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02BBA">
        <w:rPr>
          <w:rFonts w:ascii="Angsana New" w:hAnsi="Angsana New" w:hint="cs"/>
          <w:sz w:val="30"/>
          <w:szCs w:val="30"/>
          <w:cs/>
          <w:lang w:val="th-TH"/>
        </w:rPr>
        <w:t>ผสมเส</w:t>
      </w:r>
      <w:r>
        <w:rPr>
          <w:rFonts w:ascii="Angsana New" w:hAnsi="Angsana New" w:hint="cs"/>
          <w:sz w:val="30"/>
          <w:szCs w:val="30"/>
          <w:cs/>
          <w:lang w:val="th-TH"/>
        </w:rPr>
        <w:t>ร็จ</w:t>
      </w: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63D2F" w:rsidRPr="00E74C85" w:rsidRDefault="00C63D2F" w:rsidP="00C6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</w:t>
      </w:r>
      <w:r>
        <w:rPr>
          <w:rFonts w:ascii="Angsana New" w:hAnsi="Angsana New" w:hint="cs"/>
          <w:sz w:val="30"/>
          <w:szCs w:val="30"/>
          <w:cs/>
        </w:rPr>
        <w:t>ซึ่งเป็นสกุลเงินหลักที่ใช้ในการดำเนินงาน</w:t>
      </w:r>
      <w:r w:rsidRPr="00E74C85">
        <w:rPr>
          <w:rFonts w:ascii="Angsana New" w:hAnsi="Angsana New"/>
          <w:sz w:val="30"/>
          <w:szCs w:val="30"/>
          <w:cs/>
        </w:rPr>
        <w:t>และเป็นภาษาไทยตาม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>ของประเทศไทย</w:t>
      </w:r>
      <w:r>
        <w:rPr>
          <w:rFonts w:ascii="Angsana New" w:hAnsi="Angsana New" w:hint="cs"/>
          <w:sz w:val="30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3C3F0B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E74C85">
        <w:rPr>
          <w:rFonts w:ascii="Angsana New" w:hAnsi="Angsana New"/>
          <w:sz w:val="30"/>
          <w:szCs w:val="30"/>
          <w:cs/>
        </w:rPr>
        <w:t xml:space="preserve"> ทั้งนี้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E74C85">
        <w:rPr>
          <w:rFonts w:ascii="Angsana New" w:hAnsi="Angsana New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 xml:space="preserve">ของประเทศไทยเท่านั้น </w:t>
      </w:r>
    </w:p>
    <w:p w:rsidR="00E5729A" w:rsidRPr="008866DD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งบการเงิน</w:t>
      </w:r>
      <w:r w:rsidRPr="002111C3">
        <w:rPr>
          <w:rFonts w:ascii="Angsana New" w:hAnsi="Angsana New" w:hint="cs"/>
          <w:cs/>
        </w:rPr>
        <w:t>รวมของบริษัท ประกอบด้วยงบการเงินของบริษัทและบริษัทย่อย</w:t>
      </w:r>
      <w:r>
        <w:rPr>
          <w:rFonts w:ascii="Angsana New" w:hAnsi="Angsana New"/>
          <w:lang w:val="en-US"/>
        </w:rPr>
        <w:t xml:space="preserve"> </w:t>
      </w:r>
      <w:r w:rsidRPr="00B34EF8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</w:rPr>
        <w:t>รายละเอียดบริษัทย่อยของบริษัทมีดังต่อไปนี้</w:t>
      </w:r>
    </w:p>
    <w:p w:rsidR="00E5729A" w:rsidRPr="00D56814" w:rsidRDefault="00E5729A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173" w:type="dxa"/>
        <w:tblLayout w:type="fixed"/>
        <w:tblLook w:val="01E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E5729A" w:rsidRPr="00E66787" w:rsidTr="002B6488">
        <w:tc>
          <w:tcPr>
            <w:tcW w:w="294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729A" w:rsidRPr="00E66787" w:rsidTr="002B6488">
        <w:tc>
          <w:tcPr>
            <w:tcW w:w="294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2377C" w:rsidRPr="00E66787" w:rsidTr="002B6488">
        <w:tc>
          <w:tcPr>
            <w:tcW w:w="2943" w:type="dxa"/>
            <w:tcBorders>
              <w:bottom w:val="single" w:sz="4" w:space="0" w:color="auto"/>
            </w:tcBorders>
          </w:tcPr>
          <w:p w:rsidR="0072377C" w:rsidRPr="00E66787" w:rsidRDefault="0072377C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2377C" w:rsidRPr="00E66787" w:rsidRDefault="0072377C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377C" w:rsidRPr="00E66787" w:rsidRDefault="0072377C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377C" w:rsidRPr="00D515B3" w:rsidRDefault="00DF0561" w:rsidP="0072377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377C" w:rsidRPr="00E66787" w:rsidRDefault="0072377C" w:rsidP="00A4257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31724">
              <w:rPr>
                <w:rFonts w:ascii="Angsana New" w:hAnsi="Angsana New"/>
                <w:sz w:val="30"/>
                <w:szCs w:val="30"/>
              </w:rPr>
              <w:t>6</w:t>
            </w:r>
            <w:r w:rsidR="00A4257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31724" w:rsidRPr="00E66787" w:rsidTr="002B6488">
        <w:tc>
          <w:tcPr>
            <w:tcW w:w="2943" w:type="dxa"/>
            <w:vAlign w:val="center"/>
          </w:tcPr>
          <w:p w:rsidR="00431724" w:rsidRPr="00E66787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431724" w:rsidRPr="00E66787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431724" w:rsidRPr="00B3663E" w:rsidRDefault="0043172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431724" w:rsidRPr="00B3663E" w:rsidRDefault="00431724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31724" w:rsidRPr="002927CF" w:rsidRDefault="0043172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7CF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431724" w:rsidRPr="00B3663E" w:rsidRDefault="0043172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31724" w:rsidRPr="00B3663E" w:rsidRDefault="00431724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431724" w:rsidRPr="002D34AB" w:rsidTr="002B6488">
        <w:tc>
          <w:tcPr>
            <w:tcW w:w="2943" w:type="dxa"/>
            <w:vAlign w:val="center"/>
          </w:tcPr>
          <w:p w:rsidR="00431724" w:rsidRPr="002D34AB" w:rsidRDefault="00431724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2D34A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431724" w:rsidRPr="002D34AB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</w:tcPr>
          <w:p w:rsidR="00431724" w:rsidRPr="00B3663E" w:rsidRDefault="0043172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B3663E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31724" w:rsidRPr="002927CF" w:rsidRDefault="00431724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31724" w:rsidRPr="00B3663E" w:rsidRDefault="00431724" w:rsidP="00467EB2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1724" w:rsidRPr="00E66787" w:rsidTr="002B6488">
        <w:tc>
          <w:tcPr>
            <w:tcW w:w="2943" w:type="dxa"/>
          </w:tcPr>
          <w:p w:rsidR="00431724" w:rsidRPr="00E66787" w:rsidRDefault="0043172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431724" w:rsidRPr="00E66787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431724" w:rsidRPr="00B3663E" w:rsidRDefault="00431724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31724" w:rsidRPr="002927CF" w:rsidRDefault="0043172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7CF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431724" w:rsidRPr="00B3663E" w:rsidRDefault="0043172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31724" w:rsidRPr="00B3663E" w:rsidRDefault="00431724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431724" w:rsidRPr="002D34AB" w:rsidTr="002B6488">
        <w:tc>
          <w:tcPr>
            <w:tcW w:w="2943" w:type="dxa"/>
            <w:vAlign w:val="center"/>
          </w:tcPr>
          <w:p w:rsidR="00431724" w:rsidRPr="002D34AB" w:rsidRDefault="00431724" w:rsidP="002D34A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2D34AB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431724" w:rsidRPr="002D34AB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B3663E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B3663E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31724" w:rsidRPr="002927CF" w:rsidRDefault="00431724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31724" w:rsidRPr="00B3663E" w:rsidRDefault="00431724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1724" w:rsidRPr="00E66787" w:rsidTr="002B6488">
        <w:tc>
          <w:tcPr>
            <w:tcW w:w="2943" w:type="dxa"/>
            <w:vAlign w:val="center"/>
          </w:tcPr>
          <w:p w:rsidR="00431724" w:rsidRDefault="00431724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431724" w:rsidRPr="00E66787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431724" w:rsidRPr="00B3663E" w:rsidRDefault="00431724" w:rsidP="002B6488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2927CF" w:rsidRDefault="00431724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7CF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B3663E" w:rsidRDefault="00431724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431724" w:rsidRPr="00E66787" w:rsidTr="002B6488">
        <w:tc>
          <w:tcPr>
            <w:tcW w:w="2943" w:type="dxa"/>
            <w:vAlign w:val="center"/>
          </w:tcPr>
          <w:p w:rsidR="00431724" w:rsidRDefault="00431724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431724" w:rsidRPr="00E66787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2927CF" w:rsidRDefault="00431724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B3663E" w:rsidRDefault="00431724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724" w:rsidRPr="00E66787" w:rsidTr="002B6488">
        <w:tc>
          <w:tcPr>
            <w:tcW w:w="2943" w:type="dxa"/>
            <w:vAlign w:val="center"/>
          </w:tcPr>
          <w:p w:rsidR="00431724" w:rsidRDefault="00431724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431724" w:rsidRPr="00E66787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2927CF" w:rsidRDefault="00431724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B3663E" w:rsidRDefault="00431724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6D66EA" w:rsidRDefault="006D66EA"/>
    <w:p w:rsidR="006D66EA" w:rsidRDefault="006D66EA"/>
    <w:p w:rsidR="006D66EA" w:rsidRDefault="006D66EA"/>
    <w:p w:rsidR="006D66EA" w:rsidRDefault="006D66EA"/>
    <w:p w:rsidR="006D66EA" w:rsidRDefault="006D66EA"/>
    <w:tbl>
      <w:tblPr>
        <w:tblW w:w="10173" w:type="dxa"/>
        <w:tblLayout w:type="fixed"/>
        <w:tblLook w:val="01E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C63D2F" w:rsidRPr="00E66787" w:rsidTr="00E118B9">
        <w:tc>
          <w:tcPr>
            <w:tcW w:w="2943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284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C63D2F" w:rsidRPr="00E66787" w:rsidRDefault="00C63D2F" w:rsidP="00E118B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3D2F" w:rsidRPr="00E66787" w:rsidTr="00E118B9">
        <w:tc>
          <w:tcPr>
            <w:tcW w:w="2943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C63D2F" w:rsidRPr="00E66787" w:rsidRDefault="00C63D2F" w:rsidP="00E118B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63D2F" w:rsidRPr="00E66787" w:rsidTr="00E118B9">
        <w:tc>
          <w:tcPr>
            <w:tcW w:w="2943" w:type="dxa"/>
            <w:tcBorders>
              <w:bottom w:val="single" w:sz="4" w:space="0" w:color="auto"/>
            </w:tcBorders>
          </w:tcPr>
          <w:p w:rsidR="00C63D2F" w:rsidRPr="00E66787" w:rsidRDefault="00C63D2F" w:rsidP="00E118B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63D2F" w:rsidRPr="00E66787" w:rsidRDefault="00C63D2F" w:rsidP="00E118B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3D2F" w:rsidRPr="00E66787" w:rsidRDefault="00C63D2F" w:rsidP="00E118B9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D2F" w:rsidRPr="00D515B3" w:rsidRDefault="00DF0561" w:rsidP="00E118B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C63D2F" w:rsidRPr="00E66787" w:rsidRDefault="00C63D2F" w:rsidP="00E118B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D2F" w:rsidRPr="00E66787" w:rsidRDefault="00C63D2F" w:rsidP="00A4257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4257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31724" w:rsidRPr="00E66787" w:rsidTr="002B6488">
        <w:tc>
          <w:tcPr>
            <w:tcW w:w="2943" w:type="dxa"/>
            <w:vAlign w:val="center"/>
          </w:tcPr>
          <w:p w:rsidR="00431724" w:rsidRDefault="00431724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431724" w:rsidRPr="00E66787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431724" w:rsidRPr="00B3663E" w:rsidRDefault="00431724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31724" w:rsidRPr="002927CF" w:rsidRDefault="00431724" w:rsidP="00EF0C1F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7CF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431724" w:rsidRPr="00B3663E" w:rsidRDefault="0043172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31724" w:rsidRPr="00B3663E" w:rsidRDefault="00431724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431724" w:rsidRPr="00E66787" w:rsidTr="002B6488">
        <w:tc>
          <w:tcPr>
            <w:tcW w:w="2943" w:type="dxa"/>
            <w:vAlign w:val="center"/>
          </w:tcPr>
          <w:p w:rsidR="00431724" w:rsidRDefault="00431724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431724" w:rsidRPr="00E66787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2927CF" w:rsidRDefault="00431724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B3663E" w:rsidRDefault="00431724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724" w:rsidRPr="00E66787" w:rsidTr="002B6488">
        <w:tc>
          <w:tcPr>
            <w:tcW w:w="2943" w:type="dxa"/>
            <w:vAlign w:val="center"/>
          </w:tcPr>
          <w:p w:rsidR="00431724" w:rsidRDefault="00431724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  <w:r w:rsidR="006C62BA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</w:t>
            </w:r>
          </w:p>
        </w:tc>
        <w:tc>
          <w:tcPr>
            <w:tcW w:w="284" w:type="dxa"/>
            <w:vAlign w:val="center"/>
          </w:tcPr>
          <w:p w:rsidR="00431724" w:rsidRPr="00E66787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431724" w:rsidRDefault="00431724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B3663E" w:rsidRDefault="00431724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724" w:rsidRPr="00AC3902" w:rsidTr="002B6488">
        <w:tc>
          <w:tcPr>
            <w:tcW w:w="2943" w:type="dxa"/>
            <w:vAlign w:val="center"/>
          </w:tcPr>
          <w:p w:rsidR="00431724" w:rsidRDefault="00431724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</w:t>
            </w:r>
            <w:r w:rsidR="006C62B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บริษัท</w:t>
            </w:r>
          </w:p>
        </w:tc>
        <w:tc>
          <w:tcPr>
            <w:tcW w:w="284" w:type="dxa"/>
            <w:vAlign w:val="center"/>
          </w:tcPr>
          <w:p w:rsidR="00431724" w:rsidRPr="00E66787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431724" w:rsidRDefault="00431724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B3663E" w:rsidRDefault="00431724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724" w:rsidRPr="00AC3902" w:rsidTr="002B6488">
        <w:tc>
          <w:tcPr>
            <w:tcW w:w="2943" w:type="dxa"/>
            <w:vAlign w:val="center"/>
          </w:tcPr>
          <w:p w:rsidR="00431724" w:rsidRDefault="00431724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:rsidR="00431724" w:rsidRPr="00E66787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31724" w:rsidRPr="00B3663E" w:rsidRDefault="00431724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431724" w:rsidRDefault="00431724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431724" w:rsidRPr="00B3663E" w:rsidRDefault="00431724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31724" w:rsidRPr="00B3663E" w:rsidRDefault="00431724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D2F" w:rsidRPr="00C63D2F" w:rsidTr="002B6488">
        <w:tc>
          <w:tcPr>
            <w:tcW w:w="2943" w:type="dxa"/>
            <w:vAlign w:val="center"/>
          </w:tcPr>
          <w:p w:rsidR="00C63D2F" w:rsidRPr="00C63D2F" w:rsidRDefault="00C63D2F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C63D2F" w:rsidRPr="00C63D2F" w:rsidRDefault="00C63D2F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63D2F" w:rsidRPr="00C63D2F" w:rsidRDefault="00C63D2F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C63D2F" w:rsidRPr="00C63D2F" w:rsidRDefault="00C63D2F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63D2F" w:rsidRPr="00C63D2F" w:rsidRDefault="00C63D2F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C63D2F" w:rsidRPr="00C63D2F" w:rsidRDefault="00C63D2F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63D2F" w:rsidRPr="00C63D2F" w:rsidRDefault="00C63D2F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C63D2F" w:rsidRPr="00C63D2F" w:rsidRDefault="00C63D2F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63D2F" w:rsidRPr="00C63D2F" w:rsidRDefault="00C63D2F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3D2F" w:rsidRPr="00AC3902" w:rsidTr="00E118B9">
        <w:tc>
          <w:tcPr>
            <w:tcW w:w="2943" w:type="dxa"/>
            <w:vAlign w:val="center"/>
          </w:tcPr>
          <w:p w:rsidR="00C63D2F" w:rsidRPr="00E66787" w:rsidRDefault="00C63D2F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C63D2F" w:rsidRPr="00E66787" w:rsidRDefault="00C63D2F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C63D2F" w:rsidRPr="00E66787" w:rsidRDefault="00C63D2F" w:rsidP="00E1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C63D2F" w:rsidRPr="00E66787" w:rsidRDefault="00C63D2F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C63D2F" w:rsidRPr="00E66787" w:rsidRDefault="00C63D2F" w:rsidP="00E118B9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C63D2F" w:rsidRPr="00E66787" w:rsidRDefault="00C63D2F" w:rsidP="00E118B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63D2F" w:rsidRPr="002927CF" w:rsidRDefault="00C63D2F" w:rsidP="00E1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7CF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C63D2F" w:rsidRPr="00E66787" w:rsidRDefault="00C63D2F" w:rsidP="00E1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63D2F" w:rsidRPr="001138A4" w:rsidRDefault="00C63D2F" w:rsidP="00E1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</w:tr>
      <w:tr w:rsidR="00C63D2F" w:rsidRPr="00AC3902" w:rsidTr="00E118B9">
        <w:tc>
          <w:tcPr>
            <w:tcW w:w="2943" w:type="dxa"/>
            <w:vAlign w:val="center"/>
          </w:tcPr>
          <w:p w:rsidR="00C63D2F" w:rsidRPr="00E66787" w:rsidRDefault="00C63D2F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C63D2F" w:rsidRPr="00E66787" w:rsidRDefault="00C63D2F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C63D2F" w:rsidRPr="00E66787" w:rsidRDefault="00C63D2F" w:rsidP="00E1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C63D2F" w:rsidRPr="00E66787" w:rsidRDefault="00C63D2F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C63D2F" w:rsidRPr="00E66787" w:rsidRDefault="00C63D2F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C63D2F" w:rsidRPr="00E66787" w:rsidRDefault="00C63D2F" w:rsidP="00E118B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63D2F" w:rsidRPr="001138A4" w:rsidRDefault="00C63D2F" w:rsidP="00E118B9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C63D2F" w:rsidRPr="00E66787" w:rsidRDefault="00C63D2F" w:rsidP="00E118B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63D2F" w:rsidRPr="001138A4" w:rsidRDefault="00C63D2F" w:rsidP="00E118B9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D34AB" w:rsidRPr="00F54D98" w:rsidRDefault="002D34AB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B3663E" w:rsidRPr="001B454E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1B454E">
        <w:rPr>
          <w:rFonts w:ascii="Angsana New" w:hAnsi="Angsana New" w:cs="Angsana New" w:hint="cs"/>
          <w:sz w:val="30"/>
          <w:szCs w:val="30"/>
          <w:cs/>
        </w:rPr>
        <w:t>รายการที่มีนัยสำคัญระหว่างบริษัทกับบริษัทย่อยได้ถูกตัดรายการในการทำงบการเงินรวมแล้ว</w:t>
      </w:r>
    </w:p>
    <w:p w:rsidR="00B3663E" w:rsidRPr="00584699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3663E" w:rsidRPr="00584699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584699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งบการเงินนี้จัดทำขึ้นตามเกณฑ์ราคาทุนเดิมเว้นแต่ที่ได้เปิดเผยไว้เป็นอย่างอื่นในนโยบายการบัญชี</w:t>
      </w:r>
    </w:p>
    <w:p w:rsidR="00B3663E" w:rsidRPr="00584699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3663E" w:rsidRPr="009B1AC5" w:rsidRDefault="00B3663E" w:rsidP="00B3663E">
      <w:pPr>
        <w:jc w:val="thaiDistribute"/>
        <w:rPr>
          <w:rFonts w:ascii="Angsana New" w:hAnsi="Angsana New"/>
          <w:sz w:val="30"/>
          <w:szCs w:val="30"/>
          <w:cs/>
        </w:rPr>
      </w:pPr>
      <w:r w:rsidRPr="00584699">
        <w:rPr>
          <w:rFonts w:ascii="Angsana New" w:hAnsi="Angsana New" w:hint="cs"/>
          <w:sz w:val="30"/>
          <w:szCs w:val="30"/>
          <w:cs/>
        </w:rPr>
        <w:t>กลุ่ม</w:t>
      </w:r>
      <w:r w:rsidRPr="00584699">
        <w:rPr>
          <w:rFonts w:ascii="Angsana New" w:hAnsi="Angsana New"/>
          <w:sz w:val="30"/>
          <w:szCs w:val="30"/>
          <w:cs/>
        </w:rPr>
        <w:t>บริษัทเปิดเผยข้อมูลสำหร</w:t>
      </w:r>
      <w:r w:rsidR="00431724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D07EAC">
        <w:rPr>
          <w:rFonts w:ascii="Angsana New" w:hAnsi="Angsana New" w:hint="cs"/>
          <w:sz w:val="30"/>
          <w:szCs w:val="30"/>
          <w:cs/>
        </w:rPr>
        <w:t>6</w:t>
      </w:r>
      <w:r w:rsidR="00A42575">
        <w:rPr>
          <w:rFonts w:ascii="Angsana New" w:hAnsi="Angsana New" w:hint="cs"/>
          <w:sz w:val="30"/>
          <w:szCs w:val="30"/>
          <w:cs/>
        </w:rPr>
        <w:t>2</w:t>
      </w:r>
      <w:r w:rsidRPr="00584699">
        <w:rPr>
          <w:rFonts w:ascii="Angsana New" w:hAnsi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31 ธันวาคม </w:t>
      </w:r>
      <w:r w:rsidR="00DF0561">
        <w:rPr>
          <w:rFonts w:ascii="Angsana New" w:hAnsi="Angsana New"/>
          <w:sz w:val="30"/>
          <w:szCs w:val="30"/>
          <w:cs/>
        </w:rPr>
        <w:t>2563</w:t>
      </w:r>
      <w:r w:rsidRPr="00584699">
        <w:rPr>
          <w:rFonts w:ascii="Angsana New" w:hAnsi="Angsana New"/>
          <w:sz w:val="30"/>
          <w:szCs w:val="30"/>
          <w:cs/>
        </w:rPr>
        <w:t xml:space="preserve"> ในลักษณะของตัวเลขที่เกี่ยวข้อง</w:t>
      </w:r>
    </w:p>
    <w:p w:rsidR="00B3663E" w:rsidRPr="009B1AC5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3663E" w:rsidRPr="009B1AC5" w:rsidRDefault="00B3663E" w:rsidP="00B3663E">
      <w:pPr>
        <w:jc w:val="thaiDistribute"/>
        <w:rPr>
          <w:rFonts w:ascii="Angsana New" w:hAnsi="Angsana New"/>
          <w:sz w:val="30"/>
          <w:szCs w:val="30"/>
        </w:rPr>
      </w:pPr>
      <w:r w:rsidRPr="009B1AC5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Pr="009B1AC5">
        <w:rPr>
          <w:rFonts w:ascii="Angsana New" w:hAnsi="Angsana New" w:hint="cs"/>
          <w:sz w:val="30"/>
          <w:szCs w:val="30"/>
          <w:cs/>
        </w:rPr>
        <w:t>กลุ่ม</w:t>
      </w:r>
      <w:r w:rsidRPr="009B1AC5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</w:t>
      </w:r>
      <w:r w:rsidRPr="00670105">
        <w:rPr>
          <w:rFonts w:ascii="Angsana New" w:hAnsi="Angsana New"/>
          <w:sz w:val="30"/>
          <w:szCs w:val="30"/>
          <w:cs/>
        </w:rPr>
        <w:t>นี้ ซึ่งได้นำเสนอ</w:t>
      </w:r>
      <w:r w:rsidR="00434650" w:rsidRPr="00670105">
        <w:rPr>
          <w:rFonts w:ascii="Angsana New" w:hAnsi="Angsana New"/>
          <w:sz w:val="30"/>
          <w:szCs w:val="30"/>
          <w:cs/>
        </w:rPr>
        <w:t>เพื่อวัตถุประสงค์ตามที่กล่าวไว้ข้างต้น</w:t>
      </w:r>
    </w:p>
    <w:p w:rsidR="00AB106E" w:rsidRPr="00AB106E" w:rsidRDefault="00AB106E" w:rsidP="00B36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70105" w:rsidRPr="00B62B9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2B95">
        <w:rPr>
          <w:rFonts w:ascii="Angsana New" w:hAnsi="Angsana New" w:hint="cs"/>
          <w:sz w:val="30"/>
          <w:szCs w:val="30"/>
          <w:cs/>
        </w:rPr>
        <w:t>เ</w:t>
      </w:r>
      <w:r w:rsidRPr="00B62B95">
        <w:rPr>
          <w:rFonts w:ascii="Angsana New" w:hAnsi="Angsana New"/>
          <w:sz w:val="30"/>
          <w:szCs w:val="30"/>
          <w:cs/>
        </w:rPr>
        <w:t xml:space="preserve">ริ่มตั้งแต่วันที่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2563</w:t>
      </w:r>
      <w:r w:rsidRPr="00B62B9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</w:t>
      </w:r>
      <w:r w:rsidRPr="00B62B95">
        <w:rPr>
          <w:rFonts w:ascii="Angsana New" w:hAnsi="Angsana New"/>
          <w:sz w:val="30"/>
          <w:szCs w:val="30"/>
          <w:cs/>
        </w:rPr>
        <w:t>ปฏิบัติ</w:t>
      </w:r>
      <w:r>
        <w:rPr>
          <w:rFonts w:ascii="Angsana New" w:hAnsi="Angsana New" w:hint="cs"/>
          <w:sz w:val="30"/>
          <w:szCs w:val="30"/>
          <w:cs/>
        </w:rPr>
        <w:t>ทางการบัญชี</w:t>
      </w:r>
      <w:r w:rsidRPr="00B62B95">
        <w:rPr>
          <w:rFonts w:ascii="Angsana New" w:hAnsi="Angsana New"/>
          <w:sz w:val="30"/>
          <w:szCs w:val="30"/>
          <w:cs/>
        </w:rPr>
        <w:t xml:space="preserve">ที่ออกและปรับปรุงใหม่โดยสภาวิชาชีพบัญชี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2563</w:t>
      </w:r>
      <w:r w:rsidRPr="00B62B95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</w:t>
      </w:r>
      <w:r w:rsidRPr="00B62B95">
        <w:rPr>
          <w:rFonts w:ascii="Angsana New" w:hAnsi="Angsana New"/>
          <w:sz w:val="30"/>
          <w:szCs w:val="30"/>
          <w:cs/>
        </w:rPr>
        <w:t>ปฏิบัติ</w:t>
      </w:r>
      <w:r>
        <w:rPr>
          <w:rFonts w:ascii="Angsana New" w:hAnsi="Angsana New" w:hint="cs"/>
          <w:sz w:val="30"/>
          <w:szCs w:val="30"/>
          <w:cs/>
        </w:rPr>
        <w:t>ทางการบัญชี</w:t>
      </w:r>
      <w:r w:rsidRPr="00B62B95">
        <w:rPr>
          <w:rFonts w:ascii="Angsana New" w:hAnsi="Angsana New"/>
          <w:sz w:val="30"/>
          <w:szCs w:val="30"/>
          <w:cs/>
        </w:rPr>
        <w:t>ที่ออกและปรับปรุงใหม่ดังกล่าวข้างต้นมาเริ่มถือปฏิบัติไม่มีผลกระทบที่เป็นสาระสำคัญต่อ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ยกเว้น</w:t>
      </w:r>
      <w:r w:rsidRPr="00B62B95">
        <w:rPr>
          <w:rFonts w:ascii="Angsana New" w:hAnsi="Angsana New"/>
          <w:sz w:val="30"/>
          <w:szCs w:val="30"/>
          <w:cs/>
        </w:rPr>
        <w:t xml:space="preserve"> </w:t>
      </w: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D56814" w:rsidRDefault="00D56814" w:rsidP="00670105">
      <w:pPr>
        <w:pStyle w:val="NoSpacing"/>
        <w:jc w:val="thaiDistribute"/>
        <w:rPr>
          <w:rFonts w:ascii="Angsana New" w:hAnsi="Angsana New"/>
          <w:b/>
          <w:bCs/>
          <w:i/>
          <w:iCs/>
          <w:szCs w:val="30"/>
        </w:rPr>
      </w:pPr>
    </w:p>
    <w:p w:rsidR="00B17F8B" w:rsidRDefault="00B17F8B" w:rsidP="00670105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5E7846" w:rsidRPr="005E7846" w:rsidRDefault="005E7846" w:rsidP="005E7846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  <w:cs/>
        </w:rPr>
      </w:pPr>
      <w:r w:rsidRPr="005E7846">
        <w:rPr>
          <w:rFonts w:ascii="Angsana New" w:hAnsi="Angsana New"/>
          <w:i/>
          <w:iCs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5E7846">
        <w:rPr>
          <w:rFonts w:ascii="Angsana New" w:hAnsi="Angsana New"/>
          <w:i/>
          <w:iCs/>
          <w:szCs w:val="30"/>
          <w:u w:val="single"/>
        </w:rPr>
        <w:t xml:space="preserve"> 9 </w:t>
      </w:r>
      <w:r w:rsidRPr="005E7846">
        <w:rPr>
          <w:rFonts w:ascii="Angsana New" w:hAnsi="Angsana New"/>
          <w:i/>
          <w:iCs/>
          <w:szCs w:val="30"/>
          <w:u w:val="single"/>
          <w:cs/>
        </w:rPr>
        <w:t>และฉบับอื่นๆ ที่เกี่ยวข้อง</w:t>
      </w:r>
      <w:r w:rsidRPr="005E7846">
        <w:rPr>
          <w:rFonts w:ascii="Angsana New" w:hAnsi="Angsana New" w:hint="cs"/>
          <w:i/>
          <w:iCs/>
          <w:szCs w:val="30"/>
          <w:u w:val="single"/>
          <w:cs/>
        </w:rPr>
        <w:t xml:space="preserve"> (เริ่มวันที่ 1 มกราคม 2563)</w:t>
      </w:r>
    </w:p>
    <w:p w:rsidR="005E7846" w:rsidRPr="005E7846" w:rsidRDefault="005E7846" w:rsidP="005E7846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  <w:u w:val="single"/>
          <w:cs/>
        </w:rPr>
      </w:pPr>
    </w:p>
    <w:p w:rsidR="00670105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 w:rsidRPr="00D03316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D03316">
        <w:rPr>
          <w:rFonts w:ascii="Angsana New" w:hAnsi="Angsana New"/>
          <w:szCs w:val="30"/>
        </w:rPr>
        <w:t xml:space="preserve"> 9 </w:t>
      </w:r>
      <w:r w:rsidRPr="00D03316">
        <w:rPr>
          <w:rFonts w:ascii="Angsana New" w:hAnsi="Angsana New"/>
          <w:szCs w:val="30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Pr="00D03316">
        <w:rPr>
          <w:rFonts w:ascii="Angsana New" w:hAnsi="Angsana New" w:hint="cs"/>
          <w:szCs w:val="30"/>
          <w:cs/>
        </w:rPr>
        <w:t xml:space="preserve"> </w:t>
      </w:r>
      <w:r w:rsidRPr="00D03316">
        <w:rPr>
          <w:rFonts w:ascii="Angsana New" w:hAnsi="Angsana New"/>
          <w:szCs w:val="30"/>
          <w:cs/>
        </w:rPr>
        <w:t>หนี้สินทางการเงิน</w:t>
      </w:r>
      <w:r w:rsidRPr="00D03316">
        <w:rPr>
          <w:rFonts w:ascii="Angsana New" w:hAnsi="Angsana New" w:hint="cs"/>
          <w:szCs w:val="30"/>
          <w:cs/>
        </w:rPr>
        <w:t xml:space="preserve"> </w:t>
      </w:r>
      <w:r w:rsidRPr="00D03316">
        <w:rPr>
          <w:rFonts w:ascii="Angsana New" w:hAnsi="Angsana New"/>
          <w:szCs w:val="30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Pr="00D03316">
        <w:rPr>
          <w:rFonts w:ascii="Angsana New" w:hAnsi="Angsana New" w:hint="cs"/>
          <w:szCs w:val="30"/>
          <w:cs/>
        </w:rPr>
        <w:t xml:space="preserve">ทั้งนี้ </w:t>
      </w:r>
      <w:r w:rsidRPr="00D03316">
        <w:rPr>
          <w:rFonts w:ascii="Angsana New" w:hAnsi="Angsana New"/>
          <w:szCs w:val="30"/>
          <w:cs/>
        </w:rPr>
        <w:t xml:space="preserve">มาตรฐานการรายงานทางการเงินฉบับที่ </w:t>
      </w:r>
      <w:r w:rsidRPr="00D03316">
        <w:rPr>
          <w:rFonts w:ascii="Angsana New" w:hAnsi="Angsana New"/>
          <w:szCs w:val="30"/>
        </w:rPr>
        <w:t xml:space="preserve">9 </w:t>
      </w:r>
      <w:r w:rsidRPr="00D03316">
        <w:rPr>
          <w:rFonts w:ascii="Angsana New" w:hAnsi="Angsana New"/>
          <w:szCs w:val="30"/>
          <w:cs/>
        </w:rPr>
        <w:t>แบ่ง</w:t>
      </w:r>
      <w:r w:rsidRPr="00D03316">
        <w:rPr>
          <w:rFonts w:ascii="Angsana New" w:hAnsi="Angsana New" w:hint="cs"/>
          <w:szCs w:val="30"/>
          <w:cs/>
        </w:rPr>
        <w:t>ออก</w:t>
      </w:r>
      <w:r w:rsidRPr="00D03316">
        <w:rPr>
          <w:rFonts w:ascii="Angsana New" w:hAnsi="Angsana New"/>
          <w:szCs w:val="30"/>
          <w:cs/>
        </w:rPr>
        <w:t xml:space="preserve">เป็น </w:t>
      </w:r>
      <w:r w:rsidRPr="00D03316">
        <w:rPr>
          <w:rFonts w:ascii="Angsana New" w:hAnsi="Angsana New"/>
          <w:szCs w:val="30"/>
        </w:rPr>
        <w:t xml:space="preserve">3 </w:t>
      </w:r>
      <w:r w:rsidRPr="00D03316">
        <w:rPr>
          <w:rFonts w:ascii="Angsana New" w:hAnsi="Angsana New"/>
          <w:szCs w:val="30"/>
          <w:cs/>
        </w:rPr>
        <w:t>ส่วน</w:t>
      </w:r>
      <w:r w:rsidRPr="00D03316">
        <w:rPr>
          <w:rFonts w:ascii="Angsana New" w:hAnsi="Angsana New" w:hint="cs"/>
          <w:szCs w:val="30"/>
          <w:cs/>
        </w:rPr>
        <w:t>ดังนี้</w:t>
      </w:r>
    </w:p>
    <w:p w:rsidR="00670105" w:rsidRPr="00155105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670105" w:rsidRPr="004B6A18" w:rsidRDefault="00670105" w:rsidP="00670105">
      <w:pPr>
        <w:pStyle w:val="NoSpacing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</w:t>
      </w:r>
      <w:r w:rsidRPr="004B6A18">
        <w:rPr>
          <w:rFonts w:ascii="Angsana New" w:hAnsi="Angsana New" w:hint="cs"/>
          <w:szCs w:val="30"/>
          <w:cs/>
        </w:rPr>
        <w:t>จัดประเภท</w:t>
      </w:r>
      <w:r w:rsidRPr="004B6A18">
        <w:rPr>
          <w:rFonts w:ascii="Angsana New" w:hAnsi="Angsana New"/>
          <w:szCs w:val="30"/>
          <w:cs/>
        </w:rPr>
        <w:t>รายการและการวัดมูลค่า</w:t>
      </w:r>
    </w:p>
    <w:p w:rsidR="00670105" w:rsidRPr="004B6A18" w:rsidRDefault="00670105" w:rsidP="00670105">
      <w:pPr>
        <w:pStyle w:val="NoSpacing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การด้อยค่า</w:t>
      </w:r>
    </w:p>
    <w:p w:rsidR="00670105" w:rsidRPr="004B6A18" w:rsidRDefault="00670105" w:rsidP="00670105">
      <w:pPr>
        <w:pStyle w:val="NoSpacing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การบัญชีป้องกันความเสี่ยง</w:t>
      </w:r>
    </w:p>
    <w:p w:rsidR="00670105" w:rsidRPr="00155105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670105" w:rsidRPr="004B6A18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สินทรัพย์ทางการเงินให้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และวัดมูลค่า</w:t>
      </w:r>
      <w:r w:rsidRPr="004B6A18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4B6A18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มูลค่</w:t>
      </w:r>
      <w:r w:rsidRPr="004B6A18">
        <w:rPr>
          <w:rFonts w:ascii="Angsana New" w:hAnsi="Angsana New" w:hint="cs"/>
          <w:szCs w:val="30"/>
          <w:cs/>
        </w:rPr>
        <w:t>า</w:t>
      </w:r>
      <w:r w:rsidRPr="004B6A18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เมื่อ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จะ</w:t>
      </w:r>
      <w:r w:rsidRPr="004B6A18">
        <w:rPr>
          <w:rFonts w:ascii="Angsana New" w:hAnsi="Angsana New"/>
          <w:szCs w:val="30"/>
          <w:cs/>
        </w:rPr>
        <w:t>ต้อง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ใหม่ในส่วน</w:t>
      </w:r>
      <w:r w:rsidRPr="004B6A18">
        <w:rPr>
          <w:rFonts w:ascii="Angsana New" w:hAnsi="Angsana New"/>
          <w:szCs w:val="30"/>
          <w:cs/>
        </w:rPr>
        <w:t>ที่ได้รับผลกระทบ</w:t>
      </w:r>
    </w:p>
    <w:p w:rsidR="00670105" w:rsidRPr="00155105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670105" w:rsidRPr="004B6A18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หนี้สินทางการเงินให้</w:t>
      </w:r>
      <w:r w:rsidRPr="004B6A18">
        <w:rPr>
          <w:rFonts w:ascii="Angsana New" w:hAnsi="Angsana New" w:hint="cs"/>
          <w:szCs w:val="30"/>
          <w:cs/>
        </w:rPr>
        <w:t>จัดประเภทและ</w:t>
      </w:r>
      <w:r w:rsidRPr="004B6A18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(โดย</w:t>
      </w:r>
      <w:r w:rsidRPr="004B6A18">
        <w:rPr>
          <w:rFonts w:ascii="Angsana New" w:hAnsi="Angsana New"/>
          <w:szCs w:val="30"/>
          <w:cs/>
        </w:rPr>
        <w:t>หนี้สินดังกล่าว</w:t>
      </w:r>
      <w:r w:rsidRPr="004B6A18">
        <w:rPr>
          <w:rFonts w:ascii="Angsana New" w:hAnsi="Angsana New" w:hint="cs"/>
          <w:szCs w:val="30"/>
          <w:cs/>
        </w:rPr>
        <w:t>ให้</w:t>
      </w:r>
      <w:r w:rsidRPr="004B6A18">
        <w:rPr>
          <w:rFonts w:ascii="Angsana New" w:hAnsi="Angsana New"/>
          <w:szCs w:val="30"/>
          <w:cs/>
        </w:rPr>
        <w:t>รวมถึงหนี้สินอนุพันธ์</w:t>
      </w:r>
      <w:r w:rsidRPr="004B6A18">
        <w:rPr>
          <w:rFonts w:ascii="Angsana New" w:hAnsi="Angsana New" w:hint="cs"/>
          <w:szCs w:val="30"/>
          <w:cs/>
        </w:rPr>
        <w:t>)</w:t>
      </w:r>
      <w:r w:rsidRPr="004B6A18">
        <w:rPr>
          <w:rFonts w:ascii="Angsana New" w:hAnsi="Angsana New"/>
          <w:szCs w:val="30"/>
          <w:cs/>
        </w:rPr>
        <w:t xml:space="preserve"> กิจการไม่สามารถจัดประเภท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ใหม่</w:t>
      </w:r>
      <w:r w:rsidRPr="004B6A18">
        <w:rPr>
          <w:rFonts w:ascii="Angsana New" w:hAnsi="Angsana New"/>
          <w:szCs w:val="30"/>
          <w:cs/>
        </w:rPr>
        <w:t>ได้</w:t>
      </w:r>
    </w:p>
    <w:p w:rsidR="00670105" w:rsidRPr="00155105" w:rsidRDefault="00670105" w:rsidP="00670105">
      <w:pPr>
        <w:pStyle w:val="NoSpacing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ขาดทุนจา</w:t>
      </w:r>
      <w:r w:rsidRPr="004B6A18">
        <w:rPr>
          <w:rFonts w:ascii="Angsana New" w:hAnsi="Angsana New"/>
          <w:szCs w:val="30"/>
          <w:cs/>
        </w:rPr>
        <w:t>ก</w:t>
      </w:r>
      <w:r>
        <w:rPr>
          <w:rFonts w:ascii="Angsana New" w:hAnsi="Angsana New" w:hint="cs"/>
          <w:szCs w:val="30"/>
          <w:cs/>
        </w:rPr>
        <w:t>ก</w:t>
      </w:r>
      <w:r w:rsidRPr="004B6A18">
        <w:rPr>
          <w:rFonts w:ascii="Angsana New" w:hAnsi="Angsana New"/>
          <w:szCs w:val="30"/>
          <w:cs/>
        </w:rPr>
        <w:t>ารด้อยค่า</w:t>
      </w:r>
      <w:r w:rsidRPr="004B6A18">
        <w:rPr>
          <w:rFonts w:ascii="Angsana New" w:hAnsi="Angsana New"/>
          <w:szCs w:val="30"/>
        </w:rPr>
        <w:t xml:space="preserve"> (</w:t>
      </w:r>
      <w:r w:rsidR="00FC5874">
        <w:rPr>
          <w:rFonts w:ascii="Angsana New" w:hAnsi="Angsana New" w:hint="cs"/>
          <w:szCs w:val="30"/>
          <w:cs/>
        </w:rPr>
        <w:t xml:space="preserve">ในปี 2562 </w:t>
      </w:r>
      <w:r w:rsidRPr="004B6A18">
        <w:rPr>
          <w:rFonts w:ascii="Angsana New" w:hAnsi="Angsana New" w:hint="cs"/>
          <w:szCs w:val="30"/>
          <w:cs/>
        </w:rPr>
        <w:t>บางรายการในงบการเงินหมายถึง หนี้สงสัยจะสูญ</w:t>
      </w:r>
      <w:r w:rsidRPr="004B6A18">
        <w:rPr>
          <w:rFonts w:ascii="Angsana New" w:hAnsi="Angsana New"/>
          <w:szCs w:val="30"/>
        </w:rPr>
        <w:t xml:space="preserve">) </w:t>
      </w:r>
      <w:r w:rsidRPr="004B6A18">
        <w:rPr>
          <w:rFonts w:ascii="Angsana New" w:hAnsi="Angsana New" w:hint="cs"/>
          <w:szCs w:val="30"/>
          <w:cs/>
        </w:rPr>
        <w:t xml:space="preserve">สำหรับผลขาดทุนด้านเครดิตที่คาดว่าจะเกิดขึ้น </w:t>
      </w:r>
      <w:r w:rsidRPr="004B6A18">
        <w:rPr>
          <w:rFonts w:ascii="Angsana New" w:hAnsi="Angsana New"/>
          <w:szCs w:val="30"/>
        </w:rPr>
        <w:t xml:space="preserve">(Expected credit loss) 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ของสินทรัพย์ทางการเงินให้รับรู้เป็นขั้น</w:t>
      </w:r>
      <w:r w:rsidRPr="004B6A18">
        <w:rPr>
          <w:rFonts w:ascii="Angsana New" w:hAnsi="Angsana New" w:hint="cs"/>
          <w:szCs w:val="30"/>
          <w:cs/>
        </w:rPr>
        <w:t xml:space="preserve">ตามวิธีการทั่วไป </w:t>
      </w:r>
      <w:r w:rsidRPr="004B6A18">
        <w:rPr>
          <w:rFonts w:ascii="Angsana New" w:hAnsi="Angsana New"/>
          <w:szCs w:val="30"/>
        </w:rPr>
        <w:t xml:space="preserve">(General approach) </w:t>
      </w:r>
      <w:r w:rsidRPr="004B6A18">
        <w:rPr>
          <w:rFonts w:ascii="Angsana New" w:hAnsi="Angsana New" w:hint="cs"/>
          <w:szCs w:val="30"/>
          <w:cs/>
        </w:rPr>
        <w:t>ดังนี้</w:t>
      </w:r>
    </w:p>
    <w:p w:rsidR="00670105" w:rsidRPr="001709B7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pStyle w:val="NoSpacing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1 </w:t>
      </w:r>
      <w:r w:rsidRPr="004B6A18">
        <w:rPr>
          <w:rFonts w:ascii="Angsana New" w:hAnsi="Angsana New" w:hint="cs"/>
          <w:szCs w:val="30"/>
          <w:cs/>
        </w:rPr>
        <w:t>(</w:t>
      </w:r>
      <w:r w:rsidRPr="004B6A18">
        <w:rPr>
          <w:rFonts w:ascii="Angsana New" w:hAnsi="Angsana New"/>
          <w:szCs w:val="30"/>
        </w:rPr>
        <w:t xml:space="preserve">performing) </w:t>
      </w:r>
      <w:r w:rsidRPr="004B6A18">
        <w:rPr>
          <w:rFonts w:ascii="Angsana New" w:hAnsi="Angsana New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4B6A18">
        <w:rPr>
          <w:rFonts w:ascii="Angsana New" w:hAnsi="Angsana New"/>
          <w:szCs w:val="30"/>
        </w:rPr>
        <w:t xml:space="preserve">12 </w:t>
      </w:r>
      <w:r w:rsidRPr="004B6A18">
        <w:rPr>
          <w:rFonts w:ascii="Angsana New" w:hAnsi="Angsana New"/>
          <w:szCs w:val="30"/>
          <w:cs/>
        </w:rPr>
        <w:t xml:space="preserve">เดือนข้างหน้าในกำไรหรือขาดทุน </w:t>
      </w:r>
      <w:r w:rsidR="003959BD">
        <w:rPr>
          <w:rFonts w:ascii="Angsana New" w:hAnsi="Angsana New" w:hint="cs"/>
          <w:szCs w:val="30"/>
          <w:cs/>
        </w:rPr>
        <w:t xml:space="preserve">  </w:t>
      </w:r>
      <w:r w:rsidRPr="004B6A18">
        <w:rPr>
          <w:rFonts w:ascii="Angsana New" w:hAnsi="Angsana New"/>
          <w:szCs w:val="30"/>
          <w:cs/>
        </w:rPr>
        <w:t>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670105" w:rsidRPr="001709B7" w:rsidRDefault="00670105" w:rsidP="0067010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pStyle w:val="NoSpacing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2 (under-performing)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</w:t>
      </w:r>
      <w:r w:rsidR="00802813">
        <w:rPr>
          <w:rFonts w:ascii="Angsana New" w:hAnsi="Angsana New" w:hint="cs"/>
          <w:szCs w:val="30"/>
          <w:cs/>
        </w:rPr>
        <w:t xml:space="preserve">  </w:t>
      </w:r>
      <w:r w:rsidRPr="004B6A18">
        <w:rPr>
          <w:rFonts w:ascii="Angsana New" w:hAnsi="Angsana New"/>
          <w:szCs w:val="30"/>
          <w:cs/>
        </w:rPr>
        <w:t xml:space="preserve"> 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4B6A18">
        <w:rPr>
          <w:rFonts w:ascii="Angsana New" w:hAnsi="Angsana New"/>
          <w:szCs w:val="30"/>
        </w:rPr>
        <w:t>1</w:t>
      </w:r>
    </w:p>
    <w:p w:rsidR="00D56814" w:rsidRPr="009214A9" w:rsidRDefault="00D56814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pStyle w:val="NoSpacing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3 (credit-impaired)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4B6A18">
        <w:rPr>
          <w:rFonts w:ascii="Angsana New" w:hAnsi="Angsana New" w:hint="cs"/>
          <w:szCs w:val="30"/>
          <w:cs/>
        </w:rPr>
        <w:t>จากการด้อยค่า</w:t>
      </w:r>
    </w:p>
    <w:p w:rsidR="00670105" w:rsidRPr="004B6A18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lastRenderedPageBreak/>
        <w:t>สำหรับลูกหนี้การค้า</w:t>
      </w:r>
      <w:r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 w:hint="cs"/>
          <w:szCs w:val="30"/>
          <w:cs/>
        </w:rPr>
        <w:t>สินทรัพย์ที่เกิดจากสัญญา กิจการสามารถใช้วิธีการอย่างง่าย</w:t>
      </w:r>
      <w:r w:rsidRPr="004B6A18">
        <w:rPr>
          <w:rFonts w:ascii="Angsana New" w:hAnsi="Angsana New"/>
          <w:szCs w:val="30"/>
        </w:rPr>
        <w:t xml:space="preserve"> (Simplified approach) </w:t>
      </w:r>
      <w:r w:rsidRPr="004B6A18">
        <w:rPr>
          <w:rFonts w:ascii="Angsana New" w:hAnsi="Angsana New" w:hint="cs"/>
          <w:szCs w:val="30"/>
          <w:cs/>
        </w:rPr>
        <w:t>โดย</w:t>
      </w:r>
      <w:r w:rsidRPr="004B6A1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4B6A18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สำหรับสินทรัพย์ทางการเงินที่ถูกพิจารณาในขั้นที่ 1 ขั้นที่ 2 และขั้นที่ 3 ตามที่กล่าวถึงข้างต้น ทั้งนี้ ในการพิจารณาและวัดมูลค่า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>สำหรับทั้งวิธีการทั่วไปและวิธีการอย่างง่าย กิจการต้องนำข้อมูล</w:t>
      </w:r>
      <w:r w:rsidRPr="004B6A18">
        <w:rPr>
          <w:rFonts w:ascii="Angsana New" w:hAnsi="Angsana New"/>
          <w:szCs w:val="30"/>
          <w:cs/>
        </w:rPr>
        <w:t>ผลขาดทุนด้านเครดิต</w:t>
      </w:r>
      <w:r w:rsidRPr="004B6A18">
        <w:rPr>
          <w:rFonts w:ascii="Angsana New" w:hAnsi="Angsana New" w:hint="cs"/>
          <w:szCs w:val="30"/>
          <w:cs/>
        </w:rPr>
        <w:t>ในอดีต (</w:t>
      </w:r>
      <w:r w:rsidRPr="004B6A18">
        <w:rPr>
          <w:rFonts w:ascii="Angsana New" w:hAnsi="Angsana New"/>
          <w:szCs w:val="30"/>
        </w:rPr>
        <w:t>Historical credit loss</w:t>
      </w:r>
      <w:r w:rsidRPr="004B6A18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</w:t>
      </w:r>
      <w:r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 w:hint="cs"/>
          <w:szCs w:val="30"/>
          <w:cs/>
        </w:rPr>
        <w:t>อนาคต</w:t>
      </w:r>
      <w:r w:rsidRPr="004B6A18">
        <w:rPr>
          <w:rFonts w:ascii="Angsana New" w:hAnsi="Angsana New"/>
          <w:szCs w:val="30"/>
        </w:rPr>
        <w:t xml:space="preserve"> (Forward-looking information)</w:t>
      </w:r>
      <w:r w:rsidRPr="004B6A18">
        <w:rPr>
          <w:rFonts w:ascii="Angsana New" w:hAnsi="Angsana New" w:hint="cs"/>
          <w:szCs w:val="30"/>
          <w:cs/>
        </w:rPr>
        <w:t xml:space="preserve"> </w:t>
      </w:r>
    </w:p>
    <w:p w:rsidR="00670105" w:rsidRPr="00155105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670105" w:rsidRPr="004B6A18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 w:rsidRPr="008A7B8E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8A7B8E">
        <w:rPr>
          <w:rFonts w:ascii="Angsana New" w:hAnsi="Angsana New" w:hint="cs"/>
          <w:szCs w:val="30"/>
          <w:cs/>
        </w:rPr>
        <w:t xml:space="preserve"> ทั้งนี้ </w:t>
      </w:r>
      <w:r w:rsidRPr="008A7B8E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8A7B8E">
        <w:rPr>
          <w:rFonts w:ascii="Angsana New" w:hAnsi="Angsana New" w:hint="cs"/>
          <w:szCs w:val="30"/>
          <w:cs/>
        </w:rPr>
        <w:t xml:space="preserve"> </w:t>
      </w:r>
      <w:r w:rsidRPr="008A7B8E">
        <w:rPr>
          <w:rFonts w:ascii="Angsana New" w:hAnsi="Angsana New"/>
          <w:szCs w:val="30"/>
        </w:rPr>
        <w:t xml:space="preserve">9 </w:t>
      </w:r>
      <w:r w:rsidRPr="008A7B8E">
        <w:rPr>
          <w:rFonts w:ascii="Angsana New" w:hAnsi="Angsana New"/>
          <w:szCs w:val="30"/>
          <w:cs/>
        </w:rPr>
        <w:t>ได้ระบุความสัมพันธ์ของการป้องกันความเสี่ยง</w:t>
      </w:r>
      <w:r w:rsidRPr="008A7B8E">
        <w:rPr>
          <w:rFonts w:ascii="Angsana New" w:hAnsi="Angsana New" w:hint="cs"/>
          <w:szCs w:val="30"/>
          <w:cs/>
        </w:rPr>
        <w:t>และวิธีการทางบัญชีที่เกี่ยวข้องออก</w:t>
      </w:r>
      <w:r w:rsidRPr="008A7B8E">
        <w:rPr>
          <w:rFonts w:ascii="Angsana New" w:hAnsi="Angsana New"/>
          <w:szCs w:val="30"/>
          <w:cs/>
        </w:rPr>
        <w:t xml:space="preserve">เป็น </w:t>
      </w:r>
      <w:r w:rsidRPr="008A7B8E">
        <w:rPr>
          <w:rFonts w:ascii="Angsana New" w:hAnsi="Angsana New"/>
          <w:szCs w:val="30"/>
        </w:rPr>
        <w:t xml:space="preserve">3 </w:t>
      </w:r>
      <w:r w:rsidRPr="008A7B8E">
        <w:rPr>
          <w:rFonts w:ascii="Angsana New" w:hAnsi="Angsana New"/>
          <w:szCs w:val="30"/>
          <w:cs/>
        </w:rPr>
        <w:t>ประเภท</w:t>
      </w:r>
      <w:r w:rsidRPr="008A7B8E">
        <w:rPr>
          <w:rFonts w:ascii="Angsana New" w:hAnsi="Angsana New" w:hint="cs"/>
          <w:szCs w:val="30"/>
          <w:cs/>
        </w:rPr>
        <w:t xml:space="preserve">ได้แก่ </w:t>
      </w:r>
      <w:r w:rsidRPr="008A7B8E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8A7B8E">
        <w:rPr>
          <w:rFonts w:ascii="Angsana New" w:hAnsi="Angsana New"/>
          <w:szCs w:val="30"/>
        </w:rPr>
        <w:t> </w:t>
      </w:r>
      <w:r w:rsidRPr="008A7B8E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8A7B8E">
        <w:rPr>
          <w:rFonts w:ascii="Angsana New" w:hAnsi="Angsana New" w:hint="cs"/>
          <w:szCs w:val="30"/>
          <w:cs/>
        </w:rPr>
        <w:t>และ</w:t>
      </w:r>
      <w:r w:rsidRPr="008A7B8E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  <w:r w:rsidRPr="008A7B8E">
        <w:rPr>
          <w:rFonts w:ascii="Angsana New" w:hAnsi="Angsana New" w:hint="cs"/>
          <w:szCs w:val="30"/>
          <w:cs/>
        </w:rPr>
        <w:t xml:space="preserve"> ซึ่งในส่วนของ</w:t>
      </w:r>
      <w:r w:rsidRPr="008A7B8E">
        <w:rPr>
          <w:rFonts w:ascii="Angsana New" w:hAnsi="Angsana New"/>
          <w:szCs w:val="30"/>
          <w:cs/>
        </w:rPr>
        <w:t>การบัญชีป้องกันความเสี่ยง</w:t>
      </w:r>
      <w:r w:rsidRPr="008A7B8E">
        <w:rPr>
          <w:rFonts w:ascii="Angsana New" w:hAnsi="Angsana New" w:hint="cs"/>
          <w:szCs w:val="30"/>
          <w:cs/>
        </w:rPr>
        <w:t>นี้ไม่มีผลกระทบต่อ</w:t>
      </w:r>
      <w:r w:rsidR="001E1AD1">
        <w:rPr>
          <w:rFonts w:ascii="Angsana New" w:hAnsi="Angsana New" w:hint="cs"/>
          <w:szCs w:val="30"/>
          <w:cs/>
        </w:rPr>
        <w:t>กลุ่ม</w:t>
      </w:r>
      <w:r w:rsidRPr="008A7B8E">
        <w:rPr>
          <w:rFonts w:ascii="Angsana New" w:hAnsi="Angsana New" w:hint="cs"/>
          <w:szCs w:val="30"/>
          <w:cs/>
        </w:rPr>
        <w:t>บริษัท</w:t>
      </w:r>
    </w:p>
    <w:p w:rsidR="00670105" w:rsidRPr="00155105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670105" w:rsidRPr="004B6A18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 xml:space="preserve">ทั้งนี้ </w:t>
      </w: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9</w:t>
      </w:r>
      <w:r w:rsidRPr="004B6A18">
        <w:rPr>
          <w:rFonts w:ascii="Angsana New" w:hAnsi="Angsana New" w:hint="cs"/>
          <w:szCs w:val="30"/>
          <w:cs/>
        </w:rPr>
        <w:t xml:space="preserve"> ส่งผลกระทบให้</w:t>
      </w:r>
      <w:r>
        <w:rPr>
          <w:rFonts w:ascii="Angsana New" w:hAnsi="Angsana New" w:hint="cs"/>
          <w:szCs w:val="30"/>
          <w:cs/>
        </w:rPr>
        <w:t>กลุ่ม</w:t>
      </w:r>
      <w:r w:rsidRPr="004B6A18">
        <w:rPr>
          <w:rFonts w:ascii="Angsana New" w:hAnsi="Angsana New" w:hint="cs"/>
          <w:szCs w:val="30"/>
          <w:cs/>
        </w:rPr>
        <w:t>บริษัทต้อง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และวัดมูลค่าสินทรัพย์ทางการเงิน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ในงบแสดงฐานะการเงินสำหรับแต่ละสิ้นงวดในปี 2563 ใหม่ รวมถึงต้องรับรู้การด้อยค่าสำหรับผลขาดทุนด้านเครดิตที่คาดว่าจะเกิดขึ้น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ตามแนวทางที่กล่าวข้างต้น ซึ่งสรุปโดยสังเขปได้ดังนี้</w:t>
      </w:r>
    </w:p>
    <w:p w:rsidR="00670105" w:rsidRPr="00994831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670105" w:rsidRPr="004B6A18" w:rsidRDefault="00670105" w:rsidP="00670105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/>
          <w:i/>
          <w:iCs/>
          <w:szCs w:val="30"/>
          <w:cs/>
        </w:rPr>
        <w:t>การ</w:t>
      </w:r>
      <w:r w:rsidRPr="004B6A18">
        <w:rPr>
          <w:rFonts w:ascii="Angsana New" w:hAnsi="Angsana New" w:hint="cs"/>
          <w:i/>
          <w:iCs/>
          <w:szCs w:val="30"/>
          <w:cs/>
        </w:rPr>
        <w:t>จัดประเภท</w:t>
      </w:r>
      <w:r w:rsidRPr="004B6A18">
        <w:rPr>
          <w:rFonts w:ascii="Angsana New" w:hAnsi="Angsana New"/>
          <w:i/>
          <w:iCs/>
          <w:szCs w:val="30"/>
          <w:cs/>
        </w:rPr>
        <w:t>รายการและการวัดมูลค่า</w:t>
      </w:r>
    </w:p>
    <w:p w:rsidR="00670105" w:rsidRPr="00155105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670105" w:rsidRPr="004B6A18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670105" w:rsidRPr="004B6A18" w:rsidRDefault="00670105" w:rsidP="00670105">
      <w:pPr>
        <w:pStyle w:val="NoSpacing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:rsidR="00670105" w:rsidRPr="00352266" w:rsidRDefault="00670105" w:rsidP="00670105">
      <w:pPr>
        <w:pStyle w:val="NoSpacing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352266">
        <w:rPr>
          <w:rFonts w:ascii="Angsana New" w:hAnsi="Angsana New" w:hint="cs"/>
          <w:szCs w:val="30"/>
          <w:cs/>
        </w:rPr>
        <w:t>ลูกหนี้การค้า</w:t>
      </w:r>
      <w:r w:rsidR="00352266" w:rsidRPr="00352266">
        <w:rPr>
          <w:rFonts w:ascii="Angsana New" w:hAnsi="Angsana New" w:hint="cs"/>
          <w:szCs w:val="30"/>
          <w:cs/>
        </w:rPr>
        <w:t>และ</w:t>
      </w:r>
      <w:r w:rsidRPr="00352266">
        <w:rPr>
          <w:rFonts w:ascii="Angsana New" w:hAnsi="Angsana New" w:hint="cs"/>
          <w:szCs w:val="30"/>
          <w:cs/>
        </w:rPr>
        <w:t>ลูกหนี้หมุนเวียนอื่น (ไม่รวมค่าใช้จ่ายจ่ายล่วงหน้า)</w:t>
      </w:r>
    </w:p>
    <w:p w:rsidR="002D7D69" w:rsidRPr="00352266" w:rsidRDefault="002D7D69" w:rsidP="002D7D69">
      <w:pPr>
        <w:pStyle w:val="NoSpacing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ลูกหนี้ตามสัญญาเช่า</w:t>
      </w:r>
    </w:p>
    <w:p w:rsidR="002D7D69" w:rsidRDefault="002D7D69" w:rsidP="002D7D69">
      <w:pPr>
        <w:pStyle w:val="NoSpacing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เงินให้กู้ยืมระยะสั้น</w:t>
      </w:r>
    </w:p>
    <w:p w:rsidR="002D7D69" w:rsidRDefault="002D7D69" w:rsidP="00670105">
      <w:pPr>
        <w:pStyle w:val="NoSpacing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สินทรัพย์ทางการเงินหมุนเว</w:t>
      </w:r>
      <w:r w:rsidR="00AE628C">
        <w:rPr>
          <w:rFonts w:ascii="Angsana New" w:hAnsi="Angsana New" w:hint="cs"/>
          <w:szCs w:val="30"/>
          <w:cs/>
        </w:rPr>
        <w:t>ียนอื่น - เงินลงทุนในตราสารหนี้</w:t>
      </w:r>
    </w:p>
    <w:p w:rsidR="00670105" w:rsidRDefault="00670105" w:rsidP="00670105">
      <w:pPr>
        <w:pStyle w:val="NoSpacing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เงินฝาก</w:t>
      </w:r>
      <w:r>
        <w:rPr>
          <w:rFonts w:ascii="Angsana New" w:hAnsi="Angsana New" w:hint="cs"/>
          <w:szCs w:val="30"/>
          <w:cs/>
        </w:rPr>
        <w:t>สถาบันการเงิน</w:t>
      </w:r>
      <w:r>
        <w:rPr>
          <w:rFonts w:ascii="Angsana New" w:hAnsi="Angsana New"/>
          <w:szCs w:val="30"/>
          <w:cs/>
        </w:rPr>
        <w:t>ที่</w:t>
      </w:r>
      <w:r>
        <w:rPr>
          <w:rFonts w:ascii="Angsana New" w:hAnsi="Angsana New" w:hint="cs"/>
          <w:szCs w:val="30"/>
          <w:cs/>
        </w:rPr>
        <w:t>มี</w:t>
      </w:r>
      <w:r w:rsidRPr="004B6A18">
        <w:rPr>
          <w:rFonts w:ascii="Angsana New" w:hAnsi="Angsana New"/>
          <w:szCs w:val="30"/>
          <w:cs/>
        </w:rPr>
        <w:t>ภาระค้ำประกัน</w:t>
      </w:r>
    </w:p>
    <w:p w:rsidR="00670105" w:rsidRPr="00AA118E" w:rsidRDefault="00670105" w:rsidP="0067010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 w:rsidRPr="005305D0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–</w:t>
      </w:r>
      <w:r>
        <w:rPr>
          <w:rFonts w:ascii="Angsana New" w:hAnsi="Angsana New" w:hint="cs"/>
          <w:szCs w:val="30"/>
          <w:cs/>
        </w:rPr>
        <w:t xml:space="preserve"> ไม่มี</w:t>
      </w:r>
    </w:p>
    <w:p w:rsidR="00670105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670105" w:rsidRPr="00AA118E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17F8B" w:rsidRDefault="00B17F8B" w:rsidP="00670105">
      <w:pPr>
        <w:pStyle w:val="NoSpacing"/>
        <w:jc w:val="thaiDistribute"/>
        <w:rPr>
          <w:rFonts w:ascii="Angsana New" w:hAnsi="Angsana New"/>
          <w:szCs w:val="30"/>
        </w:rPr>
      </w:pPr>
    </w:p>
    <w:p w:rsidR="00B17F8B" w:rsidRDefault="00B17F8B" w:rsidP="00670105">
      <w:pPr>
        <w:pStyle w:val="NoSpacing"/>
        <w:jc w:val="thaiDistribute"/>
        <w:rPr>
          <w:rFonts w:ascii="Angsana New" w:hAnsi="Angsana New"/>
          <w:szCs w:val="30"/>
        </w:rPr>
      </w:pPr>
    </w:p>
    <w:p w:rsidR="00352266" w:rsidRDefault="00352266" w:rsidP="00670105">
      <w:pPr>
        <w:pStyle w:val="NoSpacing"/>
        <w:jc w:val="thaiDistribute"/>
        <w:rPr>
          <w:rFonts w:ascii="Angsana New" w:hAnsi="Angsana New"/>
          <w:szCs w:val="30"/>
        </w:rPr>
      </w:pPr>
    </w:p>
    <w:p w:rsidR="00670105" w:rsidRPr="007743E7" w:rsidRDefault="00670105" w:rsidP="00670105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4B6A18">
        <w:rPr>
          <w:rFonts w:ascii="Angsana New" w:hAnsi="Angsana New" w:hint="cs"/>
          <w:szCs w:val="30"/>
          <w:cs/>
        </w:rPr>
        <w:lastRenderedPageBreak/>
        <w:t>สินทรัพย์ที่จัดประเภทรายการและวัดมูลค่า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  <w:r>
        <w:rPr>
          <w:rFonts w:ascii="Angsana New" w:hAnsi="Angsana New"/>
          <w:szCs w:val="30"/>
        </w:rPr>
        <w:t xml:space="preserve"> </w:t>
      </w:r>
    </w:p>
    <w:p w:rsidR="00670105" w:rsidRPr="002D7D69" w:rsidRDefault="00352266" w:rsidP="002D7D69">
      <w:pPr>
        <w:pStyle w:val="NoSpacing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สินทรัพย์ทางการเงินหมุนเวียนอื่น</w:t>
      </w:r>
      <w:r w:rsidR="002D7D69">
        <w:rPr>
          <w:rFonts w:ascii="Angsana New" w:hAnsi="Angsana New" w:hint="cs"/>
          <w:szCs w:val="30"/>
          <w:cs/>
        </w:rPr>
        <w:t xml:space="preserve"> </w:t>
      </w:r>
      <w:r w:rsidR="002D7D69">
        <w:rPr>
          <w:rFonts w:ascii="Angsana New" w:hAnsi="Angsana New"/>
          <w:szCs w:val="30"/>
          <w:cs/>
        </w:rPr>
        <w:t>–</w:t>
      </w:r>
      <w:r w:rsidR="002D7D69">
        <w:rPr>
          <w:rFonts w:ascii="Angsana New" w:hAnsi="Angsana New" w:hint="cs"/>
          <w:szCs w:val="30"/>
          <w:cs/>
        </w:rPr>
        <w:t xml:space="preserve"> เงินลงทุนในตราสารทุน</w:t>
      </w:r>
      <w:r w:rsidRPr="002D7D69">
        <w:rPr>
          <w:rFonts w:ascii="Angsana New" w:hAnsi="Angsana New" w:hint="cs"/>
          <w:szCs w:val="30"/>
          <w:cs/>
        </w:rPr>
        <w:t xml:space="preserve"> </w:t>
      </w:r>
      <w:r w:rsidR="002515CE" w:rsidRPr="002D7D69">
        <w:rPr>
          <w:rFonts w:ascii="Angsana New" w:hAnsi="Angsana New" w:hint="cs"/>
          <w:szCs w:val="30"/>
          <w:cs/>
        </w:rPr>
        <w:t>(ก่อนวันที่ 1 มกราคม 2563 วัดมูลค่ายุติธรรมผ่านกำไรขาดทุนเบ็ดเสร็จอื่น)</w:t>
      </w:r>
      <w:r w:rsidR="002515CE" w:rsidRPr="002D7D69">
        <w:rPr>
          <w:rFonts w:ascii="Angsana New" w:hAnsi="Angsana New"/>
          <w:szCs w:val="30"/>
        </w:rPr>
        <w:t xml:space="preserve"> </w:t>
      </w:r>
    </w:p>
    <w:p w:rsidR="00670105" w:rsidRDefault="00670105" w:rsidP="0067010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70105" w:rsidRPr="004B6A18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670105" w:rsidRDefault="00670105" w:rsidP="00670105">
      <w:pPr>
        <w:pStyle w:val="NoSpacing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เงินกู้ยืม</w:t>
      </w:r>
      <w:r w:rsidR="00121FBD">
        <w:rPr>
          <w:rFonts w:ascii="Angsana New" w:hAnsi="Angsana New" w:hint="cs"/>
          <w:szCs w:val="30"/>
          <w:cs/>
        </w:rPr>
        <w:t>ระยะสั้นและระยะยาว</w:t>
      </w:r>
    </w:p>
    <w:p w:rsidR="00670105" w:rsidRPr="00352266" w:rsidRDefault="00670105" w:rsidP="00670105">
      <w:pPr>
        <w:pStyle w:val="NoSpacing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352266">
        <w:rPr>
          <w:rFonts w:ascii="Angsana New" w:hAnsi="Angsana New" w:hint="cs"/>
          <w:szCs w:val="30"/>
          <w:cs/>
        </w:rPr>
        <w:t>เจ้าหนี้การค้า</w:t>
      </w:r>
      <w:r w:rsidR="00352266" w:rsidRPr="00352266">
        <w:rPr>
          <w:rFonts w:ascii="Angsana New" w:hAnsi="Angsana New" w:hint="cs"/>
          <w:szCs w:val="30"/>
          <w:cs/>
        </w:rPr>
        <w:t>และ</w:t>
      </w:r>
      <w:r w:rsidRPr="00352266">
        <w:rPr>
          <w:rFonts w:ascii="Angsana New" w:hAnsi="Angsana New" w:hint="cs"/>
          <w:szCs w:val="30"/>
          <w:cs/>
        </w:rPr>
        <w:t>เจ้าหนี้หมุนเวียนอื่น  (รวมรายการค้างจ่ายต่างๆ แต่ไม่รวมเงินรับล่วงหน้าจากการขาย)</w:t>
      </w:r>
    </w:p>
    <w:p w:rsidR="00670105" w:rsidRDefault="00670105" w:rsidP="00670105">
      <w:pPr>
        <w:pStyle w:val="NoSpacing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หนี้สิน</w:t>
      </w:r>
      <w:r>
        <w:rPr>
          <w:rFonts w:ascii="Angsana New" w:hAnsi="Angsana New" w:hint="cs"/>
          <w:szCs w:val="30"/>
          <w:cs/>
        </w:rPr>
        <w:t>ตาม</w:t>
      </w:r>
      <w:r>
        <w:rPr>
          <w:rFonts w:ascii="Angsana New" w:hAnsi="Angsana New"/>
          <w:szCs w:val="30"/>
          <w:cs/>
        </w:rPr>
        <w:t>สัญญาเช่า</w:t>
      </w:r>
    </w:p>
    <w:p w:rsidR="00670105" w:rsidRPr="00AA118E" w:rsidRDefault="00670105" w:rsidP="0067010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670105" w:rsidRPr="004B6A18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  <w:r>
        <w:rPr>
          <w:rFonts w:ascii="Angsana New" w:hAnsi="Angsana New" w:hint="cs"/>
          <w:szCs w:val="30"/>
          <w:cs/>
        </w:rPr>
        <w:t xml:space="preserve"> - ไม่มี</w:t>
      </w:r>
    </w:p>
    <w:p w:rsidR="00670105" w:rsidRPr="00D56814" w:rsidRDefault="00670105" w:rsidP="0067010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:rsidR="00670105" w:rsidRPr="00AE628C" w:rsidRDefault="00670105" w:rsidP="00670105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4B6A18">
        <w:rPr>
          <w:rFonts w:ascii="Angsana New" w:hAnsi="Angsana New" w:hint="cs"/>
          <w:szCs w:val="30"/>
          <w:cs/>
        </w:rPr>
        <w:t xml:space="preserve">ณ วันที่ 31 ธันวาคม 2562 ไม่มีผลกระทบที่เป็นสาระสำคัญจากการวัดมูลค่าสินทรัพย์ทางการเงินและหนี้สินทางการเงินตามแนวทางข้างต้น </w:t>
      </w:r>
      <w:r w:rsidR="00AE628C">
        <w:rPr>
          <w:rFonts w:ascii="Angsana New" w:hAnsi="Angsana New" w:hint="cs"/>
          <w:szCs w:val="30"/>
          <w:cs/>
        </w:rPr>
        <w:t>กลุ่มบริษัทไม่ได้</w:t>
      </w:r>
      <w:r w:rsidRPr="004B6A18">
        <w:rPr>
          <w:rFonts w:ascii="Angsana New" w:hAnsi="Angsana New"/>
          <w:szCs w:val="30"/>
          <w:cs/>
        </w:rPr>
        <w:t xml:space="preserve">ปรับตัวเลขของข้อมูลเปรียบเทียบงวดก่อนๆ </w:t>
      </w:r>
      <w:r w:rsidR="00AE628C">
        <w:rPr>
          <w:rFonts w:ascii="Angsana New" w:hAnsi="Angsana New" w:hint="cs"/>
          <w:szCs w:val="30"/>
          <w:cs/>
        </w:rPr>
        <w:t>แต่</w:t>
      </w:r>
      <w:r w:rsidRPr="004B6A18">
        <w:rPr>
          <w:rFonts w:ascii="Angsana New" w:hAnsi="Angsana New"/>
          <w:szCs w:val="30"/>
          <w:cs/>
        </w:rPr>
        <w:t>เลือกการปรับปรุงย้อนหลังโดยรับรู้ผลกระทบสะสม</w:t>
      </w:r>
      <w:r w:rsidR="00AE628C">
        <w:rPr>
          <w:rFonts w:ascii="Angsana New" w:hAnsi="Angsana New" w:hint="cs"/>
          <w:szCs w:val="30"/>
          <w:cs/>
        </w:rPr>
        <w:t>เข้ากำไรสะสม</w:t>
      </w:r>
      <w:r w:rsidR="00AE628C">
        <w:rPr>
          <w:rFonts w:ascii="Angsana New" w:hAnsi="Angsana New"/>
          <w:szCs w:val="30"/>
        </w:rPr>
        <w:t xml:space="preserve"> </w:t>
      </w:r>
      <w:r w:rsidR="005E7846">
        <w:rPr>
          <w:rFonts w:ascii="Angsana New" w:hAnsi="Angsana New" w:hint="cs"/>
          <w:szCs w:val="30"/>
          <w:cs/>
        </w:rPr>
        <w:t xml:space="preserve">ณ วันที่ 1 มกราคม 2563 </w:t>
      </w:r>
      <w:r w:rsidR="00AE628C">
        <w:rPr>
          <w:rFonts w:ascii="Angsana New" w:hAnsi="Angsana New" w:hint="cs"/>
          <w:szCs w:val="30"/>
          <w:cs/>
        </w:rPr>
        <w:t>การปรับปรุงเกี่ยวกับการวัดมูลค่ายุติธรรมของเงินลงทุนในตราสารทุนจำนวน 0.57 ล้านบาท</w:t>
      </w: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70105" w:rsidRPr="004B6A18" w:rsidRDefault="00670105" w:rsidP="00670105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 w:hint="cs"/>
          <w:i/>
          <w:iCs/>
          <w:szCs w:val="30"/>
          <w:cs/>
        </w:rPr>
        <w:t>การด้อยค่า</w:t>
      </w:r>
    </w:p>
    <w:p w:rsidR="00670105" w:rsidRPr="00AA118E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670105" w:rsidRPr="004B6A18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ในส่วนของลูกหนี้ต่างๆ</w:t>
      </w:r>
      <w:r>
        <w:rPr>
          <w:rFonts w:ascii="Angsana New" w:hAnsi="Angsana New" w:hint="cs"/>
          <w:szCs w:val="30"/>
          <w:cs/>
        </w:rPr>
        <w:t xml:space="preserve"> กลุ่ม</w:t>
      </w:r>
      <w:r w:rsidRPr="004B6A18">
        <w:rPr>
          <w:rFonts w:ascii="Angsana New" w:hAnsi="Angsana New" w:hint="cs"/>
          <w:szCs w:val="30"/>
          <w:cs/>
        </w:rPr>
        <w:t xml:space="preserve">บริษัทมีการจัดกลุ่มประชากรโดยให้ความสำคัญไปที่ข้อมูลยอดคงค้างตามอายุหนี้ </w:t>
      </w:r>
      <w:r w:rsidRPr="004B6A18">
        <w:rPr>
          <w:rFonts w:ascii="Angsana New" w:hAnsi="Angsana New"/>
          <w:szCs w:val="30"/>
        </w:rPr>
        <w:t>(Aging balance information)</w:t>
      </w:r>
      <w:r w:rsidRPr="004B6A18">
        <w:rPr>
          <w:rFonts w:ascii="Angsana New" w:hAnsi="Angsana New" w:hint="cs"/>
          <w:szCs w:val="30"/>
          <w:cs/>
        </w:rPr>
        <w:t xml:space="preserve"> โดยมีการจัดเก็บข้อมูลย้อนหลังสำหรับ </w:t>
      </w:r>
      <w:r w:rsidRPr="004B6A18">
        <w:rPr>
          <w:rFonts w:ascii="Angsana New" w:hAnsi="Angsana New"/>
          <w:szCs w:val="30"/>
        </w:rPr>
        <w:t xml:space="preserve">Historical credit loss </w:t>
      </w:r>
      <w:r w:rsidRPr="004B6A18">
        <w:rPr>
          <w:rFonts w:ascii="Angsana New" w:hAnsi="Angsana New" w:hint="cs"/>
          <w:szCs w:val="30"/>
          <w:cs/>
        </w:rPr>
        <w:t xml:space="preserve">อย่างไรก็ดี </w:t>
      </w:r>
      <w:r>
        <w:rPr>
          <w:rFonts w:ascii="Angsana New" w:hAnsi="Angsana New" w:hint="cs"/>
          <w:szCs w:val="30"/>
          <w:cs/>
        </w:rPr>
        <w:t>กลุ่ม</w:t>
      </w:r>
      <w:r w:rsidRPr="004B6A18">
        <w:rPr>
          <w:rFonts w:ascii="Angsana New" w:hAnsi="Angsana New" w:hint="cs"/>
          <w:szCs w:val="30"/>
          <w:cs/>
        </w:rPr>
        <w:t>บริษัทใช้ข้อผ่อนปรนบางประการของ</w:t>
      </w:r>
      <w:r w:rsidRPr="004B6A18">
        <w:rPr>
          <w:rFonts w:ascii="Angsana New" w:hAnsi="Angsana New"/>
          <w:szCs w:val="30"/>
          <w:cs/>
        </w:rPr>
        <w:t xml:space="preserve">แนวปฏิบัติทางการบัญชีเรื่อง </w:t>
      </w:r>
      <w:r w:rsidRPr="004B6A18">
        <w:rPr>
          <w:rFonts w:ascii="Angsana New" w:hAnsi="Angsana New"/>
          <w:szCs w:val="30"/>
        </w:rPr>
        <w:t>“</w:t>
      </w:r>
      <w:r w:rsidRPr="004B6A18">
        <w:rPr>
          <w:rFonts w:ascii="Angsana New" w:hAnsi="Angsana New"/>
          <w:szCs w:val="30"/>
          <w:cs/>
        </w:rPr>
        <w:t>มาตรการผ่อนปรนชั่วคราวส</w:t>
      </w:r>
      <w:r w:rsidRPr="004B6A18">
        <w:rPr>
          <w:rFonts w:ascii="Angsana New" w:hAnsi="Angsana New" w:hint="cs"/>
          <w:szCs w:val="30"/>
          <w:cs/>
        </w:rPr>
        <w:t>ำ</w:t>
      </w:r>
      <w:r w:rsidRPr="004B6A18">
        <w:rPr>
          <w:rFonts w:ascii="Angsana New" w:hAnsi="Angsana New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</w:t>
      </w:r>
      <w:r w:rsidRPr="004B6A18">
        <w:rPr>
          <w:rFonts w:ascii="Angsana New" w:hAnsi="Angsana New" w:hint="cs"/>
          <w:szCs w:val="30"/>
          <w:cs/>
        </w:rPr>
        <w:t>ค</w:t>
      </w:r>
      <w:r w:rsidRPr="004B6A18">
        <w:rPr>
          <w:rFonts w:ascii="Angsana New" w:hAnsi="Angsana New"/>
          <w:szCs w:val="30"/>
          <w:cs/>
        </w:rPr>
        <w:t xml:space="preserve">โรนา </w:t>
      </w:r>
      <w:r w:rsidRPr="004B6A18">
        <w:rPr>
          <w:rFonts w:ascii="Angsana New" w:hAnsi="Angsana New"/>
          <w:szCs w:val="30"/>
        </w:rPr>
        <w:t>2019 (COVID-19)”</w:t>
      </w:r>
      <w:r w:rsidRPr="004B6A18">
        <w:rPr>
          <w:rFonts w:ascii="Angsana New" w:hAnsi="Angsana New" w:hint="cs"/>
          <w:szCs w:val="30"/>
          <w:cs/>
        </w:rPr>
        <w:t xml:space="preserve"> ซึ่งออกโดย</w:t>
      </w:r>
      <w:r>
        <w:rPr>
          <w:rFonts w:ascii="Angsana New" w:hAnsi="Angsana New" w:hint="cs"/>
          <w:szCs w:val="30"/>
          <w:cs/>
        </w:rPr>
        <w:t>สภาวิชาชีพบัญชี</w:t>
      </w:r>
      <w:r w:rsidRPr="004B6A18">
        <w:rPr>
          <w:rFonts w:ascii="Angsana New" w:hAnsi="Angsana New"/>
          <w:szCs w:val="30"/>
          <w:cs/>
        </w:rPr>
        <w:t xml:space="preserve">ในเดือนเมษายน </w:t>
      </w:r>
      <w:r w:rsidRPr="004B6A18">
        <w:rPr>
          <w:rFonts w:ascii="Angsana New" w:hAnsi="Angsana New"/>
          <w:szCs w:val="30"/>
        </w:rPr>
        <w:t xml:space="preserve">2563 </w:t>
      </w:r>
      <w:r w:rsidRPr="004B6A18">
        <w:rPr>
          <w:rFonts w:ascii="Angsana New" w:hAnsi="Angsana New" w:hint="cs"/>
          <w:szCs w:val="30"/>
          <w:cs/>
        </w:rPr>
        <w:t>ในส่วนของการไม่ต้องนำ</w:t>
      </w:r>
      <w:r w:rsidRPr="004B6A18">
        <w:rPr>
          <w:rFonts w:ascii="Angsana New" w:hAnsi="Angsana New"/>
          <w:szCs w:val="30"/>
        </w:rPr>
        <w:t xml:space="preserve"> Forward-looking information </w:t>
      </w:r>
      <w:r w:rsidRPr="004B6A18">
        <w:rPr>
          <w:rFonts w:ascii="Angsana New" w:hAnsi="Angsana New"/>
          <w:szCs w:val="30"/>
          <w:cs/>
        </w:rPr>
        <w:t>มาประกอบ</w:t>
      </w:r>
      <w:r>
        <w:rPr>
          <w:rFonts w:ascii="Angsana New" w:hAnsi="Angsana New" w:hint="cs"/>
          <w:szCs w:val="30"/>
          <w:cs/>
        </w:rPr>
        <w:t>สำหรับสินทรัพย์ที่ใช้วิธีการอย่างง่าย</w:t>
      </w:r>
      <w:r w:rsidRPr="004B6A18"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/>
          <w:szCs w:val="30"/>
          <w:cs/>
        </w:rPr>
        <w:t>การพิจารณาและ</w:t>
      </w:r>
      <w:r w:rsidRPr="004B6A18">
        <w:rPr>
          <w:rFonts w:ascii="Angsana New" w:hAnsi="Angsana New" w:hint="cs"/>
          <w:szCs w:val="30"/>
          <w:cs/>
        </w:rPr>
        <w:t>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70105" w:rsidRPr="00E55B20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670105" w:rsidRDefault="00ED4887" w:rsidP="00670105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br w:type="page"/>
      </w:r>
    </w:p>
    <w:p w:rsidR="00670105" w:rsidRDefault="00670105" w:rsidP="00670105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4B6A18">
        <w:rPr>
          <w:rFonts w:ascii="Angsana New" w:hAnsi="Angsana New" w:hint="cs"/>
          <w:szCs w:val="30"/>
          <w:cs/>
        </w:rPr>
        <w:lastRenderedPageBreak/>
        <w:t>ณ วันที่ 31 ธันวาคม 2562 ผลกระทบจากการด้อยค่าสำหรับ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 xml:space="preserve">ของบัญชี </w:t>
      </w:r>
      <w:r w:rsidRPr="00B31D4F"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>ลูกหนี้การค้า</w:t>
      </w:r>
      <w:r w:rsidRPr="00B31D4F">
        <w:rPr>
          <w:rFonts w:ascii="Angsana New" w:hAnsi="Angsana New"/>
          <w:szCs w:val="30"/>
        </w:rPr>
        <w:t>”</w:t>
      </w:r>
      <w:r w:rsidRPr="004B6A1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เพิ่มขึ้นเป็นจำนวนเงินประมาณ </w:t>
      </w:r>
      <w:r w:rsidR="001C6BA4">
        <w:rPr>
          <w:rFonts w:ascii="Angsana New" w:hAnsi="Angsana New"/>
          <w:szCs w:val="30"/>
        </w:rPr>
        <w:t>4.7</w:t>
      </w:r>
      <w:r>
        <w:rPr>
          <w:rFonts w:ascii="Angsana New" w:hAnsi="Angsana New" w:hint="cs"/>
          <w:szCs w:val="30"/>
          <w:cs/>
        </w:rPr>
        <w:t xml:space="preserve"> ล้านบาท และ </w:t>
      </w:r>
      <w:r w:rsidR="001C6BA4">
        <w:rPr>
          <w:rFonts w:ascii="Angsana New" w:hAnsi="Angsana New"/>
          <w:szCs w:val="30"/>
        </w:rPr>
        <w:t>1.6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ล้านบาท ในงบการเงินรวมและงบการเงินเฉพาะกิจการ ตามลำดับ จากยอดเดิมที่เคย</w:t>
      </w:r>
      <w:r w:rsidRPr="004B6A18">
        <w:rPr>
          <w:rFonts w:ascii="Angsana New" w:hAnsi="Angsana New" w:hint="cs"/>
          <w:szCs w:val="30"/>
          <w:cs/>
        </w:rPr>
        <w:t>รายงานไว้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ซึ่งไม่มีผลกระทบที่เป็นสาระสำคัญต่อ</w:t>
      </w:r>
      <w:r>
        <w:rPr>
          <w:rFonts w:ascii="Angsana New" w:hAnsi="Angsana New" w:hint="cs"/>
          <w:szCs w:val="30"/>
          <w:cs/>
        </w:rPr>
        <w:t>งบการเงินรวมและงบการเงินเฉพาะกิจการ</w:t>
      </w:r>
    </w:p>
    <w:p w:rsidR="00670105" w:rsidRDefault="00670105" w:rsidP="00670105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</w:p>
    <w:p w:rsidR="00670105" w:rsidRPr="004B6A18" w:rsidRDefault="00670105" w:rsidP="00670105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4B6A18">
        <w:rPr>
          <w:rFonts w:ascii="Angsana New" w:hAnsi="Angsana New"/>
          <w:i/>
          <w:iCs/>
          <w:szCs w:val="30"/>
          <w:u w:val="single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i/>
          <w:iCs/>
          <w:szCs w:val="30"/>
          <w:u w:val="single"/>
        </w:rPr>
        <w:t xml:space="preserve"> 16</w:t>
      </w:r>
    </w:p>
    <w:p w:rsidR="00670105" w:rsidRPr="00AA118E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16 </w:t>
      </w:r>
      <w:r w:rsidRPr="004B6A18">
        <w:rPr>
          <w:rFonts w:ascii="Angsana New" w:hAnsi="Angsana New" w:hint="cs"/>
          <w:szCs w:val="30"/>
          <w:cs/>
        </w:rPr>
        <w:t>กำหนดให้ผู้เช่ารับรู้สินทรัพย์สิทธิการใช้และหนี้สินตามสัญญาเช่าสำหรับสัญญาเช่าทุกสัญญาด้วยมูลค่าปัจจุบันหรือกระแสเงินสดคิดลดของจำนวนเงินที่จ่ายตลอดอายุของสัญญาเช่าโดยใช้อัตราคิดลดที่เหมาะสมกับสถานการณ์และกิจการ อย่างไรก็ดี มีข้อยกเว้นให้สำหรับสัญญาเช่าระยะสั้นที่มีระยะเวลาไม่เกิน 12 เดือน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หรือสัญญาเช่าซึ่งสินทรัพย์อ้างอิงมีมูลค่าต่ำซึ่งสามารถบันทึกรายจ่ายตามสัญญาเช่าเป็นค่าใช้จ่ายได้ สินทรัพย์สิทธิการใช้ต้องมีการคิดค่าเสื่อมราคาตามวิธีเส้นตรงไปตลอดอายุของสัญญาเช่า 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670105" w:rsidRPr="006354EF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670105" w:rsidRPr="007E0FE8" w:rsidRDefault="00670105" w:rsidP="00670105">
      <w:pPr>
        <w:pStyle w:val="NoSpacing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สัญญาเช่าเงินทุน (สัญญาเช่าการเงิน)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:rsidR="00670105" w:rsidRPr="0019425B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670105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นอกจากนี้ ไม่มีการปรับตัวเลขของข้อมูลเปรียบเทียบงวดก่อนๆ ใหม่เนื่องจากบริษัทใช้ทางเลือกการปรับปรุงย้อนหลังโดยรับรู้ผลกระทบสะสมจากการนำ</w:t>
      </w:r>
      <w:r w:rsidRPr="00C44966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D87525">
        <w:rPr>
          <w:rFonts w:ascii="Angsana New" w:hAnsi="Angsana New"/>
          <w:szCs w:val="30"/>
        </w:rPr>
        <w:t xml:space="preserve"> 16</w:t>
      </w:r>
      <w:r>
        <w:rPr>
          <w:rFonts w:ascii="Angsana New" w:hAnsi="Angsana New" w:hint="cs"/>
          <w:szCs w:val="30"/>
          <w:cs/>
        </w:rPr>
        <w:t xml:space="preserve"> มา</w:t>
      </w:r>
      <w:r w:rsidR="00241BAC">
        <w:rPr>
          <w:rFonts w:ascii="Angsana New" w:hAnsi="Angsana New" w:hint="cs"/>
          <w:szCs w:val="30"/>
          <w:cs/>
        </w:rPr>
        <w:t>ปฏิบัติ</w:t>
      </w:r>
      <w:r>
        <w:rPr>
          <w:rFonts w:ascii="Angsana New" w:hAnsi="Angsana New" w:hint="cs"/>
          <w:szCs w:val="30"/>
          <w:cs/>
        </w:rPr>
        <w:t>ใช้คร</w:t>
      </w:r>
      <w:r w:rsidR="00800A80">
        <w:rPr>
          <w:rFonts w:ascii="Angsana New" w:hAnsi="Angsana New" w:hint="cs"/>
          <w:szCs w:val="30"/>
          <w:cs/>
        </w:rPr>
        <w:t>ั้งแรก ณ วันที่นำมาปฏิบัติ</w:t>
      </w:r>
      <w:r w:rsidR="00241BAC">
        <w:rPr>
          <w:rFonts w:ascii="Angsana New" w:hAnsi="Angsana New" w:hint="cs"/>
          <w:szCs w:val="30"/>
          <w:cs/>
        </w:rPr>
        <w:t>ใช้</w:t>
      </w:r>
      <w:r>
        <w:rPr>
          <w:rFonts w:ascii="Angsana New" w:hAnsi="Angsana New" w:hint="cs"/>
          <w:szCs w:val="30"/>
          <w:cs/>
        </w:rPr>
        <w:t xml:space="preserve">ครั้งแรก (วันที่ 1 มกราคม 2563) </w:t>
      </w:r>
    </w:p>
    <w:p w:rsidR="00670105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</w:p>
    <w:p w:rsidR="00670105" w:rsidRDefault="00670105" w:rsidP="00670105">
      <w:pPr>
        <w:pStyle w:val="NoSpacing"/>
        <w:jc w:val="thaiDistribute"/>
        <w:rPr>
          <w:rFonts w:ascii="Angsana New" w:hAnsi="Angsana New"/>
          <w:szCs w:val="30"/>
        </w:rPr>
      </w:pPr>
    </w:p>
    <w:p w:rsidR="00BA4287" w:rsidRDefault="00BA4287" w:rsidP="00670105">
      <w:pPr>
        <w:rPr>
          <w:rFonts w:ascii="Angsana New" w:hAnsi="Angsana New"/>
          <w:sz w:val="30"/>
          <w:szCs w:val="30"/>
        </w:rPr>
      </w:pPr>
    </w:p>
    <w:p w:rsidR="00121FBD" w:rsidRDefault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70105" w:rsidRDefault="00670105" w:rsidP="00670105">
      <w:pPr>
        <w:rPr>
          <w:rFonts w:ascii="Angsana New" w:hAnsi="Angsana New"/>
          <w:sz w:val="30"/>
          <w:szCs w:val="30"/>
        </w:rPr>
      </w:pPr>
      <w:r w:rsidRPr="00E26960">
        <w:rPr>
          <w:rFonts w:ascii="Angsana New" w:hAnsi="Angsana New"/>
          <w:sz w:val="30"/>
          <w:szCs w:val="30"/>
          <w:cs/>
        </w:rPr>
        <w:lastRenderedPageBreak/>
        <w:t xml:space="preserve">รายการปรับปรุงจากการนำมาตรฐานการรายงานทางการเงิน ฉบับที่ </w:t>
      </w:r>
      <w:r w:rsidRPr="00E26960">
        <w:rPr>
          <w:rFonts w:ascii="Angsana New" w:hAnsi="Angsana New"/>
          <w:sz w:val="30"/>
          <w:szCs w:val="30"/>
        </w:rPr>
        <w:t>16</w:t>
      </w:r>
      <w:r w:rsidRPr="00E26960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E26960">
        <w:rPr>
          <w:rFonts w:ascii="Angsana New" w:hAnsi="Angsana New" w:hint="cs"/>
          <w:sz w:val="30"/>
          <w:szCs w:val="30"/>
          <w:cs/>
        </w:rPr>
        <w:t xml:space="preserve">ครั้งแรก ณ </w:t>
      </w:r>
      <w:r w:rsidRPr="00E26960">
        <w:rPr>
          <w:rFonts w:ascii="Angsana New" w:hAnsi="Angsana New"/>
          <w:sz w:val="30"/>
          <w:szCs w:val="30"/>
          <w:cs/>
        </w:rPr>
        <w:t xml:space="preserve">วันที่ </w:t>
      </w:r>
      <w:r w:rsidRPr="00E26960">
        <w:rPr>
          <w:rFonts w:ascii="Angsana New" w:hAnsi="Angsana New"/>
          <w:sz w:val="30"/>
          <w:szCs w:val="30"/>
        </w:rPr>
        <w:t>1</w:t>
      </w:r>
      <w:r w:rsidRPr="00E26960">
        <w:rPr>
          <w:rFonts w:ascii="Angsana New" w:hAnsi="Angsana New"/>
          <w:sz w:val="30"/>
          <w:szCs w:val="30"/>
          <w:cs/>
        </w:rPr>
        <w:t xml:space="preserve"> </w:t>
      </w:r>
      <w:r w:rsidRPr="00E26960">
        <w:rPr>
          <w:rFonts w:ascii="Angsana New" w:hAnsi="Angsana New" w:hint="cs"/>
          <w:sz w:val="30"/>
          <w:szCs w:val="30"/>
          <w:cs/>
        </w:rPr>
        <w:t>มกร</w:t>
      </w:r>
      <w:r w:rsidRPr="00E26960">
        <w:rPr>
          <w:rFonts w:ascii="Angsana New" w:hAnsi="Angsana New"/>
          <w:sz w:val="30"/>
          <w:szCs w:val="30"/>
          <w:cs/>
        </w:rPr>
        <w:t xml:space="preserve">าคม </w:t>
      </w:r>
      <w:r w:rsidRPr="00E26960">
        <w:rPr>
          <w:rFonts w:ascii="Angsana New" w:hAnsi="Angsana New"/>
          <w:sz w:val="30"/>
          <w:szCs w:val="30"/>
        </w:rPr>
        <w:t>2563</w:t>
      </w:r>
      <w:r w:rsidRPr="00E2696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70105" w:rsidRPr="0023553A" w:rsidRDefault="00670105" w:rsidP="00670105">
      <w:pPr>
        <w:rPr>
          <w:rFonts w:ascii="Angsana New" w:hAnsi="Angsana New"/>
          <w:sz w:val="16"/>
          <w:szCs w:val="16"/>
        </w:rPr>
      </w:pPr>
    </w:p>
    <w:p w:rsidR="00670105" w:rsidRPr="0023553A" w:rsidRDefault="00670105" w:rsidP="00670105">
      <w:pPr>
        <w:tabs>
          <w:tab w:val="clear" w:pos="454"/>
          <w:tab w:val="left" w:pos="426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ก)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23553A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:rsidR="00670105" w:rsidRPr="0023553A" w:rsidRDefault="00670105" w:rsidP="00670105">
      <w:pPr>
        <w:rPr>
          <w:rFonts w:ascii="Angsana New" w:hAnsi="Angsana New"/>
          <w:sz w:val="16"/>
          <w:szCs w:val="16"/>
        </w:rPr>
      </w:pP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670105" w:rsidRPr="00E26960" w:rsidRDefault="00670105" w:rsidP="007B431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670105" w:rsidRPr="00E26960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AE628C" w:rsidRPr="00E26960" w:rsidTr="00F3195A">
        <w:tc>
          <w:tcPr>
            <w:tcW w:w="6345" w:type="dxa"/>
          </w:tcPr>
          <w:p w:rsidR="00AE628C" w:rsidRPr="00AE628C" w:rsidRDefault="00AE628C" w:rsidP="007B431E">
            <w:pPr>
              <w:rPr>
                <w:i/>
                <w:iCs/>
                <w:sz w:val="30"/>
                <w:szCs w:val="30"/>
                <w:cs/>
              </w:rPr>
            </w:pPr>
            <w:r w:rsidRPr="00AE628C">
              <w:rPr>
                <w:rFonts w:hint="cs"/>
                <w:i/>
                <w:iCs/>
                <w:sz w:val="30"/>
                <w:szCs w:val="30"/>
                <w:cs/>
              </w:rPr>
              <w:t>สินทรัพย์สิทธิการใช้ภายใต้สัญญาเช่าการเงิน ณ วันที่ 1 มกราคม 2563</w:t>
            </w:r>
          </w:p>
        </w:tc>
        <w:tc>
          <w:tcPr>
            <w:tcW w:w="1559" w:type="dxa"/>
          </w:tcPr>
          <w:p w:rsidR="00AE628C" w:rsidRPr="006535AA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E628C" w:rsidRPr="00236EB9" w:rsidRDefault="00AE628C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AE628C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28C" w:rsidRPr="00E26960" w:rsidTr="00F3195A">
        <w:tc>
          <w:tcPr>
            <w:tcW w:w="6345" w:type="dxa"/>
          </w:tcPr>
          <w:p w:rsidR="00AE628C" w:rsidRPr="00AE628C" w:rsidRDefault="00AE628C" w:rsidP="007B431E">
            <w:pPr>
              <w:rPr>
                <w:i/>
                <w:iCs/>
                <w:sz w:val="30"/>
                <w:szCs w:val="30"/>
                <w:cs/>
              </w:rPr>
            </w:pPr>
            <w:r w:rsidRPr="00AE628C">
              <w:rPr>
                <w:rFonts w:hint="cs"/>
                <w:i/>
                <w:iCs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</w:tcPr>
          <w:p w:rsidR="00AE628C" w:rsidRPr="006535AA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E628C" w:rsidRPr="00236EB9" w:rsidRDefault="00AE628C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AE628C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28C" w:rsidRPr="00E26960" w:rsidTr="00F3195A">
        <w:tc>
          <w:tcPr>
            <w:tcW w:w="6345" w:type="dxa"/>
          </w:tcPr>
          <w:p w:rsidR="00AE628C" w:rsidRPr="00AE628C" w:rsidRDefault="00AE628C" w:rsidP="007B431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559" w:type="dxa"/>
          </w:tcPr>
          <w:p w:rsidR="00AE628C" w:rsidRPr="006535AA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38,645</w:t>
            </w:r>
          </w:p>
        </w:tc>
        <w:tc>
          <w:tcPr>
            <w:tcW w:w="284" w:type="dxa"/>
          </w:tcPr>
          <w:p w:rsidR="00AE628C" w:rsidRPr="00236EB9" w:rsidRDefault="00AE628C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AE628C" w:rsidRPr="006535AA" w:rsidRDefault="00AE628C" w:rsidP="00AE62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38,645</w:t>
            </w:r>
          </w:p>
        </w:tc>
      </w:tr>
      <w:tr w:rsidR="00AE628C" w:rsidRPr="00E26960" w:rsidTr="00AE628C">
        <w:tc>
          <w:tcPr>
            <w:tcW w:w="6345" w:type="dxa"/>
          </w:tcPr>
          <w:p w:rsidR="00AE628C" w:rsidRDefault="00AE628C" w:rsidP="007B431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 หัก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E628C" w:rsidRPr="00CF5D84" w:rsidRDefault="00AE628C" w:rsidP="00AE62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082</w:t>
            </w:r>
            <w:r w:rsidRPr="00CF5D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AE628C" w:rsidRPr="00236EB9" w:rsidRDefault="00AE628C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E628C" w:rsidRPr="00CF5D84" w:rsidRDefault="00AE628C" w:rsidP="00AE62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082</w:t>
            </w:r>
            <w:r w:rsidRPr="00CF5D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628C" w:rsidRPr="00E26960" w:rsidTr="00AE628C">
        <w:tc>
          <w:tcPr>
            <w:tcW w:w="6345" w:type="dxa"/>
          </w:tcPr>
          <w:p w:rsidR="00AE628C" w:rsidRDefault="00AE628C" w:rsidP="007B431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 มูลค่าสุทธิตามบัญชี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E628C" w:rsidRPr="00CF5D84" w:rsidRDefault="00AE628C" w:rsidP="00AE62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27,563</w:t>
            </w:r>
          </w:p>
        </w:tc>
        <w:tc>
          <w:tcPr>
            <w:tcW w:w="284" w:type="dxa"/>
          </w:tcPr>
          <w:p w:rsidR="00AE628C" w:rsidRPr="00E60CF0" w:rsidRDefault="00AE628C" w:rsidP="00AE628C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E628C" w:rsidRPr="00CF5D84" w:rsidRDefault="00AE628C" w:rsidP="00AE62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27,563</w:t>
            </w:r>
          </w:p>
        </w:tc>
      </w:tr>
      <w:tr w:rsidR="00AE628C" w:rsidRPr="00AE628C" w:rsidTr="00AE628C">
        <w:tc>
          <w:tcPr>
            <w:tcW w:w="6345" w:type="dxa"/>
          </w:tcPr>
          <w:p w:rsidR="00AE628C" w:rsidRPr="00AE628C" w:rsidRDefault="00AE628C" w:rsidP="007B431E">
            <w:pPr>
              <w:rPr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E628C" w:rsidRPr="00AE628C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AE628C" w:rsidRPr="00AE628C" w:rsidRDefault="00AE628C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E628C" w:rsidRPr="00AE628C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628C" w:rsidRPr="00E26960" w:rsidTr="00F3195A">
        <w:tc>
          <w:tcPr>
            <w:tcW w:w="6345" w:type="dxa"/>
          </w:tcPr>
          <w:p w:rsidR="00AE628C" w:rsidRPr="00AE628C" w:rsidRDefault="00AE628C" w:rsidP="007B431E">
            <w:pPr>
              <w:rPr>
                <w:i/>
                <w:iCs/>
                <w:sz w:val="30"/>
                <w:szCs w:val="30"/>
                <w:cs/>
              </w:rPr>
            </w:pPr>
            <w:r w:rsidRPr="00AE628C">
              <w:rPr>
                <w:rFonts w:hint="cs"/>
                <w:i/>
                <w:iCs/>
                <w:sz w:val="30"/>
                <w:szCs w:val="30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559" w:type="dxa"/>
          </w:tcPr>
          <w:p w:rsidR="00AE628C" w:rsidRPr="006535AA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E628C" w:rsidRPr="00236EB9" w:rsidRDefault="00AE628C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AE628C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28C" w:rsidRPr="00E26960" w:rsidTr="00F3195A">
        <w:tc>
          <w:tcPr>
            <w:tcW w:w="6345" w:type="dxa"/>
          </w:tcPr>
          <w:p w:rsidR="00AE628C" w:rsidRPr="00AE628C" w:rsidRDefault="00AE628C" w:rsidP="007B431E">
            <w:pPr>
              <w:rPr>
                <w:i/>
                <w:iCs/>
                <w:sz w:val="30"/>
                <w:szCs w:val="30"/>
                <w:cs/>
              </w:rPr>
            </w:pPr>
            <w:r w:rsidRPr="00AE628C">
              <w:rPr>
                <w:rFonts w:hint="cs"/>
                <w:i/>
                <w:iCs/>
                <w:sz w:val="30"/>
                <w:szCs w:val="30"/>
                <w:cs/>
              </w:rPr>
              <w:t>ฉบับที่ 16 มาถือปฏิบัติครั้งแรก</w:t>
            </w:r>
          </w:p>
        </w:tc>
        <w:tc>
          <w:tcPr>
            <w:tcW w:w="1559" w:type="dxa"/>
          </w:tcPr>
          <w:p w:rsidR="00AE628C" w:rsidRPr="006535AA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E628C" w:rsidRPr="00236EB9" w:rsidRDefault="00AE628C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AE628C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28C" w:rsidRPr="00E26960" w:rsidTr="00F3195A">
        <w:tc>
          <w:tcPr>
            <w:tcW w:w="6345" w:type="dxa"/>
          </w:tcPr>
          <w:p w:rsidR="00AE628C" w:rsidRPr="00E26960" w:rsidRDefault="00AE628C" w:rsidP="007B431E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- </w:t>
            </w:r>
            <w:r w:rsidRPr="00E26960">
              <w:rPr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</w:tcPr>
          <w:p w:rsidR="00AE628C" w:rsidRPr="00CF5D84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16,821</w:t>
            </w:r>
          </w:p>
        </w:tc>
        <w:tc>
          <w:tcPr>
            <w:tcW w:w="284" w:type="dxa"/>
          </w:tcPr>
          <w:p w:rsidR="00AE628C" w:rsidRPr="00E60CF0" w:rsidRDefault="00AE628C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AE628C" w:rsidRPr="00CF5D84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46,211</w:t>
            </w:r>
          </w:p>
        </w:tc>
      </w:tr>
      <w:tr w:rsidR="00AE628C" w:rsidRPr="00E26960" w:rsidTr="00F3195A">
        <w:tc>
          <w:tcPr>
            <w:tcW w:w="6345" w:type="dxa"/>
          </w:tcPr>
          <w:p w:rsidR="00AE628C" w:rsidRPr="00E26960" w:rsidRDefault="00AE628C" w:rsidP="007B431E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- </w:t>
            </w:r>
            <w:r w:rsidRPr="00E26960">
              <w:rPr>
                <w:sz w:val="30"/>
                <w:szCs w:val="30"/>
                <w:cs/>
              </w:rPr>
              <w:t>อาคารและ</w:t>
            </w:r>
            <w:r w:rsidRPr="00E26960">
              <w:rPr>
                <w:rFonts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E628C" w:rsidRPr="00CF5D84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AE628C" w:rsidRPr="00E60CF0" w:rsidRDefault="00AE628C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E628C" w:rsidRPr="00CF5D84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17,570</w:t>
            </w:r>
          </w:p>
        </w:tc>
      </w:tr>
      <w:tr w:rsidR="00AE628C" w:rsidRPr="00E26960" w:rsidTr="00F3195A">
        <w:tc>
          <w:tcPr>
            <w:tcW w:w="6345" w:type="dxa"/>
          </w:tcPr>
          <w:p w:rsidR="00AE628C" w:rsidRDefault="00AE628C" w:rsidP="00AE628C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E628C" w:rsidRPr="00CF5D84" w:rsidRDefault="00AE628C" w:rsidP="00AE62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16,821</w:t>
            </w:r>
          </w:p>
        </w:tc>
        <w:tc>
          <w:tcPr>
            <w:tcW w:w="284" w:type="dxa"/>
          </w:tcPr>
          <w:p w:rsidR="00AE628C" w:rsidRPr="00E60CF0" w:rsidRDefault="00AE628C" w:rsidP="00AE628C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E628C" w:rsidRPr="00CF5D84" w:rsidRDefault="00AE628C" w:rsidP="00AE62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F5D8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</w:tr>
      <w:tr w:rsidR="00AE628C" w:rsidRPr="00E26960" w:rsidTr="001A1747">
        <w:tc>
          <w:tcPr>
            <w:tcW w:w="6345" w:type="dxa"/>
          </w:tcPr>
          <w:p w:rsidR="00AE628C" w:rsidRPr="00217AE3" w:rsidRDefault="00AE628C" w:rsidP="007B431E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17A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 ณ วันที่ 1 มกราคม 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AE628C" w:rsidRPr="00CF5D84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44,384</w:t>
            </w:r>
          </w:p>
        </w:tc>
        <w:tc>
          <w:tcPr>
            <w:tcW w:w="284" w:type="dxa"/>
          </w:tcPr>
          <w:p w:rsidR="00AE628C" w:rsidRPr="00E60CF0" w:rsidRDefault="00AE628C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AE628C" w:rsidRPr="00CF5D84" w:rsidRDefault="00AE628C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91,344</w:t>
            </w:r>
          </w:p>
        </w:tc>
      </w:tr>
    </w:tbl>
    <w:p w:rsidR="00215FA1" w:rsidRDefault="00215FA1" w:rsidP="00670105">
      <w:pPr>
        <w:rPr>
          <w:rFonts w:ascii="Angsana New" w:hAnsi="Angsana New"/>
          <w:b/>
          <w:bCs/>
          <w:sz w:val="30"/>
          <w:szCs w:val="30"/>
        </w:rPr>
      </w:pPr>
    </w:p>
    <w:p w:rsidR="00670105" w:rsidRDefault="00670105" w:rsidP="00670105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ข)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ลูกหนี้</w:t>
      </w:r>
      <w:r w:rsidRPr="0023553A">
        <w:rPr>
          <w:rFonts w:ascii="Angsana New" w:hAnsi="Angsana New" w:hint="cs"/>
          <w:b/>
          <w:bCs/>
          <w:sz w:val="30"/>
          <w:szCs w:val="30"/>
          <w:cs/>
        </w:rPr>
        <w:t>ตามสัญญาเช่า</w:t>
      </w:r>
    </w:p>
    <w:p w:rsidR="00670105" w:rsidRPr="00AC06D2" w:rsidRDefault="00670105" w:rsidP="00670105">
      <w:pPr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670105" w:rsidRPr="00E26960" w:rsidRDefault="00670105" w:rsidP="007B431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670105" w:rsidRPr="00E26960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707172" w:rsidRPr="00E26960" w:rsidTr="007B431E">
        <w:tc>
          <w:tcPr>
            <w:tcW w:w="6345" w:type="dxa"/>
          </w:tcPr>
          <w:p w:rsidR="00707172" w:rsidRPr="00707172" w:rsidRDefault="00707172" w:rsidP="007B431E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71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สัญญาให้เช่าช่วง</w:t>
            </w:r>
            <w:r w:rsidR="000958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- </w:t>
            </w:r>
            <w:r w:rsidRPr="007071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ที่ดิน</w:t>
            </w:r>
          </w:p>
        </w:tc>
        <w:tc>
          <w:tcPr>
            <w:tcW w:w="1559" w:type="dxa"/>
          </w:tcPr>
          <w:p w:rsidR="00707172" w:rsidRDefault="00707172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07172" w:rsidRPr="00236EB9" w:rsidRDefault="00707172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707172" w:rsidRDefault="00707172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215FA1" w:rsidP="007B431E">
            <w:pPr>
              <w:rPr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ลูกหนี้ตามสัญญาเช่า </w:t>
            </w:r>
          </w:p>
        </w:tc>
        <w:tc>
          <w:tcPr>
            <w:tcW w:w="1559" w:type="dxa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F5D84">
              <w:rPr>
                <w:rFonts w:ascii="Angsana New" w:hAnsi="Angsana New"/>
                <w:sz w:val="30"/>
                <w:szCs w:val="30"/>
              </w:rPr>
              <w:t>,</w:t>
            </w:r>
            <w:r w:rsidRPr="00CF5D84">
              <w:rPr>
                <w:rFonts w:ascii="Angsana New" w:hAnsi="Angsana New" w:hint="cs"/>
                <w:sz w:val="30"/>
                <w:szCs w:val="30"/>
                <w:cs/>
              </w:rPr>
              <w:t>302</w:t>
            </w:r>
          </w:p>
        </w:tc>
        <w:tc>
          <w:tcPr>
            <w:tcW w:w="284" w:type="dxa"/>
          </w:tcPr>
          <w:p w:rsidR="00670105" w:rsidRPr="00CF5D84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F5D84">
              <w:rPr>
                <w:rFonts w:ascii="Angsana New" w:hAnsi="Angsana New"/>
                <w:sz w:val="30"/>
                <w:szCs w:val="30"/>
              </w:rPr>
              <w:t>,</w:t>
            </w:r>
            <w:r w:rsidRPr="00CF5D84">
              <w:rPr>
                <w:rFonts w:ascii="Angsana New" w:hAnsi="Angsana New" w:hint="cs"/>
                <w:sz w:val="30"/>
                <w:szCs w:val="30"/>
                <w:cs/>
              </w:rPr>
              <w:t>302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559" w:type="dxa"/>
            <w:vAlign w:val="center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(</w:t>
            </w:r>
            <w:r w:rsidRPr="00CF5D84">
              <w:rPr>
                <w:rFonts w:ascii="Angsana New" w:hAnsi="Angsana New" w:hint="cs"/>
                <w:sz w:val="30"/>
                <w:szCs w:val="30"/>
                <w:cs/>
              </w:rPr>
              <w:t>250</w:t>
            </w:r>
            <w:r w:rsidRPr="00CF5D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70105" w:rsidRPr="00CF5D84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(</w:t>
            </w:r>
            <w:r w:rsidRPr="00CF5D84">
              <w:rPr>
                <w:rFonts w:ascii="Angsana New" w:hAnsi="Angsana New" w:hint="cs"/>
                <w:sz w:val="30"/>
                <w:szCs w:val="30"/>
                <w:cs/>
              </w:rPr>
              <w:t>250</w:t>
            </w:r>
            <w:r w:rsidRPr="00CF5D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217AE3" w:rsidRDefault="00670105" w:rsidP="00707172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ลูกหนี้ตามสัญญาเช่า </w:t>
            </w:r>
            <w:r w:rsidR="00095861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 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F5D84">
              <w:rPr>
                <w:rFonts w:ascii="Angsana New" w:hAnsi="Angsana New"/>
                <w:sz w:val="30"/>
                <w:szCs w:val="30"/>
              </w:rPr>
              <w:t>,</w:t>
            </w:r>
            <w:r w:rsidRPr="00CF5D84">
              <w:rPr>
                <w:rFonts w:ascii="Angsana New" w:hAnsi="Angsana New" w:hint="cs"/>
                <w:sz w:val="30"/>
                <w:szCs w:val="30"/>
                <w:cs/>
              </w:rPr>
              <w:t>052</w:t>
            </w:r>
          </w:p>
        </w:tc>
        <w:tc>
          <w:tcPr>
            <w:tcW w:w="284" w:type="dxa"/>
          </w:tcPr>
          <w:p w:rsidR="00670105" w:rsidRPr="00CF5D84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F5D84">
              <w:rPr>
                <w:rFonts w:ascii="Angsana New" w:hAnsi="Angsana New"/>
                <w:sz w:val="30"/>
                <w:szCs w:val="30"/>
              </w:rPr>
              <w:t>,</w:t>
            </w:r>
            <w:r w:rsidRPr="00CF5D84">
              <w:rPr>
                <w:rFonts w:ascii="Angsana New" w:hAnsi="Angsana New" w:hint="cs"/>
                <w:sz w:val="30"/>
                <w:szCs w:val="30"/>
                <w:cs/>
              </w:rPr>
              <w:t>052</w:t>
            </w:r>
          </w:p>
        </w:tc>
      </w:tr>
    </w:tbl>
    <w:p w:rsidR="00670105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70105" w:rsidRPr="0023553A" w:rsidRDefault="0041320F" w:rsidP="0067010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670105">
        <w:rPr>
          <w:rFonts w:ascii="Angsana New" w:hAnsi="Angsana New" w:hint="cs"/>
          <w:b/>
          <w:bCs/>
          <w:sz w:val="30"/>
          <w:szCs w:val="30"/>
          <w:cs/>
        </w:rPr>
        <w:lastRenderedPageBreak/>
        <w:t>ค)</w:t>
      </w:r>
      <w:r w:rsidR="00670105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670105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670105" w:rsidRPr="0023553A"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</w:p>
    <w:p w:rsidR="00670105" w:rsidRPr="00C302CF" w:rsidRDefault="00670105" w:rsidP="00670105">
      <w:pPr>
        <w:pStyle w:val="NoSpacing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 xml:space="preserve"> </w:t>
      </w: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670105" w:rsidRPr="00E26960" w:rsidRDefault="00670105" w:rsidP="007B431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670105" w:rsidRPr="00E26960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105" w:rsidRPr="00E26960" w:rsidRDefault="00670105" w:rsidP="007B431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ภาระผูกพันตามสัญญาเช่าที่เปิดเผย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14,070</w:t>
            </w:r>
          </w:p>
        </w:tc>
        <w:tc>
          <w:tcPr>
            <w:tcW w:w="284" w:type="dxa"/>
          </w:tcPr>
          <w:p w:rsidR="00670105" w:rsidRPr="00CF5D84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19,798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559" w:type="dxa"/>
            <w:vAlign w:val="center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(5,536)</w:t>
            </w:r>
          </w:p>
        </w:tc>
        <w:tc>
          <w:tcPr>
            <w:tcW w:w="284" w:type="dxa"/>
          </w:tcPr>
          <w:p w:rsidR="00670105" w:rsidRPr="00CF5D84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(5,401)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ประมาณการต่ออายุสัญญาเช่า</w:t>
            </w:r>
          </w:p>
        </w:tc>
        <w:tc>
          <w:tcPr>
            <w:tcW w:w="1559" w:type="dxa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15,336</w:t>
            </w:r>
          </w:p>
        </w:tc>
        <w:tc>
          <w:tcPr>
            <w:tcW w:w="284" w:type="dxa"/>
          </w:tcPr>
          <w:p w:rsidR="00670105" w:rsidRPr="00CF5D84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73,995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(4,826)</w:t>
            </w:r>
          </w:p>
        </w:tc>
        <w:tc>
          <w:tcPr>
            <w:tcW w:w="284" w:type="dxa"/>
          </w:tcPr>
          <w:p w:rsidR="00670105" w:rsidRPr="00CF5D84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(22,387)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670105" w:rsidP="00EF0D17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70105" w:rsidRPr="00CF5D84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670105" w:rsidP="007B431E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F0D17" w:rsidRPr="00E26960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16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มาปฏิบัติ</w:t>
            </w:r>
            <w:r w:rsidR="00F3195A">
              <w:rPr>
                <w:rFonts w:ascii="Angsana New" w:hAnsi="Angsana New" w:hint="cs"/>
                <w:sz w:val="30"/>
                <w:szCs w:val="30"/>
                <w:cs/>
              </w:rPr>
              <w:t>ใช้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ครั้งแรก</w:t>
            </w:r>
          </w:p>
        </w:tc>
        <w:tc>
          <w:tcPr>
            <w:tcW w:w="1559" w:type="dxa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19,044</w:t>
            </w:r>
          </w:p>
        </w:tc>
        <w:tc>
          <w:tcPr>
            <w:tcW w:w="284" w:type="dxa"/>
          </w:tcPr>
          <w:p w:rsidR="00670105" w:rsidRPr="00CF5D84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66,005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215FA1" w:rsidP="007B431E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 </w:t>
            </w:r>
            <w:r w:rsidR="00670105" w:rsidRPr="00E26960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="00670105">
              <w:rPr>
                <w:rFonts w:ascii="Angsana New" w:hAnsi="Angsana New" w:hint="cs"/>
                <w:sz w:val="30"/>
                <w:szCs w:val="30"/>
                <w:cs/>
              </w:rPr>
              <w:t>ภายใต้</w:t>
            </w:r>
            <w:r w:rsidR="00670105" w:rsidRPr="00E269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="00670105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670105" w:rsidRPr="00E26960">
              <w:rPr>
                <w:rFonts w:ascii="Angsana New" w:hAnsi="Angsana New"/>
                <w:sz w:val="30"/>
                <w:szCs w:val="30"/>
                <w:cs/>
              </w:rPr>
              <w:t xml:space="preserve"> ณ วันที่</w:t>
            </w:r>
            <w:r w:rsidR="00670105"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0105" w:rsidRPr="00E26960">
              <w:rPr>
                <w:rFonts w:ascii="Angsana New" w:hAnsi="Angsana New"/>
                <w:sz w:val="30"/>
                <w:szCs w:val="30"/>
              </w:rPr>
              <w:t>31</w:t>
            </w:r>
            <w:r w:rsidR="00670105"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0105" w:rsidRPr="00E269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670105"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0105" w:rsidRPr="00E269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12,928</w:t>
            </w:r>
          </w:p>
        </w:tc>
        <w:tc>
          <w:tcPr>
            <w:tcW w:w="284" w:type="dxa"/>
          </w:tcPr>
          <w:p w:rsidR="00670105" w:rsidRPr="00CF5D84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12,928</w:t>
            </w:r>
          </w:p>
        </w:tc>
      </w:tr>
      <w:tr w:rsidR="00670105" w:rsidRPr="00E26960" w:rsidTr="007B431E">
        <w:tc>
          <w:tcPr>
            <w:tcW w:w="6345" w:type="dxa"/>
          </w:tcPr>
          <w:p w:rsidR="00670105" w:rsidRPr="00E26960" w:rsidRDefault="00215FA1" w:rsidP="007B431E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670105" w:rsidRPr="00E2696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ณ วันที่</w:t>
            </w:r>
            <w:r w:rsidR="00670105"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0105" w:rsidRPr="00E26960">
              <w:rPr>
                <w:rFonts w:ascii="Angsana New" w:hAnsi="Angsana New"/>
                <w:sz w:val="30"/>
                <w:szCs w:val="30"/>
              </w:rPr>
              <w:t>1</w:t>
            </w:r>
            <w:r w:rsidR="00670105"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0105" w:rsidRPr="00E2696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670105" w:rsidRPr="00E2696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31,972</w:t>
            </w:r>
          </w:p>
        </w:tc>
        <w:tc>
          <w:tcPr>
            <w:tcW w:w="284" w:type="dxa"/>
          </w:tcPr>
          <w:p w:rsidR="00670105" w:rsidRPr="00CF5D84" w:rsidRDefault="00670105" w:rsidP="007B431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70105" w:rsidRPr="00CF5D84" w:rsidRDefault="00670105" w:rsidP="007B4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D84">
              <w:rPr>
                <w:rFonts w:ascii="Angsana New" w:hAnsi="Angsana New"/>
                <w:sz w:val="30"/>
                <w:szCs w:val="30"/>
              </w:rPr>
              <w:t>78,933</w:t>
            </w:r>
          </w:p>
        </w:tc>
      </w:tr>
    </w:tbl>
    <w:p w:rsidR="00670105" w:rsidRDefault="00670105" w:rsidP="00670105">
      <w:pPr>
        <w:pStyle w:val="NoSpacing"/>
        <w:rPr>
          <w:rFonts w:ascii="Angsana New" w:hAnsi="Angsana New"/>
          <w:i/>
          <w:iCs/>
          <w:szCs w:val="30"/>
        </w:rPr>
      </w:pPr>
    </w:p>
    <w:p w:rsidR="00C63D2F" w:rsidRPr="00426C41" w:rsidRDefault="00C63D2F" w:rsidP="00C6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26C41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C63D2F" w:rsidRPr="00426C41" w:rsidRDefault="00C63D2F" w:rsidP="00C6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121FBD" w:rsidRPr="00B1423F" w:rsidRDefault="00121FBD" w:rsidP="00121FBD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785D7B">
        <w:rPr>
          <w:rFonts w:ascii="Angsana New" w:hAnsi="Angsana New"/>
          <w:szCs w:val="30"/>
          <w:cs/>
        </w:rPr>
        <w:t xml:space="preserve">สภาวิชาชีพบัญชีได้ออกประกาศหลายฉบับซึ่งถูกประกาศในราชกิจจานุเบกษาในระหว่างปี </w:t>
      </w:r>
      <w:r w:rsidRPr="00785D7B">
        <w:rPr>
          <w:rFonts w:ascii="Angsana New" w:hAnsi="Angsana New"/>
          <w:szCs w:val="30"/>
        </w:rPr>
        <w:t>256</w:t>
      </w:r>
      <w:r w:rsidRPr="00785D7B">
        <w:rPr>
          <w:rFonts w:ascii="Angsana New" w:hAnsi="Angsana New"/>
          <w:szCs w:val="30"/>
          <w:cs/>
        </w:rPr>
        <w:t>3</w:t>
      </w:r>
      <w:r w:rsidRPr="00785D7B">
        <w:rPr>
          <w:rFonts w:ascii="Angsana New" w:hAnsi="Angsana New"/>
          <w:szCs w:val="30"/>
        </w:rPr>
        <w:t xml:space="preserve"> </w:t>
      </w:r>
      <w:r w:rsidRPr="00785D7B">
        <w:rPr>
          <w:rFonts w:ascii="Angsana New" w:hAnsi="Angsana New"/>
          <w:szCs w:val="30"/>
          <w:cs/>
        </w:rPr>
        <w:t>เกี่ยวกับการปรับปรุง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 xml:space="preserve"> </w:t>
      </w:r>
      <w:r w:rsidRPr="00785D7B">
        <w:rPr>
          <w:rFonts w:ascii="Angsana New" w:hAnsi="Angsana New"/>
          <w:szCs w:val="30"/>
          <w:cs/>
        </w:rPr>
        <w:t>(ปรับปรุงโดยอ้างอิงตามการปรับปรุงของกรอบแนวคิดสำหรับการรายงานทางการเงิน)</w:t>
      </w:r>
      <w:r>
        <w:rPr>
          <w:rFonts w:ascii="Angsana New" w:hAnsi="Angsana New" w:hint="cs"/>
          <w:szCs w:val="30"/>
          <w:cs/>
        </w:rPr>
        <w:t xml:space="preserve"> </w:t>
      </w:r>
      <w:r w:rsidRPr="00785D7B">
        <w:rPr>
          <w:rFonts w:ascii="Angsana New" w:hAnsi="Angsana New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785D7B">
        <w:rPr>
          <w:rFonts w:ascii="Angsana New" w:hAnsi="Angsana New"/>
          <w:szCs w:val="30"/>
        </w:rPr>
        <w:t>1</w:t>
      </w:r>
      <w:r w:rsidRPr="00785D7B">
        <w:rPr>
          <w:rFonts w:ascii="Angsana New" w:hAnsi="Angsana New"/>
          <w:szCs w:val="30"/>
          <w:cs/>
        </w:rPr>
        <w:t xml:space="preserve"> มกราคม </w:t>
      </w:r>
      <w:r w:rsidRPr="00785D7B">
        <w:rPr>
          <w:rFonts w:ascii="Angsana New" w:hAnsi="Angsana New"/>
          <w:szCs w:val="30"/>
        </w:rPr>
        <w:t>25</w:t>
      </w:r>
      <w:r w:rsidRPr="00785D7B">
        <w:rPr>
          <w:rFonts w:ascii="Angsana New" w:hAnsi="Angsana New"/>
          <w:szCs w:val="30"/>
          <w:cs/>
        </w:rPr>
        <w:t>64 โดย</w:t>
      </w: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785D7B">
        <w:rPr>
          <w:rFonts w:ascii="Angsana New" w:hAnsi="Angsana New"/>
          <w:szCs w:val="30"/>
          <w:cs/>
        </w:rPr>
        <w:t>ยังไม่ได้นำ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</w:t>
      </w:r>
      <w:r>
        <w:rPr>
          <w:rFonts w:ascii="Angsana New" w:hAnsi="Angsana New"/>
          <w:szCs w:val="30"/>
        </w:rPr>
        <w:t xml:space="preserve"> </w:t>
      </w:r>
      <w:r w:rsidRPr="00B1423F">
        <w:rPr>
          <w:rFonts w:ascii="Angsana New" w:hAnsi="Angsana New"/>
          <w:szCs w:val="30"/>
          <w:cs/>
        </w:rPr>
        <w:t>ฝ่ายบริหารของ</w:t>
      </w:r>
      <w:r>
        <w:rPr>
          <w:rFonts w:ascii="Angsana New" w:hAnsi="Angsana New" w:hint="cs"/>
          <w:szCs w:val="30"/>
          <w:cs/>
        </w:rPr>
        <w:t>กลุ่ม</w:t>
      </w:r>
      <w:r w:rsidRPr="00B1423F">
        <w:rPr>
          <w:rFonts w:ascii="Angsana New" w:hAnsi="Angsana New"/>
          <w:szCs w:val="30"/>
          <w:cs/>
        </w:rPr>
        <w:t>บริษัทอยู่ระหว่างการประเมินและพิจารณาผลกระทบต่องบการเงินจากการนำมาตรฐานการรายงานทางการเงินดังกล่าวมาเริ่มถือปฏิบัติ</w:t>
      </w:r>
    </w:p>
    <w:p w:rsidR="00121FBD" w:rsidRPr="00BE5B36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  <w:cs/>
        </w:rPr>
      </w:pPr>
    </w:p>
    <w:p w:rsidR="00121FBD" w:rsidRPr="00972776" w:rsidRDefault="00121FBD" w:rsidP="00121FBD">
      <w:pPr>
        <w:pStyle w:val="NoSpacing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กลุ่ม</w:t>
      </w:r>
      <w:r w:rsidRPr="00AD5CFB">
        <w:rPr>
          <w:rFonts w:ascii="Angsana New" w:hAnsi="Angsana New"/>
          <w:szCs w:val="30"/>
          <w:cs/>
        </w:rPr>
        <w:t xml:space="preserve">บริษัทใช้ข้อผ่อนปรนบางประการของแนวปฏิบัติทางการบัญชีเรื่อง </w:t>
      </w:r>
      <w:r w:rsidRPr="00AD5CFB">
        <w:rPr>
          <w:rFonts w:ascii="Angsana New" w:hAnsi="Angsana New"/>
          <w:szCs w:val="30"/>
        </w:rPr>
        <w:t>“</w:t>
      </w:r>
      <w:r w:rsidRPr="00AD5CFB">
        <w:rPr>
          <w:rFonts w:ascii="Angsana New" w:hAnsi="Angsana New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D5CFB">
        <w:rPr>
          <w:rFonts w:ascii="Angsana New" w:hAnsi="Angsana New"/>
          <w:szCs w:val="30"/>
        </w:rPr>
        <w:t>2019 (COVID-19)”</w:t>
      </w:r>
      <w:r w:rsidRPr="00AD5CFB">
        <w:rPr>
          <w:rFonts w:ascii="Angsana New" w:hAnsi="Angsana New"/>
          <w:szCs w:val="30"/>
          <w:cs/>
        </w:rPr>
        <w:t xml:space="preserve"> ซึ่งออกโดยสภาวิชาชีพบัญชีในเดือนเมษายน </w:t>
      </w:r>
      <w:r w:rsidRPr="00AD5CFB">
        <w:rPr>
          <w:rFonts w:ascii="Angsana New" w:hAnsi="Angsana New"/>
          <w:szCs w:val="30"/>
        </w:rPr>
        <w:t xml:space="preserve">2563 </w:t>
      </w:r>
      <w:r w:rsidRPr="00AD5CFB">
        <w:rPr>
          <w:rFonts w:ascii="Angsana New" w:hAnsi="Angsana New"/>
          <w:szCs w:val="30"/>
          <w:cs/>
        </w:rPr>
        <w:t>ในส่วนของการไม่ต้องนำ</w:t>
      </w:r>
      <w:r w:rsidRPr="00AD5CFB">
        <w:rPr>
          <w:rFonts w:ascii="Angsana New" w:hAnsi="Angsana New"/>
          <w:szCs w:val="30"/>
        </w:rPr>
        <w:t xml:space="preserve"> Forward-looking information </w:t>
      </w:r>
      <w:r w:rsidRPr="00AD5CFB">
        <w:rPr>
          <w:rFonts w:ascii="Angsana New" w:hAnsi="Angsana New"/>
          <w:szCs w:val="30"/>
          <w:cs/>
        </w:rPr>
        <w:t>มาประกอบในการพิจารณาและวัดมูลค่าผลขาดทุนด้านเครดิตที่คาดว่าจะเกิดขึ้น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ซึ่งข้อผ่อนปรนดังกล่าวสิ้นสุดวันที่ 31 ธันวาคม 2563</w:t>
      </w:r>
    </w:p>
    <w:p w:rsidR="00121FBD" w:rsidRPr="0045608D" w:rsidRDefault="00121FBD" w:rsidP="00121FBD">
      <w:pPr>
        <w:pStyle w:val="NoSpacing"/>
        <w:jc w:val="both"/>
        <w:rPr>
          <w:rFonts w:ascii="Angsana New" w:hAnsi="Angsana New"/>
          <w:sz w:val="16"/>
          <w:szCs w:val="16"/>
        </w:rPr>
      </w:pPr>
    </w:p>
    <w:p w:rsidR="00121FBD" w:rsidRPr="00B1423F" w:rsidRDefault="00121FBD" w:rsidP="00121FBD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B1423F">
        <w:rPr>
          <w:rFonts w:ascii="Angsana New" w:hAnsi="Angsana New"/>
          <w:szCs w:val="30"/>
          <w:cs/>
        </w:rPr>
        <w:t>ฝ่ายบริหารของ</w:t>
      </w:r>
      <w:r>
        <w:rPr>
          <w:rFonts w:ascii="Angsana New" w:hAnsi="Angsana New" w:hint="cs"/>
          <w:szCs w:val="30"/>
          <w:cs/>
        </w:rPr>
        <w:t>กลุ่ม</w:t>
      </w:r>
      <w:r w:rsidRPr="00B1423F">
        <w:rPr>
          <w:rFonts w:ascii="Angsana New" w:hAnsi="Angsana New"/>
          <w:szCs w:val="30"/>
          <w:cs/>
        </w:rPr>
        <w:t>บริษัทอยู่ระหว่างการประเมินและพิจารณาผลกระทบต่องบการเงินจากการนำมาตรฐานการรายงานทางการเงินดังกล่าวมาเริ่มถือปฏิบัติ</w:t>
      </w:r>
      <w:r>
        <w:rPr>
          <w:rFonts w:ascii="Angsana New" w:hAnsi="Angsana New" w:hint="cs"/>
          <w:szCs w:val="30"/>
          <w:cs/>
        </w:rPr>
        <w:t>และการ</w:t>
      </w:r>
      <w:r w:rsidRPr="00AD5CFB">
        <w:rPr>
          <w:rFonts w:ascii="Angsana New" w:hAnsi="Angsana New"/>
          <w:szCs w:val="30"/>
          <w:cs/>
        </w:rPr>
        <w:t>นำ</w:t>
      </w:r>
      <w:r w:rsidRPr="00AD5CFB">
        <w:rPr>
          <w:rFonts w:ascii="Angsana New" w:hAnsi="Angsana New"/>
          <w:szCs w:val="30"/>
        </w:rPr>
        <w:t xml:space="preserve"> Forward-looking information </w:t>
      </w:r>
      <w:r w:rsidRPr="00AD5CFB">
        <w:rPr>
          <w:rFonts w:ascii="Angsana New" w:hAnsi="Angsana New"/>
          <w:szCs w:val="30"/>
          <w:cs/>
        </w:rPr>
        <w:t>มาประกอบในการพิจารณาและวัดมูลค่าผลขาดทุนด้านเครดิตที่คาดว่าจะเกิดขึ้น</w:t>
      </w:r>
    </w:p>
    <w:p w:rsidR="00D12E93" w:rsidRPr="00316164" w:rsidRDefault="00C63D2F" w:rsidP="007D6C9F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br w:type="page"/>
      </w:r>
      <w:r w:rsidR="002E5B19">
        <w:rPr>
          <w:rFonts w:ascii="Angsana New" w:hAnsi="Angsana New"/>
          <w:b/>
          <w:bCs/>
          <w:lang w:val="en-US"/>
        </w:rPr>
        <w:lastRenderedPageBreak/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D12E93">
        <w:rPr>
          <w:rFonts w:ascii="Angsana New" w:hAnsi="Angsana New" w:hint="cs"/>
          <w:b/>
          <w:bCs/>
          <w:cs/>
        </w:rPr>
        <w:t xml:space="preserve"> </w:t>
      </w:r>
      <w:r w:rsidR="00D12E93">
        <w:rPr>
          <w:rFonts w:ascii="Angsana New" w:hAnsi="Angsana New" w:hint="cs"/>
          <w:b/>
          <w:bCs/>
          <w:cs/>
        </w:rPr>
        <w:tab/>
      </w:r>
      <w:r w:rsidR="00D12E93" w:rsidRPr="00316164">
        <w:rPr>
          <w:rFonts w:ascii="Angsana New" w:hAnsi="Angsana New"/>
          <w:b/>
          <w:bCs/>
          <w:cs/>
        </w:rPr>
        <w:t>สรุปนโยบายการบัญชีที่สำคัญ</w:t>
      </w:r>
    </w:p>
    <w:p w:rsidR="00D12E93" w:rsidRPr="00415A26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D12E93" w:rsidRPr="0031616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16164">
        <w:rPr>
          <w:rFonts w:ascii="Angsana New" w:hAnsi="Angsana New"/>
          <w:b/>
          <w:bCs/>
          <w:sz w:val="30"/>
          <w:szCs w:val="30"/>
          <w:cs/>
        </w:rPr>
        <w:t>เกณฑ์ในการทำงบการเงินรวม</w:t>
      </w:r>
    </w:p>
    <w:p w:rsidR="00D12E93" w:rsidRPr="00985EB2" w:rsidRDefault="00D12E93" w:rsidP="00985EB2">
      <w:pPr>
        <w:pStyle w:val="NoSpacing"/>
        <w:rPr>
          <w:sz w:val="16"/>
          <w:szCs w:val="16"/>
          <w:cs/>
        </w:rPr>
      </w:pPr>
    </w:p>
    <w:p w:rsidR="00985EB2" w:rsidRPr="00985EB2" w:rsidRDefault="00985EB2" w:rsidP="00985EB2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985EB2">
        <w:rPr>
          <w:rFonts w:ascii="Angsana New" w:hAnsi="Angsana New"/>
          <w:sz w:val="30"/>
          <w:szCs w:val="30"/>
        </w:rPr>
        <w:t>“</w:t>
      </w:r>
      <w:r w:rsidRPr="00985EB2">
        <w:rPr>
          <w:rFonts w:ascii="Angsana New" w:hAnsi="Angsana New"/>
          <w:sz w:val="30"/>
          <w:szCs w:val="30"/>
          <w:cs/>
        </w:rPr>
        <w:t>กลุ่มบริษัท</w:t>
      </w:r>
      <w:r w:rsidRPr="00985EB2">
        <w:rPr>
          <w:rFonts w:ascii="Angsana New" w:hAnsi="Angsana New"/>
          <w:sz w:val="30"/>
          <w:szCs w:val="30"/>
        </w:rPr>
        <w:t>”</w:t>
      </w:r>
      <w:r w:rsidRPr="00985EB2">
        <w:rPr>
          <w:rFonts w:ascii="Angsana New" w:hAnsi="Angsana New"/>
          <w:sz w:val="30"/>
          <w:szCs w:val="30"/>
          <w:cs/>
        </w:rPr>
        <w:t xml:space="preserve">) </w:t>
      </w:r>
    </w:p>
    <w:p w:rsidR="00985EB2" w:rsidRPr="00985EB2" w:rsidRDefault="00985EB2" w:rsidP="00985EB2">
      <w:pPr>
        <w:pStyle w:val="NoSpacing"/>
        <w:rPr>
          <w:sz w:val="16"/>
          <w:szCs w:val="16"/>
        </w:rPr>
      </w:pPr>
    </w:p>
    <w:p w:rsidR="00985EB2" w:rsidRPr="00985EB2" w:rsidRDefault="00985EB2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รายการบัญชีที่มีนัยสำคัญระหว่างบริษัทกับบริษัทย่อยได้ถูกตัดรายการในการทำงบการเงินรวมแล้ว</w:t>
      </w:r>
    </w:p>
    <w:p w:rsidR="00985EB2" w:rsidRPr="00985EB2" w:rsidRDefault="00985EB2" w:rsidP="00985EB2">
      <w:pPr>
        <w:pStyle w:val="NoSpacing"/>
        <w:rPr>
          <w:sz w:val="16"/>
          <w:szCs w:val="16"/>
          <w:cs/>
        </w:rPr>
      </w:pPr>
    </w:p>
    <w:p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985EB2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985EB2" w:rsidRPr="00985EB2" w:rsidRDefault="00985EB2" w:rsidP="00985EB2">
      <w:pPr>
        <w:pStyle w:val="NoSpacing"/>
        <w:rPr>
          <w:sz w:val="16"/>
          <w:szCs w:val="16"/>
        </w:rPr>
      </w:pPr>
    </w:p>
    <w:p w:rsidR="00985EB2" w:rsidRPr="00985EB2" w:rsidRDefault="00985EB2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985EB2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ซึ่งรวมถึงผลตอบแทนผันแปรจากบริษัทนั้นเพื่อ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985EB2">
        <w:rPr>
          <w:rFonts w:ascii="Angsana New" w:hAnsi="Angsana New"/>
          <w:sz w:val="30"/>
          <w:szCs w:val="30"/>
        </w:rPr>
        <w:t xml:space="preserve"> </w:t>
      </w:r>
      <w:r w:rsidRPr="00985EB2">
        <w:rPr>
          <w:rFonts w:ascii="Angsana New" w:hAnsi="Angsana New"/>
          <w:sz w:val="30"/>
          <w:szCs w:val="30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นโยบายการบัญชีของบริษัทย่อยได้ถูกเปลี่ยนตามความจำเป็นเพื่อให้เป็นนโยบายเดียวกันกับบริษัท</w:t>
      </w:r>
    </w:p>
    <w:p w:rsidR="00985EB2" w:rsidRPr="00985EB2" w:rsidRDefault="00985EB2" w:rsidP="00985EB2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16"/>
          <w:szCs w:val="16"/>
        </w:rPr>
      </w:pPr>
    </w:p>
    <w:p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 w:hint="cs"/>
          <w:sz w:val="30"/>
          <w:szCs w:val="30"/>
          <w:cs/>
        </w:rPr>
        <w:t xml:space="preserve">บริษัทบันทึกบัญชีเงินลงทุนในบริษัทย่อยในงบการเงินเฉพาะกิจการด้วยวิธีราคาทุนและแสดงเงินลงทุนดังกล่าวในราคาทุนสุทธิจากค่าเผื่อการด้อยค่า (ถ้ามี) </w:t>
      </w:r>
    </w:p>
    <w:p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85EB2">
        <w:rPr>
          <w:rFonts w:ascii="Angsana New" w:hAnsi="Angsana New"/>
          <w:i/>
          <w:iCs/>
          <w:sz w:val="30"/>
          <w:szCs w:val="30"/>
          <w:cs/>
        </w:rPr>
        <w:t xml:space="preserve">วิธีการบัญชีสำหรับการเปลี่ยนแปลงส่วนได้เสียในบริษัทย่อยภายหลังการได้มาซึ่งอำนาจควบคุม </w:t>
      </w:r>
    </w:p>
    <w:p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85EB2" w:rsidRPr="00985EB2" w:rsidRDefault="00985EB2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985EB2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 บริษัทบันทึกส่วนเปลี่ยนแปลงดังกล่าวเป็นรายการในส่วนของผู้ถือหุ้น แต่หากการเปลี่ยนแปลงมีผลทำให้เกิดการสูญเสียอำนาจในการควบคุมบริษัทย่อย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เบ็ดเสร็จ</w:t>
      </w:r>
    </w:p>
    <w:p w:rsidR="002927CF" w:rsidRPr="00720369" w:rsidRDefault="002927CF" w:rsidP="0084200F">
      <w:pPr>
        <w:pStyle w:val="a2"/>
        <w:tabs>
          <w:tab w:val="clear" w:pos="1080"/>
        </w:tabs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4200F" w:rsidRPr="00985EB2" w:rsidRDefault="0084200F" w:rsidP="0084200F">
      <w:pPr>
        <w:pStyle w:val="a2"/>
        <w:tabs>
          <w:tab w:val="clear" w:pos="1080"/>
        </w:tabs>
        <w:jc w:val="thaiDistribute"/>
        <w:rPr>
          <w:rFonts w:ascii="Angsana New" w:hAnsi="Angsana New"/>
          <w:i/>
          <w:iCs/>
          <w:lang w:val="en-US"/>
        </w:rPr>
      </w:pPr>
      <w:r w:rsidRPr="00985EB2">
        <w:rPr>
          <w:rFonts w:ascii="Angsana New" w:hAnsi="Angsana New" w:hint="cs"/>
          <w:i/>
          <w:iCs/>
          <w:cs/>
          <w:lang w:val="en-US"/>
        </w:rPr>
        <w:t>บริษัทร่วม</w:t>
      </w:r>
    </w:p>
    <w:p w:rsidR="0084200F" w:rsidRPr="0084200F" w:rsidRDefault="0084200F" w:rsidP="0084200F">
      <w:pPr>
        <w:pStyle w:val="a2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84200F" w:rsidRPr="0084200F" w:rsidRDefault="0084200F" w:rsidP="0084200F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s/>
        </w:rPr>
      </w:pPr>
      <w:r w:rsidRPr="0084200F">
        <w:rPr>
          <w:rFonts w:ascii="Angsana New" w:hAnsi="Angsana New"/>
          <w:cs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งบการเงินบริษัทได้รวมส่วนแบ่งกำไรหรือขาดทุนของบริษัทร่วมตามวิธีส่วนได้เสีย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 เมื่อผลขาดทุนที่บริษัทได้รับปันจากบริษัทร่วมมีจำนวนเกินกว่าเงินลงทุนในบริษัทร่วม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:rsidR="00EB7627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 xml:space="preserve"> </w:t>
      </w:r>
    </w:p>
    <w:p w:rsidR="00906835" w:rsidRDefault="0090683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</w:p>
    <w:p w:rsidR="00985EB2" w:rsidRPr="003661B5" w:rsidRDefault="00985EB2" w:rsidP="00985EB2">
      <w:pPr>
        <w:pStyle w:val="Heading6"/>
        <w:tabs>
          <w:tab w:val="left" w:pos="540"/>
        </w:tabs>
        <w:jc w:val="both"/>
        <w:rPr>
          <w:rFonts w:ascii="Angsana New" w:hAnsi="Angsana New"/>
          <w:cs/>
        </w:rPr>
      </w:pPr>
      <w:r w:rsidRPr="003661B5">
        <w:rPr>
          <w:rFonts w:ascii="Angsana New" w:hAnsi="Angsana New"/>
          <w:cs/>
        </w:rPr>
        <w:lastRenderedPageBreak/>
        <w:t>เงินสดและรายการเทียบเท่าเงินสด</w:t>
      </w:r>
    </w:p>
    <w:p w:rsidR="00985EB2" w:rsidRPr="003661B5" w:rsidRDefault="00985EB2" w:rsidP="00985EB2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:rsidR="009C4823" w:rsidRPr="00142176" w:rsidRDefault="009C4823" w:rsidP="009C482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s/>
          <w:lang w:val="en-US"/>
        </w:rPr>
      </w:pPr>
      <w:r w:rsidRPr="003661B5">
        <w:rPr>
          <w:rFonts w:ascii="Angsana New" w:hAnsi="Angsana New"/>
          <w:cs/>
        </w:rPr>
        <w:t>เงินสดและรายการเทียบเท่าเงินสดประกอบด้วย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Pr="000D79E6">
        <w:rPr>
          <w:rFonts w:ascii="Angsana New" w:hAnsi="Angsana New"/>
          <w:cs/>
        </w:rPr>
        <w:t>หรือมีภาระค้ำประกัน</w:t>
      </w:r>
      <w:r w:rsidRPr="003661B5">
        <w:rPr>
          <w:rFonts w:ascii="Angsana New" w:hAnsi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:rsidR="009C4823" w:rsidRPr="00E11F30" w:rsidRDefault="009C4823" w:rsidP="009C4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C4823" w:rsidRPr="00316164" w:rsidRDefault="009C4823" w:rsidP="009C4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 w:hint="cs"/>
          <w:sz w:val="30"/>
          <w:szCs w:val="30"/>
          <w:cs/>
        </w:rPr>
        <w:t>เงินฝากธนาคารที่มีข้อจำกัดในการเบิกใช้</w:t>
      </w:r>
      <w:r>
        <w:rPr>
          <w:rFonts w:ascii="Angsana New" w:hAnsi="Angsana New" w:hint="cs"/>
          <w:sz w:val="30"/>
          <w:szCs w:val="30"/>
          <w:cs/>
        </w:rPr>
        <w:t>หรือมีภาระค้ำประกัน</w:t>
      </w:r>
      <w:r w:rsidRPr="00316164">
        <w:rPr>
          <w:rFonts w:ascii="Angsana New" w:hAnsi="Angsana New" w:hint="cs"/>
          <w:sz w:val="30"/>
          <w:szCs w:val="30"/>
          <w:cs/>
        </w:rPr>
        <w:t xml:space="preserve">ได้แยกแสดงไว้ในบัญชี </w:t>
      </w:r>
      <w:r w:rsidRPr="00316164">
        <w:rPr>
          <w:rFonts w:ascii="Angsana New" w:hAnsi="Angsana New" w:hint="cs"/>
          <w:sz w:val="30"/>
          <w:szCs w:val="30"/>
        </w:rPr>
        <w:t>“</w:t>
      </w:r>
      <w:r w:rsidRPr="00316164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Pr="00316164">
        <w:rPr>
          <w:rFonts w:ascii="Angsana New" w:hAnsi="Angsana New" w:hint="cs"/>
          <w:sz w:val="30"/>
          <w:szCs w:val="30"/>
        </w:rPr>
        <w:t>”</w:t>
      </w:r>
      <w:r w:rsidRPr="00316164">
        <w:rPr>
          <w:rFonts w:ascii="Angsana New" w:hAnsi="Angsana New" w:hint="cs"/>
          <w:sz w:val="30"/>
          <w:szCs w:val="30"/>
          <w:cs/>
        </w:rPr>
        <w:t xml:space="preserve"> ภายใต้สินทรัพย์ไม่หมุนเวียนใน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:rsidR="00985EB2" w:rsidRPr="00D81B4E" w:rsidRDefault="00985EB2" w:rsidP="00C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z w:val="30"/>
          <w:szCs w:val="30"/>
        </w:rPr>
      </w:pPr>
    </w:p>
    <w:p w:rsidR="00121FBD" w:rsidRPr="00D54D3F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54D3F">
        <w:rPr>
          <w:rFonts w:ascii="Angsana New" w:hAnsi="Angsana New" w:hint="cs"/>
          <w:b/>
          <w:bCs/>
          <w:sz w:val="30"/>
          <w:szCs w:val="30"/>
          <w:cs/>
        </w:rPr>
        <w:t>ลูก</w:t>
      </w:r>
      <w:r w:rsidRPr="00D54D3F">
        <w:rPr>
          <w:rFonts w:ascii="Angsana New" w:hAnsi="Angsana New"/>
          <w:b/>
          <w:bCs/>
          <w:sz w:val="30"/>
          <w:szCs w:val="30"/>
          <w:cs/>
        </w:rPr>
        <w:t>หนี้การค้าและค่าเผื่อ</w:t>
      </w:r>
      <w:r w:rsidRPr="00D54D3F">
        <w:rPr>
          <w:rFonts w:ascii="Angsana New" w:hAnsi="Angsana New" w:hint="cs"/>
          <w:b/>
          <w:bCs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  <w:r w:rsidRPr="00D54D3F">
        <w:rPr>
          <w:rFonts w:ascii="Angsana New" w:hAnsi="Angsana New"/>
          <w:b/>
          <w:bCs/>
          <w:sz w:val="30"/>
          <w:szCs w:val="30"/>
        </w:rPr>
        <w:t xml:space="preserve"> </w:t>
      </w:r>
      <w:r w:rsidRPr="00B152ED">
        <w:rPr>
          <w:rFonts w:ascii="Angsana New" w:hAnsi="Angsana New"/>
          <w:sz w:val="30"/>
          <w:szCs w:val="30"/>
        </w:rPr>
        <w:t>(</w:t>
      </w:r>
      <w:r w:rsidRPr="00B152ED">
        <w:rPr>
          <w:rFonts w:ascii="Angsana New" w:hAnsi="Angsana New" w:hint="cs"/>
          <w:sz w:val="30"/>
          <w:szCs w:val="30"/>
          <w:cs/>
        </w:rPr>
        <w:t>2563)</w:t>
      </w:r>
      <w:r w:rsidRPr="00D54D3F">
        <w:rPr>
          <w:rFonts w:ascii="Angsana New" w:hAnsi="Angsana New"/>
          <w:b/>
          <w:bCs/>
          <w:sz w:val="30"/>
          <w:szCs w:val="30"/>
        </w:rPr>
        <w:t xml:space="preserve"> </w:t>
      </w:r>
      <w:r w:rsidRPr="00D54D3F">
        <w:rPr>
          <w:rFonts w:ascii="Angsana New" w:hAnsi="Angsana New" w:hint="cs"/>
          <w:b/>
          <w:bCs/>
          <w:sz w:val="30"/>
          <w:szCs w:val="30"/>
          <w:cs/>
        </w:rPr>
        <w:t xml:space="preserve">/ ค่าเผื่อหนี้สงสัยจะสูญ </w:t>
      </w:r>
      <w:r w:rsidRPr="00B152ED">
        <w:rPr>
          <w:rFonts w:ascii="Angsana New" w:hAnsi="Angsana New" w:hint="cs"/>
          <w:sz w:val="30"/>
          <w:szCs w:val="30"/>
          <w:cs/>
        </w:rPr>
        <w:t>(2562)</w:t>
      </w:r>
    </w:p>
    <w:p w:rsidR="00985EB2" w:rsidRPr="00E11F30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21FBD" w:rsidRPr="00316164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</w:t>
      </w:r>
      <w:r w:rsidRPr="00161CAE">
        <w:rPr>
          <w:rFonts w:ascii="Angsana New" w:hAnsi="Angsana New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</w:p>
    <w:p w:rsidR="00985EB2" w:rsidRPr="00C048CA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85EB2" w:rsidRPr="00316164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121FBD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</w:t>
      </w:r>
      <w:r w:rsidRPr="00121FBD">
        <w:rPr>
          <w:rFonts w:ascii="Angsana New" w:hAnsi="Angsana New" w:hint="cs"/>
          <w:sz w:val="30"/>
          <w:szCs w:val="30"/>
          <w:cs/>
        </w:rPr>
        <w:t xml:space="preserve"> ติดตามสถานการณ์ปัจจุบันของลูกหนี้ แ</w:t>
      </w:r>
      <w:r w:rsidRPr="00121FBD">
        <w:rPr>
          <w:rFonts w:ascii="Angsana New" w:hAnsi="Angsana New"/>
          <w:sz w:val="30"/>
          <w:szCs w:val="30"/>
          <w:cs/>
        </w:rPr>
        <w:t>ละการคาดการณ์เกี่ยวกับการชำระหนี้ในอนาคตของลูก</w:t>
      </w:r>
      <w:r w:rsidRPr="00121FBD">
        <w:rPr>
          <w:rFonts w:ascii="Angsana New" w:hAnsi="Angsana New" w:hint="cs"/>
          <w:sz w:val="30"/>
          <w:szCs w:val="30"/>
          <w:cs/>
        </w:rPr>
        <w:t>หนี้</w:t>
      </w:r>
      <w:r w:rsidRPr="00121FBD">
        <w:rPr>
          <w:rFonts w:ascii="Angsana New" w:hAnsi="Angsana New"/>
          <w:sz w:val="30"/>
          <w:szCs w:val="30"/>
          <w:cs/>
        </w:rPr>
        <w:t xml:space="preserve"> ลูกหนี้จะถูกตัดจำหน่าย</w:t>
      </w:r>
      <w:r w:rsidRPr="00121FBD">
        <w:rPr>
          <w:rFonts w:ascii="Angsana New" w:hAnsi="Angsana New" w:hint="cs"/>
          <w:sz w:val="30"/>
          <w:szCs w:val="30"/>
          <w:cs/>
        </w:rPr>
        <w:t>จาก</w:t>
      </w:r>
      <w:r w:rsidRPr="00121FBD">
        <w:rPr>
          <w:rFonts w:ascii="Angsana New" w:hAnsi="Angsana New"/>
          <w:sz w:val="30"/>
          <w:szCs w:val="30"/>
          <w:cs/>
        </w:rPr>
        <w:t>บัญชีเมื่อทราบว่าเป็นหนี้สูญ</w:t>
      </w:r>
    </w:p>
    <w:p w:rsidR="00985EB2" w:rsidRPr="00305260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419AC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985EB2" w:rsidRPr="00A24E56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985EB2" w:rsidRDefault="00985EB2" w:rsidP="00985EB2">
      <w:pPr>
        <w:pStyle w:val="NoSpacing"/>
        <w:ind w:right="-25"/>
        <w:rPr>
          <w:rFonts w:ascii="Angsana New" w:hAnsi="Angsana New"/>
          <w:szCs w:val="30"/>
        </w:rPr>
      </w:pPr>
      <w:r w:rsidRPr="00F368C1">
        <w:rPr>
          <w:rFonts w:ascii="Angsana New" w:hAnsi="Angsana New"/>
          <w:szCs w:val="30"/>
          <w:cs/>
        </w:rPr>
        <w:t>สินค้าคง</w:t>
      </w:r>
      <w:r>
        <w:rPr>
          <w:rFonts w:ascii="Angsana New" w:hAnsi="Angsana New"/>
          <w:szCs w:val="30"/>
          <w:cs/>
        </w:rPr>
        <w:t>เหลือแสดงในราคาทุน</w:t>
      </w:r>
      <w:r>
        <w:rPr>
          <w:rFonts w:ascii="Angsana New" w:hAnsi="Angsana New" w:hint="cs"/>
          <w:szCs w:val="30"/>
          <w:cs/>
        </w:rPr>
        <w:t>สุทธิจากค่าเผื่อการลดลงของมูลค่าสินค้า</w:t>
      </w:r>
      <w:r w:rsidRPr="00F368C1">
        <w:rPr>
          <w:rFonts w:ascii="Angsana New" w:hAnsi="Angsana New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:rsidR="00FB5F78" w:rsidRDefault="00FB5F78" w:rsidP="00BC23EC">
      <w:pPr>
        <w:pStyle w:val="NoSpacing"/>
        <w:ind w:right="-25"/>
        <w:rPr>
          <w:rFonts w:ascii="Angsana New" w:hAnsi="Angsana New"/>
          <w:sz w:val="16"/>
          <w:szCs w:val="16"/>
        </w:rPr>
      </w:pPr>
    </w:p>
    <w:p w:rsidR="00D12E93" w:rsidRDefault="00D12E93" w:rsidP="00BC23EC">
      <w:pPr>
        <w:pStyle w:val="NoSpacing"/>
        <w:ind w:right="-25"/>
        <w:rPr>
          <w:rFonts w:ascii="Angsana New" w:hAnsi="Angsana New"/>
          <w:szCs w:val="30"/>
        </w:rPr>
      </w:pPr>
      <w:r w:rsidRPr="00F368C1">
        <w:rPr>
          <w:rFonts w:ascii="Angsana New" w:hAnsi="Angsana New"/>
          <w:szCs w:val="30"/>
          <w:cs/>
        </w:rPr>
        <w:t>ต้นทุนสินค้าคงเหลือคำนวณโดยวิธีดังนี้</w:t>
      </w:r>
    </w:p>
    <w:p w:rsidR="00D12E93" w:rsidRPr="00BC23EC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4A0"/>
      </w:tblPr>
      <w:tblGrid>
        <w:gridCol w:w="4644"/>
        <w:gridCol w:w="272"/>
        <w:gridCol w:w="5115"/>
      </w:tblGrid>
      <w:tr w:rsidR="00D12E93" w:rsidRPr="00F368C1" w:rsidTr="005D0BBA">
        <w:tc>
          <w:tcPr>
            <w:tcW w:w="4644" w:type="dxa"/>
          </w:tcPr>
          <w:p w:rsidR="00D12E93" w:rsidRPr="00F368C1" w:rsidRDefault="00D12E93" w:rsidP="009E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สินค้าซื้อมา</w:t>
            </w:r>
            <w:r w:rsidR="009E1A23">
              <w:rPr>
                <w:rFonts w:ascii="Angsana New" w:hAnsi="Angsana New" w:hint="cs"/>
                <w:sz w:val="30"/>
                <w:szCs w:val="30"/>
                <w:cs/>
              </w:rPr>
              <w:t>เพื่อ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 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8C1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272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ราคาทุนถัวเฉลี่ย</w:t>
            </w:r>
          </w:p>
        </w:tc>
      </w:tr>
      <w:tr w:rsidR="00D12E93" w:rsidRPr="00415A26" w:rsidTr="005D0BBA">
        <w:tc>
          <w:tcPr>
            <w:tcW w:w="4644" w:type="dxa"/>
          </w:tcPr>
          <w:p w:rsidR="00D12E93" w:rsidRPr="00415A26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:rsidR="00D12E93" w:rsidRPr="00415A26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15" w:type="dxa"/>
          </w:tcPr>
          <w:p w:rsidR="00D12E93" w:rsidRPr="00415A26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2E93" w:rsidRPr="00F368C1" w:rsidTr="005D0BBA">
        <w:tc>
          <w:tcPr>
            <w:tcW w:w="4644" w:type="dxa"/>
          </w:tcPr>
          <w:p w:rsidR="00D12E93" w:rsidRPr="00F368C1" w:rsidRDefault="00FA7DA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12E93" w:rsidRPr="00F368C1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="00D12E93">
              <w:rPr>
                <w:rFonts w:ascii="Angsana New" w:hAnsi="Angsana New" w:hint="cs"/>
                <w:sz w:val="30"/>
                <w:szCs w:val="30"/>
                <w:cs/>
              </w:rPr>
              <w:t>กึ่งสำเร็จรูป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272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ในราคาต้นทุนมาตรฐาน (ซึ่งใกล้เคียงกับต้นทุนจริงถัวเฉลี่ย)</w:t>
            </w:r>
          </w:p>
        </w:tc>
      </w:tr>
    </w:tbl>
    <w:p w:rsidR="00D12E93" w:rsidRPr="00DB2B00" w:rsidRDefault="00D12E93" w:rsidP="00D12E93">
      <w:pPr>
        <w:pStyle w:val="NoSpacing"/>
        <w:ind w:right="-25"/>
        <w:jc w:val="thaiDistribute"/>
        <w:rPr>
          <w:rFonts w:ascii="Angsana New" w:hAnsi="Angsana New"/>
          <w:szCs w:val="30"/>
        </w:rPr>
      </w:pPr>
    </w:p>
    <w:p w:rsidR="00985EB2" w:rsidRPr="00C8189F" w:rsidRDefault="00985EB2" w:rsidP="00985EB2">
      <w:pPr>
        <w:pStyle w:val="NoSpacing"/>
        <w:ind w:right="-25"/>
        <w:jc w:val="thaiDistribute"/>
        <w:rPr>
          <w:rFonts w:ascii="Angsana New" w:hAnsi="Angsana New"/>
          <w:szCs w:val="30"/>
          <w:cs/>
        </w:rPr>
      </w:pPr>
      <w:r w:rsidRPr="00C8189F">
        <w:rPr>
          <w:rFonts w:ascii="Angsana New" w:hAnsi="Angsana New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</w:t>
      </w:r>
      <w:r w:rsidRPr="00C8189F">
        <w:rPr>
          <w:rFonts w:ascii="Angsana New" w:hAnsi="Angsana New" w:hint="cs"/>
          <w:szCs w:val="30"/>
          <w:cs/>
        </w:rPr>
        <w:t>กึ่งสำเร็จรูป</w:t>
      </w:r>
      <w:r w:rsidRPr="00C8189F">
        <w:rPr>
          <w:rFonts w:ascii="Angsana New" w:hAnsi="Angsana New"/>
          <w:szCs w:val="30"/>
          <w:cs/>
        </w:rPr>
        <w:t>ที่ผลิตเอง  ต้นทุนสินค้ารวมการปันส่วน</w:t>
      </w:r>
      <w:r>
        <w:rPr>
          <w:rFonts w:ascii="Angsana New" w:hAnsi="Angsana New"/>
          <w:szCs w:val="30"/>
          <w:cs/>
        </w:rPr>
        <w:t>ของค่าโสหุ้ยการผลิตอย่างเหมาะสม</w:t>
      </w:r>
      <w:r w:rsidRPr="00C8189F">
        <w:rPr>
          <w:rFonts w:ascii="Angsana New" w:hAnsi="Angsana New"/>
          <w:szCs w:val="30"/>
          <w:cs/>
        </w:rPr>
        <w:t>โดยคำนึงถึงระดับกำลังการผลิตตามปกติ</w:t>
      </w:r>
    </w:p>
    <w:p w:rsidR="00985EB2" w:rsidRPr="009A595A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85EB2" w:rsidRDefault="00BA4287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85EB2" w:rsidRPr="00B90C20">
        <w:rPr>
          <w:rFonts w:ascii="Angsana New" w:hAnsi="Angsana New"/>
          <w:sz w:val="30"/>
          <w:szCs w:val="30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="00985EB2" w:rsidRPr="00B90C20">
        <w:rPr>
          <w:rFonts w:ascii="Angsana New" w:hAnsi="Angsana New" w:hint="cs"/>
          <w:sz w:val="30"/>
          <w:szCs w:val="30"/>
          <w:cs/>
        </w:rPr>
        <w:t>ส่วนเพิ่ม</w:t>
      </w:r>
      <w:r w:rsidR="00985EB2" w:rsidRPr="00B90C20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="00985EB2" w:rsidRPr="00B90C20">
        <w:rPr>
          <w:rFonts w:ascii="Angsana New" w:hAnsi="Angsana New" w:hint="cs"/>
          <w:sz w:val="30"/>
          <w:szCs w:val="30"/>
          <w:cs/>
        </w:rPr>
        <w:t>สินค้านั้น ๆ</w:t>
      </w:r>
    </w:p>
    <w:p w:rsidR="00985EB2" w:rsidRPr="00A142FA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85EB2" w:rsidRPr="00F368C1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การลดลงของ</w:t>
      </w:r>
      <w:r w:rsidRPr="00C8189F">
        <w:rPr>
          <w:rFonts w:ascii="Angsana New" w:hAnsi="Angsana New"/>
          <w:sz w:val="30"/>
          <w:szCs w:val="30"/>
          <w:cs/>
        </w:rPr>
        <w:t>มูลค่าสินค้า</w:t>
      </w:r>
      <w:r>
        <w:rPr>
          <w:rFonts w:ascii="Angsana New" w:hAnsi="Angsana New" w:hint="cs"/>
          <w:sz w:val="30"/>
          <w:szCs w:val="30"/>
          <w:cs/>
        </w:rPr>
        <w:t>จ</w:t>
      </w:r>
      <w:r>
        <w:rPr>
          <w:rFonts w:ascii="Angsana New" w:hAnsi="Angsana New"/>
          <w:sz w:val="30"/>
          <w:szCs w:val="30"/>
          <w:cs/>
        </w:rPr>
        <w:t>ะถูกบันทึก</w:t>
      </w:r>
      <w:r w:rsidRPr="00C8189F">
        <w:rPr>
          <w:rFonts w:ascii="Angsana New" w:hAnsi="Angsana New"/>
          <w:sz w:val="30"/>
          <w:szCs w:val="30"/>
          <w:cs/>
        </w:rPr>
        <w:t>สำหรับสินค้า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189F">
        <w:rPr>
          <w:rFonts w:ascii="Angsana New" w:hAnsi="Angsana New"/>
          <w:sz w:val="30"/>
          <w:szCs w:val="30"/>
          <w:cs/>
        </w:rPr>
        <w:t>เสื่อม</w:t>
      </w:r>
      <w:r>
        <w:rPr>
          <w:rFonts w:ascii="Angsana New" w:hAnsi="Angsana New" w:hint="cs"/>
          <w:sz w:val="30"/>
          <w:szCs w:val="30"/>
          <w:cs/>
        </w:rPr>
        <w:t>ส</w:t>
      </w:r>
      <w:r>
        <w:rPr>
          <w:rFonts w:ascii="Angsana New" w:hAnsi="Angsana New"/>
          <w:sz w:val="30"/>
          <w:szCs w:val="30"/>
          <w:cs/>
        </w:rPr>
        <w:t>ภาพ</w:t>
      </w:r>
      <w:r w:rsidRPr="00C8189F">
        <w:rPr>
          <w:rFonts w:ascii="Angsana New" w:hAnsi="Angsana New"/>
          <w:sz w:val="30"/>
          <w:szCs w:val="30"/>
          <w:cs/>
        </w:rPr>
        <w:t>และ</w:t>
      </w:r>
      <w:r w:rsidRPr="006B24BA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:rsidR="00985EB2" w:rsidRPr="00C71D08" w:rsidRDefault="00985EB2" w:rsidP="00985EB2">
      <w:pPr>
        <w:pStyle w:val="NoSpacing"/>
        <w:rPr>
          <w:b/>
          <w:bCs/>
          <w:szCs w:val="30"/>
        </w:rPr>
      </w:pPr>
    </w:p>
    <w:p w:rsidR="00985EB2" w:rsidRPr="00305260" w:rsidRDefault="002D7D69" w:rsidP="00985EB2">
      <w:pPr>
        <w:pStyle w:val="NoSpacing"/>
        <w:rPr>
          <w:b/>
          <w:bCs/>
          <w:szCs w:val="30"/>
          <w:cs/>
        </w:rPr>
      </w:pPr>
      <w:r>
        <w:rPr>
          <w:rFonts w:hint="cs"/>
          <w:b/>
          <w:bCs/>
          <w:szCs w:val="30"/>
          <w:cs/>
        </w:rPr>
        <w:t>เงินลงทุนในตราสารทุน</w:t>
      </w:r>
      <w:r w:rsidR="009E1A23">
        <w:rPr>
          <w:rFonts w:hint="cs"/>
          <w:b/>
          <w:bCs/>
          <w:szCs w:val="30"/>
          <w:cs/>
        </w:rPr>
        <w:t xml:space="preserve"> </w:t>
      </w:r>
    </w:p>
    <w:p w:rsidR="00985EB2" w:rsidRPr="00305260" w:rsidRDefault="00985EB2" w:rsidP="00985EB2">
      <w:pPr>
        <w:pStyle w:val="NoSpacing"/>
        <w:rPr>
          <w:sz w:val="16"/>
          <w:szCs w:val="16"/>
        </w:rPr>
      </w:pPr>
    </w:p>
    <w:p w:rsidR="00985EB2" w:rsidRPr="00305260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</w:t>
      </w:r>
      <w:r w:rsidR="002D7D69">
        <w:rPr>
          <w:rFonts w:ascii="Angsana New" w:hAnsi="Angsana New" w:hint="cs"/>
          <w:sz w:val="30"/>
          <w:szCs w:val="30"/>
          <w:cs/>
        </w:rPr>
        <w:t>ตราสารทุน</w:t>
      </w:r>
      <w:r w:rsidRPr="00305260">
        <w:rPr>
          <w:rFonts w:ascii="Angsana New" w:hAnsi="Angsana New"/>
          <w:sz w:val="30"/>
          <w:szCs w:val="30"/>
          <w:cs/>
        </w:rPr>
        <w:t>แสดงในมูลค่ายุติธรรม ผลกำไรหรือขาดทุนจากการ</w:t>
      </w:r>
      <w:r>
        <w:rPr>
          <w:rFonts w:ascii="Angsana New" w:hAnsi="Angsana New" w:hint="cs"/>
          <w:sz w:val="30"/>
          <w:szCs w:val="30"/>
          <w:cs/>
        </w:rPr>
        <w:t>วัดมูลค่ายุติธรรมของ</w:t>
      </w:r>
      <w:r w:rsidR="00D5776D">
        <w:rPr>
          <w:rFonts w:ascii="Angsana New" w:hAnsi="Angsana New" w:hint="cs"/>
          <w:sz w:val="30"/>
          <w:szCs w:val="30"/>
          <w:cs/>
        </w:rPr>
        <w:t>ตราสารทุน</w:t>
      </w:r>
      <w:r w:rsidRPr="00305260">
        <w:rPr>
          <w:rFonts w:ascii="Angsana New" w:hAnsi="Angsana New"/>
          <w:sz w:val="30"/>
          <w:szCs w:val="30"/>
          <w:cs/>
        </w:rPr>
        <w:t>ได้บันทึกใน</w:t>
      </w:r>
      <w:r w:rsidRPr="008D3DCA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2927CF" w:rsidRPr="00DD68A3" w:rsidRDefault="002927CF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C3A7D" w:rsidRDefault="005C3A7D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21B2A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BC23EC">
        <w:rPr>
          <w:rFonts w:ascii="Angsana New" w:hAnsi="Angsana New"/>
          <w:b/>
          <w:bCs/>
          <w:sz w:val="30"/>
          <w:szCs w:val="30"/>
        </w:rPr>
        <w:t xml:space="preserve"> (</w:t>
      </w:r>
      <w:r w:rsidR="00BC23EC">
        <w:rPr>
          <w:rFonts w:ascii="Angsana New" w:hAnsi="Angsana New" w:hint="cs"/>
          <w:b/>
          <w:bCs/>
          <w:sz w:val="30"/>
          <w:szCs w:val="30"/>
          <w:cs/>
        </w:rPr>
        <w:t>สินทรัพย์เพื่อให้เช่า)</w:t>
      </w:r>
    </w:p>
    <w:p w:rsidR="005C3A7D" w:rsidRPr="00C95DC3" w:rsidRDefault="005C3A7D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C3A7D" w:rsidRDefault="005C3A7D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21B2A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กลุ่มบริษัทเลือก</w:t>
      </w:r>
      <w:r w:rsidRPr="00821B2A">
        <w:rPr>
          <w:rFonts w:ascii="Angsana New" w:hAnsi="Angsana New" w:hint="cs"/>
          <w:sz w:val="30"/>
          <w:szCs w:val="30"/>
          <w:cs/>
        </w:rPr>
        <w:t>ใช้</w:t>
      </w:r>
      <w:r w:rsidRPr="00821B2A">
        <w:rPr>
          <w:rFonts w:ascii="Angsana New" w:hAnsi="Angsana New"/>
          <w:sz w:val="30"/>
          <w:szCs w:val="30"/>
          <w:cs/>
        </w:rPr>
        <w:t>วิธีราคาทุนสำหรับการบันทึกบัญชีอสังหาริมทรัพย์เพื่อการลงทุน</w:t>
      </w:r>
      <w:r w:rsidRPr="00821B2A">
        <w:rPr>
          <w:rFonts w:ascii="Angsana New" w:hAnsi="Angsana New" w:hint="cs"/>
          <w:sz w:val="30"/>
          <w:szCs w:val="30"/>
          <w:cs/>
        </w:rPr>
        <w:t xml:space="preserve"> และได้แสดงแยกต่างหากจากที่ดิน อาคารและอุปกรณ์</w:t>
      </w:r>
      <w:r w:rsidRPr="00821B2A">
        <w:rPr>
          <w:rFonts w:ascii="Angsana New" w:hAnsi="Angsana New"/>
          <w:sz w:val="30"/>
          <w:szCs w:val="30"/>
          <w:cs/>
        </w:rPr>
        <w:t xml:space="preserve"> </w:t>
      </w:r>
    </w:p>
    <w:p w:rsidR="00EE1D19" w:rsidRPr="00EE1D19" w:rsidRDefault="00EE1D19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A7DA6" w:rsidRPr="00D47E1A" w:rsidRDefault="00EE1D19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D47E1A">
        <w:rPr>
          <w:rFonts w:ascii="Angsana New" w:hAnsi="Angsana New" w:hint="cs"/>
          <w:sz w:val="30"/>
          <w:szCs w:val="30"/>
          <w:cs/>
        </w:rPr>
        <w:t>สินทรัพย์เพื่อให้เช่าที่เป็นที่ดินแสดงในราคาทุนหักขาดทุนจากการด้อยค่า</w:t>
      </w:r>
      <w:r w:rsidR="00D47E1A" w:rsidRPr="00D47E1A">
        <w:rPr>
          <w:rFonts w:ascii="Angsana New" w:hAnsi="Angsana New" w:hint="cs"/>
          <w:sz w:val="30"/>
          <w:szCs w:val="30"/>
          <w:cs/>
        </w:rPr>
        <w:t xml:space="preserve"> </w:t>
      </w:r>
      <w:r w:rsidR="00540E1E">
        <w:rPr>
          <w:rFonts w:ascii="Angsana New" w:hAnsi="Angsana New" w:hint="cs"/>
          <w:sz w:val="30"/>
          <w:szCs w:val="30"/>
          <w:cs/>
        </w:rPr>
        <w:t>(ถ้ามี)</w:t>
      </w:r>
    </w:p>
    <w:p w:rsidR="00152E8F" w:rsidRDefault="00152E8F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A7DA6" w:rsidRPr="009656ED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048C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และสินทรัพย์ที่ไม่ได้ใช้ในการดำเนินงาน </w:t>
      </w:r>
    </w:p>
    <w:p w:rsidR="00FA7DA6" w:rsidRPr="00DB2B00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A7DA6" w:rsidRPr="006B24BA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24BA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FA7DA6" w:rsidRPr="00E11F30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FA7DA6" w:rsidRPr="00F368C1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 w:rsidRPr="00F368C1">
        <w:rPr>
          <w:rFonts w:ascii="Angsana New" w:hAnsi="Angsana New"/>
          <w:sz w:val="30"/>
          <w:szCs w:val="30"/>
          <w:cs/>
        </w:rPr>
        <w:t>แสดงในราคาทุน</w:t>
      </w:r>
      <w:r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F368C1">
        <w:rPr>
          <w:rFonts w:ascii="Angsana New" w:hAnsi="Angsana New"/>
          <w:sz w:val="30"/>
          <w:szCs w:val="30"/>
          <w:cs/>
        </w:rPr>
        <w:t xml:space="preserve">การด้อยค่า </w:t>
      </w:r>
      <w:r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F368C1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AB106E"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>
        <w:rPr>
          <w:rFonts w:ascii="Angsana New" w:hAnsi="Angsana New"/>
          <w:sz w:val="30"/>
          <w:szCs w:val="30"/>
          <w:cs/>
        </w:rPr>
        <w:t>แสดง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F368C1">
        <w:rPr>
          <w:rFonts w:ascii="Angsana New" w:hAnsi="Angsana New"/>
          <w:sz w:val="30"/>
          <w:szCs w:val="30"/>
          <w:cs/>
        </w:rPr>
        <w:t>ราคาทุน</w:t>
      </w:r>
      <w:r>
        <w:rPr>
          <w:rFonts w:ascii="Angsana New" w:hAnsi="Angsana New" w:hint="cs"/>
          <w:sz w:val="30"/>
          <w:szCs w:val="30"/>
          <w:cs/>
        </w:rPr>
        <w:t>สุทธิจาก</w:t>
      </w:r>
      <w:r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</w:t>
      </w:r>
      <w:r>
        <w:rPr>
          <w:rFonts w:ascii="Angsana New" w:hAnsi="Angsana New"/>
          <w:sz w:val="30"/>
          <w:szCs w:val="30"/>
          <w:cs/>
        </w:rPr>
        <w:t>้อยค่า</w:t>
      </w:r>
      <w:r>
        <w:rPr>
          <w:rFonts w:ascii="Angsana New" w:hAnsi="Angsana New" w:hint="cs"/>
          <w:sz w:val="30"/>
          <w:szCs w:val="30"/>
          <w:cs/>
        </w:rPr>
        <w:t xml:space="preserve"> (ถ้ามี) เมื่อมีการเลิกใช้หรือตัดจำหน่ายสินทรัพย์ออกจากบัญชี กลุ่ม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 (ถ้ามี) ถือเป็นต้นทุนของสินทรัพย์และคิดค่าเสื่อมราคา</w:t>
      </w:r>
    </w:p>
    <w:p w:rsidR="00DD68A3" w:rsidRDefault="00DD68A3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152E8F" w:rsidRDefault="00152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FA7DA6" w:rsidRPr="0054221D" w:rsidRDefault="00FA7DA6" w:rsidP="00C60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  <w:r w:rsidR="00385EA2">
        <w:rPr>
          <w:rFonts w:ascii="Angsana New" w:hAnsi="Angsana New"/>
          <w:i/>
          <w:iCs/>
          <w:sz w:val="30"/>
          <w:szCs w:val="30"/>
        </w:rPr>
        <w:t xml:space="preserve"> </w:t>
      </w:r>
      <w:r w:rsidR="00121FBD">
        <w:rPr>
          <w:rFonts w:ascii="Angsana New" w:hAnsi="Angsana New" w:hint="cs"/>
          <w:i/>
          <w:iCs/>
          <w:sz w:val="30"/>
          <w:szCs w:val="30"/>
          <w:cs/>
        </w:rPr>
        <w:t>(2562</w:t>
      </w:r>
      <w:r w:rsidR="00C60CD2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E328D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328D7">
        <w:rPr>
          <w:rFonts w:ascii="Angsana New" w:hAnsi="Angsana New" w:hint="cs"/>
          <w:i/>
          <w:iCs/>
          <w:sz w:val="30"/>
          <w:szCs w:val="30"/>
          <w:cs/>
        </w:rPr>
        <w:tab/>
      </w:r>
    </w:p>
    <w:p w:rsidR="00FA7DA6" w:rsidRPr="00E11F30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FA7DA6" w:rsidRPr="00F368C1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C8189F">
        <w:rPr>
          <w:rFonts w:ascii="Angsana New" w:hAnsi="Angsana New"/>
          <w:sz w:val="30"/>
          <w:szCs w:val="30"/>
          <w:cs/>
        </w:rPr>
        <w:t>สัญญาเช่าซึ่ง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8189F">
        <w:rPr>
          <w:rFonts w:ascii="Angsana New" w:hAnsi="Angsana New"/>
          <w:sz w:val="30"/>
          <w:szCs w:val="30"/>
          <w:cs/>
        </w:rPr>
        <w:t>บริษัทได้รับความเสี่ยงและผลตอบแทนจากการครอบครองทรัพย์สินที่เช่านั้น ๆ เป็นส่วนใหญ่ให้จัดประเภทเป็นสัญญาเช่าทางการเงิน  ที่ดิน อาคารและอุปกรณ์ที่ได้มาโดยทำสัญญาเช่าทางการเงินบันทึกเป็นสินทรัพย์ด้วยราคายุติธรรมหรือมูลค่าปัจจุบันของจำนวนเงินขั้นต่ำที่ต้องจ่ายตามสัญญ</w:t>
      </w:r>
      <w:r>
        <w:rPr>
          <w:rFonts w:ascii="Angsana New" w:hAnsi="Angsana New"/>
          <w:sz w:val="30"/>
          <w:szCs w:val="30"/>
          <w:cs/>
        </w:rPr>
        <w:t>าเช่าแล้วแต่จำนวนใดจะต่ำกว่า</w:t>
      </w:r>
      <w:r>
        <w:rPr>
          <w:rFonts w:ascii="Angsana New" w:hAnsi="Angsana New" w:hint="cs"/>
          <w:sz w:val="30"/>
          <w:szCs w:val="30"/>
          <w:cs/>
        </w:rPr>
        <w:t>สุทธิจาก</w:t>
      </w:r>
      <w:r w:rsidRPr="00C8189F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>
        <w:rPr>
          <w:rFonts w:ascii="Angsana New" w:hAnsi="Angsana New"/>
          <w:sz w:val="30"/>
          <w:szCs w:val="30"/>
          <w:cs/>
        </w:rPr>
        <w:t>การด้อยค่า</w:t>
      </w:r>
      <w:r w:rsidRPr="00C8189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C8189F">
        <w:rPr>
          <w:rFonts w:ascii="Angsana New" w:hAnsi="Angsana New"/>
          <w:sz w:val="30"/>
          <w:szCs w:val="30"/>
          <w:cs/>
        </w:rPr>
        <w:t>ค่าเช่าที่ชำระจะแยกเป็นส่วนที่เป็นค่าใช้จ่ายทางการเงินและส่วนที่จะหักจากหนี้ตามสัญญาเพื่อใช้กำหนดอัตราดอกเบี้ยจากยอดหนี้สินที่คงเหลือ  ค่าใช้จ่ายทางการเงินจะบันทึกโดยตรง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</w:p>
    <w:p w:rsidR="00E328D7" w:rsidRDefault="00E328D7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A7DA6" w:rsidRPr="003A3C65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A3C65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:rsidR="00FA7DA6" w:rsidRPr="0019640F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4C06B6" w:rsidRDefault="004C06B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9304" w:type="dxa"/>
        <w:tblInd w:w="18" w:type="dxa"/>
        <w:tblLayout w:type="fixed"/>
        <w:tblLook w:val="0000"/>
      </w:tblPr>
      <w:tblGrid>
        <w:gridCol w:w="6894"/>
        <w:gridCol w:w="2410"/>
      </w:tblGrid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12E93" w:rsidRPr="00B405A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12E93" w:rsidRPr="00FC5982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982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</w:tcPr>
          <w:p w:rsidR="00D12E93" w:rsidRPr="00FC5982" w:rsidRDefault="00D12E93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82">
              <w:rPr>
                <w:rFonts w:ascii="Angsana New" w:hAnsi="Angsana New"/>
                <w:sz w:val="30"/>
                <w:szCs w:val="30"/>
              </w:rPr>
              <w:t>3</w:t>
            </w:r>
            <w:r w:rsidR="00FA7D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FC5982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10" w:type="dxa"/>
          </w:tcPr>
          <w:p w:rsidR="00D12E93" w:rsidRPr="00FC5982" w:rsidRDefault="00D12E93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82">
              <w:rPr>
                <w:rFonts w:ascii="Angsana New" w:hAnsi="Angsana New"/>
                <w:sz w:val="30"/>
                <w:szCs w:val="30"/>
              </w:rPr>
              <w:t>3</w:t>
            </w:r>
            <w:r w:rsidR="00FA7D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FA7DA6">
              <w:rPr>
                <w:rFonts w:ascii="Angsana New" w:hAnsi="Angsana New"/>
                <w:sz w:val="30"/>
                <w:szCs w:val="30"/>
              </w:rPr>
              <w:t>2</w:t>
            </w:r>
            <w:r w:rsidRPr="00FC598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410" w:type="dxa"/>
          </w:tcPr>
          <w:p w:rsidR="00D12E93" w:rsidRPr="00FC5982" w:rsidRDefault="00D12E93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82">
              <w:rPr>
                <w:rFonts w:ascii="Angsana New" w:hAnsi="Angsana New"/>
                <w:sz w:val="30"/>
                <w:szCs w:val="30"/>
              </w:rPr>
              <w:t>3</w:t>
            </w:r>
            <w:r w:rsidR="00FA7D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C59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5982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10" w:type="dxa"/>
          </w:tcPr>
          <w:p w:rsidR="00D12E93" w:rsidRPr="00FC5982" w:rsidRDefault="00D12E93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82">
              <w:rPr>
                <w:rFonts w:ascii="Angsana New" w:hAnsi="Angsana New"/>
                <w:sz w:val="30"/>
                <w:szCs w:val="30"/>
              </w:rPr>
              <w:t>3</w:t>
            </w:r>
            <w:r w:rsidR="00FA7D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F1404D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:rsidR="00D12E93" w:rsidRPr="00152E8F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F368C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>
        <w:rPr>
          <w:rFonts w:ascii="Angsana New" w:hAnsi="Angsana New" w:hint="cs"/>
          <w:sz w:val="30"/>
          <w:szCs w:val="30"/>
          <w:cs/>
        </w:rPr>
        <w:t>หรือติดตั้ง</w:t>
      </w:r>
    </w:p>
    <w:p w:rsidR="00FA7DA6" w:rsidRPr="00094228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:rsidR="00FA7DA6" w:rsidRPr="00CA7784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A7784">
        <w:rPr>
          <w:rFonts w:ascii="Angsana New" w:hAnsi="Angsana New" w:hint="cs"/>
          <w:sz w:val="30"/>
          <w:szCs w:val="30"/>
          <w:cs/>
        </w:rPr>
        <w:t>วิธีการคิดค่าเสื่อมรา</w:t>
      </w:r>
      <w:r>
        <w:rPr>
          <w:rFonts w:ascii="Angsana New" w:hAnsi="Angsana New" w:hint="cs"/>
          <w:sz w:val="30"/>
          <w:szCs w:val="30"/>
          <w:cs/>
        </w:rPr>
        <w:t>คา อายุการให้</w:t>
      </w:r>
      <w:r w:rsidRPr="00CA7784">
        <w:rPr>
          <w:rFonts w:ascii="Angsana New" w:hAnsi="Angsana New" w:hint="cs"/>
          <w:sz w:val="30"/>
          <w:szCs w:val="30"/>
          <w:cs/>
        </w:rPr>
        <w:t>ประโยชน์และมูลค่าคงเหลือของสินทรัพย์ถูกทบทวนอย่างน้อยที่สุดทุกสิ้นรอบปีบัญชีและปรับปรุงตามความเหมาะสม</w:t>
      </w:r>
    </w:p>
    <w:p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152E8F" w:rsidRDefault="00152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Cs w:val="30"/>
          <w:cs/>
        </w:rPr>
        <w:br w:type="page"/>
      </w: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b/>
          <w:bCs/>
          <w:szCs w:val="30"/>
          <w:cs/>
        </w:rPr>
      </w:pPr>
      <w:r w:rsidRPr="003725FE">
        <w:rPr>
          <w:rFonts w:ascii="Angsana New" w:hAnsi="Angsana New"/>
          <w:b/>
          <w:bCs/>
          <w:szCs w:val="30"/>
          <w:cs/>
        </w:rPr>
        <w:lastRenderedPageBreak/>
        <w:t>สินทรัพย์สิทธิการใช้</w:t>
      </w:r>
      <w:r>
        <w:rPr>
          <w:rFonts w:ascii="Angsana New" w:hAnsi="Angsana New"/>
          <w:b/>
          <w:bCs/>
          <w:szCs w:val="30"/>
        </w:rPr>
        <w:t xml:space="preserve"> </w:t>
      </w:r>
      <w:r w:rsidRPr="00DB2CCD">
        <w:rPr>
          <w:rFonts w:ascii="Angsana New" w:hAnsi="Angsana New"/>
          <w:szCs w:val="30"/>
        </w:rPr>
        <w:t>(</w:t>
      </w:r>
      <w:r w:rsidRPr="00DB2CCD">
        <w:rPr>
          <w:rFonts w:ascii="Angsana New" w:hAnsi="Angsana New" w:hint="cs"/>
          <w:szCs w:val="30"/>
          <w:cs/>
        </w:rPr>
        <w:t>2563)</w:t>
      </w: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>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(1) จำนวนเงินของหนี้สินตามสัญญาเช่าจากการวัดมูลค่าเริ่มแรก (2)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(3) ต้นทุนทางตรงเริ่มแรกใดๆ ที่เกิดขึ้น (ถ้ามี) และ (4)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:rsidR="00121FBD" w:rsidRPr="00DB2CCD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</w:p>
    <w:p w:rsidR="00121FBD" w:rsidRPr="0054221D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121FBD" w:rsidRPr="00DB2CCD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</w:t>
      </w:r>
      <w:r>
        <w:rPr>
          <w:rFonts w:ascii="Angsana New" w:hAnsi="Angsana New" w:hint="cs"/>
          <w:szCs w:val="30"/>
          <w:cs/>
        </w:rPr>
        <w:t>หรือตามอายุการให้ประโยชน์ของสินทรัพย์</w:t>
      </w:r>
      <w:r w:rsidRPr="003725FE">
        <w:rPr>
          <w:rFonts w:ascii="Angsana New" w:hAnsi="Angsana New"/>
          <w:szCs w:val="30"/>
          <w:cs/>
        </w:rPr>
        <w:t xml:space="preserve">เป็นระยะเวลา </w:t>
      </w:r>
      <w:r w:rsidRPr="00B37DFA">
        <w:rPr>
          <w:rFonts w:ascii="Angsana New" w:hAnsi="Angsana New"/>
          <w:szCs w:val="30"/>
        </w:rPr>
        <w:t>5 - 2</w:t>
      </w:r>
      <w:r w:rsidRPr="00B37DFA">
        <w:rPr>
          <w:rFonts w:ascii="Angsana New" w:hAnsi="Angsana New"/>
          <w:szCs w:val="30"/>
          <w:cs/>
        </w:rPr>
        <w:t>0</w:t>
      </w:r>
      <w:r w:rsidRPr="003725FE">
        <w:rPr>
          <w:rFonts w:ascii="Angsana New" w:hAnsi="Angsana New"/>
          <w:szCs w:val="30"/>
          <w:cs/>
        </w:rPr>
        <w:t xml:space="preserve"> ปี </w:t>
      </w:r>
    </w:p>
    <w:p w:rsidR="003210D2" w:rsidRDefault="003210D2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A7DA6" w:rsidRPr="00F368C1" w:rsidRDefault="00D77B00" w:rsidP="00FA7DA6">
      <w:pPr>
        <w:ind w:right="-25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 (</w:t>
      </w:r>
      <w:r w:rsidR="00FA7DA6" w:rsidRPr="00F368C1">
        <w:rPr>
          <w:rFonts w:ascii="Angsana New" w:hAnsi="Angsana New"/>
          <w:b/>
          <w:bCs/>
          <w:sz w:val="30"/>
          <w:szCs w:val="30"/>
          <w:cs/>
        </w:rPr>
        <w:t>โปรแกรมคอมพิวเตอร์</w:t>
      </w:r>
      <w:r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:rsidR="00FA7DA6" w:rsidRPr="006048CC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FA7DA6" w:rsidRPr="00F368C1" w:rsidRDefault="00FA7DA6" w:rsidP="00FA7DA6">
      <w:pPr>
        <w:ind w:right="-25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โปรแกรมคอมพิวเตอร์</w:t>
      </w:r>
      <w:r w:rsidRPr="00CB6F88">
        <w:rPr>
          <w:rFonts w:ascii="Angsana New" w:hAnsi="Angsana New"/>
          <w:sz w:val="30"/>
          <w:szCs w:val="30"/>
          <w:cs/>
        </w:rPr>
        <w:t>แสดงในราคาทุน</w:t>
      </w:r>
      <w:r w:rsidRPr="00CB6F88">
        <w:rPr>
          <w:rFonts w:ascii="Angsana New" w:hAnsi="Angsana New" w:hint="cs"/>
          <w:sz w:val="30"/>
          <w:szCs w:val="30"/>
          <w:cs/>
        </w:rPr>
        <w:t>สุทธิจาก</w:t>
      </w:r>
      <w:r w:rsidRPr="00CB6F88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Pr="00CB6F88">
        <w:rPr>
          <w:rFonts w:ascii="Angsana New" w:hAnsi="Angsana New" w:hint="cs"/>
          <w:sz w:val="30"/>
          <w:szCs w:val="30"/>
          <w:cs/>
        </w:rPr>
        <w:t>ค่าเผื่อ</w:t>
      </w:r>
      <w:r w:rsidRPr="00CB6F88">
        <w:rPr>
          <w:rFonts w:ascii="Angsana New" w:hAnsi="Angsana New"/>
          <w:sz w:val="30"/>
          <w:szCs w:val="30"/>
          <w:cs/>
        </w:rPr>
        <w:t>การด้อยค่า</w:t>
      </w:r>
      <w:r w:rsidRPr="00CB6F88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D47E1A" w:rsidRDefault="00D47E1A" w:rsidP="00FA7DA6">
      <w:pPr>
        <w:ind w:right="-25"/>
        <w:rPr>
          <w:rFonts w:ascii="Angsana New" w:hAnsi="Angsana New"/>
          <w:i/>
          <w:iCs/>
          <w:sz w:val="30"/>
          <w:szCs w:val="30"/>
        </w:rPr>
      </w:pPr>
    </w:p>
    <w:p w:rsidR="00FA7DA6" w:rsidRPr="0054221D" w:rsidRDefault="00FA7DA6" w:rsidP="00FA7DA6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FA7DA6" w:rsidRPr="00E11F30" w:rsidRDefault="00FA7DA6" w:rsidP="00FA7DA6">
      <w:pPr>
        <w:ind w:right="-25"/>
        <w:rPr>
          <w:rFonts w:ascii="Angsana New" w:hAnsi="Angsana New"/>
          <w:sz w:val="16"/>
          <w:szCs w:val="16"/>
        </w:rPr>
      </w:pPr>
    </w:p>
    <w:p w:rsidR="00FA7DA6" w:rsidRDefault="00FA7DA6" w:rsidP="00FA7DA6">
      <w:pPr>
        <w:ind w:right="-25"/>
        <w:rPr>
          <w:rFonts w:ascii="Angsana New" w:hAnsi="Angsana New"/>
          <w:sz w:val="30"/>
          <w:szCs w:val="30"/>
        </w:rPr>
      </w:pPr>
      <w:r w:rsidRPr="00CB6F88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CB6F8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Pr="00CB6F88">
        <w:rPr>
          <w:rFonts w:ascii="Angsana New" w:hAnsi="Angsana New" w:hint="cs"/>
          <w:sz w:val="30"/>
          <w:szCs w:val="30"/>
          <w:cs/>
        </w:rPr>
        <w:t>เบ็ดเสร็จ</w:t>
      </w:r>
      <w:r w:rsidRPr="00CB6F88">
        <w:rPr>
          <w:rFonts w:ascii="Angsana New" w:hAnsi="Angsana New"/>
          <w:sz w:val="30"/>
          <w:szCs w:val="30"/>
          <w:cs/>
        </w:rPr>
        <w:t xml:space="preserve"> </w:t>
      </w:r>
      <w:r w:rsidRPr="00CB6F88">
        <w:rPr>
          <w:rFonts w:ascii="Angsana New" w:hAnsi="Angsana New" w:hint="cs"/>
          <w:sz w:val="30"/>
          <w:szCs w:val="30"/>
          <w:cs/>
        </w:rPr>
        <w:t>ซึ่ง</w:t>
      </w:r>
      <w:r w:rsidRPr="00CB6F88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CB6F8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CB6F88">
        <w:rPr>
          <w:rFonts w:ascii="Angsana New" w:hAnsi="Angsana New"/>
          <w:sz w:val="30"/>
          <w:szCs w:val="30"/>
          <w:cs/>
        </w:rPr>
        <w:t xml:space="preserve">ของโปรแกรมคอมพิวเตอร์เป็นระยะเวลา </w:t>
      </w:r>
      <w:r>
        <w:rPr>
          <w:rFonts w:ascii="Angsana New" w:hAnsi="Angsana New"/>
          <w:sz w:val="30"/>
          <w:szCs w:val="30"/>
        </w:rPr>
        <w:t>3</w:t>
      </w:r>
      <w:r w:rsidRPr="00CB6F88">
        <w:rPr>
          <w:rFonts w:ascii="Angsana New" w:hAnsi="Angsana New" w:hint="cs"/>
          <w:sz w:val="30"/>
          <w:szCs w:val="30"/>
          <w:cs/>
        </w:rPr>
        <w:t xml:space="preserve"> ปี 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Pr="00CB6F88">
        <w:rPr>
          <w:rFonts w:ascii="Angsana New" w:hAnsi="Angsana New" w:hint="cs"/>
          <w:sz w:val="30"/>
          <w:szCs w:val="30"/>
          <w:cs/>
        </w:rPr>
        <w:t xml:space="preserve"> </w:t>
      </w:r>
      <w:r w:rsidRPr="00CB6F88">
        <w:rPr>
          <w:rFonts w:ascii="Angsana New" w:hAnsi="Angsana New"/>
          <w:sz w:val="30"/>
          <w:szCs w:val="30"/>
        </w:rPr>
        <w:t>10</w:t>
      </w:r>
      <w:r w:rsidRPr="00CB6F88">
        <w:rPr>
          <w:rFonts w:ascii="Angsana New" w:hAnsi="Angsana New" w:hint="cs"/>
          <w:sz w:val="30"/>
          <w:szCs w:val="30"/>
          <w:cs/>
          <w:lang w:val="th-TH"/>
        </w:rPr>
        <w:t xml:space="preserve"> ปี</w:t>
      </w:r>
    </w:p>
    <w:p w:rsidR="00121FBD" w:rsidRDefault="00121FBD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A7DA6" w:rsidRPr="00770F90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70F90">
        <w:rPr>
          <w:rFonts w:ascii="Angsana New" w:hAnsi="Angsana New"/>
          <w:b/>
          <w:bCs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b/>
          <w:bCs/>
          <w:sz w:val="30"/>
          <w:szCs w:val="30"/>
          <w:cs/>
        </w:rPr>
        <w:t>ของสินทรัพย์</w:t>
      </w:r>
      <w:r w:rsidR="00121FBD">
        <w:rPr>
          <w:rFonts w:ascii="Angsana New" w:hAnsi="Angsana New"/>
          <w:b/>
          <w:bCs/>
          <w:sz w:val="30"/>
          <w:szCs w:val="30"/>
        </w:rPr>
        <w:t xml:space="preserve"> </w:t>
      </w:r>
      <w:r w:rsidR="00121FBD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:rsidR="00FA7DA6" w:rsidRPr="00C747D1" w:rsidRDefault="00FA7DA6" w:rsidP="00FA7DA6">
      <w:pPr>
        <w:pStyle w:val="AccPolicyHeading"/>
        <w:rPr>
          <w:sz w:val="16"/>
          <w:szCs w:val="16"/>
        </w:rPr>
      </w:pPr>
    </w:p>
    <w:p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3A24">
        <w:rPr>
          <w:rFonts w:ascii="Angsana New" w:hAnsi="Angsana New"/>
          <w:sz w:val="30"/>
          <w:szCs w:val="30"/>
          <w:cs/>
        </w:rPr>
        <w:t>ยอดสิ</w:t>
      </w:r>
      <w:r>
        <w:rPr>
          <w:rFonts w:ascii="Angsana New" w:hAnsi="Angsana New"/>
          <w:sz w:val="30"/>
          <w:szCs w:val="30"/>
          <w:cs/>
        </w:rPr>
        <w:t>นทรัพย์คงเหลือตามบัญชีของ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D83A24">
        <w:rPr>
          <w:rFonts w:ascii="Angsana New" w:hAnsi="Angsana New"/>
          <w:sz w:val="30"/>
          <w:szCs w:val="30"/>
          <w:cs/>
        </w:rPr>
        <w:t xml:space="preserve">ได้รับการทบทวน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 xml:space="preserve">ณ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>ทุกวันที่ใน</w:t>
      </w:r>
      <w:r>
        <w:rPr>
          <w:rFonts w:ascii="Angsana New" w:hAnsi="Angsana New"/>
          <w:sz w:val="30"/>
          <w:szCs w:val="30"/>
          <w:cs/>
        </w:rPr>
        <w:t>งบแสดงฐานะการเงินว่า</w:t>
      </w:r>
      <w:r w:rsidRPr="00D83A2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Pr="00D83A24">
        <w:rPr>
          <w:rFonts w:ascii="Angsana New" w:hAnsi="Angsana New"/>
          <w:sz w:val="30"/>
          <w:szCs w:val="30"/>
        </w:rPr>
        <w:t xml:space="preserve">  </w:t>
      </w:r>
      <w:r w:rsidRPr="00D83A2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>
        <w:rPr>
          <w:rFonts w:ascii="Angsana New" w:hAnsi="Angsana New" w:hint="cs"/>
          <w:sz w:val="30"/>
          <w:szCs w:val="30"/>
          <w:cs/>
        </w:rPr>
        <w:t>ของสินทรัพย์</w:t>
      </w:r>
      <w:r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6B0771">
        <w:rPr>
          <w:rFonts w:ascii="Angsana New" w:hAnsi="Angsana New"/>
          <w:sz w:val="30"/>
          <w:szCs w:val="30"/>
          <w:cs/>
        </w:rPr>
        <w:t>องสินทรัพย์หรือมูลค่าจากก</w:t>
      </w:r>
      <w:r>
        <w:rPr>
          <w:rFonts w:ascii="Angsana New" w:hAnsi="Angsana New"/>
          <w:sz w:val="30"/>
          <w:szCs w:val="30"/>
          <w:cs/>
        </w:rPr>
        <w:t>ารใช้ของสินทรัพย์นั้นแล้วแต่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6B0771">
        <w:rPr>
          <w:rFonts w:ascii="Angsana New" w:hAnsi="Angsana New"/>
          <w:sz w:val="30"/>
          <w:szCs w:val="30"/>
          <w:cs/>
        </w:rPr>
        <w:t>ใดจะสูงกว่า)</w:t>
      </w:r>
      <w:r w:rsidRPr="006B0771"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E760E4" w:rsidRPr="00E760E4" w:rsidRDefault="00E760E4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52E8F" w:rsidRDefault="00152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B0771">
        <w:rPr>
          <w:rFonts w:ascii="Angsana New" w:hAnsi="Angsana New"/>
          <w:sz w:val="30"/>
          <w:szCs w:val="30"/>
          <w:cs/>
        </w:rPr>
        <w:lastRenderedPageBreak/>
        <w:t xml:space="preserve">ในกรณีที่ราคาตามบัญชีของสินทรัพย์สูงกว่ามูลค่าที่คาดว่าจะได้รับคืน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6B0771">
        <w:rPr>
          <w:rFonts w:ascii="Angsana New" w:hAnsi="Angsana New"/>
          <w:sz w:val="30"/>
          <w:szCs w:val="30"/>
          <w:cs/>
        </w:rPr>
        <w:t>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</w:t>
      </w:r>
      <w:r>
        <w:rPr>
          <w:rFonts w:ascii="Angsana New" w:hAnsi="Angsana New"/>
          <w:sz w:val="30"/>
          <w:szCs w:val="30"/>
          <w:cs/>
        </w:rPr>
        <w:t>ในงบกำไรขาดทุนเบ็ดเสร็จ และ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บริษัทจะบันทึก</w:t>
      </w:r>
      <w:r w:rsidRPr="006B0771">
        <w:rPr>
          <w:rFonts w:ascii="Angsana New" w:hAnsi="Angsana New"/>
          <w:sz w:val="30"/>
          <w:szCs w:val="30"/>
          <w:cs/>
        </w:rPr>
        <w:t>กลับรายการ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6B077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>
        <w:rPr>
          <w:rFonts w:ascii="Angsana New" w:hAnsi="Angsana New"/>
          <w:sz w:val="30"/>
          <w:szCs w:val="30"/>
          <w:cs/>
        </w:rPr>
        <w:t>โดยถือเป็นรายได้อื่น</w:t>
      </w:r>
      <w:r w:rsidRPr="006B0771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:rsidR="00720369" w:rsidRDefault="00720369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FA7DA6" w:rsidRPr="002C46BA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FA7DA6" w:rsidRPr="00441C3B" w:rsidRDefault="00FA7DA6" w:rsidP="00FA7D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A7DA6" w:rsidRDefault="00FA7DA6" w:rsidP="00FA7D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Pr="00240A94">
        <w:rPr>
          <w:rFonts w:ascii="Angsana New" w:hAnsi="Angsana New"/>
          <w:sz w:val="30"/>
          <w:szCs w:val="30"/>
          <w:cs/>
        </w:rPr>
        <w:t>แสดงในราคาทุน</w:t>
      </w:r>
    </w:p>
    <w:p w:rsidR="00121FBD" w:rsidRDefault="00121FBD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3725FE">
        <w:rPr>
          <w:rFonts w:ascii="Angsana New" w:hAnsi="Angsana New"/>
          <w:b/>
          <w:bCs/>
          <w:szCs w:val="30"/>
          <w:cs/>
        </w:rPr>
        <w:t>หนี้สินตามสัญญาเช่า</w:t>
      </w:r>
      <w:r>
        <w:rPr>
          <w:rFonts w:ascii="Angsana New" w:hAnsi="Angsana New" w:hint="cs"/>
          <w:b/>
          <w:bCs/>
          <w:szCs w:val="30"/>
          <w:cs/>
        </w:rPr>
        <w:t xml:space="preserve"> </w:t>
      </w:r>
      <w:r w:rsidRPr="00DB2CCD">
        <w:rPr>
          <w:rFonts w:ascii="Angsana New" w:hAnsi="Angsana New" w:hint="cs"/>
          <w:szCs w:val="30"/>
          <w:cs/>
        </w:rPr>
        <w:t>(2563)</w:t>
      </w: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color w:val="000000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ณ วันที่สัญญาเช่าเริ่มมีผล </w:t>
      </w: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>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 (ถ้ามี) (3) จำนวนเงินที่คาดว่าจะจ่ายชำระภายใต้การรับประกันมูลค่าคงเหลือ (ถ้ามี) (4) </w:t>
      </w:r>
      <w:r w:rsidRPr="003725FE">
        <w:rPr>
          <w:rFonts w:ascii="Angsana New" w:hAnsi="Angsana New"/>
          <w:color w:val="00000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 (ถ้ามี) และ (5) การจ่ายชำระค่าปรับเพื่อการยกเลิกสัญญาเช่าหากข้อกำหนดสัญญาเช่าแสดงให้เห็นว่า</w:t>
      </w:r>
      <w:r w:rsidR="00540E1E">
        <w:rPr>
          <w:rFonts w:ascii="Angsana New" w:hAnsi="Angsana New" w:hint="cs"/>
          <w:color w:val="000000"/>
          <w:szCs w:val="30"/>
          <w:cs/>
        </w:rPr>
        <w:t>กลุ่ม</w:t>
      </w:r>
      <w:r w:rsidRPr="003725FE">
        <w:rPr>
          <w:rFonts w:ascii="Angsana New" w:hAnsi="Angsana New"/>
          <w:color w:val="000000"/>
          <w:szCs w:val="30"/>
          <w:cs/>
        </w:rPr>
        <w:t>บริษัทจะใช้สิทธิเลือกในการยกเลิกสัญญาเช่า (ถ้ามี)</w:t>
      </w:r>
    </w:p>
    <w:p w:rsidR="00121FBD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</w:p>
    <w:p w:rsidR="00121FBD" w:rsidRPr="003725FE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ภายหลังจากสัญญาเช่าเริ่มมีผล </w:t>
      </w: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>วัดมูลค่าหนี้สินตามสัญญาเช่าโดย (1) การเพิ่มมูลค่าตามบัญชีเพื่อสะท้อนดอกเบี้ยจากหนี้สินตามสัญญาเช่า (ถ้ามี) (2) การลดมูลค่าตามบัญชีเพื่อสะท้อนการจ่ายชำระตามสัญญาเช่าที่จ่ายชำระแล้วและ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(ถ้ามี)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:rsidR="00121FBD" w:rsidRPr="007F0294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52E8F" w:rsidRDefault="00152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lastRenderedPageBreak/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:rsidR="00121FBD" w:rsidRPr="007F0294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D47E1A" w:rsidRDefault="00D47E1A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12E93" w:rsidRPr="007047A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ค่าตอบแทนสิทธิการเช่ารับล่วงหน้า</w:t>
      </w:r>
    </w:p>
    <w:p w:rsidR="00D12E93" w:rsidRPr="007047A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:rsidR="00E00CDA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ค่าตอบแทนสิทธิการเช่ารับล่วงหน้าเป็นค่าตอบแทนสิทธิการเช่าที่ดินที่เรียกเก็บจากลูกค้าล่วงหน้าตามข้อกำหนดในสัญญาเช</w:t>
      </w:r>
      <w:r w:rsidR="00AB106E">
        <w:rPr>
          <w:rFonts w:ascii="Angsana New" w:hAnsi="Angsana New"/>
          <w:sz w:val="30"/>
          <w:szCs w:val="30"/>
          <w:cs/>
        </w:rPr>
        <w:t>่า ซึ่งจะทยอยรับรู้เป็นรายได้</w:t>
      </w:r>
      <w:r w:rsidR="00AB106E"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="00AB106E" w:rsidRPr="00CB6F88">
        <w:rPr>
          <w:rFonts w:ascii="Angsana New" w:hAnsi="Angsana New" w:hint="cs"/>
          <w:sz w:val="30"/>
          <w:szCs w:val="30"/>
          <w:cs/>
        </w:rPr>
        <w:t>เบ็ดเสร็จ</w:t>
      </w:r>
      <w:r w:rsidR="00AB106E" w:rsidRPr="00CB6F88">
        <w:rPr>
          <w:rFonts w:ascii="Angsana New" w:hAnsi="Angsana New"/>
          <w:sz w:val="30"/>
          <w:szCs w:val="30"/>
          <w:cs/>
        </w:rPr>
        <w:t xml:space="preserve"> </w:t>
      </w:r>
      <w:r w:rsidR="00AB106E">
        <w:rPr>
          <w:rFonts w:ascii="Angsana New" w:hAnsi="Angsana New" w:hint="cs"/>
          <w:sz w:val="30"/>
          <w:szCs w:val="30"/>
          <w:cs/>
        </w:rPr>
        <w:t>คำนวณโดย</w:t>
      </w:r>
      <w:r w:rsidR="00AB106E" w:rsidRPr="00CB6F88">
        <w:rPr>
          <w:rFonts w:ascii="Angsana New" w:hAnsi="Angsana New"/>
          <w:sz w:val="30"/>
          <w:szCs w:val="30"/>
          <w:cs/>
        </w:rPr>
        <w:t>วิธีเส้นตรง</w:t>
      </w:r>
      <w:r w:rsidR="00AB106E">
        <w:rPr>
          <w:rFonts w:ascii="Angsana New" w:hAnsi="Angsana New" w:hint="cs"/>
          <w:sz w:val="30"/>
          <w:szCs w:val="30"/>
          <w:cs/>
        </w:rPr>
        <w:t>ตาม</w:t>
      </w:r>
      <w:r w:rsidRPr="007047A4">
        <w:rPr>
          <w:rFonts w:ascii="Angsana New" w:hAnsi="Angsana New"/>
          <w:sz w:val="30"/>
          <w:szCs w:val="30"/>
          <w:cs/>
        </w:rPr>
        <w:t>อายุของสัญญา</w:t>
      </w:r>
      <w:r>
        <w:rPr>
          <w:rFonts w:ascii="Angsana New" w:hAnsi="Angsana New" w:hint="cs"/>
          <w:sz w:val="30"/>
          <w:szCs w:val="30"/>
          <w:cs/>
        </w:rPr>
        <w:t>เช่า</w:t>
      </w:r>
      <w:r w:rsidRPr="007047A4">
        <w:rPr>
          <w:rFonts w:ascii="Angsana New" w:hAnsi="Angsana New"/>
          <w:sz w:val="30"/>
          <w:szCs w:val="30"/>
          <w:cs/>
        </w:rPr>
        <w:t xml:space="preserve"> 3</w:t>
      </w:r>
      <w:r w:rsidR="00E07D15">
        <w:rPr>
          <w:rFonts w:ascii="Angsana New" w:hAnsi="Angsana New"/>
          <w:sz w:val="30"/>
          <w:szCs w:val="30"/>
        </w:rPr>
        <w:t>1</w:t>
      </w:r>
      <w:r w:rsidRPr="007047A4">
        <w:rPr>
          <w:rFonts w:ascii="Angsana New" w:hAnsi="Angsana New"/>
          <w:sz w:val="30"/>
          <w:szCs w:val="30"/>
          <w:cs/>
        </w:rPr>
        <w:t xml:space="preserve"> ปี</w:t>
      </w:r>
    </w:p>
    <w:p w:rsidR="00E565B3" w:rsidRDefault="00E565B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ผลประโยชน์ของพนักงาน</w:t>
      </w:r>
    </w:p>
    <w:p w:rsidR="007F3E7A" w:rsidRPr="0016610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:rsidR="007F3E7A" w:rsidRPr="001D60F4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121FBD" w:rsidRPr="00152E8F" w:rsidRDefault="00121FBD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F3E7A" w:rsidRPr="002E6C07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E6C07">
        <w:rPr>
          <w:rFonts w:ascii="Angsana New" w:hAnsi="Angsana New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2E6C07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>
        <w:rPr>
          <w:rFonts w:ascii="Angsana New" w:hAnsi="Angsana New" w:hint="cs"/>
          <w:sz w:val="30"/>
          <w:szCs w:val="30"/>
          <w:cs/>
        </w:rPr>
        <w:t>คุ้มครอง</w:t>
      </w:r>
      <w:r w:rsidRPr="002E6C07">
        <w:rPr>
          <w:rFonts w:ascii="Angsana New" w:hAnsi="Angsana New"/>
          <w:sz w:val="30"/>
          <w:szCs w:val="30"/>
          <w:cs/>
        </w:rPr>
        <w:t>แรงงาน</w:t>
      </w:r>
      <w:r w:rsidR="00A47809">
        <w:rPr>
          <w:rFonts w:ascii="Angsana New" w:hAnsi="Angsana New"/>
          <w:sz w:val="30"/>
          <w:szCs w:val="30"/>
          <w:cs/>
        </w:rPr>
        <w:t>ซึ่งจะจ่ายให้แก่พนักงานเมื่อเกษียณอายุหรือเลิกจ้าง</w:t>
      </w:r>
      <w:r w:rsidRPr="002E6C07">
        <w:rPr>
          <w:rFonts w:ascii="Angsana New" w:hAnsi="Angsana New"/>
          <w:sz w:val="30"/>
          <w:szCs w:val="30"/>
          <w:cs/>
        </w:rPr>
        <w:t>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2E6C07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</w:t>
      </w:r>
      <w:r w:rsidR="004A1037" w:rsidRPr="002E6C07">
        <w:rPr>
          <w:rFonts w:ascii="Angsana New" w:hAnsi="Angsana New"/>
          <w:sz w:val="30"/>
          <w:szCs w:val="30"/>
          <w:cs/>
        </w:rPr>
        <w:t xml:space="preserve">ต้นทุนบริการปัจจุบัน </w:t>
      </w:r>
      <w:r>
        <w:rPr>
          <w:rFonts w:ascii="Angsana New" w:hAnsi="Angsana New" w:hint="cs"/>
          <w:sz w:val="30"/>
          <w:szCs w:val="30"/>
          <w:cs/>
        </w:rPr>
        <w:t>ต้นทุนบริการในอดีต (ถ้ามี) และ</w:t>
      </w:r>
      <w:r w:rsidRPr="002E6C07">
        <w:rPr>
          <w:rFonts w:ascii="Angsana New" w:hAnsi="Angsana New"/>
          <w:sz w:val="30"/>
          <w:szCs w:val="30"/>
          <w:cs/>
        </w:rPr>
        <w:t>ต้นทุนดอกเบี้ย</w:t>
      </w:r>
      <w:r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Pr="002E6C07">
        <w:rPr>
          <w:rFonts w:ascii="Angsana New" w:hAnsi="Angsana New"/>
          <w:sz w:val="30"/>
          <w:szCs w:val="30"/>
          <w:cs/>
        </w:rPr>
        <w:t xml:space="preserve"> </w:t>
      </w:r>
      <w:r w:rsidRPr="00EB1D3B">
        <w:rPr>
          <w:rFonts w:ascii="Angsana New" w:hAnsi="Angsana New" w:hint="cs"/>
          <w:sz w:val="30"/>
          <w:szCs w:val="30"/>
          <w:cs/>
        </w:rPr>
        <w:t>ส่วน</w:t>
      </w:r>
      <w:r w:rsidRPr="00EB1D3B">
        <w:rPr>
          <w:rFonts w:ascii="Angsana New" w:hAnsi="Angsana New"/>
          <w:sz w:val="30"/>
          <w:szCs w:val="30"/>
          <w:cs/>
        </w:rPr>
        <w:t>กำไร/ขาดทุน</w:t>
      </w:r>
      <w:r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Pr="00EB1D3B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EB1D3B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เป็นรายการ</w:t>
      </w:r>
      <w:r w:rsidRPr="00EB1D3B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B1D3B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</w:t>
      </w:r>
      <w:r w:rsidRPr="002E6C07">
        <w:rPr>
          <w:rFonts w:ascii="Angsana New" w:hAnsi="Angsana New"/>
          <w:sz w:val="30"/>
          <w:szCs w:val="30"/>
          <w:cs/>
        </w:rPr>
        <w:t>นกองทุนและไม่มีสินทรัพย์ของโครงการเกิดขึ้น</w:t>
      </w:r>
    </w:p>
    <w:p w:rsidR="00121FBD" w:rsidRDefault="00121FBD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52E8F" w:rsidRDefault="00152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F3E7A" w:rsidRPr="002C46BA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</w:p>
    <w:p w:rsidR="007F3E7A" w:rsidRPr="00441C3B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B73F5">
        <w:rPr>
          <w:rFonts w:ascii="Angsana New" w:hAnsi="Angsana New" w:hint="cs"/>
          <w:sz w:val="30"/>
          <w:szCs w:val="30"/>
          <w:cs/>
        </w:rPr>
        <w:t>ประมาณการหนี้สินจะ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Pr="00BB73F5">
        <w:rPr>
          <w:rFonts w:ascii="Angsana New" w:hAnsi="Angsana New" w:hint="cs"/>
          <w:sz w:val="30"/>
          <w:szCs w:val="30"/>
          <w:cs/>
        </w:rPr>
        <w:t>รับรู้ใน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BB73F5">
        <w:rPr>
          <w:rFonts w:ascii="Angsana New" w:hAnsi="Angsana New" w:hint="cs"/>
          <w:sz w:val="30"/>
          <w:szCs w:val="30"/>
          <w:cs/>
        </w:rPr>
        <w:t>ก็ต่อเมื่อ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B73F5">
        <w:rPr>
          <w:rFonts w:ascii="Angsana New" w:hAnsi="Angsana New" w:hint="cs"/>
          <w:sz w:val="30"/>
          <w:szCs w:val="30"/>
          <w:cs/>
        </w:rPr>
        <w:t>บริษัทมีภาระหนี้สินเกิดขึ้นจากข้อพิพาททางกฎหมายหรือภาระผูกพันซึ่งเป็นผลมาจากเหตุการณ์จากอดีต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Pr="00BB73F5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  <w:r w:rsidRPr="00BB73F5">
        <w:rPr>
          <w:rFonts w:ascii="Angsana New" w:hAnsi="Angsana New" w:hint="cs"/>
          <w:sz w:val="30"/>
          <w:szCs w:val="30"/>
          <w:cs/>
        </w:rPr>
        <w:t>โดยจำนวนภาระหนี้สินดังกล่าวสามารถประมาณจำนวนเงินได้อย่างน่าเชื่อถือ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Pr="00BB73F5">
        <w:rPr>
          <w:rFonts w:ascii="Angsana New" w:hAnsi="Angsana New" w:hint="cs"/>
          <w:sz w:val="30"/>
          <w:szCs w:val="30"/>
          <w:cs/>
        </w:rPr>
        <w:t>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</w:p>
    <w:p w:rsidR="000843F3" w:rsidRDefault="000843F3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F3E7A" w:rsidRPr="00CD062E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062E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7F3E7A" w:rsidRPr="00CD062E" w:rsidRDefault="007F3E7A" w:rsidP="007F3E7A">
      <w:pPr>
        <w:pStyle w:val="NoSpacing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7F3E7A" w:rsidRPr="00CD062E" w:rsidRDefault="007F3E7A" w:rsidP="007F3E7A">
      <w:pPr>
        <w:pStyle w:val="NoSpacing"/>
        <w:jc w:val="thaiDistribute"/>
        <w:rPr>
          <w:rFonts w:ascii="Angsana New" w:hAnsi="Angsana New"/>
          <w:szCs w:val="30"/>
        </w:rPr>
      </w:pPr>
      <w:r w:rsidRPr="00CD062E">
        <w:rPr>
          <w:rFonts w:ascii="Angsana New" w:hAnsi="Angsana New"/>
          <w:szCs w:val="30"/>
          <w:cs/>
        </w:rPr>
        <w:t>มูลค่ายุติธรรมเป็นราคาที่</w:t>
      </w:r>
      <w:r>
        <w:rPr>
          <w:rFonts w:ascii="Angsana New" w:hAnsi="Angsana New" w:hint="cs"/>
          <w:szCs w:val="30"/>
          <w:cs/>
        </w:rPr>
        <w:t>กลุ่ม</w:t>
      </w:r>
      <w:r w:rsidRPr="00CD062E">
        <w:rPr>
          <w:rFonts w:ascii="Angsana New" w:hAnsi="Angsana New"/>
          <w:szCs w:val="30"/>
          <w:cs/>
        </w:rPr>
        <w:t>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ณ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วันที่วัดมูลค่า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A70992" w:rsidRPr="002927CF" w:rsidRDefault="00A70992" w:rsidP="007F3E7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F3E7A" w:rsidRPr="00CD062E" w:rsidRDefault="007F3E7A" w:rsidP="007F3E7A">
      <w:pPr>
        <w:pStyle w:val="NoSpacing"/>
        <w:jc w:val="thaiDistribute"/>
        <w:rPr>
          <w:rFonts w:ascii="Angsana New" w:hAnsi="Angsana New"/>
          <w:szCs w:val="30"/>
        </w:rPr>
      </w:pPr>
      <w:r w:rsidRPr="00CD062E">
        <w:rPr>
          <w:rFonts w:ascii="Angsana New" w:hAnsi="Angsana New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จึงมีการกำหนดลำดับชั้นของมูลค่ายุติธรรมออกเป็น</w:t>
      </w:r>
      <w:r w:rsidRPr="00CD062E">
        <w:rPr>
          <w:rFonts w:ascii="Angsana New" w:hAnsi="Angsana New"/>
          <w:szCs w:val="30"/>
        </w:rPr>
        <w:t xml:space="preserve"> 3 </w:t>
      </w:r>
      <w:r w:rsidRPr="00CD062E">
        <w:rPr>
          <w:rFonts w:ascii="Angsana New" w:hAnsi="Angsana New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CD062E">
        <w:rPr>
          <w:rFonts w:ascii="Angsana New" w:hAnsi="Angsana New"/>
          <w:szCs w:val="30"/>
        </w:rPr>
        <w:t>(“</w:t>
      </w:r>
      <w:r w:rsidRPr="00CD062E">
        <w:rPr>
          <w:rFonts w:ascii="Angsana New" w:hAnsi="Angsana New"/>
          <w:szCs w:val="30"/>
          <w:cs/>
        </w:rPr>
        <w:t>ข้อมูลระดับ</w:t>
      </w:r>
      <w:r w:rsidRPr="00CD062E">
        <w:rPr>
          <w:rFonts w:ascii="Angsana New" w:hAnsi="Angsana New"/>
          <w:szCs w:val="30"/>
        </w:rPr>
        <w:t xml:space="preserve"> 1”) </w:t>
      </w:r>
      <w:r w:rsidRPr="00CD062E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CD062E">
        <w:rPr>
          <w:rFonts w:ascii="Angsana New" w:hAnsi="Angsana New"/>
          <w:szCs w:val="30"/>
        </w:rPr>
        <w:t>“</w:t>
      </w:r>
      <w:r w:rsidRPr="00CD062E">
        <w:rPr>
          <w:rFonts w:ascii="Angsana New" w:hAnsi="Angsana New"/>
          <w:szCs w:val="30"/>
          <w:cs/>
        </w:rPr>
        <w:t xml:space="preserve">ข้อมูลระดับ </w:t>
      </w:r>
      <w:r w:rsidRPr="00CD062E">
        <w:rPr>
          <w:rFonts w:ascii="Angsana New" w:hAnsi="Angsana New"/>
          <w:szCs w:val="30"/>
        </w:rPr>
        <w:t>2”</w:t>
      </w:r>
      <w:r w:rsidRPr="00CD062E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CD062E">
        <w:rPr>
          <w:rFonts w:ascii="Angsana New" w:hAnsi="Angsana New"/>
          <w:szCs w:val="30"/>
        </w:rPr>
        <w:t xml:space="preserve"> (“</w:t>
      </w:r>
      <w:r w:rsidRPr="00CD062E">
        <w:rPr>
          <w:rFonts w:ascii="Angsana New" w:hAnsi="Angsana New"/>
          <w:szCs w:val="30"/>
          <w:cs/>
        </w:rPr>
        <w:t>ข้อมูลระดับ</w:t>
      </w:r>
      <w:r w:rsidRPr="00CD062E">
        <w:rPr>
          <w:rFonts w:ascii="Angsana New" w:hAnsi="Angsana New"/>
          <w:szCs w:val="30"/>
        </w:rPr>
        <w:t xml:space="preserve"> 3”)</w:t>
      </w:r>
    </w:p>
    <w:p w:rsidR="007F3E7A" w:rsidRPr="00404ABC" w:rsidRDefault="007F3E7A" w:rsidP="007F3E7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F3E7A" w:rsidRPr="00CD062E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:rsidR="007F3E7A" w:rsidRPr="00404ABC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F3E7A" w:rsidRPr="00CD062E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7F3E7A" w:rsidRPr="00404ABC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062E">
        <w:rPr>
          <w:rFonts w:ascii="Angsana New" w:hAnsi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/>
          <w:sz w:val="30"/>
          <w:szCs w:val="30"/>
        </w:rPr>
        <w:t xml:space="preserve"> 3 </w:t>
      </w:r>
      <w:r w:rsidRPr="00CD062E">
        <w:rPr>
          <w:rFonts w:ascii="Angsana New" w:hAnsi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121FBD" w:rsidRDefault="00121FBD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152E8F" w:rsidRDefault="00152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85EA2" w:rsidRDefault="00385EA2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เครื่องมื่อทางการเงิน</w:t>
      </w:r>
      <w:r w:rsidR="00C92AE0">
        <w:rPr>
          <w:rFonts w:ascii="Angsana New" w:hAnsi="Angsana New"/>
          <w:b/>
          <w:bCs/>
          <w:sz w:val="30"/>
          <w:szCs w:val="30"/>
        </w:rPr>
        <w:t xml:space="preserve"> </w:t>
      </w:r>
      <w:r w:rsidR="00121FBD" w:rsidRPr="00121FBD">
        <w:rPr>
          <w:rFonts w:ascii="Angsana New" w:hAnsi="Angsana New" w:hint="cs"/>
          <w:sz w:val="30"/>
          <w:szCs w:val="30"/>
          <w:cs/>
        </w:rPr>
        <w:t>(</w:t>
      </w:r>
      <w:r w:rsidR="00C92AE0" w:rsidRPr="00121FBD">
        <w:rPr>
          <w:rFonts w:ascii="Angsana New" w:hAnsi="Angsana New" w:hint="cs"/>
          <w:sz w:val="30"/>
          <w:szCs w:val="30"/>
          <w:cs/>
        </w:rPr>
        <w:t>2563)</w:t>
      </w:r>
    </w:p>
    <w:p w:rsidR="00385EA2" w:rsidRPr="00CE4864" w:rsidRDefault="00385EA2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D03316" w:rsidRPr="00D03316" w:rsidRDefault="00D03316" w:rsidP="00385EA2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D03316">
        <w:rPr>
          <w:rFonts w:ascii="Angsana New" w:hAnsi="Angsana New" w:hint="cs"/>
          <w:i/>
          <w:iCs/>
          <w:szCs w:val="30"/>
          <w:cs/>
        </w:rPr>
        <w:t>การจัดประเภทรายการและการวัดมูลค่า</w:t>
      </w:r>
    </w:p>
    <w:p w:rsidR="00D03316" w:rsidRPr="00D03316" w:rsidRDefault="00D03316" w:rsidP="00385EA2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385EA2" w:rsidRPr="004B6A18" w:rsidRDefault="00385EA2" w:rsidP="00385EA2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สินทรัพย์ทางการเงินให้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และวัดมูลค่า</w:t>
      </w:r>
      <w:r w:rsidRPr="004B6A18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4B6A18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มูลค่</w:t>
      </w:r>
      <w:r w:rsidRPr="004B6A18">
        <w:rPr>
          <w:rFonts w:ascii="Angsana New" w:hAnsi="Angsana New" w:hint="cs"/>
          <w:szCs w:val="30"/>
          <w:cs/>
        </w:rPr>
        <w:t>า</w:t>
      </w:r>
      <w:r w:rsidRPr="004B6A18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เมื่อ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จะ</w:t>
      </w:r>
      <w:r w:rsidRPr="004B6A18">
        <w:rPr>
          <w:rFonts w:ascii="Angsana New" w:hAnsi="Angsana New"/>
          <w:szCs w:val="30"/>
          <w:cs/>
        </w:rPr>
        <w:t>ต้อง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ใหม่ในส่วน</w:t>
      </w:r>
      <w:r w:rsidRPr="004B6A18">
        <w:rPr>
          <w:rFonts w:ascii="Angsana New" w:hAnsi="Angsana New"/>
          <w:szCs w:val="30"/>
          <w:cs/>
        </w:rPr>
        <w:t>ที่ได้รับผลกระทบ</w:t>
      </w:r>
    </w:p>
    <w:p w:rsidR="00385EA2" w:rsidRPr="00155105" w:rsidRDefault="00385EA2" w:rsidP="00385EA2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385EA2" w:rsidRDefault="00385EA2" w:rsidP="00385EA2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หนี้สินทางการเงินให้</w:t>
      </w:r>
      <w:r w:rsidRPr="004B6A18">
        <w:rPr>
          <w:rFonts w:ascii="Angsana New" w:hAnsi="Angsana New" w:hint="cs"/>
          <w:szCs w:val="30"/>
          <w:cs/>
        </w:rPr>
        <w:t>จัดประเภทและ</w:t>
      </w:r>
      <w:r w:rsidRPr="004B6A18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(โดย</w:t>
      </w:r>
      <w:r w:rsidRPr="004B6A18">
        <w:rPr>
          <w:rFonts w:ascii="Angsana New" w:hAnsi="Angsana New"/>
          <w:szCs w:val="30"/>
          <w:cs/>
        </w:rPr>
        <w:t>หนี้สินดังกล่าว</w:t>
      </w:r>
      <w:r w:rsidRPr="004B6A18">
        <w:rPr>
          <w:rFonts w:ascii="Angsana New" w:hAnsi="Angsana New" w:hint="cs"/>
          <w:szCs w:val="30"/>
          <w:cs/>
        </w:rPr>
        <w:t>ให้</w:t>
      </w:r>
      <w:r w:rsidRPr="004B6A18">
        <w:rPr>
          <w:rFonts w:ascii="Angsana New" w:hAnsi="Angsana New"/>
          <w:szCs w:val="30"/>
          <w:cs/>
        </w:rPr>
        <w:t>รวมถึงหนี้สินอนุพันธ์</w:t>
      </w:r>
      <w:r w:rsidRPr="004B6A18">
        <w:rPr>
          <w:rFonts w:ascii="Angsana New" w:hAnsi="Angsana New" w:hint="cs"/>
          <w:szCs w:val="30"/>
          <w:cs/>
        </w:rPr>
        <w:t>)</w:t>
      </w:r>
      <w:r w:rsidRPr="004B6A18">
        <w:rPr>
          <w:rFonts w:ascii="Angsana New" w:hAnsi="Angsana New"/>
          <w:szCs w:val="30"/>
          <w:cs/>
        </w:rPr>
        <w:t xml:space="preserve"> กิจการไม่สามารถจัดประเภท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ใหม่</w:t>
      </w:r>
      <w:r w:rsidRPr="004B6A18">
        <w:rPr>
          <w:rFonts w:ascii="Angsana New" w:hAnsi="Angsana New"/>
          <w:szCs w:val="30"/>
          <w:cs/>
        </w:rPr>
        <w:t>ได้</w:t>
      </w:r>
    </w:p>
    <w:p w:rsidR="00385EA2" w:rsidRPr="00D03316" w:rsidRDefault="00385EA2" w:rsidP="00385EA2">
      <w:pPr>
        <w:pStyle w:val="NoSpacing"/>
        <w:jc w:val="thaiDistribute"/>
        <w:rPr>
          <w:rFonts w:ascii="Angsana New" w:hAnsi="Angsana New"/>
          <w:szCs w:val="30"/>
        </w:rPr>
      </w:pPr>
    </w:p>
    <w:p w:rsidR="00D03316" w:rsidRPr="00D03316" w:rsidRDefault="00D03316" w:rsidP="00385EA2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D03316">
        <w:rPr>
          <w:rFonts w:ascii="Angsana New" w:hAnsi="Angsana New" w:hint="cs"/>
          <w:i/>
          <w:iCs/>
          <w:szCs w:val="30"/>
          <w:cs/>
        </w:rPr>
        <w:t>การด้อยค่า</w:t>
      </w:r>
    </w:p>
    <w:p w:rsidR="00D03316" w:rsidRPr="00D03316" w:rsidRDefault="00D03316" w:rsidP="00385EA2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385EA2" w:rsidRPr="004B6A18" w:rsidRDefault="00385EA2" w:rsidP="00385EA2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ขาดทุนจา</w:t>
      </w:r>
      <w:r w:rsidRPr="004B6A18">
        <w:rPr>
          <w:rFonts w:ascii="Angsana New" w:hAnsi="Angsana New"/>
          <w:szCs w:val="30"/>
          <w:cs/>
        </w:rPr>
        <w:t>ก</w:t>
      </w:r>
      <w:r>
        <w:rPr>
          <w:rFonts w:ascii="Angsana New" w:hAnsi="Angsana New" w:hint="cs"/>
          <w:szCs w:val="30"/>
          <w:cs/>
        </w:rPr>
        <w:t>ก</w:t>
      </w:r>
      <w:r w:rsidRPr="004B6A18">
        <w:rPr>
          <w:rFonts w:ascii="Angsana New" w:hAnsi="Angsana New"/>
          <w:szCs w:val="30"/>
          <w:cs/>
        </w:rPr>
        <w:t>ารด้อยค่า</w:t>
      </w:r>
      <w:r w:rsidRPr="004B6A18">
        <w:rPr>
          <w:rFonts w:ascii="Angsana New" w:hAnsi="Angsana New"/>
          <w:szCs w:val="30"/>
        </w:rPr>
        <w:t xml:space="preserve"> (</w:t>
      </w:r>
      <w:r w:rsidR="00540E1E">
        <w:rPr>
          <w:rFonts w:ascii="Angsana New" w:hAnsi="Angsana New" w:hint="cs"/>
          <w:szCs w:val="30"/>
          <w:cs/>
        </w:rPr>
        <w:t xml:space="preserve">ในปี 2562 </w:t>
      </w:r>
      <w:r w:rsidRPr="004B6A18">
        <w:rPr>
          <w:rFonts w:ascii="Angsana New" w:hAnsi="Angsana New" w:hint="cs"/>
          <w:szCs w:val="30"/>
          <w:cs/>
        </w:rPr>
        <w:t>บางรายการในงบการเงินหมายถึง หนี้สงสัยจะสูญ</w:t>
      </w:r>
      <w:r w:rsidRPr="004B6A18">
        <w:rPr>
          <w:rFonts w:ascii="Angsana New" w:hAnsi="Angsana New"/>
          <w:szCs w:val="30"/>
        </w:rPr>
        <w:t xml:space="preserve">) </w:t>
      </w:r>
      <w:r w:rsidRPr="004B6A18">
        <w:rPr>
          <w:rFonts w:ascii="Angsana New" w:hAnsi="Angsana New" w:hint="cs"/>
          <w:szCs w:val="30"/>
          <w:cs/>
        </w:rPr>
        <w:t xml:space="preserve">สำหรับผลขาดทุนด้านเครดิตที่คาดว่าจะเกิดขึ้น </w:t>
      </w:r>
      <w:r w:rsidRPr="004B6A18">
        <w:rPr>
          <w:rFonts w:ascii="Angsana New" w:hAnsi="Angsana New"/>
          <w:szCs w:val="30"/>
        </w:rPr>
        <w:t xml:space="preserve">(Expected credit loss) 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</w:t>
      </w:r>
      <w:r w:rsidR="00D03316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ลูกหนี้การค้า</w:t>
      </w:r>
      <w:r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 w:hint="cs"/>
          <w:szCs w:val="30"/>
          <w:cs/>
        </w:rPr>
        <w:t>สินทรัพย์ที่เกิดจากสัญญา กิจการใช้วิธีการอย่างง่าย</w:t>
      </w:r>
      <w:r w:rsidRPr="004B6A18">
        <w:rPr>
          <w:rFonts w:ascii="Angsana New" w:hAnsi="Angsana New"/>
          <w:szCs w:val="30"/>
        </w:rPr>
        <w:t xml:space="preserve"> (Simplified approach) </w:t>
      </w:r>
      <w:r w:rsidRPr="004B6A18">
        <w:rPr>
          <w:rFonts w:ascii="Angsana New" w:hAnsi="Angsana New" w:hint="cs"/>
          <w:szCs w:val="30"/>
          <w:cs/>
        </w:rPr>
        <w:t>โดย</w:t>
      </w:r>
      <w:r w:rsidRPr="004B6A1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4B6A18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 ทั้งนี้ ในการพิจารณาและวัดมูลค่า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 xml:space="preserve"> กิจการต้องนำข้อมูล</w:t>
      </w:r>
      <w:r w:rsidRPr="004B6A18">
        <w:rPr>
          <w:rFonts w:ascii="Angsana New" w:hAnsi="Angsana New"/>
          <w:szCs w:val="30"/>
          <w:cs/>
        </w:rPr>
        <w:t>ผลขาดทุนด้านเครดิต</w:t>
      </w:r>
      <w:r w:rsidRPr="004B6A18">
        <w:rPr>
          <w:rFonts w:ascii="Angsana New" w:hAnsi="Angsana New" w:hint="cs"/>
          <w:szCs w:val="30"/>
          <w:cs/>
        </w:rPr>
        <w:t>ในอดีต (</w:t>
      </w:r>
      <w:r w:rsidRPr="004B6A18">
        <w:rPr>
          <w:rFonts w:ascii="Angsana New" w:hAnsi="Angsana New"/>
          <w:szCs w:val="30"/>
        </w:rPr>
        <w:t>Historical credit loss</w:t>
      </w:r>
      <w:r w:rsidRPr="004B6A18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</w:t>
      </w:r>
      <w:r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 w:hint="cs"/>
          <w:szCs w:val="30"/>
          <w:cs/>
        </w:rPr>
        <w:t>อนาคต</w:t>
      </w:r>
      <w:r w:rsidRPr="004B6A18">
        <w:rPr>
          <w:rFonts w:ascii="Angsana New" w:hAnsi="Angsana New"/>
          <w:szCs w:val="30"/>
        </w:rPr>
        <w:t xml:space="preserve"> (Forward-looking information)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="00C24E21" w:rsidRPr="001907FE">
        <w:rPr>
          <w:rFonts w:ascii="Angsana New" w:hAnsi="Angsana New"/>
          <w:szCs w:val="30"/>
          <w:cs/>
        </w:rPr>
        <w:t>ในส่วนของสินทรัพย์นั้นและปัจจัยสำคัญๆ ของสภาพแวดล้อมเชิงเศรษฐกิจ</w:t>
      </w:r>
    </w:p>
    <w:p w:rsidR="00121FBD" w:rsidRDefault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21FBD" w:rsidRPr="001907FE" w:rsidRDefault="00121FBD" w:rsidP="00121FBD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1907FE">
        <w:rPr>
          <w:rFonts w:ascii="Angsana New" w:hAnsi="Angsana New"/>
          <w:i/>
          <w:iCs/>
          <w:szCs w:val="30"/>
          <w:cs/>
        </w:rPr>
        <w:t>การบัญชีป้องกันความเสี่ยง</w:t>
      </w:r>
    </w:p>
    <w:p w:rsidR="00121FBD" w:rsidRPr="001907FE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AD5CFB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 xml:space="preserve"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 </w:t>
      </w:r>
      <w:r>
        <w:rPr>
          <w:rFonts w:ascii="Angsana New" w:hAnsi="Angsana New" w:hint="cs"/>
          <w:szCs w:val="30"/>
          <w:cs/>
        </w:rPr>
        <w:t>โดย</w:t>
      </w:r>
      <w:r w:rsidRPr="00AD5CFB">
        <w:rPr>
          <w:rFonts w:ascii="Angsana New" w:hAnsi="Angsana New"/>
          <w:szCs w:val="30"/>
          <w:cs/>
        </w:rPr>
        <w:t xml:space="preserve">ความสัมพันธ์ของการป้องกันความเสี่ยงและวิธีการทางบัญชีที่เกี่ยวข้องออกเป็น </w:t>
      </w:r>
      <w:r w:rsidRPr="00AD5CFB">
        <w:rPr>
          <w:rFonts w:ascii="Angsana New" w:hAnsi="Angsana New"/>
          <w:szCs w:val="30"/>
        </w:rPr>
        <w:t xml:space="preserve">3 </w:t>
      </w:r>
      <w:r w:rsidRPr="00AD5CFB">
        <w:rPr>
          <w:rFonts w:ascii="Angsana New" w:hAnsi="Angsana New"/>
          <w:szCs w:val="30"/>
          <w:cs/>
        </w:rPr>
        <w:t>ประเภทได้แก่ การป้องกันความเสี่ยงในมูลค่ายุติธรรม</w:t>
      </w:r>
      <w:r w:rsidRPr="00AD5CFB">
        <w:rPr>
          <w:rFonts w:ascii="Angsana New" w:hAnsi="Angsana New"/>
          <w:szCs w:val="30"/>
        </w:rPr>
        <w:t> </w:t>
      </w:r>
      <w:r w:rsidRPr="00AD5CFB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และการป้องกันความเสี่ยงของเงินลงทุนสุทธิของหน่วยงานต่างประเทศ </w:t>
      </w:r>
    </w:p>
    <w:p w:rsidR="00121FBD" w:rsidRPr="00E8139E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  <w:vertAlign w:val="superscript"/>
        </w:rPr>
      </w:pPr>
    </w:p>
    <w:p w:rsidR="00121FBD" w:rsidRPr="00E8139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E8139E">
        <w:rPr>
          <w:rFonts w:ascii="Angsana New" w:eastAsia="Calibri" w:hAnsi="Angsana New"/>
          <w:szCs w:val="30"/>
          <w:cs/>
        </w:rPr>
        <w:t>ตราสารอนุพันธ์เป็นเครื่องมือทางการเงินที่ถูกนำมาใช้เพื่อจัดการความเสี่ยงในมูลค่ายุติธรรม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ตราสารอนุพันธ์ไม่ได้มีวัตถุประสงค์ไว้เพื่อการค้า</w:t>
      </w:r>
      <w:r w:rsidRPr="00E8139E">
        <w:rPr>
          <w:rFonts w:ascii="Angsana New" w:eastAsia="Calibri" w:hAnsi="Angsana New"/>
          <w:szCs w:val="30"/>
        </w:rPr>
        <w:t xml:space="preserve"> </w:t>
      </w:r>
      <w:r w:rsidRPr="00E8139E">
        <w:rPr>
          <w:rFonts w:ascii="Angsana New" w:eastAsia="Calibri" w:hAnsi="Angsana New"/>
          <w:szCs w:val="30"/>
          <w:cs/>
        </w:rPr>
        <w:t>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 ตราสารอนุพันธ์ถูกรับรู้เริ่มแรกด้วยมูลค่ายุติธรรม หลังจากนั้นจะมีการวัดมูลค่ายุติธรรมใหม่ กำไร</w:t>
      </w:r>
      <w:r w:rsidRPr="00E8139E">
        <w:rPr>
          <w:rFonts w:ascii="Angsana New" w:hAnsi="Angsana New"/>
          <w:szCs w:val="30"/>
          <w:cs/>
        </w:rPr>
        <w:t>หรือขาดทุนจากการวัดมูลค่ายุติธรรมใหม่จะบันทึกในกำไรหรือขาดทุน</w:t>
      </w:r>
    </w:p>
    <w:p w:rsidR="007F3E7A" w:rsidRPr="002C46BA" w:rsidRDefault="00A142F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การรับรู้</w:t>
      </w:r>
      <w:r w:rsidR="007F3E7A" w:rsidRPr="002C46B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:rsidR="007F3E7A" w:rsidRPr="00441C3B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8F77CD" w:rsidRPr="00BD559A" w:rsidRDefault="008F77CD" w:rsidP="008F77C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รายได้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จากการขายรับรู้เป็นรายได้ ณ เวลาใดเวลาหนึ่งสุทธิจากส่วนลดเมื่อส่งมอบ  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>และจะ</w:t>
      </w:r>
      <w:r w:rsidRPr="00BD559A">
        <w:rPr>
          <w:rFonts w:ascii="Angsana New" w:hAnsi="Angsana New" w:cs="Angsana New" w:hint="cs"/>
          <w:color w:val="auto"/>
          <w:sz w:val="30"/>
          <w:szCs w:val="30"/>
          <w:cs/>
        </w:rPr>
        <w:t>ยัง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BD559A">
        <w:rPr>
          <w:rFonts w:ascii="Angsana New" w:hAnsi="Angsana New" w:cs="Angsana New" w:hint="cs"/>
          <w:color w:val="auto"/>
          <w:sz w:val="30"/>
          <w:szCs w:val="30"/>
          <w:cs/>
        </w:rPr>
        <w:t>เชิงเศรษฐกิจจากการขายสินค้านั้น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BD559A">
        <w:rPr>
          <w:rFonts w:ascii="Angsana New" w:hAnsi="Angsana New" w:cs="Angsana New" w:hint="cs"/>
          <w:color w:val="auto"/>
          <w:sz w:val="30"/>
          <w:szCs w:val="30"/>
          <w:cs/>
        </w:rPr>
        <w:t>หรือ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Pr="00BD559A">
        <w:rPr>
          <w:rFonts w:ascii="Angsana New" w:hAnsi="Angsana New" w:cs="Angsana New" w:hint="cs"/>
          <w:color w:val="auto"/>
          <w:sz w:val="30"/>
          <w:szCs w:val="30"/>
          <w:cs/>
        </w:rPr>
        <w:t>หรือ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 xml:space="preserve">มีความเป็นไปได้ค่อนข้างแน่ที่จะต้องรับคืนสินค้า  </w:t>
      </w:r>
    </w:p>
    <w:p w:rsidR="008F77CD" w:rsidRDefault="008F77CD" w:rsidP="008F77CD">
      <w:pPr>
        <w:ind w:right="-25"/>
        <w:jc w:val="thaiDistribute"/>
        <w:rPr>
          <w:sz w:val="16"/>
          <w:szCs w:val="16"/>
        </w:rPr>
      </w:pPr>
    </w:p>
    <w:p w:rsidR="008F77CD" w:rsidRDefault="008F77CD" w:rsidP="008F77CD">
      <w:pPr>
        <w:ind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รายได้จากการให้บริการรับรู้ ณ เวลาใดเวลาหนึ่งเมื่อได้ให้บริการแก่ลูกค้าแล้วและตามเกณฑ์คงค้าง</w:t>
      </w:r>
    </w:p>
    <w:p w:rsidR="007F3E7A" w:rsidRPr="00DF3AE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ราย</w:t>
      </w:r>
      <w:r>
        <w:rPr>
          <w:rFonts w:hint="cs"/>
          <w:sz w:val="30"/>
          <w:szCs w:val="30"/>
          <w:cs/>
        </w:rPr>
        <w:t>ได้ค่าเช่าภายใต้</w:t>
      </w:r>
      <w:r w:rsidRPr="007047A4">
        <w:rPr>
          <w:rFonts w:hint="cs"/>
          <w:sz w:val="30"/>
          <w:szCs w:val="30"/>
          <w:cs/>
        </w:rPr>
        <w:t>สัญญาเช่าดำเนินงาน</w:t>
      </w:r>
      <w:r w:rsidR="00075DA8">
        <w:rPr>
          <w:rFonts w:hint="cs"/>
          <w:sz w:val="30"/>
          <w:szCs w:val="30"/>
          <w:cs/>
        </w:rPr>
        <w:t>รับรู้เป็นรายได้</w:t>
      </w:r>
      <w:r w:rsidRPr="007047A4">
        <w:rPr>
          <w:rFonts w:hint="cs"/>
          <w:sz w:val="30"/>
          <w:szCs w:val="30"/>
          <w:cs/>
        </w:rPr>
        <w:t>โดยวิธีเส้นตรงตลอดอายุสัญญาเช่า</w:t>
      </w:r>
      <w:r w:rsidRPr="007047A4">
        <w:rPr>
          <w:sz w:val="30"/>
          <w:szCs w:val="30"/>
          <w:cs/>
        </w:rPr>
        <w:t xml:space="preserve">  </w:t>
      </w:r>
    </w:p>
    <w:p w:rsidR="00572A6E" w:rsidRPr="00572A6E" w:rsidRDefault="00572A6E" w:rsidP="00572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572A6E" w:rsidRDefault="00572A6E" w:rsidP="00572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ดอกเบี้ยรับรู้ตลอดช่วงเวลาหนึ่งตามเกณฑ์สัดส่วนของเวลาโดยคำนึงถึงอัตราผลตอบแทนที่แท้จริงของสินทรัพย์หากมีนัยสำคัญ</w:t>
      </w:r>
    </w:p>
    <w:p w:rsidR="007F3E7A" w:rsidRPr="008F2B0D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7F3E7A" w:rsidRPr="00B01950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เงินปันผล</w:t>
      </w:r>
      <w:r w:rsidRPr="00B01950">
        <w:rPr>
          <w:rFonts w:ascii="Angsana New" w:hAnsi="Angsana New"/>
          <w:sz w:val="30"/>
          <w:szCs w:val="30"/>
          <w:cs/>
        </w:rPr>
        <w:t>รับ</w:t>
      </w:r>
      <w:r w:rsidR="003D0131">
        <w:rPr>
          <w:rFonts w:ascii="Angsana New" w:hAnsi="Angsana New" w:hint="cs"/>
          <w:sz w:val="30"/>
          <w:szCs w:val="30"/>
          <w:cs/>
        </w:rPr>
        <w:t>รับรู้เป็นรายได้ใ</w:t>
      </w:r>
      <w:r w:rsidRPr="00B01950">
        <w:rPr>
          <w:rFonts w:ascii="Angsana New" w:hAnsi="Angsana New"/>
          <w:sz w:val="30"/>
          <w:szCs w:val="30"/>
          <w:cs/>
        </w:rPr>
        <w:t>นวันที่</w:t>
      </w:r>
      <w:r w:rsidRPr="00B01950">
        <w:rPr>
          <w:rFonts w:ascii="Angsana New" w:hAnsi="Angsana New" w:hint="cs"/>
          <w:sz w:val="30"/>
          <w:szCs w:val="30"/>
          <w:cs/>
        </w:rPr>
        <w:t>กิจการ</w:t>
      </w:r>
      <w:r w:rsidRPr="00B01950">
        <w:rPr>
          <w:rFonts w:ascii="Angsana New" w:hAnsi="Angsana New"/>
          <w:sz w:val="30"/>
          <w:szCs w:val="30"/>
          <w:cs/>
        </w:rPr>
        <w:t>มีสิทธิได้รับเงินปันผล</w:t>
      </w:r>
      <w:r w:rsidR="003D0131">
        <w:rPr>
          <w:rFonts w:ascii="Angsana New" w:hAnsi="Angsana New" w:hint="cs"/>
          <w:sz w:val="30"/>
          <w:szCs w:val="30"/>
          <w:cs/>
        </w:rPr>
        <w:t xml:space="preserve"> </w:t>
      </w:r>
    </w:p>
    <w:p w:rsidR="008F77CD" w:rsidRPr="008F77CD" w:rsidRDefault="008F77CD" w:rsidP="008F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8F77CD" w:rsidRPr="007047A4" w:rsidRDefault="008F77CD" w:rsidP="008F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 w:hint="cs"/>
          <w:sz w:val="30"/>
          <w:szCs w:val="30"/>
          <w:cs/>
        </w:rPr>
        <w:t>รายได้อื่น</w:t>
      </w:r>
      <w:r>
        <w:rPr>
          <w:rFonts w:ascii="Angsana New" w:hAnsi="Angsana New" w:hint="cs"/>
          <w:sz w:val="30"/>
          <w:szCs w:val="30"/>
          <w:cs/>
        </w:rPr>
        <w:t xml:space="preserve"> ๆ </w:t>
      </w:r>
      <w:r w:rsidRPr="007047A4">
        <w:rPr>
          <w:rFonts w:ascii="Angsana New" w:hAnsi="Angsana New" w:hint="cs"/>
          <w:sz w:val="30"/>
          <w:szCs w:val="30"/>
          <w:cs/>
        </w:rPr>
        <w:t xml:space="preserve">รับรู้ตามเกณฑ์คงค้าง </w:t>
      </w:r>
    </w:p>
    <w:p w:rsidR="00121FBD" w:rsidRDefault="00121FBD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</w:p>
    <w:p w:rsidR="007F3E7A" w:rsidRPr="00DF4BD0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7F3E7A" w:rsidRPr="008D3BFF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สัญญาเช่าดำเนิน</w:t>
      </w:r>
      <w:r>
        <w:rPr>
          <w:rFonts w:ascii="Angsana New" w:hAnsi="Angsana New" w:hint="cs"/>
          <w:i/>
          <w:iCs/>
          <w:sz w:val="30"/>
          <w:szCs w:val="30"/>
          <w:cs/>
        </w:rPr>
        <w:t>งาน</w:t>
      </w:r>
      <w:r w:rsidR="00121FB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21FBD">
        <w:rPr>
          <w:rFonts w:ascii="Angsana New" w:hAnsi="Angsana New"/>
          <w:i/>
          <w:iCs/>
          <w:sz w:val="30"/>
          <w:szCs w:val="30"/>
        </w:rPr>
        <w:t>(2562)</w:t>
      </w:r>
      <w:r w:rsidR="00385EA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7F3E7A" w:rsidRPr="00441C3B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7F3E7A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รายจ่ายภายใต้สัญญาเช่าดำเนิน</w:t>
      </w:r>
      <w:r>
        <w:rPr>
          <w:rFonts w:ascii="Angsana New" w:hAnsi="Angsana New" w:hint="cs"/>
          <w:sz w:val="30"/>
          <w:szCs w:val="30"/>
          <w:cs/>
        </w:rPr>
        <w:t>งาน</w:t>
      </w:r>
      <w:r w:rsidRPr="00FD74BC">
        <w:rPr>
          <w:rFonts w:ascii="Angsana New" w:hAnsi="Angsana New"/>
          <w:sz w:val="30"/>
          <w:szCs w:val="30"/>
          <w:cs/>
        </w:rPr>
        <w:t>บันทึกใน</w:t>
      </w:r>
      <w:r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FD74BC">
        <w:rPr>
          <w:rFonts w:ascii="Angsana New" w:hAnsi="Angsana New"/>
          <w:sz w:val="30"/>
          <w:szCs w:val="30"/>
          <w:cs/>
        </w:rPr>
        <w:t>โดยวิธีเส้นตรงตลอดอายุสัญญาเช่า  ค่าเช่าที่อาจเกิดขึ้นจะบันทึกใน</w:t>
      </w:r>
      <w:r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FD74BC">
        <w:rPr>
          <w:rFonts w:ascii="Angsana New" w:hAnsi="Angsana New"/>
          <w:sz w:val="30"/>
          <w:szCs w:val="30"/>
          <w:cs/>
        </w:rPr>
        <w:t>ในรอบบัญชีที่มีรายการดังกล่าว</w:t>
      </w:r>
    </w:p>
    <w:p w:rsidR="00385EA2" w:rsidRDefault="00385EA2" w:rsidP="007F3E7A">
      <w:pPr>
        <w:ind w:right="-25"/>
        <w:rPr>
          <w:i/>
          <w:iCs/>
          <w:sz w:val="30"/>
          <w:szCs w:val="30"/>
        </w:rPr>
      </w:pPr>
    </w:p>
    <w:p w:rsidR="007F3E7A" w:rsidRPr="00404ABC" w:rsidRDefault="007F3E7A" w:rsidP="007F3E7A">
      <w:pPr>
        <w:ind w:right="-25"/>
        <w:rPr>
          <w:i/>
          <w:iCs/>
          <w:sz w:val="30"/>
          <w:szCs w:val="30"/>
        </w:rPr>
      </w:pPr>
      <w:r w:rsidRPr="00404ABC">
        <w:rPr>
          <w:rFonts w:hint="cs"/>
          <w:i/>
          <w:iCs/>
          <w:sz w:val="30"/>
          <w:szCs w:val="30"/>
          <w:cs/>
        </w:rPr>
        <w:t>ต้นทุนทางการเงิน</w:t>
      </w:r>
    </w:p>
    <w:p w:rsidR="007F3E7A" w:rsidRPr="00E11F30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ยกเว้นในกรณีที่มีการบันทึก</w:t>
      </w:r>
      <w:r>
        <w:rPr>
          <w:rFonts w:hint="cs"/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rFonts w:hint="cs"/>
          <w:sz w:val="30"/>
          <w:szCs w:val="30"/>
          <w:cs/>
        </w:rPr>
        <w:t>อันเป็นผลมาจากการใช้เวลายาวนา</w:t>
      </w:r>
      <w:r>
        <w:rPr>
          <w:rFonts w:hint="cs"/>
          <w:sz w:val="30"/>
          <w:szCs w:val="30"/>
          <w:cs/>
        </w:rPr>
        <w:t xml:space="preserve">นในการจัดหา </w:t>
      </w:r>
      <w:r w:rsidRPr="00121FBD">
        <w:rPr>
          <w:rFonts w:hint="cs"/>
          <w:sz w:val="30"/>
          <w:szCs w:val="30"/>
          <w:cs/>
        </w:rPr>
        <w:t>ก่อสร้าง หรือการติดตั้งสินทรัพย์ดังกล่าวก่อนที่จะพร้อมใช้งานเพื่อนำมาใช้เองหรือเพื่อขาย ดอกเบี้ยซึ่งเป็นส่วนหนึ่งของค่างวดตามสัญญาเช่าการเงิน</w:t>
      </w:r>
      <w:r w:rsidR="00121FBD" w:rsidRPr="00121FBD">
        <w:rPr>
          <w:rFonts w:hint="cs"/>
          <w:sz w:val="30"/>
          <w:szCs w:val="30"/>
          <w:cs/>
        </w:rPr>
        <w:t xml:space="preserve"> (2562) / สัญญาเช่า (</w:t>
      </w:r>
      <w:r w:rsidR="00AB4110" w:rsidRPr="00121FBD">
        <w:rPr>
          <w:rFonts w:hint="cs"/>
          <w:sz w:val="30"/>
          <w:szCs w:val="30"/>
          <w:cs/>
        </w:rPr>
        <w:t xml:space="preserve">2563) </w:t>
      </w:r>
      <w:r w:rsidRPr="00121FBD">
        <w:rPr>
          <w:rFonts w:hint="cs"/>
          <w:sz w:val="30"/>
          <w:szCs w:val="30"/>
          <w:cs/>
        </w:rPr>
        <w:t>บันทึกในงบกำไรขาดทุนเบ็ดเสร็จโดยใช้วิธีอัตราดอกเบี้ยที่แท้จริง</w:t>
      </w:r>
    </w:p>
    <w:p w:rsidR="007F3E7A" w:rsidRPr="00404ABC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F3E7A" w:rsidRPr="00404ABC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:rsidR="007F3E7A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F3E7A" w:rsidRPr="007047A4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lastRenderedPageBreak/>
        <w:t>การใช้ประมาณการ</w:t>
      </w:r>
    </w:p>
    <w:p w:rsidR="007F3E7A" w:rsidRPr="00E11F30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ในการจัดทำงบการเงินตาม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</w:t>
      </w:r>
      <w:r>
        <w:rPr>
          <w:rFonts w:ascii="Angsana New" w:hAnsi="Angsana New"/>
          <w:sz w:val="30"/>
          <w:szCs w:val="30"/>
          <w:cs/>
        </w:rPr>
        <w:t>าว ผลของรายการเมื่อเกิดขึ้นจริง</w:t>
      </w:r>
      <w:r w:rsidRPr="007047A4">
        <w:rPr>
          <w:rFonts w:ascii="Angsana New" w:hAnsi="Angsana New"/>
          <w:sz w:val="30"/>
          <w:szCs w:val="30"/>
          <w:cs/>
        </w:rPr>
        <w:t>จึงอาจแตกต่างไปจากที่ได้ประมาณการไว้</w:t>
      </w:r>
    </w:p>
    <w:p w:rsidR="007F3E7A" w:rsidRPr="00114100" w:rsidRDefault="007F3E7A" w:rsidP="007F3E7A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7F3E7A" w:rsidRDefault="007F3E7A" w:rsidP="007F3E7A">
      <w:pPr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</w:t>
      </w:r>
      <w:r w:rsidRPr="007047A4">
        <w:rPr>
          <w:rFonts w:ascii="Angsana New" w:hAnsi="Angsana New" w:hint="cs"/>
          <w:sz w:val="30"/>
          <w:szCs w:val="30"/>
          <w:cs/>
        </w:rPr>
        <w:t xml:space="preserve"> ๆ</w:t>
      </w:r>
      <w:r w:rsidRPr="007047A4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7F3E7A" w:rsidRPr="007F3E7A" w:rsidRDefault="007F3E7A" w:rsidP="007F3E7A">
      <w:pPr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F3E7A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F3E7A">
        <w:rPr>
          <w:rFonts w:ascii="Angsana New" w:hAnsi="Angsana New" w:hint="cs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7F3E7A">
        <w:rPr>
          <w:rFonts w:ascii="Angsana New" w:hAnsi="Angsana New"/>
          <w:sz w:val="30"/>
          <w:szCs w:val="30"/>
        </w:rPr>
        <w:t xml:space="preserve"> </w:t>
      </w:r>
      <w:r w:rsidRPr="007F3E7A">
        <w:rPr>
          <w:rFonts w:ascii="Angsana New" w:hAnsi="Angsana New" w:hint="cs"/>
          <w:sz w:val="30"/>
          <w:szCs w:val="30"/>
          <w:cs/>
        </w:rPr>
        <w:t>ได้แก่</w:t>
      </w:r>
    </w:p>
    <w:p w:rsidR="00A142FA" w:rsidRPr="002927CF" w:rsidRDefault="00A142FA" w:rsidP="007F3E7A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E74AFE" w:rsidRPr="00E55BF4" w:rsidRDefault="00E74AFE" w:rsidP="00E74AFE">
      <w:pPr>
        <w:pStyle w:val="Heading6"/>
        <w:keepNext w:val="0"/>
        <w:numPr>
          <w:ilvl w:val="0"/>
          <w:numId w:val="44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hanging="720"/>
        <w:jc w:val="thaiDistribute"/>
        <w:rPr>
          <w:rFonts w:ascii="Angsana New" w:hAnsi="Angsana New"/>
          <w:b w:val="0"/>
          <w:bCs w:val="0"/>
          <w:color w:val="000000"/>
        </w:rPr>
      </w:pPr>
      <w:r w:rsidRPr="00E55BF4">
        <w:rPr>
          <w:rFonts w:ascii="Angsana New" w:hAnsi="Angsana New" w:hint="cs"/>
          <w:b w:val="0"/>
          <w:bCs w:val="0"/>
          <w:color w:val="000000"/>
          <w:cs/>
        </w:rPr>
        <w:t xml:space="preserve">ค่าเผื่อการด้อยค่าของผลขาดทุนด้านเครดิตที่คาดว่าจะเกิดขึ้น </w:t>
      </w:r>
    </w:p>
    <w:p w:rsidR="007F3E7A" w:rsidRPr="00263947" w:rsidRDefault="007F3E7A" w:rsidP="007F3E7A">
      <w:pPr>
        <w:pStyle w:val="Heading6"/>
        <w:numPr>
          <w:ilvl w:val="0"/>
          <w:numId w:val="34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>ค่าเผื่อการลดมูลค่าของสินค้า</w:t>
      </w:r>
      <w:r w:rsidRPr="007A5661">
        <w:rPr>
          <w:rFonts w:ascii="Angsana New" w:hAnsi="Angsana New" w:hint="cs"/>
          <w:b w:val="0"/>
          <w:bCs w:val="0"/>
          <w:cs/>
        </w:rPr>
        <w:t>และการพิจารณาเกี่ยวกับการด้อยค่าของสินทรัพย์</w:t>
      </w:r>
    </w:p>
    <w:p w:rsidR="007F3E7A" w:rsidRDefault="007F3E7A" w:rsidP="007F3E7A">
      <w:pPr>
        <w:pStyle w:val="Heading6"/>
        <w:numPr>
          <w:ilvl w:val="0"/>
          <w:numId w:val="34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>อายุการให้ประโยชน์และมูลค่าคงเหลือของ</w:t>
      </w:r>
      <w:r>
        <w:rPr>
          <w:rFonts w:ascii="Angsana New" w:hAnsi="Angsana New" w:hint="cs"/>
          <w:b w:val="0"/>
          <w:bCs w:val="0"/>
          <w:cs/>
        </w:rPr>
        <w:t xml:space="preserve"> </w:t>
      </w:r>
      <w:r w:rsidRPr="00263947">
        <w:rPr>
          <w:rFonts w:ascii="Angsana New" w:hAnsi="Angsana New" w:hint="cs"/>
          <w:b w:val="0"/>
          <w:bCs w:val="0"/>
          <w:cs/>
        </w:rPr>
        <w:t xml:space="preserve">อาคารและอุปกรณ์ </w:t>
      </w:r>
      <w:r w:rsidR="00121FBD">
        <w:rPr>
          <w:rFonts w:ascii="Angsana New" w:hAnsi="Angsana New" w:hint="cs"/>
          <w:b w:val="0"/>
          <w:bCs w:val="0"/>
          <w:cs/>
        </w:rPr>
        <w:t xml:space="preserve"> และสินทรัพย์สิทธิการใช้</w:t>
      </w:r>
    </w:p>
    <w:p w:rsidR="00121FBD" w:rsidRPr="00E55BF4" w:rsidRDefault="00121FBD" w:rsidP="00121FBD">
      <w:pPr>
        <w:pStyle w:val="Heading6"/>
        <w:numPr>
          <w:ilvl w:val="0"/>
          <w:numId w:val="34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55BF4">
        <w:rPr>
          <w:rFonts w:ascii="Angsana New" w:hAnsi="Angsana New" w:hint="cs"/>
          <w:b w:val="0"/>
          <w:bCs w:val="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:rsidR="007F3E7A" w:rsidRPr="00263947" w:rsidRDefault="007F3E7A" w:rsidP="007F3E7A">
      <w:pPr>
        <w:pStyle w:val="Heading6"/>
        <w:numPr>
          <w:ilvl w:val="0"/>
          <w:numId w:val="34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/>
          <w:b w:val="0"/>
          <w:bCs w:val="0"/>
          <w:cs/>
        </w:rPr>
        <w:t>สมมติฐานที่ใช้ในการคำนวณ</w:t>
      </w:r>
      <w:r w:rsidRPr="00263947">
        <w:rPr>
          <w:rFonts w:ascii="Angsana New" w:hAnsi="Angsana New" w:hint="cs"/>
          <w:b w:val="0"/>
          <w:bCs w:val="0"/>
          <w:cs/>
        </w:rPr>
        <w:t>ภาระผูกพัน</w:t>
      </w:r>
      <w:r w:rsidRPr="00263947">
        <w:rPr>
          <w:rFonts w:ascii="Angsana New" w:hAnsi="Angsana New"/>
          <w:b w:val="0"/>
          <w:bCs w:val="0"/>
          <w:cs/>
        </w:rPr>
        <w:t>หนี้สินผลประโยชน์ของพนักงานหลังออกจากงาน</w:t>
      </w:r>
    </w:p>
    <w:p w:rsidR="007F3E7A" w:rsidRPr="00263947" w:rsidRDefault="007F3E7A" w:rsidP="007F3E7A">
      <w:pPr>
        <w:pStyle w:val="Heading6"/>
        <w:numPr>
          <w:ilvl w:val="0"/>
          <w:numId w:val="34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>งวดบัญชีที่คาดว่าจะได้รับประโยชน์จากสินทรัพย์ภาษีเงินได้รอการตัดบัญชีและประโยชน์ที่จะได้รับจาก</w:t>
      </w:r>
      <w:r w:rsidR="00EE1D19">
        <w:rPr>
          <w:rFonts w:ascii="Angsana New" w:hAnsi="Angsana New" w:hint="cs"/>
          <w:b w:val="0"/>
          <w:bCs w:val="0"/>
          <w:cs/>
        </w:rPr>
        <w:t>ผล</w:t>
      </w:r>
      <w:r w:rsidRPr="00263947">
        <w:rPr>
          <w:rFonts w:ascii="Angsana New" w:hAnsi="Angsana New" w:hint="cs"/>
          <w:b w:val="0"/>
          <w:bCs w:val="0"/>
          <w:cs/>
        </w:rPr>
        <w:t>ขาดทุน</w:t>
      </w:r>
      <w:r w:rsidR="00EE1D19">
        <w:rPr>
          <w:rFonts w:ascii="Angsana New" w:hAnsi="Angsana New" w:hint="cs"/>
          <w:b w:val="0"/>
          <w:bCs w:val="0"/>
          <w:cs/>
        </w:rPr>
        <w:t>สุทธิ</w:t>
      </w:r>
      <w:r w:rsidRPr="00263947">
        <w:rPr>
          <w:rFonts w:ascii="Angsana New" w:hAnsi="Angsana New" w:hint="cs"/>
          <w:b w:val="0"/>
          <w:bCs w:val="0"/>
          <w:cs/>
        </w:rPr>
        <w:t>ทางภาษี</w:t>
      </w:r>
      <w:r w:rsidR="00EE1D19">
        <w:rPr>
          <w:rFonts w:ascii="Angsana New" w:hAnsi="Angsana New" w:hint="cs"/>
          <w:b w:val="0"/>
          <w:bCs w:val="0"/>
          <w:cs/>
        </w:rPr>
        <w:t>ยกมา</w:t>
      </w:r>
    </w:p>
    <w:p w:rsidR="007F3E7A" w:rsidRPr="00263947" w:rsidRDefault="007F3E7A" w:rsidP="007F3E7A">
      <w:pPr>
        <w:pStyle w:val="Heading6"/>
        <w:numPr>
          <w:ilvl w:val="0"/>
          <w:numId w:val="34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</w:p>
    <w:p w:rsidR="007F3E7A" w:rsidRDefault="007F3E7A" w:rsidP="007F3E7A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7F3E7A" w:rsidRPr="007047A4" w:rsidRDefault="007F3E7A" w:rsidP="007F3E7A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:rsidR="007F3E7A" w:rsidRPr="00E11F30" w:rsidRDefault="007F3E7A" w:rsidP="007F3E7A">
      <w:pPr>
        <w:ind w:right="-25"/>
        <w:jc w:val="both"/>
        <w:rPr>
          <w:rFonts w:ascii="Angsana New" w:hAnsi="Angsana New"/>
          <w:sz w:val="16"/>
          <w:szCs w:val="16"/>
          <w:cs/>
        </w:rPr>
      </w:pPr>
    </w:p>
    <w:p w:rsidR="007F3E7A" w:rsidRPr="007047A4" w:rsidRDefault="007F3E7A" w:rsidP="007F3E7A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7047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7047A4">
        <w:rPr>
          <w:rFonts w:ascii="Angsana New" w:hAnsi="Angsana New"/>
          <w:sz w:val="30"/>
          <w:szCs w:val="30"/>
        </w:rPr>
        <w:t xml:space="preserve"> </w:t>
      </w:r>
    </w:p>
    <w:p w:rsidR="007F3E7A" w:rsidRPr="009A595A" w:rsidRDefault="007F3E7A" w:rsidP="007F3E7A">
      <w:pPr>
        <w:ind w:right="-25"/>
        <w:jc w:val="both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แปลงค่าเป็นเงินบาทโดยใช้อัตราแลกเปลี่ยน ณ วันนั้น  กำไรหรือขาดทุนจากการแปลงค่าจะบันทึก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Pr="007047A4">
        <w:rPr>
          <w:rFonts w:ascii="Angsana New" w:hAnsi="Angsana New"/>
          <w:sz w:val="30"/>
          <w:szCs w:val="30"/>
          <w:cs/>
        </w:rPr>
        <w:t xml:space="preserve">  </w:t>
      </w:r>
    </w:p>
    <w:p w:rsidR="007F3E7A" w:rsidRPr="006B112A" w:rsidRDefault="007F3E7A" w:rsidP="007F3E7A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7047A4">
        <w:rPr>
          <w:rFonts w:ascii="Angsana New" w:hAnsi="Angsana New" w:hint="cs"/>
          <w:sz w:val="30"/>
          <w:szCs w:val="30"/>
          <w:cs/>
        </w:rPr>
        <w:t>าทุน</w:t>
      </w:r>
      <w:r w:rsidRPr="007047A4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:rsidR="00720369" w:rsidRDefault="00720369" w:rsidP="007F3E7A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152E8F" w:rsidRDefault="00152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F3E7A" w:rsidRPr="002C46B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:rsidR="007F3E7A" w:rsidRPr="002D7071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:rsidR="007F3E7A" w:rsidRPr="00F70379" w:rsidRDefault="007F3E7A" w:rsidP="007F3E7A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70379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:rsidR="007F3E7A" w:rsidRPr="00DF3AEA" w:rsidRDefault="007F3E7A" w:rsidP="007F3E7A">
      <w:pPr>
        <w:pStyle w:val="AccPolicyHeading"/>
        <w:rPr>
          <w:sz w:val="16"/>
          <w:szCs w:val="16"/>
          <w:cs/>
        </w:rPr>
      </w:pPr>
    </w:p>
    <w:p w:rsidR="007F3E7A" w:rsidRPr="00F70379" w:rsidRDefault="007F3E7A" w:rsidP="007F3E7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>ปัจจุบันได้แก่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ภาษี</w:t>
      </w:r>
      <w:r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F70379">
        <w:rPr>
          <w:rFonts w:ascii="Angsana New" w:hAnsi="Angsana New"/>
          <w:sz w:val="30"/>
          <w:szCs w:val="30"/>
          <w:cs/>
        </w:rPr>
        <w:t>โดยคำนวณจากกำไร</w:t>
      </w:r>
      <w:r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F70379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F70379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F70379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:rsidR="007F3E7A" w:rsidRPr="00DF3AEA" w:rsidRDefault="007F3E7A" w:rsidP="007F3E7A">
      <w:pPr>
        <w:jc w:val="thaiDistribute"/>
        <w:rPr>
          <w:rFonts w:ascii="Angsana New" w:hAnsi="Angsana New"/>
          <w:sz w:val="16"/>
          <w:szCs w:val="16"/>
        </w:rPr>
      </w:pPr>
    </w:p>
    <w:p w:rsidR="007F3E7A" w:rsidRPr="00F70379" w:rsidRDefault="007F3E7A" w:rsidP="007F3E7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:rsidR="007F3E7A" w:rsidRPr="00DF3AEA" w:rsidRDefault="007F3E7A" w:rsidP="007F3E7A">
      <w:pPr>
        <w:jc w:val="thaiDistribute"/>
        <w:rPr>
          <w:rFonts w:ascii="Angsana New" w:hAnsi="Angsana New"/>
          <w:sz w:val="16"/>
          <w:szCs w:val="16"/>
        </w:rPr>
      </w:pPr>
    </w:p>
    <w:p w:rsidR="007F3E7A" w:rsidRPr="00F70379" w:rsidRDefault="007F3E7A" w:rsidP="007F3E7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ณ ทุกวันที่รายงานและจะถูกปรับลดลงเท่าที่ประโยชน์ทางภาษีจะมีโอกาสถูกใช้จริง</w:t>
      </w:r>
    </w:p>
    <w:p w:rsidR="00B47756" w:rsidRDefault="00B47756" w:rsidP="00A1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142FA" w:rsidRPr="003E69C9" w:rsidRDefault="00A142FA" w:rsidP="00A1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E69C9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3E69C9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3E69C9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F13DD4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A142FA" w:rsidRPr="00D87319" w:rsidRDefault="00A142FA" w:rsidP="00A1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6375F2" w:rsidRPr="00A142FA" w:rsidRDefault="002D7D69" w:rsidP="00A142F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A142FA" w:rsidRPr="00E74C85">
        <w:rPr>
          <w:rFonts w:ascii="Angsana New" w:hAnsi="Angsana New"/>
          <w:sz w:val="30"/>
          <w:szCs w:val="30"/>
          <w:cs/>
        </w:rPr>
        <w:t>ต่อหุ้น</w:t>
      </w:r>
      <w:r w:rsidR="00F13DD4" w:rsidRPr="00F13DD4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A142FA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A142FA">
        <w:rPr>
          <w:rFonts w:ascii="Angsana New" w:hAnsi="Angsana New" w:hint="cs"/>
          <w:sz w:val="30"/>
          <w:szCs w:val="30"/>
          <w:cs/>
        </w:rPr>
        <w:t>ปี</w:t>
      </w:r>
      <w:r w:rsidR="00A142FA"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A142FA" w:rsidRPr="00E74C85">
        <w:rPr>
          <w:rFonts w:ascii="Angsana New" w:hAnsi="Angsana New"/>
          <w:sz w:val="30"/>
          <w:szCs w:val="30"/>
          <w:cs/>
        </w:rPr>
        <w:t>สำหรับ</w:t>
      </w:r>
      <w:r w:rsidR="00A142FA">
        <w:rPr>
          <w:rFonts w:ascii="Angsana New" w:hAnsi="Angsana New" w:hint="cs"/>
          <w:sz w:val="30"/>
          <w:szCs w:val="30"/>
          <w:cs/>
        </w:rPr>
        <w:t>ปี</w:t>
      </w:r>
      <w:r w:rsidR="00A142FA"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 w:rsidR="00A142FA">
        <w:rPr>
          <w:rFonts w:ascii="Angsana New" w:hAnsi="Angsana New"/>
          <w:sz w:val="30"/>
          <w:szCs w:val="30"/>
          <w:cs/>
        </w:rPr>
        <w:t>ี่ยถ่วงน้ำหนัก</w:t>
      </w:r>
      <w:r w:rsidR="00A142FA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ของหุ้นสามัญที่ออกจำหน่ายแล้วระหว่างปี</w:t>
      </w:r>
    </w:p>
    <w:p w:rsidR="00720369" w:rsidRDefault="00720369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D12E93" w:rsidRDefault="00E328D7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2E5B19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D12E93" w:rsidRPr="009F3CE7">
        <w:rPr>
          <w:rFonts w:ascii="Angsana New" w:hAnsi="Angsana New"/>
          <w:b/>
          <w:bCs/>
          <w:sz w:val="30"/>
          <w:szCs w:val="30"/>
        </w:rPr>
        <w:t>.</w:t>
      </w:r>
      <w:r w:rsidR="00D12E93" w:rsidRPr="009F3CE7">
        <w:rPr>
          <w:rFonts w:ascii="Angsana New" w:hAnsi="Angsana New"/>
          <w:b/>
          <w:bCs/>
          <w:sz w:val="30"/>
          <w:szCs w:val="30"/>
        </w:rPr>
        <w:tab/>
      </w:r>
      <w:r w:rsidR="00D12E93" w:rsidRPr="009F3CE7">
        <w:rPr>
          <w:rFonts w:ascii="Angsana New" w:hAnsi="Angsana New"/>
          <w:b/>
          <w:bCs/>
          <w:sz w:val="30"/>
          <w:szCs w:val="30"/>
          <w:cs/>
        </w:rPr>
        <w:tab/>
        <w:t>รายการบัญชีและยอดคงเหลือกับบุคคลหรือกิจการที่เกี่ยวข้องกัน</w:t>
      </w:r>
    </w:p>
    <w:p w:rsidR="00774A0C" w:rsidRPr="00774A0C" w:rsidRDefault="00774A0C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D12E93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>กิจการที่อยู่ภายใต้การควบคุมของ</w:t>
      </w:r>
      <w:r w:rsidR="00271E38"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/>
          <w:sz w:val="30"/>
          <w:szCs w:val="30"/>
          <w:cs/>
        </w:rPr>
        <w:t xml:space="preserve">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</w:t>
      </w:r>
      <w:r w:rsidR="00271E38"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 w:hint="cs"/>
          <w:sz w:val="30"/>
          <w:szCs w:val="30"/>
          <w:cs/>
        </w:rPr>
        <w:t>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</w:t>
      </w:r>
      <w:r w:rsidR="00271E38"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 w:hint="cs"/>
          <w:sz w:val="30"/>
          <w:szCs w:val="30"/>
          <w:cs/>
        </w:rPr>
        <w:t xml:space="preserve">บริษัท  </w:t>
      </w:r>
    </w:p>
    <w:p w:rsidR="00E328D7" w:rsidRPr="00E328D7" w:rsidRDefault="00E328D7" w:rsidP="0063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32E83" w:rsidRDefault="00632E83" w:rsidP="0063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:rsidR="00F26136" w:rsidRPr="00632E83" w:rsidRDefault="00F26136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54" w:type="dxa"/>
        <w:tblLayout w:type="fixed"/>
        <w:tblLook w:val="01E0"/>
      </w:tblPr>
      <w:tblGrid>
        <w:gridCol w:w="2943"/>
        <w:gridCol w:w="283"/>
        <w:gridCol w:w="2694"/>
        <w:gridCol w:w="284"/>
        <w:gridCol w:w="3450"/>
      </w:tblGrid>
      <w:tr w:rsidR="00572A6E" w:rsidRPr="00421FDD" w:rsidTr="00A83423">
        <w:tc>
          <w:tcPr>
            <w:tcW w:w="2943" w:type="dxa"/>
            <w:tcBorders>
              <w:bottom w:val="single" w:sz="4" w:space="0" w:color="auto"/>
            </w:tcBorders>
          </w:tcPr>
          <w:p w:rsidR="00572A6E" w:rsidRPr="0080044B" w:rsidRDefault="00572A6E" w:rsidP="005D52C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3" w:type="dxa"/>
          </w:tcPr>
          <w:p w:rsidR="00572A6E" w:rsidRPr="0080044B" w:rsidRDefault="00572A6E" w:rsidP="000231B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572A6E" w:rsidRPr="0080044B" w:rsidRDefault="00572A6E" w:rsidP="000231B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:rsidR="00572A6E" w:rsidRPr="0080044B" w:rsidRDefault="00572A6E" w:rsidP="000231B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572A6E" w:rsidRPr="0080044B" w:rsidRDefault="00572A6E" w:rsidP="000231B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72A6E" w:rsidRPr="00525B6C" w:rsidTr="00A83423">
        <w:tc>
          <w:tcPr>
            <w:tcW w:w="294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A83423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บริษัทร่วมของ </w:t>
            </w:r>
            <w:r w:rsidRPr="0080044B">
              <w:rPr>
                <w:rFonts w:ascii="Angsana New" w:hAnsi="Angsana New"/>
                <w:sz w:val="28"/>
                <w:szCs w:val="28"/>
              </w:rPr>
              <w:t xml:space="preserve">CCP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(ถือหุ้นโดย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572A6E" w:rsidRPr="00EE3E03" w:rsidTr="00A83423">
        <w:tc>
          <w:tcPr>
            <w:tcW w:w="294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A83423" w:rsidP="007335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572A6E" w:rsidRPr="0080044B">
              <w:rPr>
                <w:rFonts w:ascii="Angsana New" w:hAnsi="Angsana New" w:hint="cs"/>
                <w:b/>
                <w:sz w:val="28"/>
                <w:szCs w:val="28"/>
                <w:cs/>
              </w:rPr>
              <w:t>ชลประทีปสินทรัพย์ จำกัด</w:t>
            </w:r>
            <w:r w:rsidR="00572A6E" w:rsidRPr="008004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2A6E" w:rsidRPr="0080044B" w:rsidTr="00A83423">
        <w:tc>
          <w:tcPr>
            <w:tcW w:w="2943" w:type="dxa"/>
            <w:vAlign w:val="center"/>
          </w:tcPr>
          <w:p w:rsidR="00572A6E" w:rsidRPr="0080044B" w:rsidRDefault="00572A6E" w:rsidP="004C06B6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733568" w:rsidTr="00A83423">
        <w:tc>
          <w:tcPr>
            <w:tcW w:w="2943" w:type="dxa"/>
            <w:vAlign w:val="center"/>
          </w:tcPr>
          <w:p w:rsidR="00572A6E" w:rsidRPr="0080044B" w:rsidRDefault="00572A6E" w:rsidP="004C06B6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ระยองมาบตาพุดธุรกิจ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ถือครองที่ดินเพื่อรอการพัฒนา</w:t>
            </w:r>
            <w:r w:rsidRPr="0080044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80044B" w:rsidTr="00A83423">
        <w:tc>
          <w:tcPr>
            <w:tcW w:w="2943" w:type="dxa"/>
            <w:vAlign w:val="center"/>
          </w:tcPr>
          <w:p w:rsidR="00572A6E" w:rsidRPr="0080044B" w:rsidRDefault="00572A6E" w:rsidP="004C06B6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80044B">
              <w:rPr>
                <w:rFonts w:ascii="Angsana New" w:hAnsi="Angsana New"/>
                <w:sz w:val="16"/>
                <w:szCs w:val="16"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80044B">
              <w:rPr>
                <w:rFonts w:ascii="Angsana New" w:hAnsi="Angsana New" w:hint="cs"/>
                <w:sz w:val="16"/>
                <w:szCs w:val="16"/>
                <w:cs/>
              </w:rPr>
              <w:t xml:space="preserve">   </w:t>
            </w:r>
          </w:p>
        </w:tc>
      </w:tr>
      <w:tr w:rsidR="00572A6E" w:rsidRPr="00EE3E03" w:rsidTr="00A83423">
        <w:tc>
          <w:tcPr>
            <w:tcW w:w="2943" w:type="dxa"/>
            <w:vAlign w:val="center"/>
          </w:tcPr>
          <w:p w:rsidR="00572A6E" w:rsidRPr="0080044B" w:rsidRDefault="00572A6E" w:rsidP="0080044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สมายล์ แอสเสท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5D52C9" w:rsidTr="00A83423">
        <w:tc>
          <w:tcPr>
            <w:tcW w:w="2943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EE3E03" w:rsidTr="00A83423">
        <w:tc>
          <w:tcPr>
            <w:tcW w:w="2943" w:type="dxa"/>
            <w:vAlign w:val="center"/>
          </w:tcPr>
          <w:p w:rsidR="00572A6E" w:rsidRPr="0080044B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ศรีสุรศักดิ์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72A6E" w:rsidRPr="0080044B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ให้เช่าทรัพย์สินและเซอร์วิส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EE3E03" w:rsidTr="00E328D7">
        <w:tc>
          <w:tcPr>
            <w:tcW w:w="2943" w:type="dxa"/>
            <w:vAlign w:val="center"/>
          </w:tcPr>
          <w:p w:rsidR="00572A6E" w:rsidRPr="0080044B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72A6E" w:rsidRPr="0080044B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อพาร์ทเมนท์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A6E" w:rsidRPr="00EE3E03" w:rsidTr="00A83423">
        <w:tc>
          <w:tcPr>
            <w:tcW w:w="2943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EE3E03" w:rsidTr="00E328D7">
        <w:tc>
          <w:tcPr>
            <w:tcW w:w="2943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ลงทุนในกิจการ</w:t>
            </w:r>
            <w:r w:rsidRPr="008004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80044B" w:rsidTr="00A83423">
        <w:tc>
          <w:tcPr>
            <w:tcW w:w="294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A83423">
        <w:tc>
          <w:tcPr>
            <w:tcW w:w="2943" w:type="dxa"/>
            <w:vAlign w:val="center"/>
          </w:tcPr>
          <w:p w:rsidR="00572A6E" w:rsidRPr="0080044B" w:rsidRDefault="00572A6E" w:rsidP="00572A6E">
            <w:pPr>
              <w:tabs>
                <w:tab w:val="clear" w:pos="2580"/>
                <w:tab w:val="left" w:pos="2835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 เลค แอนด์ แลนด์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80044B" w:rsidTr="00A83423">
        <w:tc>
          <w:tcPr>
            <w:tcW w:w="294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A83423">
        <w:tc>
          <w:tcPr>
            <w:tcW w:w="2943" w:type="dxa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80044B" w:rsidTr="00A83423">
        <w:tc>
          <w:tcPr>
            <w:tcW w:w="294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A83423">
        <w:tc>
          <w:tcPr>
            <w:tcW w:w="294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0E782D" w:rsidTr="00A83423">
        <w:tc>
          <w:tcPr>
            <w:tcW w:w="2943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A83423">
        <w:tc>
          <w:tcPr>
            <w:tcW w:w="2943" w:type="dxa"/>
            <w:vAlign w:val="center"/>
          </w:tcPr>
          <w:p w:rsidR="00572A6E" w:rsidRPr="0080044B" w:rsidRDefault="00572A6E" w:rsidP="00231DD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พลังงาน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572A6E" w:rsidP="0054053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CC5A2C" w:rsidRPr="00CC5A2C" w:rsidTr="00A83423">
        <w:tc>
          <w:tcPr>
            <w:tcW w:w="2943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A83423">
        <w:tc>
          <w:tcPr>
            <w:tcW w:w="2943" w:type="dxa"/>
            <w:vAlign w:val="center"/>
          </w:tcPr>
          <w:p w:rsidR="00572A6E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DE1C48">
              <w:rPr>
                <w:rFonts w:ascii="Angsana New" w:hAnsi="Angsana New"/>
                <w:sz w:val="28"/>
                <w:szCs w:val="28"/>
                <w:cs/>
              </w:rPr>
              <w:t>บริษัท ซี แพนเนล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72A6E" w:rsidRPr="0080044B" w:rsidRDefault="00DE1C48" w:rsidP="00DE1C4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E1C48">
              <w:rPr>
                <w:rFonts w:ascii="Angsana New" w:hAnsi="Angsana New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72A6E" w:rsidRPr="0080044B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DE1C48">
              <w:rPr>
                <w:rFonts w:ascii="Angsana New" w:hAnsi="Angsana New"/>
                <w:sz w:val="28"/>
                <w:szCs w:val="28"/>
                <w:cs/>
              </w:rPr>
              <w:t>กรรมการเป็นญาติของกรรมการ</w:t>
            </w:r>
          </w:p>
        </w:tc>
      </w:tr>
      <w:tr w:rsidR="00DE1C48" w:rsidRPr="000E782D" w:rsidTr="00A83423">
        <w:tc>
          <w:tcPr>
            <w:tcW w:w="2943" w:type="dxa"/>
            <w:vAlign w:val="center"/>
          </w:tcPr>
          <w:p w:rsidR="00DE1C48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DE1C48" w:rsidRPr="0080044B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DE1C48" w:rsidRPr="00DE1C48" w:rsidRDefault="00DE1C48" w:rsidP="00863C6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E1C48">
              <w:rPr>
                <w:rFonts w:ascii="Angsana New" w:hAnsi="Angsana New"/>
                <w:sz w:val="28"/>
                <w:szCs w:val="28"/>
                <w:cs/>
              </w:rPr>
              <w:t>ผนังคอนกรีตสำเร็จรูป</w:t>
            </w:r>
          </w:p>
        </w:tc>
        <w:tc>
          <w:tcPr>
            <w:tcW w:w="284" w:type="dxa"/>
            <w:vAlign w:val="center"/>
          </w:tcPr>
          <w:p w:rsidR="00DE1C48" w:rsidRPr="0080044B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DE1C48" w:rsidRPr="00DE1C48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210C" w:rsidRPr="000E782D" w:rsidTr="00A83423">
        <w:tc>
          <w:tcPr>
            <w:tcW w:w="2943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0210C" w:rsidRPr="000E782D" w:rsidTr="00121FBD">
        <w:tc>
          <w:tcPr>
            <w:tcW w:w="2943" w:type="dxa"/>
          </w:tcPr>
          <w:p w:rsidR="0040210C" w:rsidRPr="00553F38" w:rsidRDefault="0040210C" w:rsidP="00121FBD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283" w:type="dxa"/>
          </w:tcPr>
          <w:p w:rsidR="0040210C" w:rsidRPr="00553F38" w:rsidRDefault="0040210C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</w:tcPr>
          <w:p w:rsidR="0040210C" w:rsidRPr="00553F38" w:rsidRDefault="0040210C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40210C" w:rsidRPr="00553F38" w:rsidRDefault="0040210C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</w:tcPr>
          <w:p w:rsidR="0040210C" w:rsidRPr="00553F38" w:rsidRDefault="0040210C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</w:t>
            </w:r>
          </w:p>
          <w:p w:rsidR="0040210C" w:rsidRPr="00553F38" w:rsidRDefault="0040210C" w:rsidP="0040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0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วางแผน สั่งการ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และควบคุมกิจกรรมต่าง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ๆ ของบริษัทไม่ว่าทางตรงหรือทางอ้อม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ทั้งนี้</w:t>
            </w:r>
          </w:p>
          <w:p w:rsidR="0040210C" w:rsidRPr="00553F38" w:rsidRDefault="0040210C" w:rsidP="0040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:rsidR="00E32917" w:rsidRDefault="00E32917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12E93" w:rsidRPr="00F96A6A" w:rsidRDefault="00E328D7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12E93" w:rsidRPr="002C46BA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นโยบายการกำหนดราคาสำหรับแต่ละประเภทรายการมีดังนี้</w:t>
      </w:r>
    </w:p>
    <w:p w:rsidR="00D12E93" w:rsidRPr="00545450" w:rsidRDefault="00D12E93" w:rsidP="00D12E93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622" w:type="dxa"/>
        <w:tblLook w:val="01E0"/>
      </w:tblPr>
      <w:tblGrid>
        <w:gridCol w:w="3680"/>
        <w:gridCol w:w="270"/>
        <w:gridCol w:w="5672"/>
      </w:tblGrid>
      <w:tr w:rsidR="00D12E93" w:rsidRPr="00015B89" w:rsidTr="0043044B">
        <w:tc>
          <w:tcPr>
            <w:tcW w:w="3680" w:type="dxa"/>
            <w:tcBorders>
              <w:bottom w:val="single" w:sz="4" w:space="0" w:color="auto"/>
            </w:tcBorders>
          </w:tcPr>
          <w:p w:rsidR="00D12E93" w:rsidRPr="00015B89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:rsidR="00D12E93" w:rsidRPr="00015B89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D12E93" w:rsidRPr="00015B89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12E93" w:rsidRPr="00015B89" w:rsidTr="0043044B">
        <w:tc>
          <w:tcPr>
            <w:tcW w:w="3680" w:type="dxa"/>
            <w:tcBorders>
              <w:top w:val="single" w:sz="4" w:space="0" w:color="auto"/>
            </w:tcBorders>
          </w:tcPr>
          <w:p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015B89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="00595E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046AC">
              <w:rPr>
                <w:rFonts w:ascii="Angsana New" w:hAnsi="Angsana New"/>
                <w:sz w:val="30"/>
                <w:szCs w:val="30"/>
              </w:rPr>
              <w:t>/</w:t>
            </w:r>
            <w:r w:rsidR="000046AC">
              <w:rPr>
                <w:rFonts w:ascii="Angsana New" w:hAnsi="Angsana New" w:hint="cs"/>
                <w:sz w:val="30"/>
                <w:szCs w:val="30"/>
                <w:cs/>
              </w:rPr>
              <w:t xml:space="preserve"> ทรัพย์สิน</w:t>
            </w:r>
          </w:p>
        </w:tc>
        <w:tc>
          <w:tcPr>
            <w:tcW w:w="270" w:type="dxa"/>
          </w:tcPr>
          <w:p w:rsidR="00D12E93" w:rsidRPr="00015B89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D12E93" w:rsidRPr="00545450" w:rsidTr="0043044B">
        <w:tc>
          <w:tcPr>
            <w:tcW w:w="3680" w:type="dxa"/>
          </w:tcPr>
          <w:p w:rsidR="00D12E93" w:rsidRPr="00545450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2E93" w:rsidRPr="00015B89" w:rsidTr="0043044B">
        <w:tc>
          <w:tcPr>
            <w:tcW w:w="3680" w:type="dxa"/>
          </w:tcPr>
          <w:p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70" w:type="dxa"/>
          </w:tcPr>
          <w:p w:rsidR="00D12E93" w:rsidRPr="00015B89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EE1D19">
              <w:rPr>
                <w:rFonts w:ascii="Angsana New" w:hAnsi="Angsana New" w:hint="cs"/>
                <w:sz w:val="30"/>
                <w:szCs w:val="30"/>
                <w:cs/>
              </w:rPr>
              <w:t>หรือราคาที่ตกลงกันตามสัญญา</w:t>
            </w:r>
          </w:p>
        </w:tc>
      </w:tr>
      <w:tr w:rsidR="00D12E93" w:rsidRPr="00545450" w:rsidTr="0043044B">
        <w:tc>
          <w:tcPr>
            <w:tcW w:w="3680" w:type="dxa"/>
          </w:tcPr>
          <w:p w:rsidR="00D12E93" w:rsidRPr="00545450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6456" w:rsidRPr="00015B89" w:rsidTr="0043044B">
        <w:tc>
          <w:tcPr>
            <w:tcW w:w="3680" w:type="dxa"/>
          </w:tcPr>
          <w:p w:rsidR="005C6456" w:rsidRPr="009D2640" w:rsidRDefault="005C645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5C6456" w:rsidRPr="00015B89" w:rsidRDefault="005C6456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5C6456" w:rsidRDefault="005C6456" w:rsidP="005C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D12E93" w:rsidRPr="00545450" w:rsidTr="0043044B">
        <w:tc>
          <w:tcPr>
            <w:tcW w:w="3680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BF7919" w:rsidRDefault="00121FBD" w:rsidP="00121FB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121FBD" w:rsidRPr="00015B89" w:rsidTr="0043044B">
        <w:tc>
          <w:tcPr>
            <w:tcW w:w="3680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121FBD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121FBD" w:rsidRPr="00545450" w:rsidTr="0043044B">
        <w:tc>
          <w:tcPr>
            <w:tcW w:w="3680" w:type="dxa"/>
          </w:tcPr>
          <w:p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545450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ซื้อสินค้า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น้ำมันรถ / ทรัพย์สิน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121FBD" w:rsidRPr="00545450" w:rsidTr="0043044B">
        <w:tc>
          <w:tcPr>
            <w:tcW w:w="3680" w:type="dxa"/>
          </w:tcPr>
          <w:p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545450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1FBD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121FBD" w:rsidRPr="00121FBD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1FBD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121FBD" w:rsidRPr="00AE2ACF" w:rsidTr="0043044B">
        <w:tc>
          <w:tcPr>
            <w:tcW w:w="3680" w:type="dxa"/>
          </w:tcPr>
          <w:p w:rsidR="00121FBD" w:rsidRPr="00AE2ACF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AE2ACF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AE2ACF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:rsidR="00121FBD" w:rsidRPr="00015B89" w:rsidRDefault="00121FBD" w:rsidP="004C0A4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Default="00121FBD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อ้างอิงอัตราค่าธรรมเนียมของธนาคารพาณิชย์ / ราคาตลาด</w:t>
            </w:r>
          </w:p>
        </w:tc>
      </w:tr>
      <w:tr w:rsidR="00121FBD" w:rsidRPr="00D146E3" w:rsidTr="0043044B">
        <w:tc>
          <w:tcPr>
            <w:tcW w:w="3680" w:type="dxa"/>
          </w:tcPr>
          <w:p w:rsidR="00121FBD" w:rsidRPr="00D146E3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D146E3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D146E3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121FBD" w:rsidRPr="00400BAB" w:rsidTr="0043044B">
        <w:tc>
          <w:tcPr>
            <w:tcW w:w="3680" w:type="dxa"/>
          </w:tcPr>
          <w:p w:rsidR="00121FBD" w:rsidRPr="00400BAB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400BAB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400BAB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BF7919" w:rsidRDefault="00121FBD" w:rsidP="00121FB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2D7D69" w:rsidRPr="00015B89" w:rsidTr="0043044B">
        <w:tc>
          <w:tcPr>
            <w:tcW w:w="3680" w:type="dxa"/>
          </w:tcPr>
          <w:p w:rsidR="002D7D69" w:rsidRPr="00121FBD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D7D69" w:rsidRPr="00121FBD" w:rsidRDefault="002D7D69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2D7D69" w:rsidRPr="00121FBD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D7D69" w:rsidRPr="00015B89" w:rsidTr="0043044B">
        <w:tc>
          <w:tcPr>
            <w:tcW w:w="3680" w:type="dxa"/>
          </w:tcPr>
          <w:p w:rsidR="002D7D69" w:rsidRPr="002D7D69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ค้ำประกันวงเงินสินเชื่อ</w:t>
            </w:r>
          </w:p>
        </w:tc>
        <w:tc>
          <w:tcPr>
            <w:tcW w:w="270" w:type="dxa"/>
          </w:tcPr>
          <w:p w:rsidR="002D7D69" w:rsidRPr="002D7D69" w:rsidRDefault="002D7D69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2D7D69" w:rsidRPr="002D7D69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ไม่คิดค่าธรรมเนียมค้ำประกัน</w:t>
            </w:r>
          </w:p>
        </w:tc>
      </w:tr>
      <w:tr w:rsidR="00121FBD" w:rsidRPr="00015B89" w:rsidTr="0043044B">
        <w:tc>
          <w:tcPr>
            <w:tcW w:w="3680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121FBD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:rsidR="00B1566D" w:rsidRDefault="00B1566D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12E93" w:rsidRPr="00F96A6A" w:rsidRDefault="00E328D7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12E93"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="00D12E93">
        <w:rPr>
          <w:rFonts w:ascii="Angsana New" w:hAnsi="Angsana New" w:hint="cs"/>
          <w:sz w:val="30"/>
          <w:szCs w:val="30"/>
          <w:cs/>
        </w:rPr>
        <w:t>บุคคลและ</w:t>
      </w:r>
      <w:r w:rsidR="00D12E93"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D12E93">
        <w:rPr>
          <w:rFonts w:ascii="Angsana New" w:hAnsi="Angsana New" w:hint="cs"/>
          <w:sz w:val="30"/>
          <w:szCs w:val="30"/>
          <w:cs/>
        </w:rPr>
        <w:t>ปี</w:t>
      </w:r>
      <w:r w:rsidR="00D12E93" w:rsidRPr="0011272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12E93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F0561">
        <w:rPr>
          <w:rFonts w:ascii="Angsana New" w:hAnsi="Angsana New"/>
          <w:sz w:val="30"/>
          <w:szCs w:val="30"/>
          <w:cs/>
        </w:rPr>
        <w:t>2563</w:t>
      </w:r>
      <w:r w:rsidR="00D12E93">
        <w:rPr>
          <w:rFonts w:ascii="Angsana New" w:hAnsi="Angsana New"/>
          <w:sz w:val="30"/>
          <w:szCs w:val="30"/>
          <w:cs/>
        </w:rPr>
        <w:t xml:space="preserve"> และ</w:t>
      </w:r>
      <w:r w:rsidR="00D12E93">
        <w:rPr>
          <w:rFonts w:ascii="Angsana New" w:hAnsi="Angsana New" w:hint="cs"/>
          <w:sz w:val="30"/>
          <w:szCs w:val="30"/>
          <w:cs/>
        </w:rPr>
        <w:t xml:space="preserve"> </w:t>
      </w:r>
      <w:r w:rsidR="00A42575">
        <w:rPr>
          <w:rFonts w:ascii="Angsana New" w:hAnsi="Angsana New"/>
          <w:sz w:val="30"/>
          <w:szCs w:val="30"/>
          <w:cs/>
        </w:rPr>
        <w:t>2562</w:t>
      </w:r>
      <w:r w:rsidR="00D12E93">
        <w:rPr>
          <w:rFonts w:ascii="Angsana New" w:hAnsi="Angsana New"/>
          <w:sz w:val="30"/>
          <w:szCs w:val="30"/>
        </w:rPr>
        <w:t xml:space="preserve"> </w:t>
      </w:r>
      <w:r w:rsidR="00D12E93" w:rsidRPr="00112720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D12E93" w:rsidRPr="00F51F88" w:rsidTr="002904A7">
        <w:trPr>
          <w:cantSplit/>
        </w:trPr>
        <w:tc>
          <w:tcPr>
            <w:tcW w:w="3776" w:type="dxa"/>
          </w:tcPr>
          <w:p w:rsidR="00D12E93" w:rsidRPr="00F51F8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D12E93" w:rsidRPr="00E24209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12E93" w:rsidRPr="00F51F88" w:rsidTr="002904A7">
        <w:trPr>
          <w:cantSplit/>
        </w:trPr>
        <w:tc>
          <w:tcPr>
            <w:tcW w:w="3776" w:type="dxa"/>
          </w:tcPr>
          <w:p w:rsidR="00D12E93" w:rsidRPr="00F51F8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E24209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12E93" w:rsidRPr="00E24209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E24209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83C9E" w:rsidRPr="00F51F88" w:rsidTr="002904A7">
        <w:trPr>
          <w:cantSplit/>
        </w:trPr>
        <w:tc>
          <w:tcPr>
            <w:tcW w:w="3776" w:type="dxa"/>
          </w:tcPr>
          <w:p w:rsidR="00283C9E" w:rsidRPr="00E9777E" w:rsidRDefault="00283C9E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F51F88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83C9E" w:rsidRPr="00F51F88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283C9E" w:rsidRPr="00F51F88" w:rsidRDefault="00283C9E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F51F88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83C9E" w:rsidRPr="00F51F88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83C9E" w:rsidRPr="00F51F88" w:rsidTr="002904A7">
        <w:trPr>
          <w:cantSplit/>
        </w:trPr>
        <w:tc>
          <w:tcPr>
            <w:tcW w:w="3776" w:type="dxa"/>
          </w:tcPr>
          <w:p w:rsidR="00283C9E" w:rsidRPr="004A2990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83C9E" w:rsidRPr="00F51F88" w:rsidRDefault="00283C9E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83C9E" w:rsidRPr="00F51F88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283C9E" w:rsidRPr="00F51F88" w:rsidRDefault="00283C9E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C9E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83C9E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28D7" w:rsidRPr="00F51F88" w:rsidTr="002904A7">
        <w:trPr>
          <w:cantSplit/>
        </w:trPr>
        <w:tc>
          <w:tcPr>
            <w:tcW w:w="3776" w:type="dxa"/>
          </w:tcPr>
          <w:p w:rsidR="00E328D7" w:rsidRPr="005373A3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E328D7" w:rsidRPr="00C52278" w:rsidRDefault="00E328D7" w:rsidP="00F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328D7" w:rsidRPr="004A2990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E328D7" w:rsidRPr="001D7899" w:rsidRDefault="00E328D7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328D7" w:rsidRPr="00F51F88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328D7" w:rsidRPr="00D55AD1" w:rsidRDefault="00D55AD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132,173</w:t>
            </w:r>
          </w:p>
        </w:tc>
        <w:tc>
          <w:tcPr>
            <w:tcW w:w="284" w:type="dxa"/>
          </w:tcPr>
          <w:p w:rsidR="00E328D7" w:rsidRPr="00F51F88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123,042</w:t>
            </w:r>
          </w:p>
        </w:tc>
      </w:tr>
      <w:tr w:rsidR="00E328D7" w:rsidRPr="00F51F88" w:rsidTr="002904A7">
        <w:trPr>
          <w:cantSplit/>
        </w:trPr>
        <w:tc>
          <w:tcPr>
            <w:tcW w:w="3776" w:type="dxa"/>
          </w:tcPr>
          <w:p w:rsidR="00E328D7" w:rsidRPr="005373A3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328D7" w:rsidRPr="00C52278" w:rsidRDefault="00E328D7" w:rsidP="00D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328D7" w:rsidRPr="004A2990" w:rsidRDefault="00E328D7" w:rsidP="00DB51B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328D7" w:rsidRPr="001D7899" w:rsidRDefault="00E328D7" w:rsidP="00D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328D7" w:rsidRPr="00F51F88" w:rsidRDefault="00E328D7" w:rsidP="00D143A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D55AD1" w:rsidRDefault="00D55AD1" w:rsidP="00D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19,023</w:t>
            </w:r>
          </w:p>
        </w:tc>
        <w:tc>
          <w:tcPr>
            <w:tcW w:w="284" w:type="dxa"/>
          </w:tcPr>
          <w:p w:rsidR="00E328D7" w:rsidRPr="00F51F88" w:rsidRDefault="00E328D7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14,266</w:t>
            </w:r>
          </w:p>
        </w:tc>
      </w:tr>
      <w:tr w:rsidR="00E328D7" w:rsidRPr="00F51F88" w:rsidTr="002904A7">
        <w:trPr>
          <w:cantSplit/>
        </w:trPr>
        <w:tc>
          <w:tcPr>
            <w:tcW w:w="3776" w:type="dxa"/>
          </w:tcPr>
          <w:p w:rsidR="00E328D7" w:rsidRPr="005373A3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328D7" w:rsidRPr="00C52278" w:rsidRDefault="00E328D7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328D7" w:rsidRPr="004A2990" w:rsidRDefault="00E328D7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328D7" w:rsidRPr="001D7899" w:rsidRDefault="00E328D7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328D7" w:rsidRPr="00F51F88" w:rsidRDefault="00E328D7" w:rsidP="00D143A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D55AD1" w:rsidRDefault="00D55AD1" w:rsidP="00D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46,139</w:t>
            </w:r>
          </w:p>
        </w:tc>
        <w:tc>
          <w:tcPr>
            <w:tcW w:w="284" w:type="dxa"/>
          </w:tcPr>
          <w:p w:rsidR="00E328D7" w:rsidRPr="00F51F88" w:rsidRDefault="00E328D7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  <w:tr w:rsidR="00E328D7" w:rsidRPr="00F51F88" w:rsidTr="002904A7">
        <w:trPr>
          <w:cantSplit/>
        </w:trPr>
        <w:tc>
          <w:tcPr>
            <w:tcW w:w="3776" w:type="dxa"/>
          </w:tcPr>
          <w:p w:rsidR="00E328D7" w:rsidRPr="005373A3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328D7" w:rsidRPr="00C52278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328D7" w:rsidRPr="004A2990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328D7" w:rsidRPr="001D7899" w:rsidRDefault="00E328D7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328D7" w:rsidRPr="00F5193E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D55AD1" w:rsidRDefault="00D55AD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4,068</w:t>
            </w:r>
          </w:p>
        </w:tc>
        <w:tc>
          <w:tcPr>
            <w:tcW w:w="284" w:type="dxa"/>
          </w:tcPr>
          <w:p w:rsidR="00E328D7" w:rsidRPr="00F5193E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4,887</w:t>
            </w:r>
          </w:p>
        </w:tc>
      </w:tr>
      <w:tr w:rsidR="00D55AD1" w:rsidRPr="00F51F88" w:rsidTr="002904A7">
        <w:trPr>
          <w:cantSplit/>
        </w:trPr>
        <w:tc>
          <w:tcPr>
            <w:tcW w:w="3776" w:type="dxa"/>
          </w:tcPr>
          <w:p w:rsidR="00D55AD1" w:rsidRPr="005373A3" w:rsidRDefault="00D55AD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55AD1" w:rsidRPr="00C52278" w:rsidRDefault="00D55AD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D55AD1" w:rsidRPr="004A2990" w:rsidRDefault="00D55AD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55AD1" w:rsidRPr="00C52278" w:rsidRDefault="00D55AD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D55AD1" w:rsidRPr="00F51F88" w:rsidRDefault="00D55AD1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D55AD1" w:rsidRPr="00321788" w:rsidRDefault="00D55AD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718</w:t>
            </w:r>
          </w:p>
        </w:tc>
        <w:tc>
          <w:tcPr>
            <w:tcW w:w="284" w:type="dxa"/>
          </w:tcPr>
          <w:p w:rsidR="00D55AD1" w:rsidRPr="00F51F88" w:rsidRDefault="00D55AD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D55AD1" w:rsidRPr="00321788" w:rsidRDefault="00D55AD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098</w:t>
            </w:r>
          </w:p>
        </w:tc>
      </w:tr>
      <w:tr w:rsidR="00E328D7" w:rsidRPr="00F51F88" w:rsidTr="002904A7">
        <w:trPr>
          <w:cantSplit/>
        </w:trPr>
        <w:tc>
          <w:tcPr>
            <w:tcW w:w="3776" w:type="dxa"/>
          </w:tcPr>
          <w:p w:rsidR="00E328D7" w:rsidRPr="005373A3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328D7" w:rsidRPr="00C52278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328D7" w:rsidRPr="004A2990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328D7" w:rsidRPr="001D7899" w:rsidRDefault="00E328D7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328D7" w:rsidRPr="00F51F88" w:rsidRDefault="00E328D7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D55AD1" w:rsidRDefault="00D55AD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10,038</w:t>
            </w:r>
          </w:p>
        </w:tc>
        <w:tc>
          <w:tcPr>
            <w:tcW w:w="284" w:type="dxa"/>
          </w:tcPr>
          <w:p w:rsidR="00E328D7" w:rsidRPr="00F51F88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13,542</w:t>
            </w:r>
          </w:p>
        </w:tc>
      </w:tr>
      <w:tr w:rsidR="00E328D7" w:rsidRPr="00F51F88" w:rsidTr="002904A7">
        <w:trPr>
          <w:cantSplit/>
        </w:trPr>
        <w:tc>
          <w:tcPr>
            <w:tcW w:w="3776" w:type="dxa"/>
          </w:tcPr>
          <w:p w:rsidR="00E328D7" w:rsidRPr="005373A3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E328D7" w:rsidRPr="00C52278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328D7" w:rsidRPr="004A2990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E328D7" w:rsidRPr="001D7899" w:rsidRDefault="00E328D7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328D7" w:rsidRPr="00F5193E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328D7" w:rsidRPr="00D55AD1" w:rsidRDefault="00D55AD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131,677</w:t>
            </w:r>
          </w:p>
        </w:tc>
        <w:tc>
          <w:tcPr>
            <w:tcW w:w="284" w:type="dxa"/>
          </w:tcPr>
          <w:p w:rsidR="00E328D7" w:rsidRPr="00F5193E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122,421</w:t>
            </w:r>
          </w:p>
        </w:tc>
      </w:tr>
      <w:tr w:rsidR="00D55AD1" w:rsidRPr="00F51F88" w:rsidTr="002904A7">
        <w:trPr>
          <w:cantSplit/>
        </w:trPr>
        <w:tc>
          <w:tcPr>
            <w:tcW w:w="3776" w:type="dxa"/>
          </w:tcPr>
          <w:p w:rsidR="00D55AD1" w:rsidRPr="005373A3" w:rsidRDefault="00D55AD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55AD1" w:rsidRPr="00C52278" w:rsidRDefault="00D55AD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D55AD1" w:rsidRPr="004A2990" w:rsidRDefault="00D55AD1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55AD1" w:rsidRPr="00C52278" w:rsidRDefault="00D55AD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D55AD1" w:rsidRPr="00F5193E" w:rsidRDefault="00D55AD1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D55AD1" w:rsidRPr="00D55AD1" w:rsidRDefault="00D55AD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749</w:t>
            </w:r>
          </w:p>
        </w:tc>
        <w:tc>
          <w:tcPr>
            <w:tcW w:w="284" w:type="dxa"/>
          </w:tcPr>
          <w:p w:rsidR="00D55AD1" w:rsidRPr="00F5193E" w:rsidRDefault="00D55AD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D55AD1" w:rsidRPr="00C52278" w:rsidRDefault="00D55AD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328D7" w:rsidRPr="00F51F88" w:rsidTr="002904A7">
        <w:trPr>
          <w:cantSplit/>
        </w:trPr>
        <w:tc>
          <w:tcPr>
            <w:tcW w:w="3776" w:type="dxa"/>
          </w:tcPr>
          <w:p w:rsidR="00E328D7" w:rsidRPr="005373A3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328D7" w:rsidRPr="00C52278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328D7" w:rsidRPr="004A2990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328D7" w:rsidRPr="001D7899" w:rsidRDefault="00E328D7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328D7" w:rsidRPr="00F5193E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D55AD1" w:rsidRDefault="00D55AD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84" w:type="dxa"/>
          </w:tcPr>
          <w:p w:rsidR="00E328D7" w:rsidRPr="00F5193E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5,644</w:t>
            </w:r>
          </w:p>
        </w:tc>
      </w:tr>
      <w:tr w:rsidR="002A5563" w:rsidRPr="002A5563" w:rsidTr="002904A7">
        <w:trPr>
          <w:cantSplit/>
        </w:trPr>
        <w:tc>
          <w:tcPr>
            <w:tcW w:w="3776" w:type="dxa"/>
          </w:tcPr>
          <w:p w:rsidR="002A5563" w:rsidRPr="002A5563" w:rsidRDefault="002A556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2A5563" w:rsidRPr="002A5563" w:rsidRDefault="002A556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A5563" w:rsidRPr="002A5563" w:rsidRDefault="002A5563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2A5563" w:rsidRPr="002A5563" w:rsidRDefault="002A5563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2A5563" w:rsidRPr="002A5563" w:rsidRDefault="002A5563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2A5563" w:rsidRPr="002A5563" w:rsidRDefault="002A556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A5563" w:rsidRPr="002A5563" w:rsidRDefault="002A556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:rsidR="002A5563" w:rsidRPr="002A5563" w:rsidRDefault="002A5563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E328D7" w:rsidRPr="00B14380" w:rsidTr="002904A7">
        <w:trPr>
          <w:cantSplit/>
        </w:trPr>
        <w:tc>
          <w:tcPr>
            <w:tcW w:w="3776" w:type="dxa"/>
          </w:tcPr>
          <w:p w:rsidR="00E328D7" w:rsidRPr="002A5563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5563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 บุคคลและกิจการที่เกี่ยวข้องกัน</w:t>
            </w:r>
          </w:p>
        </w:tc>
        <w:tc>
          <w:tcPr>
            <w:tcW w:w="1276" w:type="dxa"/>
          </w:tcPr>
          <w:p w:rsidR="00E328D7" w:rsidRPr="002A5563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328D7" w:rsidRPr="002A5563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328D7" w:rsidRPr="002A5563" w:rsidRDefault="00E328D7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328D7" w:rsidRPr="002A5563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328D7" w:rsidRPr="002A5563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328D7" w:rsidRPr="002A5563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328D7" w:rsidRPr="002A5563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328D7" w:rsidRPr="00B14380" w:rsidTr="002904A7">
        <w:trPr>
          <w:cantSplit/>
        </w:trPr>
        <w:tc>
          <w:tcPr>
            <w:tcW w:w="3776" w:type="dxa"/>
          </w:tcPr>
          <w:p w:rsidR="00E328D7" w:rsidRPr="005373A3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328D7" w:rsidRPr="00CA44D3" w:rsidRDefault="00CA44D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328D7" w:rsidRPr="00CA44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0018F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84" w:type="dxa"/>
          </w:tcPr>
          <w:p w:rsidR="00E328D7" w:rsidRPr="00B14380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</w:p>
        </w:tc>
        <w:tc>
          <w:tcPr>
            <w:tcW w:w="283" w:type="dxa"/>
          </w:tcPr>
          <w:p w:rsidR="00E328D7" w:rsidRPr="00B14380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328D7" w:rsidRPr="00D55AD1" w:rsidRDefault="00D55AD1" w:rsidP="00D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E328D7" w:rsidRPr="00D55A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384</w:t>
            </w:r>
          </w:p>
        </w:tc>
        <w:tc>
          <w:tcPr>
            <w:tcW w:w="284" w:type="dxa"/>
          </w:tcPr>
          <w:p w:rsidR="00E328D7" w:rsidRPr="00B14380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234</w:t>
            </w:r>
          </w:p>
        </w:tc>
      </w:tr>
      <w:tr w:rsidR="00E0018F" w:rsidRPr="00B14380" w:rsidTr="002904A7">
        <w:trPr>
          <w:cantSplit/>
        </w:trPr>
        <w:tc>
          <w:tcPr>
            <w:tcW w:w="3776" w:type="dxa"/>
          </w:tcPr>
          <w:p w:rsidR="00E0018F" w:rsidRPr="005373A3" w:rsidRDefault="00E0018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018F" w:rsidRPr="00CA44D3" w:rsidRDefault="00E0018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</w:tcPr>
          <w:p w:rsidR="00E0018F" w:rsidRPr="00EA5359" w:rsidRDefault="00E0018F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0018F" w:rsidRPr="001D7899" w:rsidRDefault="00E0018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0018F" w:rsidRPr="00EA5359" w:rsidRDefault="00E0018F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018F" w:rsidRPr="001D7899" w:rsidRDefault="00E0018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0018F" w:rsidRPr="00EA5359" w:rsidRDefault="00E0018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0018F" w:rsidRPr="001D7899" w:rsidRDefault="00E0018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328D7" w:rsidRPr="00B14380" w:rsidTr="002904A7">
        <w:trPr>
          <w:cantSplit/>
        </w:trPr>
        <w:tc>
          <w:tcPr>
            <w:tcW w:w="3776" w:type="dxa"/>
          </w:tcPr>
          <w:p w:rsidR="00E328D7" w:rsidRPr="005373A3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CA44D3" w:rsidRDefault="00E0018F" w:rsidP="008C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328D7" w:rsidRPr="00CA44D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84" w:type="dxa"/>
          </w:tcPr>
          <w:p w:rsidR="00E328D7" w:rsidRPr="00EA5359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83" w:type="dxa"/>
          </w:tcPr>
          <w:p w:rsidR="00E328D7" w:rsidRPr="00EA5359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D55AD1" w:rsidRDefault="00E328D7" w:rsidP="00D8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5AD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328D7" w:rsidRPr="00EA5359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178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328D7" w:rsidRPr="00B14380" w:rsidTr="002904A7">
        <w:trPr>
          <w:cantSplit/>
        </w:trPr>
        <w:tc>
          <w:tcPr>
            <w:tcW w:w="3776" w:type="dxa"/>
          </w:tcPr>
          <w:p w:rsidR="00E328D7" w:rsidRPr="00F37565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CA44D3" w:rsidRDefault="00E0018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84" w:type="dxa"/>
          </w:tcPr>
          <w:p w:rsidR="00E328D7" w:rsidRPr="00EA5359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83" w:type="dxa"/>
          </w:tcPr>
          <w:p w:rsidR="00E328D7" w:rsidRPr="00EA5359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D55AD1" w:rsidRDefault="00D55AD1" w:rsidP="00D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  <w:tc>
          <w:tcPr>
            <w:tcW w:w="284" w:type="dxa"/>
          </w:tcPr>
          <w:p w:rsidR="00E328D7" w:rsidRPr="00EA5359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D46CBB" w:rsidRPr="00B14380" w:rsidTr="002904A7">
        <w:trPr>
          <w:cantSplit/>
        </w:trPr>
        <w:tc>
          <w:tcPr>
            <w:tcW w:w="3776" w:type="dxa"/>
          </w:tcPr>
          <w:p w:rsidR="00D46CBB" w:rsidRPr="005373A3" w:rsidRDefault="00D46CBB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D46CBB" w:rsidRPr="0024223D" w:rsidRDefault="00D46CBB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284" w:type="dxa"/>
          </w:tcPr>
          <w:p w:rsidR="00D46CBB" w:rsidRPr="00B14380" w:rsidRDefault="00D46CBB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D46CBB" w:rsidRPr="00321788" w:rsidRDefault="00D46CBB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78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D46CBB" w:rsidRPr="00B14380" w:rsidRDefault="00D46CBB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D46CBB" w:rsidRPr="0024223D" w:rsidRDefault="00D46CBB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284" w:type="dxa"/>
          </w:tcPr>
          <w:p w:rsidR="00D46CBB" w:rsidRPr="00B14380" w:rsidRDefault="00D46C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D46CBB" w:rsidRPr="00321788" w:rsidRDefault="00D46CBB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78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328D7" w:rsidRPr="00B14380" w:rsidTr="002904A7">
        <w:trPr>
          <w:cantSplit/>
        </w:trPr>
        <w:tc>
          <w:tcPr>
            <w:tcW w:w="3776" w:type="dxa"/>
          </w:tcPr>
          <w:p w:rsidR="00E328D7" w:rsidRPr="00F37565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CA44D3" w:rsidRDefault="00E0018F" w:rsidP="00D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84" w:type="dxa"/>
          </w:tcPr>
          <w:p w:rsidR="00E328D7" w:rsidRPr="00B14380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AE304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83" w:type="dxa"/>
          </w:tcPr>
          <w:p w:rsidR="00E328D7" w:rsidRPr="00B14380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D55AD1" w:rsidRDefault="00E328D7" w:rsidP="00E2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AD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328D7" w:rsidRPr="00B14380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78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328D7" w:rsidRPr="00B14380" w:rsidTr="002904A7">
        <w:trPr>
          <w:cantSplit/>
        </w:trPr>
        <w:tc>
          <w:tcPr>
            <w:tcW w:w="3776" w:type="dxa"/>
          </w:tcPr>
          <w:p w:rsidR="00E328D7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CA44D3" w:rsidRDefault="00E0018F" w:rsidP="00D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68,954</w:t>
            </w:r>
          </w:p>
        </w:tc>
        <w:tc>
          <w:tcPr>
            <w:tcW w:w="284" w:type="dxa"/>
          </w:tcPr>
          <w:p w:rsidR="00E328D7" w:rsidRPr="00B14380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72,506</w:t>
            </w:r>
          </w:p>
        </w:tc>
        <w:tc>
          <w:tcPr>
            <w:tcW w:w="283" w:type="dxa"/>
          </w:tcPr>
          <w:p w:rsidR="00E328D7" w:rsidRPr="00B14380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D55AD1" w:rsidRDefault="00D55AD1" w:rsidP="00D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  <w:r w:rsidR="00E328D7" w:rsidRPr="00D55A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809</w:t>
            </w:r>
          </w:p>
        </w:tc>
        <w:tc>
          <w:tcPr>
            <w:tcW w:w="284" w:type="dxa"/>
          </w:tcPr>
          <w:p w:rsidR="00E328D7" w:rsidRPr="00B14380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875</w:t>
            </w:r>
          </w:p>
        </w:tc>
      </w:tr>
      <w:tr w:rsidR="00E0018F" w:rsidRPr="00B14380" w:rsidTr="002904A7">
        <w:trPr>
          <w:cantSplit/>
        </w:trPr>
        <w:tc>
          <w:tcPr>
            <w:tcW w:w="3776" w:type="dxa"/>
          </w:tcPr>
          <w:p w:rsidR="00E0018F" w:rsidRDefault="00E0018F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018F" w:rsidRPr="00092005" w:rsidRDefault="00E0018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017</w:t>
            </w:r>
          </w:p>
        </w:tc>
        <w:tc>
          <w:tcPr>
            <w:tcW w:w="284" w:type="dxa"/>
          </w:tcPr>
          <w:p w:rsidR="00E0018F" w:rsidRPr="00B14380" w:rsidRDefault="00E0018F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0018F" w:rsidRPr="00321788" w:rsidRDefault="00E0018F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1788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</w:tcPr>
          <w:p w:rsidR="00E0018F" w:rsidRPr="00B14380" w:rsidRDefault="00E0018F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018F" w:rsidRPr="0024223D" w:rsidRDefault="00E0018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13,967</w:t>
            </w:r>
          </w:p>
        </w:tc>
        <w:tc>
          <w:tcPr>
            <w:tcW w:w="284" w:type="dxa"/>
          </w:tcPr>
          <w:p w:rsidR="00E0018F" w:rsidRPr="00B14380" w:rsidRDefault="00E0018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0018F" w:rsidRPr="00321788" w:rsidRDefault="00E0018F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178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328D7" w:rsidRPr="00B14380" w:rsidTr="002904A7">
        <w:trPr>
          <w:cantSplit/>
        </w:trPr>
        <w:tc>
          <w:tcPr>
            <w:tcW w:w="3776" w:type="dxa"/>
          </w:tcPr>
          <w:p w:rsidR="00E328D7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328D7" w:rsidRPr="00CA44D3" w:rsidRDefault="00D46CBB" w:rsidP="0086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0018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284" w:type="dxa"/>
          </w:tcPr>
          <w:p w:rsidR="00E328D7" w:rsidRPr="0066040A" w:rsidRDefault="00E328D7" w:rsidP="00EE05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1788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83" w:type="dxa"/>
          </w:tcPr>
          <w:p w:rsidR="00E328D7" w:rsidRPr="0066040A" w:rsidRDefault="00E328D7" w:rsidP="00EE05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328D7" w:rsidRPr="00D55AD1" w:rsidRDefault="00D55AD1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678</w:t>
            </w:r>
          </w:p>
        </w:tc>
        <w:tc>
          <w:tcPr>
            <w:tcW w:w="284" w:type="dxa"/>
          </w:tcPr>
          <w:p w:rsidR="00E328D7" w:rsidRPr="00B14380" w:rsidRDefault="00E328D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328D7" w:rsidRPr="00321788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</w:tr>
      <w:tr w:rsidR="00E328D7" w:rsidRPr="00595E75" w:rsidTr="002904A7">
        <w:trPr>
          <w:cantSplit/>
        </w:trPr>
        <w:tc>
          <w:tcPr>
            <w:tcW w:w="3776" w:type="dxa"/>
          </w:tcPr>
          <w:p w:rsidR="00E328D7" w:rsidRPr="00595E75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E328D7" w:rsidRPr="00E328D7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328D7" w:rsidRPr="00595E75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E328D7" w:rsidRPr="006C7E8E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E328D7" w:rsidRPr="00595E75" w:rsidRDefault="00E328D7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E328D7" w:rsidRPr="00E328D7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328D7" w:rsidRPr="00595E75" w:rsidRDefault="00E328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:rsidR="00E328D7" w:rsidRPr="006C7E8E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2A5563" w:rsidRPr="002A5563" w:rsidTr="002904A7">
        <w:trPr>
          <w:cantSplit/>
        </w:trPr>
        <w:tc>
          <w:tcPr>
            <w:tcW w:w="3776" w:type="dxa"/>
          </w:tcPr>
          <w:p w:rsidR="002A5563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2A5563" w:rsidRPr="00E328D7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5563" w:rsidRPr="00B14380" w:rsidRDefault="002A5563" w:rsidP="00F13BF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2A5563" w:rsidRPr="006C7E8E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A5563" w:rsidRPr="00B14380" w:rsidRDefault="002A5563" w:rsidP="00F13BF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5563" w:rsidRPr="00E328D7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5563" w:rsidRPr="00B14380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2A5563" w:rsidRPr="006C7E8E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A5563" w:rsidRPr="002A5563" w:rsidTr="002904A7">
        <w:trPr>
          <w:cantSplit/>
        </w:trPr>
        <w:tc>
          <w:tcPr>
            <w:tcW w:w="3776" w:type="dxa"/>
          </w:tcPr>
          <w:p w:rsidR="002A5563" w:rsidRDefault="002A5563" w:rsidP="00F13BF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2A5563" w:rsidRPr="00CC7536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43,963</w:t>
            </w:r>
          </w:p>
        </w:tc>
        <w:tc>
          <w:tcPr>
            <w:tcW w:w="284" w:type="dxa"/>
          </w:tcPr>
          <w:p w:rsidR="002A5563" w:rsidRPr="006E327A" w:rsidRDefault="002A5563" w:rsidP="00F13BF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2A5563" w:rsidRPr="0012647A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39,888</w:t>
            </w:r>
          </w:p>
        </w:tc>
        <w:tc>
          <w:tcPr>
            <w:tcW w:w="283" w:type="dxa"/>
          </w:tcPr>
          <w:p w:rsidR="002A5563" w:rsidRPr="00D438B8" w:rsidRDefault="002A5563" w:rsidP="00F13BF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2A5563" w:rsidRPr="00CC7536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17,441</w:t>
            </w:r>
          </w:p>
        </w:tc>
        <w:tc>
          <w:tcPr>
            <w:tcW w:w="284" w:type="dxa"/>
          </w:tcPr>
          <w:p w:rsidR="002A5563" w:rsidRPr="00B14380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2A5563" w:rsidRPr="0012647A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16,690</w:t>
            </w:r>
          </w:p>
        </w:tc>
      </w:tr>
      <w:tr w:rsidR="002A5563" w:rsidRPr="002A5563" w:rsidTr="002A5563">
        <w:trPr>
          <w:cantSplit/>
        </w:trPr>
        <w:tc>
          <w:tcPr>
            <w:tcW w:w="3776" w:type="dxa"/>
          </w:tcPr>
          <w:p w:rsidR="002A5563" w:rsidRDefault="002A5563" w:rsidP="00F13BF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5563" w:rsidRPr="00CC7536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84" w:type="dxa"/>
          </w:tcPr>
          <w:p w:rsidR="002A5563" w:rsidRPr="00B43FA4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A5563" w:rsidRPr="0012647A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1,908</w:t>
            </w:r>
          </w:p>
        </w:tc>
        <w:tc>
          <w:tcPr>
            <w:tcW w:w="283" w:type="dxa"/>
          </w:tcPr>
          <w:p w:rsidR="002A5563" w:rsidRPr="00D438B8" w:rsidRDefault="002A5563" w:rsidP="00F13BF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5563" w:rsidRPr="00CC7536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84" w:type="dxa"/>
          </w:tcPr>
          <w:p w:rsidR="002A5563" w:rsidRPr="00B14380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A5563" w:rsidRPr="0012647A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</w:tr>
      <w:tr w:rsidR="002A5563" w:rsidRPr="002A5563" w:rsidTr="002A5563">
        <w:trPr>
          <w:cantSplit/>
        </w:trPr>
        <w:tc>
          <w:tcPr>
            <w:tcW w:w="3776" w:type="dxa"/>
          </w:tcPr>
          <w:p w:rsidR="002A5563" w:rsidRPr="004C7AA6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5563" w:rsidRPr="00CC7536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44,834</w:t>
            </w:r>
          </w:p>
        </w:tc>
        <w:tc>
          <w:tcPr>
            <w:tcW w:w="284" w:type="dxa"/>
          </w:tcPr>
          <w:p w:rsidR="002A5563" w:rsidRPr="006E327A" w:rsidRDefault="002A5563" w:rsidP="00F13BF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A5563" w:rsidRPr="0012647A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41,796</w:t>
            </w:r>
          </w:p>
        </w:tc>
        <w:tc>
          <w:tcPr>
            <w:tcW w:w="283" w:type="dxa"/>
          </w:tcPr>
          <w:p w:rsidR="002A5563" w:rsidRPr="00D438B8" w:rsidRDefault="002A5563" w:rsidP="00F13BF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5563" w:rsidRPr="00CC7536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17,892</w:t>
            </w:r>
          </w:p>
        </w:tc>
        <w:tc>
          <w:tcPr>
            <w:tcW w:w="284" w:type="dxa"/>
          </w:tcPr>
          <w:p w:rsidR="002A5563" w:rsidRPr="00B14380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A5563" w:rsidRPr="0012647A" w:rsidRDefault="002A5563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17,580</w:t>
            </w:r>
          </w:p>
        </w:tc>
      </w:tr>
    </w:tbl>
    <w:p w:rsidR="00D12E93" w:rsidRPr="00F96A6A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11185C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211056" w:rsidRPr="0011185C">
        <w:rPr>
          <w:rFonts w:ascii="Angsana New" w:hAnsi="Angsana New" w:hint="cs"/>
          <w:sz w:val="30"/>
          <w:szCs w:val="30"/>
          <w:cs/>
        </w:rPr>
        <w:t>กับบุคคลและกิจการที่เกี่ยวข้องกัน</w:t>
      </w:r>
      <w:r w:rsidRPr="0011185C">
        <w:rPr>
          <w:rFonts w:ascii="Angsana New" w:hAnsi="Angsana New" w:hint="cs"/>
          <w:sz w:val="30"/>
          <w:szCs w:val="30"/>
          <w:cs/>
        </w:rPr>
        <w:t xml:space="preserve"> ณ วันที่ 31 ธันวาคม</w:t>
      </w:r>
      <w:r w:rsidRPr="0011185C">
        <w:rPr>
          <w:rFonts w:ascii="Angsana New" w:hAnsi="Angsana New"/>
          <w:sz w:val="30"/>
          <w:szCs w:val="30"/>
        </w:rPr>
        <w:t xml:space="preserve"> </w:t>
      </w:r>
      <w:r w:rsidR="00DF0561">
        <w:rPr>
          <w:rFonts w:ascii="Angsana New" w:hAnsi="Angsana New" w:hint="cs"/>
          <w:sz w:val="30"/>
          <w:szCs w:val="30"/>
          <w:cs/>
        </w:rPr>
        <w:t>2563</w:t>
      </w:r>
      <w:r w:rsidRPr="0011185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1185C">
        <w:rPr>
          <w:rFonts w:ascii="Angsana New" w:hAnsi="Angsana New"/>
          <w:sz w:val="30"/>
          <w:szCs w:val="30"/>
        </w:rPr>
        <w:t xml:space="preserve"> </w:t>
      </w:r>
      <w:r w:rsidR="00A42575">
        <w:rPr>
          <w:rFonts w:ascii="Angsana New" w:hAnsi="Angsana New" w:hint="cs"/>
          <w:sz w:val="30"/>
          <w:szCs w:val="30"/>
          <w:cs/>
        </w:rPr>
        <w:t>2562</w:t>
      </w:r>
      <w:r w:rsidRPr="0011185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D12E93" w:rsidRDefault="00D12E93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0" w:type="dxa"/>
        <w:tblInd w:w="18" w:type="dxa"/>
        <w:tblLayout w:type="fixed"/>
        <w:tblLook w:val="000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0A7EF9" w:rsidRPr="00F51F88" w:rsidTr="00036EE0">
        <w:trPr>
          <w:cantSplit/>
        </w:trPr>
        <w:tc>
          <w:tcPr>
            <w:tcW w:w="3774" w:type="dxa"/>
          </w:tcPr>
          <w:p w:rsidR="000A7EF9" w:rsidRPr="00F51F8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:rsidR="000A7EF9" w:rsidRPr="008F38E6" w:rsidRDefault="000A7EF9" w:rsidP="00EE05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A7EF9" w:rsidRPr="00F51F88" w:rsidTr="00036EE0">
        <w:trPr>
          <w:cantSplit/>
        </w:trPr>
        <w:tc>
          <w:tcPr>
            <w:tcW w:w="3774" w:type="dxa"/>
          </w:tcPr>
          <w:p w:rsidR="000A7EF9" w:rsidRPr="00F51F8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A7EF9" w:rsidRPr="008F38E6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0A7EF9" w:rsidRPr="008F38E6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A7EF9" w:rsidRPr="008F38E6" w:rsidRDefault="000A7EF9" w:rsidP="00EE05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83C9E" w:rsidRPr="00F51F88" w:rsidTr="00036EE0">
        <w:trPr>
          <w:cantSplit/>
        </w:trPr>
        <w:tc>
          <w:tcPr>
            <w:tcW w:w="3774" w:type="dxa"/>
          </w:tcPr>
          <w:p w:rsidR="00283C9E" w:rsidRPr="00F51F88" w:rsidRDefault="00283C9E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A41C96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283C9E" w:rsidRPr="008F38E6" w:rsidRDefault="00283C9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8F38E6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283C9E" w:rsidRPr="008F38E6" w:rsidRDefault="00283C9E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A41C96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283C9E" w:rsidRPr="008F38E6" w:rsidRDefault="00283C9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283C9E" w:rsidRPr="008F38E6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D1AE7" w:rsidRPr="00E24209" w:rsidTr="00036EE0">
        <w:trPr>
          <w:cantSplit/>
        </w:trPr>
        <w:tc>
          <w:tcPr>
            <w:tcW w:w="3774" w:type="dxa"/>
          </w:tcPr>
          <w:p w:rsidR="002D1AE7" w:rsidRPr="00D91419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2D1AE7" w:rsidRPr="00F44271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D1AE7" w:rsidRPr="004E4492" w:rsidRDefault="002D1AE7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D1AE7" w:rsidRPr="004E4492" w:rsidRDefault="002D1AE7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2D1AE7" w:rsidRPr="004E4492" w:rsidRDefault="002D1AE7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D1AE7" w:rsidRPr="00F44271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D1AE7" w:rsidRPr="00E24209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2D1AE7" w:rsidRPr="00283C9E" w:rsidRDefault="002D1AE7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328D7" w:rsidRPr="00E24209" w:rsidTr="00036EE0">
        <w:trPr>
          <w:cantSplit/>
        </w:trPr>
        <w:tc>
          <w:tcPr>
            <w:tcW w:w="3774" w:type="dxa"/>
          </w:tcPr>
          <w:p w:rsidR="00E328D7" w:rsidRPr="00802B2B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E328D7" w:rsidRPr="00225F5B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F5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328D7" w:rsidRPr="004E4492" w:rsidRDefault="00E328D7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328D7" w:rsidRPr="008922B4" w:rsidRDefault="00E328D7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2B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328D7" w:rsidRPr="004E4492" w:rsidRDefault="00E328D7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328D7" w:rsidRPr="00AB34B2" w:rsidRDefault="00AE6160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38</w:t>
            </w:r>
            <w:r w:rsidR="00E328D7" w:rsidRPr="00AB34B2">
              <w:rPr>
                <w:rFonts w:ascii="Angsana New" w:hAnsi="Angsana New"/>
                <w:sz w:val="30"/>
                <w:szCs w:val="30"/>
              </w:rPr>
              <w:t>,</w:t>
            </w:r>
            <w:r w:rsidRPr="00AB34B2">
              <w:rPr>
                <w:rFonts w:ascii="Angsana New" w:hAnsi="Angsana New"/>
                <w:sz w:val="30"/>
                <w:szCs w:val="30"/>
              </w:rPr>
              <w:t>021</w:t>
            </w:r>
          </w:p>
        </w:tc>
        <w:tc>
          <w:tcPr>
            <w:tcW w:w="284" w:type="dxa"/>
          </w:tcPr>
          <w:p w:rsidR="00E328D7" w:rsidRPr="00E24209" w:rsidRDefault="00E328D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E328D7" w:rsidRPr="00AB34B2" w:rsidRDefault="00E328D7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32,656</w:t>
            </w:r>
          </w:p>
        </w:tc>
      </w:tr>
      <w:tr w:rsidR="00225F5B" w:rsidRPr="00EC03C9" w:rsidTr="00036EE0">
        <w:trPr>
          <w:cantSplit/>
        </w:trPr>
        <w:tc>
          <w:tcPr>
            <w:tcW w:w="3774" w:type="dxa"/>
          </w:tcPr>
          <w:p w:rsidR="00225F5B" w:rsidRPr="0076366C" w:rsidRDefault="00225F5B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shd w:val="clear" w:color="auto" w:fill="auto"/>
          </w:tcPr>
          <w:p w:rsidR="00225F5B" w:rsidRPr="00225F5B" w:rsidRDefault="00225F5B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F5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25F5B" w:rsidRPr="004E4492" w:rsidRDefault="00225F5B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25F5B" w:rsidRPr="002D1AE7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:rsidR="00225F5B" w:rsidRPr="004E4492" w:rsidRDefault="00225F5B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25F5B" w:rsidRPr="00AE6160" w:rsidRDefault="00225F5B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616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25F5B" w:rsidRPr="00E24209" w:rsidRDefault="00225F5B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225F5B" w:rsidRPr="008922B4" w:rsidRDefault="00225F5B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2B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E6160" w:rsidRPr="00EC03C9" w:rsidTr="00036EE0">
        <w:trPr>
          <w:cantSplit/>
        </w:trPr>
        <w:tc>
          <w:tcPr>
            <w:tcW w:w="3774" w:type="dxa"/>
          </w:tcPr>
          <w:p w:rsidR="00AE6160" w:rsidRPr="00802B2B" w:rsidRDefault="00AE6160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:rsidR="00AE6160" w:rsidRPr="00225F5B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84" w:type="dxa"/>
          </w:tcPr>
          <w:p w:rsidR="00AE6160" w:rsidRPr="004E4492" w:rsidRDefault="00AE6160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E6160" w:rsidRPr="004F449E" w:rsidRDefault="00AE6160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3,451</w:t>
            </w:r>
          </w:p>
        </w:tc>
        <w:tc>
          <w:tcPr>
            <w:tcW w:w="284" w:type="dxa"/>
          </w:tcPr>
          <w:p w:rsidR="00AE6160" w:rsidRPr="004E4492" w:rsidRDefault="00AE6160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E6160" w:rsidRPr="004F449E" w:rsidRDefault="00AE6160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  <w:tc>
          <w:tcPr>
            <w:tcW w:w="284" w:type="dxa"/>
          </w:tcPr>
          <w:p w:rsidR="00AE6160" w:rsidRPr="00E24209" w:rsidRDefault="00AE6160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AE6160" w:rsidRPr="002D1AE7" w:rsidRDefault="00AE6160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225F5B" w:rsidRPr="00E24209" w:rsidTr="00036EE0">
        <w:trPr>
          <w:cantSplit/>
        </w:trPr>
        <w:tc>
          <w:tcPr>
            <w:tcW w:w="3774" w:type="dxa"/>
          </w:tcPr>
          <w:p w:rsidR="00225F5B" w:rsidRDefault="00225F5B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F5B" w:rsidRPr="00225F5B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84" w:type="dxa"/>
          </w:tcPr>
          <w:p w:rsidR="00225F5B" w:rsidRPr="004E4492" w:rsidRDefault="00225F5B" w:rsidP="00407A3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25F5B" w:rsidRPr="002D1AE7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84" w:type="dxa"/>
          </w:tcPr>
          <w:p w:rsidR="00225F5B" w:rsidRPr="004E4492" w:rsidRDefault="00225F5B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39,781</w:t>
            </w:r>
          </w:p>
        </w:tc>
        <w:tc>
          <w:tcPr>
            <w:tcW w:w="284" w:type="dxa"/>
          </w:tcPr>
          <w:p w:rsidR="00225F5B" w:rsidRPr="00E24209" w:rsidRDefault="00225F5B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32,854</w:t>
            </w:r>
          </w:p>
        </w:tc>
      </w:tr>
      <w:tr w:rsidR="002D1AE7" w:rsidRPr="00E24209" w:rsidTr="00036EE0">
        <w:trPr>
          <w:cantSplit/>
        </w:trPr>
        <w:tc>
          <w:tcPr>
            <w:tcW w:w="3774" w:type="dxa"/>
          </w:tcPr>
          <w:p w:rsidR="002D1AE7" w:rsidRPr="00C86109" w:rsidRDefault="002D1AE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D1AE7" w:rsidRPr="00C86109" w:rsidRDefault="002D1AE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D1AE7" w:rsidRPr="00C86109" w:rsidRDefault="002D1AE7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D1AE7" w:rsidRPr="00C86109" w:rsidRDefault="002D1AE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D1AE7" w:rsidRPr="00C86109" w:rsidRDefault="002D1AE7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D1AE7" w:rsidRPr="00C86109" w:rsidRDefault="002D1AE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D1AE7" w:rsidRPr="00C86109" w:rsidRDefault="002D1AE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2D1AE7" w:rsidRPr="00C86109" w:rsidRDefault="002D1AE7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6" w:type="dxa"/>
          </w:tcPr>
          <w:p w:rsidR="00121FBD" w:rsidRPr="00283C9E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21FBD" w:rsidRPr="00E24209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A90430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21FBD" w:rsidRPr="00E24209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283C9E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1FBD" w:rsidRPr="00E24209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21FBD" w:rsidRPr="004C2E64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121FB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121FBD" w:rsidRP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21FBD" w:rsidRPr="00121FBD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121FBD" w:rsidRP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21FBD" w:rsidRPr="00121FBD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121FBD" w:rsidRP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21FBD" w:rsidRP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</w:tcPr>
          <w:p w:rsidR="00121FBD" w:rsidRP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121FB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161CAE" w:rsidRDefault="00121FBD" w:rsidP="00121FB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121FBD" w:rsidRPr="00225F5B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284" w:type="dxa"/>
          </w:tcPr>
          <w:p w:rsidR="00121FBD" w:rsidRPr="007E2CE7" w:rsidRDefault="00121FBD" w:rsidP="00121FB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21FBD" w:rsidRPr="004F449E" w:rsidRDefault="00121FBD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3,346</w:t>
            </w:r>
          </w:p>
        </w:tc>
        <w:tc>
          <w:tcPr>
            <w:tcW w:w="284" w:type="dxa"/>
          </w:tcPr>
          <w:p w:rsidR="00121FBD" w:rsidRPr="000233DF" w:rsidRDefault="00121FBD" w:rsidP="00121FB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37</w:t>
            </w:r>
            <w:r w:rsidR="00121FBD" w:rsidRPr="00AB34B2">
              <w:rPr>
                <w:rFonts w:ascii="Angsana New" w:hAnsi="Angsana New"/>
                <w:sz w:val="30"/>
                <w:szCs w:val="30"/>
              </w:rPr>
              <w:t>,</w:t>
            </w:r>
            <w:r w:rsidRPr="00AB34B2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84" w:type="dxa"/>
          </w:tcPr>
          <w:p w:rsidR="00121FBD" w:rsidRPr="000233DF" w:rsidRDefault="00121FBD" w:rsidP="00121FB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121FBD" w:rsidRPr="00AB34B2" w:rsidRDefault="00121FBD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32,240</w:t>
            </w:r>
          </w:p>
        </w:tc>
      </w:tr>
      <w:tr w:rsidR="00121FB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161CAE" w:rsidRDefault="00121FBD" w:rsidP="00121FB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6" w:type="dxa"/>
          </w:tcPr>
          <w:p w:rsidR="00121FBD" w:rsidRPr="00225F5B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1FBD" w:rsidRPr="007E2CE7" w:rsidRDefault="00121FBD" w:rsidP="00121FB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21FBD" w:rsidRPr="008922B4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1FBD" w:rsidRPr="000233DF" w:rsidRDefault="00121FBD" w:rsidP="00121FB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225F5B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1FBD" w:rsidRPr="000233DF" w:rsidRDefault="00121FBD" w:rsidP="00121FB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121FBD" w:rsidRPr="002D1AE7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25F5B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25F5B" w:rsidRPr="00161CAE" w:rsidRDefault="00225F5B" w:rsidP="00121FBD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5F5B" w:rsidRPr="004F449E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1,809</w:t>
            </w:r>
          </w:p>
        </w:tc>
        <w:tc>
          <w:tcPr>
            <w:tcW w:w="284" w:type="dxa"/>
          </w:tcPr>
          <w:p w:rsidR="00225F5B" w:rsidRPr="007E2CE7" w:rsidRDefault="00225F5B" w:rsidP="00121FB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5F5B" w:rsidRPr="008922B4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84" w:type="dxa"/>
          </w:tcPr>
          <w:p w:rsidR="00225F5B" w:rsidRPr="000233DF" w:rsidRDefault="00225F5B" w:rsidP="00121FB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5F5B" w:rsidRPr="004F449E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1,942</w:t>
            </w:r>
          </w:p>
        </w:tc>
        <w:tc>
          <w:tcPr>
            <w:tcW w:w="284" w:type="dxa"/>
          </w:tcPr>
          <w:p w:rsidR="00225F5B" w:rsidRPr="000233DF" w:rsidRDefault="00225F5B" w:rsidP="00121FB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225F5B" w:rsidRPr="008922B4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</w:tr>
      <w:tr w:rsidR="00225F5B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25F5B" w:rsidRPr="00E24209" w:rsidRDefault="00225F5B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25F5B" w:rsidRPr="00225F5B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84" w:type="dxa"/>
          </w:tcPr>
          <w:p w:rsidR="00225F5B" w:rsidRPr="007E2CE7" w:rsidRDefault="00225F5B" w:rsidP="00121FB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25F5B" w:rsidRPr="002D1AE7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84" w:type="dxa"/>
          </w:tcPr>
          <w:p w:rsidR="00225F5B" w:rsidRPr="000233DF" w:rsidRDefault="00225F5B" w:rsidP="00121FB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39,781</w:t>
            </w:r>
          </w:p>
        </w:tc>
        <w:tc>
          <w:tcPr>
            <w:tcW w:w="284" w:type="dxa"/>
          </w:tcPr>
          <w:p w:rsidR="00225F5B" w:rsidRPr="000233DF" w:rsidRDefault="00225F5B" w:rsidP="00121FB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32,854</w:t>
            </w:r>
          </w:p>
        </w:tc>
      </w:tr>
      <w:tr w:rsidR="00121FBD" w:rsidRPr="00121FBD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1FBD" w:rsidRP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21FBD" w:rsidRPr="00121FBD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1FBD" w:rsidRP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21FBD" w:rsidRPr="00121FBD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1FBD" w:rsidRP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21FBD" w:rsidRP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121FBD" w:rsidRP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121FB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:rsidR="00121FBD" w:rsidRPr="00283C9E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21FBD" w:rsidRPr="00E24209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A90430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21FBD" w:rsidRPr="00E24209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283C9E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1FBD" w:rsidRPr="00E24209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21FBD" w:rsidRPr="004C2E64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121FB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98757B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875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</w:tcPr>
          <w:p w:rsidR="00121FBD" w:rsidRPr="005C4D19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21FBD" w:rsidRPr="00E24209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C0031F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21FBD" w:rsidRPr="00E24209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5C4D19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1FBD" w:rsidRPr="00E24209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21FBD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21FB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A16C43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121FBD" w:rsidRPr="00225F5B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F5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21FBD" w:rsidRPr="00E24209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C0031F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031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21FBD" w:rsidRPr="00E24209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AB34B2" w:rsidRDefault="00121FBD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</w:t>
            </w:r>
            <w:r w:rsidR="00225F5B" w:rsidRPr="00AB34B2">
              <w:rPr>
                <w:rFonts w:ascii="Angsana New" w:hAnsi="Angsana New"/>
                <w:sz w:val="30"/>
                <w:szCs w:val="30"/>
              </w:rPr>
              <w:t>5,843</w:t>
            </w:r>
          </w:p>
        </w:tc>
        <w:tc>
          <w:tcPr>
            <w:tcW w:w="284" w:type="dxa"/>
          </w:tcPr>
          <w:p w:rsidR="00121FBD" w:rsidRPr="00E24209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21FBD" w:rsidRPr="00AB34B2" w:rsidRDefault="00121FBD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3,152</w:t>
            </w:r>
          </w:p>
        </w:tc>
      </w:tr>
      <w:tr w:rsidR="00225F5B" w:rsidRPr="00E24209" w:rsidTr="0098757B">
        <w:trPr>
          <w:gridAfter w:val="1"/>
          <w:wAfter w:w="13" w:type="dxa"/>
          <w:cantSplit/>
        </w:trPr>
        <w:tc>
          <w:tcPr>
            <w:tcW w:w="3774" w:type="dxa"/>
          </w:tcPr>
          <w:p w:rsidR="00225F5B" w:rsidRPr="00802B2B" w:rsidRDefault="00225F5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225F5B" w:rsidRPr="00DD2EAF" w:rsidRDefault="00225F5B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4" w:type="dxa"/>
          </w:tcPr>
          <w:p w:rsidR="00225F5B" w:rsidRPr="00DD2EAF" w:rsidRDefault="00225F5B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225F5B" w:rsidRPr="00DD2EAF" w:rsidRDefault="00225F5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225F5B" w:rsidRPr="00E24209" w:rsidTr="00411D78">
        <w:trPr>
          <w:gridAfter w:val="1"/>
          <w:wAfter w:w="13" w:type="dxa"/>
          <w:cantSplit/>
        </w:trPr>
        <w:tc>
          <w:tcPr>
            <w:tcW w:w="3774" w:type="dxa"/>
          </w:tcPr>
          <w:p w:rsidR="00225F5B" w:rsidRPr="00802B2B" w:rsidRDefault="00225F5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225F5B" w:rsidRPr="00DD2EAF" w:rsidRDefault="00225F5B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4" w:type="dxa"/>
          </w:tcPr>
          <w:p w:rsidR="00225F5B" w:rsidRPr="00DD2EAF" w:rsidRDefault="00225F5B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35,848</w:t>
            </w:r>
          </w:p>
        </w:tc>
        <w:tc>
          <w:tcPr>
            <w:tcW w:w="284" w:type="dxa"/>
          </w:tcPr>
          <w:p w:rsidR="00225F5B" w:rsidRPr="00DD2EAF" w:rsidRDefault="00225F5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3,221</w:t>
            </w:r>
          </w:p>
        </w:tc>
      </w:tr>
      <w:tr w:rsidR="00121FBD" w:rsidRPr="00E24209" w:rsidTr="00411D78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98757B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875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1FBD" w:rsidRPr="005C4D19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21FBD" w:rsidRPr="00E24209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1FBD" w:rsidRPr="00F44271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21FBD" w:rsidRPr="00E24209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1FBD" w:rsidRPr="005C4D19" w:rsidRDefault="00121FBD" w:rsidP="008042CB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</w:tcPr>
          <w:p w:rsidR="00121FBD" w:rsidRPr="00E24209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121FBD" w:rsidRPr="00F44271" w:rsidRDefault="00121FBD" w:rsidP="008042CB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121FB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802B2B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121FBD" w:rsidRPr="00225F5B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25F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21FBD" w:rsidRPr="007830C1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DD2EAF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21FBD" w:rsidRPr="007830C1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34B2">
              <w:rPr>
                <w:rFonts w:ascii="Angsana New" w:hAnsi="Angsana New" w:hint="cs"/>
                <w:sz w:val="30"/>
                <w:szCs w:val="30"/>
                <w:cs/>
              </w:rPr>
              <w:t>279</w:t>
            </w:r>
          </w:p>
        </w:tc>
        <w:tc>
          <w:tcPr>
            <w:tcW w:w="284" w:type="dxa"/>
          </w:tcPr>
          <w:p w:rsidR="00121FBD" w:rsidRPr="007830C1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21FBD" w:rsidRPr="00AB34B2" w:rsidRDefault="00121FBD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B34B2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121FBD" w:rsidRPr="00E24209" w:rsidTr="0098757B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802B2B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84" w:type="dxa"/>
          </w:tcPr>
          <w:p w:rsidR="00121FBD" w:rsidRPr="00825A9C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AB34B2" w:rsidRDefault="00121FBD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5,036</w:t>
            </w:r>
          </w:p>
        </w:tc>
        <w:tc>
          <w:tcPr>
            <w:tcW w:w="284" w:type="dxa"/>
          </w:tcPr>
          <w:p w:rsidR="00121FBD" w:rsidRPr="00825A9C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225F5B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25F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21FBD" w:rsidRPr="00E24209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21FBD" w:rsidRPr="00DD2EAF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225F5B" w:rsidRPr="00E24209" w:rsidTr="0098757B">
        <w:trPr>
          <w:gridAfter w:val="1"/>
          <w:wAfter w:w="13" w:type="dxa"/>
          <w:cantSplit/>
        </w:trPr>
        <w:tc>
          <w:tcPr>
            <w:tcW w:w="3774" w:type="dxa"/>
          </w:tcPr>
          <w:p w:rsidR="00225F5B" w:rsidRPr="00802B2B" w:rsidRDefault="00225F5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84" w:type="dxa"/>
          </w:tcPr>
          <w:p w:rsidR="00225F5B" w:rsidRPr="00825A9C" w:rsidRDefault="00225F5B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5,036</w:t>
            </w:r>
          </w:p>
        </w:tc>
        <w:tc>
          <w:tcPr>
            <w:tcW w:w="284" w:type="dxa"/>
          </w:tcPr>
          <w:p w:rsidR="00225F5B" w:rsidRPr="007830C1" w:rsidRDefault="00225F5B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34B2">
              <w:rPr>
                <w:rFonts w:ascii="Angsana New" w:hAnsi="Angsana New" w:hint="cs"/>
                <w:sz w:val="30"/>
                <w:szCs w:val="30"/>
                <w:cs/>
              </w:rPr>
              <w:t>279</w:t>
            </w:r>
          </w:p>
        </w:tc>
        <w:tc>
          <w:tcPr>
            <w:tcW w:w="284" w:type="dxa"/>
          </w:tcPr>
          <w:p w:rsidR="00225F5B" w:rsidRPr="007830C1" w:rsidRDefault="00225F5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B34B2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225F5B" w:rsidRPr="00E24209" w:rsidTr="0098757B">
        <w:trPr>
          <w:gridAfter w:val="1"/>
          <w:wAfter w:w="13" w:type="dxa"/>
          <w:cantSplit/>
        </w:trPr>
        <w:tc>
          <w:tcPr>
            <w:tcW w:w="3774" w:type="dxa"/>
          </w:tcPr>
          <w:p w:rsidR="00225F5B" w:rsidRPr="00247441" w:rsidRDefault="00225F5B" w:rsidP="0024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7441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25F5B" w:rsidRPr="00AB34B2" w:rsidRDefault="00E873FC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1</w:t>
            </w:r>
            <w:r w:rsidR="00225F5B" w:rsidRPr="00AB34B2">
              <w:rPr>
                <w:rFonts w:ascii="Angsana New" w:hAnsi="Angsana New"/>
                <w:sz w:val="30"/>
                <w:szCs w:val="30"/>
              </w:rPr>
              <w:t>,</w:t>
            </w:r>
            <w:r w:rsidRPr="00AB34B2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84" w:type="dxa"/>
          </w:tcPr>
          <w:p w:rsidR="00225F5B" w:rsidRPr="00E24209" w:rsidRDefault="00225F5B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5,105</w:t>
            </w:r>
          </w:p>
        </w:tc>
        <w:tc>
          <w:tcPr>
            <w:tcW w:w="284" w:type="dxa"/>
          </w:tcPr>
          <w:p w:rsidR="00225F5B" w:rsidRPr="00E24209" w:rsidRDefault="00225F5B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36,127</w:t>
            </w:r>
          </w:p>
        </w:tc>
        <w:tc>
          <w:tcPr>
            <w:tcW w:w="284" w:type="dxa"/>
          </w:tcPr>
          <w:p w:rsidR="00225F5B" w:rsidRPr="00E24209" w:rsidRDefault="00225F5B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225F5B" w:rsidRPr="00AB34B2" w:rsidRDefault="00225F5B" w:rsidP="00AB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3,659</w:t>
            </w:r>
          </w:p>
        </w:tc>
      </w:tr>
    </w:tbl>
    <w:p w:rsidR="002A5563" w:rsidRDefault="002A5563"/>
    <w:p w:rsidR="002A5563" w:rsidRDefault="002A5563"/>
    <w:p w:rsidR="002A5563" w:rsidRDefault="002A5563"/>
    <w:p w:rsidR="002A5563" w:rsidRDefault="002A5563"/>
    <w:p w:rsidR="002A5563" w:rsidRDefault="002A5563"/>
    <w:p w:rsidR="002A5563" w:rsidRDefault="002A5563"/>
    <w:p w:rsidR="002A5563" w:rsidRDefault="002A5563"/>
    <w:tbl>
      <w:tblPr>
        <w:tblW w:w="9730" w:type="dxa"/>
        <w:tblInd w:w="18" w:type="dxa"/>
        <w:tblLayout w:type="fixed"/>
        <w:tblLook w:val="000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121FBD" w:rsidRPr="008F38E6" w:rsidTr="00121FBD">
        <w:trPr>
          <w:cantSplit/>
        </w:trPr>
        <w:tc>
          <w:tcPr>
            <w:tcW w:w="3774" w:type="dxa"/>
          </w:tcPr>
          <w:p w:rsidR="00121FBD" w:rsidRPr="00F51F88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:rsidR="00121FBD" w:rsidRPr="008F38E6" w:rsidRDefault="00121FBD" w:rsidP="00121FB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21FBD" w:rsidRPr="008F38E6" w:rsidTr="00121FBD">
        <w:trPr>
          <w:cantSplit/>
        </w:trPr>
        <w:tc>
          <w:tcPr>
            <w:tcW w:w="3774" w:type="dxa"/>
          </w:tcPr>
          <w:p w:rsidR="00121FBD" w:rsidRPr="00F51F88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1FBD" w:rsidRPr="008F38E6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121FBD" w:rsidRPr="008F38E6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21FBD" w:rsidRPr="008F38E6" w:rsidRDefault="00121FBD" w:rsidP="00121FB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21FBD" w:rsidRPr="008F38E6" w:rsidTr="00121FBD">
        <w:trPr>
          <w:cantSplit/>
        </w:trPr>
        <w:tc>
          <w:tcPr>
            <w:tcW w:w="3774" w:type="dxa"/>
          </w:tcPr>
          <w:p w:rsidR="00121FBD" w:rsidRPr="00F51F88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A41C9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121FBD" w:rsidRPr="008F38E6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A41C9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121FBD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D91419" w:rsidRDefault="00121FBD" w:rsidP="00D0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:rsidR="00121FBD" w:rsidRPr="00283C9E" w:rsidRDefault="00121FBD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1FBD" w:rsidRPr="00E24209" w:rsidRDefault="00121FBD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E24209" w:rsidRDefault="00121FBD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21FBD" w:rsidRPr="00E24209" w:rsidRDefault="00121FBD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283C9E" w:rsidRDefault="00121FBD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1FBD" w:rsidRPr="00E24209" w:rsidRDefault="00121FBD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21FBD" w:rsidRPr="00E24209" w:rsidRDefault="00121FBD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21FBD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802B2B" w:rsidRDefault="00121FBD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121FBD" w:rsidRPr="002B768B" w:rsidRDefault="00121FBD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B768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21FBD" w:rsidRPr="00825A9C" w:rsidRDefault="00121FBD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121FBD" w:rsidRPr="00DD2EAF" w:rsidRDefault="00121FBD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21FBD" w:rsidRPr="00825A9C" w:rsidRDefault="00121FBD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121FBD" w:rsidRPr="005E049A" w:rsidRDefault="005E049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049A">
              <w:rPr>
                <w:rFonts w:ascii="Angsana New" w:hAnsi="Angsana New"/>
                <w:bCs/>
                <w:sz w:val="30"/>
                <w:szCs w:val="30"/>
              </w:rPr>
              <w:t>57,5</w:t>
            </w:r>
            <w:r w:rsidR="00121FBD" w:rsidRPr="005E049A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121FBD" w:rsidRPr="00590072" w:rsidRDefault="00121FBD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</w:tcPr>
          <w:p w:rsidR="00121FBD" w:rsidRPr="00DD2EAF" w:rsidRDefault="00121FBD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2EAF">
              <w:rPr>
                <w:rFonts w:ascii="Angsana New" w:hAnsi="Angsana New"/>
                <w:bCs/>
                <w:sz w:val="30"/>
                <w:szCs w:val="30"/>
              </w:rPr>
              <w:t>114,</w:t>
            </w:r>
            <w:r w:rsidRPr="00BD559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DD2EA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121FBD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802B2B" w:rsidRDefault="00121FBD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21FBD" w:rsidRPr="002B768B" w:rsidRDefault="002B768B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</w:t>
            </w:r>
            <w:r w:rsidR="00121FBD" w:rsidRPr="002B768B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121FBD" w:rsidRPr="004E4492" w:rsidRDefault="00121FBD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DD2EAF" w:rsidRDefault="00121FBD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84" w:type="dxa"/>
          </w:tcPr>
          <w:p w:rsidR="00121FBD" w:rsidRPr="004E4492" w:rsidRDefault="00121FBD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5E049A" w:rsidRDefault="00121FBD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049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21FBD" w:rsidRPr="00E24209" w:rsidRDefault="00121FBD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21FBD" w:rsidRPr="00DD2EAF" w:rsidRDefault="00121FBD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B768B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B768B" w:rsidRPr="00802B2B" w:rsidRDefault="002B768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768B" w:rsidRPr="002B768B" w:rsidRDefault="002B768B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</w:t>
            </w:r>
            <w:r w:rsidRPr="002B768B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2B768B" w:rsidRPr="004E4492" w:rsidRDefault="002B768B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B768B" w:rsidRPr="00DD2EAF" w:rsidRDefault="002B768B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84" w:type="dxa"/>
          </w:tcPr>
          <w:p w:rsidR="002B768B" w:rsidRPr="004E4492" w:rsidRDefault="002B768B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B768B" w:rsidRPr="005E049A" w:rsidRDefault="002B768B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049A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  <w:tc>
          <w:tcPr>
            <w:tcW w:w="284" w:type="dxa"/>
          </w:tcPr>
          <w:p w:rsidR="002B768B" w:rsidRPr="00590072" w:rsidRDefault="002B768B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2B768B" w:rsidRPr="00DD2EAF" w:rsidRDefault="002B768B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2EAF">
              <w:rPr>
                <w:rFonts w:ascii="Angsana New" w:hAnsi="Angsana New"/>
                <w:bCs/>
                <w:sz w:val="30"/>
                <w:szCs w:val="30"/>
              </w:rPr>
              <w:t>114,</w:t>
            </w:r>
            <w:r w:rsidRPr="00BD559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DD2EA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121FBD" w:rsidRPr="00A850EB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A850EB" w:rsidRDefault="00121FBD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121FBD" w:rsidRPr="005C4D19" w:rsidRDefault="00121FBD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21FBD" w:rsidRPr="00A850EB" w:rsidRDefault="00121FBD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1FBD" w:rsidRPr="00F44271" w:rsidRDefault="00121FBD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21FBD" w:rsidRPr="00A850EB" w:rsidRDefault="00121FBD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1FBD" w:rsidRPr="005C4D19" w:rsidRDefault="00121FBD" w:rsidP="00093CF4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21FBD" w:rsidRPr="00A850EB" w:rsidRDefault="00121FBD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121FBD" w:rsidRPr="00F44271" w:rsidRDefault="00121FBD" w:rsidP="00FD406C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</w:tr>
      <w:tr w:rsidR="00121FBD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F957A3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:rsidR="00121FBD" w:rsidRPr="00C0031F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21FBD" w:rsidRPr="0076366C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211056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1FBD" w:rsidRPr="0076366C" w:rsidRDefault="00121FBD" w:rsidP="008042C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1FBD" w:rsidRPr="00F44271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1FBD" w:rsidRPr="0076366C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21FBD" w:rsidRPr="00211056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121FBD" w:rsidRPr="00734C60" w:rsidTr="002B768B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802B2B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121FBD" w:rsidRPr="002B768B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768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21FBD" w:rsidRPr="0076366C" w:rsidRDefault="00121FBD" w:rsidP="008042CB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21FBD" w:rsidRPr="00C0031F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21FBD" w:rsidRPr="0076366C" w:rsidRDefault="00121FBD" w:rsidP="008042CB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21FBD" w:rsidRPr="002B768B" w:rsidRDefault="002B768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27,559</w:t>
            </w:r>
          </w:p>
        </w:tc>
        <w:tc>
          <w:tcPr>
            <w:tcW w:w="284" w:type="dxa"/>
          </w:tcPr>
          <w:p w:rsidR="00121FBD" w:rsidRPr="0076366C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121FBD" w:rsidRPr="00C0031F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34,364</w:t>
            </w:r>
          </w:p>
        </w:tc>
      </w:tr>
      <w:tr w:rsidR="00121FBD" w:rsidRPr="00734C60" w:rsidTr="002B768B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802B2B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21FBD" w:rsidRPr="002B768B" w:rsidRDefault="002B768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768B"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84" w:type="dxa"/>
          </w:tcPr>
          <w:p w:rsidR="00121FBD" w:rsidRPr="0076366C" w:rsidRDefault="00121FBD" w:rsidP="008042CB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C0031F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  <w:tc>
          <w:tcPr>
            <w:tcW w:w="284" w:type="dxa"/>
          </w:tcPr>
          <w:p w:rsidR="00121FBD" w:rsidRPr="0076366C" w:rsidRDefault="00121FBD" w:rsidP="008042CB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2B768B" w:rsidRDefault="002B768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4,281</w:t>
            </w:r>
          </w:p>
        </w:tc>
        <w:tc>
          <w:tcPr>
            <w:tcW w:w="284" w:type="dxa"/>
          </w:tcPr>
          <w:p w:rsidR="00121FBD" w:rsidRPr="0076366C" w:rsidRDefault="00121FBD" w:rsidP="008042CB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21FBD" w:rsidRPr="00C0031F" w:rsidRDefault="00121FBD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</w:tr>
      <w:tr w:rsidR="002B768B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B768B" w:rsidRPr="00802B2B" w:rsidRDefault="002B768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768B" w:rsidRPr="002B768B" w:rsidRDefault="002B768B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768B"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84" w:type="dxa"/>
          </w:tcPr>
          <w:p w:rsidR="002B768B" w:rsidRPr="0076366C" w:rsidRDefault="002B768B" w:rsidP="008042CB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B768B" w:rsidRPr="00C0031F" w:rsidRDefault="002B768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  <w:tc>
          <w:tcPr>
            <w:tcW w:w="284" w:type="dxa"/>
          </w:tcPr>
          <w:p w:rsidR="002B768B" w:rsidRPr="0076366C" w:rsidRDefault="002B768B" w:rsidP="008042CB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B768B" w:rsidRPr="002B768B" w:rsidRDefault="002B768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31,840</w:t>
            </w:r>
          </w:p>
        </w:tc>
        <w:tc>
          <w:tcPr>
            <w:tcW w:w="284" w:type="dxa"/>
          </w:tcPr>
          <w:p w:rsidR="002B768B" w:rsidRPr="0076366C" w:rsidRDefault="002B768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2B768B" w:rsidRPr="00C0031F" w:rsidRDefault="002B768B" w:rsidP="008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39,974</w:t>
            </w:r>
          </w:p>
        </w:tc>
      </w:tr>
      <w:tr w:rsidR="00121FBD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121FBD" w:rsidRPr="00211056" w:rsidRDefault="00121FBD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121FBD" w:rsidRPr="00F44271" w:rsidRDefault="00121FBD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21FBD" w:rsidRPr="00211056" w:rsidRDefault="00121FBD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1FBD" w:rsidRPr="00211056" w:rsidRDefault="00121FBD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21FBD" w:rsidRPr="00211056" w:rsidRDefault="00121FBD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121FBD" w:rsidRPr="00F44271" w:rsidRDefault="00121FBD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21FBD" w:rsidRPr="00211056" w:rsidRDefault="00121FBD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121FBD" w:rsidRPr="00211056" w:rsidRDefault="00121FBD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042CE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D042CE" w:rsidRPr="00F957A3" w:rsidRDefault="00D042CE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</w:tcPr>
          <w:p w:rsidR="00D042CE" w:rsidRPr="005C4D19" w:rsidRDefault="00D042C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042CE" w:rsidRPr="00A16C43" w:rsidRDefault="00D042CE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42CE" w:rsidRPr="00A16C43" w:rsidRDefault="00D042CE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042CE" w:rsidRPr="00A16C43" w:rsidRDefault="00D042CE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42CE" w:rsidRPr="005C4D19" w:rsidRDefault="00D042C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042CE" w:rsidRPr="00A16C43" w:rsidRDefault="00D042C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D042CE" w:rsidRPr="00A16C43" w:rsidRDefault="00D042CE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042CE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D042CE" w:rsidRPr="00802B2B" w:rsidRDefault="00D042CE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D042CE" w:rsidRPr="002B768B" w:rsidRDefault="00D042CE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768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042CE" w:rsidRPr="0022335A" w:rsidRDefault="00D042CE" w:rsidP="00D853C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042CE" w:rsidRPr="00C0031F" w:rsidRDefault="00D042CE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042CE" w:rsidRPr="0076366C" w:rsidRDefault="00D042CE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42CE" w:rsidRPr="002B768B" w:rsidRDefault="002B768B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2,737</w:t>
            </w:r>
          </w:p>
        </w:tc>
        <w:tc>
          <w:tcPr>
            <w:tcW w:w="284" w:type="dxa"/>
          </w:tcPr>
          <w:p w:rsidR="00D042CE" w:rsidRPr="0076366C" w:rsidRDefault="00D042CE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042CE" w:rsidRPr="00C0031F" w:rsidRDefault="00D042CE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Cs/>
                <w:sz w:val="30"/>
                <w:szCs w:val="30"/>
              </w:rPr>
              <w:t>302</w:t>
            </w:r>
          </w:p>
        </w:tc>
      </w:tr>
      <w:tr w:rsidR="002B768B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B768B" w:rsidRPr="0076366C" w:rsidRDefault="002B768B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</w:tcPr>
          <w:p w:rsidR="002B768B" w:rsidRPr="00C0031F" w:rsidRDefault="002B768B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B768B" w:rsidRPr="0076366C" w:rsidRDefault="002B768B" w:rsidP="00D853C6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B768B" w:rsidRPr="00C0031F" w:rsidRDefault="002B768B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0031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C0031F"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84" w:type="dxa"/>
          </w:tcPr>
          <w:p w:rsidR="002B768B" w:rsidRPr="0076366C" w:rsidRDefault="002B768B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B768B" w:rsidRPr="00C0031F" w:rsidRDefault="002B768B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B768B" w:rsidRPr="0076366C" w:rsidRDefault="002B768B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B768B" w:rsidRPr="00C0031F" w:rsidRDefault="002B768B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</w:p>
        </w:tc>
      </w:tr>
      <w:tr w:rsidR="00D042CE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D042CE" w:rsidRPr="00802B2B" w:rsidRDefault="00D042CE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42CE" w:rsidRPr="002B768B" w:rsidRDefault="00D042CE" w:rsidP="002B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768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2B768B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2B768B">
              <w:rPr>
                <w:rFonts w:ascii="Angsana New" w:hAnsi="Angsana New"/>
                <w:bCs/>
                <w:sz w:val="30"/>
                <w:szCs w:val="30"/>
              </w:rPr>
              <w:t>046</w:t>
            </w:r>
          </w:p>
        </w:tc>
        <w:tc>
          <w:tcPr>
            <w:tcW w:w="284" w:type="dxa"/>
          </w:tcPr>
          <w:p w:rsidR="00D042CE" w:rsidRPr="0076366C" w:rsidRDefault="00D042CE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42CE" w:rsidRPr="00C0031F" w:rsidRDefault="00D042CE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C0031F">
              <w:rPr>
                <w:rFonts w:ascii="Angsana New" w:hAnsi="Angsana New"/>
                <w:bCs/>
                <w:sz w:val="30"/>
                <w:szCs w:val="30"/>
              </w:rPr>
              <w:t>4,561</w:t>
            </w:r>
          </w:p>
        </w:tc>
        <w:tc>
          <w:tcPr>
            <w:tcW w:w="284" w:type="dxa"/>
          </w:tcPr>
          <w:p w:rsidR="00D042CE" w:rsidRPr="0076366C" w:rsidRDefault="00D042CE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42CE" w:rsidRPr="002B768B" w:rsidRDefault="002B768B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:rsidR="00D042CE" w:rsidRPr="0076366C" w:rsidRDefault="00D042CE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D042CE" w:rsidRPr="00C0031F" w:rsidRDefault="00D042CE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2B768B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B768B" w:rsidRPr="0076366C" w:rsidRDefault="002B768B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B768B" w:rsidRPr="002B768B" w:rsidRDefault="002B768B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768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2B768B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>
              <w:rPr>
                <w:rFonts w:ascii="Angsana New" w:hAnsi="Angsana New"/>
                <w:bCs/>
                <w:sz w:val="30"/>
                <w:szCs w:val="30"/>
              </w:rPr>
              <w:t>046</w:t>
            </w:r>
          </w:p>
        </w:tc>
        <w:tc>
          <w:tcPr>
            <w:tcW w:w="284" w:type="dxa"/>
          </w:tcPr>
          <w:p w:rsidR="002B768B" w:rsidRPr="0076366C" w:rsidRDefault="002B768B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B768B" w:rsidRPr="00C0031F" w:rsidRDefault="002B768B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4,601</w:t>
            </w:r>
          </w:p>
        </w:tc>
        <w:tc>
          <w:tcPr>
            <w:tcW w:w="284" w:type="dxa"/>
          </w:tcPr>
          <w:p w:rsidR="002B768B" w:rsidRPr="0076366C" w:rsidRDefault="002B768B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B768B" w:rsidRPr="002B768B" w:rsidRDefault="002B768B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2,798</w:t>
            </w:r>
          </w:p>
        </w:tc>
        <w:tc>
          <w:tcPr>
            <w:tcW w:w="284" w:type="dxa"/>
          </w:tcPr>
          <w:p w:rsidR="002B768B" w:rsidRPr="0076366C" w:rsidRDefault="002B768B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2B768B" w:rsidRPr="00C0031F" w:rsidRDefault="002B768B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387</w:t>
            </w:r>
          </w:p>
        </w:tc>
      </w:tr>
      <w:tr w:rsidR="00411D78" w:rsidRPr="00987DC1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411D78" w:rsidRPr="00987DC1" w:rsidRDefault="00411D78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411D78" w:rsidRPr="00987DC1" w:rsidRDefault="00411D78" w:rsidP="006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411D78" w:rsidRPr="00987DC1" w:rsidRDefault="00411D78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411D78" w:rsidRPr="00987DC1" w:rsidRDefault="00411D78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11D78" w:rsidRPr="00987DC1" w:rsidRDefault="00411D78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411D78" w:rsidRPr="00987DC1" w:rsidRDefault="00411D78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411D78" w:rsidRPr="00987DC1" w:rsidRDefault="00411D78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411D78" w:rsidRPr="00987DC1" w:rsidRDefault="00411D78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411D78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411D78" w:rsidRPr="005F0D81" w:rsidRDefault="005F0D8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F0D81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:rsidR="00411D78" w:rsidRPr="005C4D19" w:rsidRDefault="00411D78" w:rsidP="006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411D78" w:rsidRPr="0076366C" w:rsidRDefault="00411D78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11D78" w:rsidRPr="00C0031F" w:rsidRDefault="00411D78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11D78" w:rsidRPr="0076366C" w:rsidRDefault="00411D78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11D78" w:rsidRPr="005C4D19" w:rsidRDefault="00411D78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11D78" w:rsidRPr="0076366C" w:rsidRDefault="00411D78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411D78" w:rsidRDefault="00411D78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308D4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1308D4" w:rsidRPr="001308D4" w:rsidRDefault="001308D4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</w:tcPr>
          <w:p w:rsidR="001308D4" w:rsidRPr="005C4D19" w:rsidRDefault="001308D4" w:rsidP="006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308D4" w:rsidRPr="0076366C" w:rsidRDefault="001308D4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308D4" w:rsidRPr="00C0031F" w:rsidRDefault="001308D4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308D4" w:rsidRPr="0076366C" w:rsidRDefault="001308D4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308D4" w:rsidRPr="005C4D19" w:rsidRDefault="001308D4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308D4" w:rsidRPr="0076366C" w:rsidRDefault="001308D4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1308D4" w:rsidRDefault="001308D4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E12A1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E12A1" w:rsidRPr="00802B2B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7E12A1" w:rsidRPr="00C0031F" w:rsidRDefault="007E12A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E12A1" w:rsidRPr="007E12A1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12A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2,318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7E12A1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E12A1" w:rsidRPr="00802B2B" w:rsidRDefault="007E12A1" w:rsidP="0013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E12A1" w:rsidRPr="007E12A1" w:rsidRDefault="007E12A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12A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E12A1" w:rsidRPr="007E12A1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12A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7E12A1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E12A1" w:rsidRPr="005F0D81" w:rsidRDefault="007E12A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12A1" w:rsidRPr="007E12A1" w:rsidRDefault="007E12A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12A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12A1" w:rsidRPr="007E12A1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12A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3,186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1308D4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1308D4" w:rsidRPr="001308D4" w:rsidRDefault="001308D4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308D4" w:rsidRPr="001308D4" w:rsidRDefault="001308D4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308D4" w:rsidRPr="0076366C" w:rsidRDefault="001308D4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308D4" w:rsidRPr="00C0031F" w:rsidRDefault="001308D4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308D4" w:rsidRPr="0076366C" w:rsidRDefault="001308D4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308D4" w:rsidRPr="007E12A1" w:rsidRDefault="001308D4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308D4" w:rsidRPr="0076366C" w:rsidRDefault="001308D4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1308D4" w:rsidRPr="00C0031F" w:rsidRDefault="001308D4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12A1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E12A1" w:rsidRPr="00802B2B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7E12A1" w:rsidRPr="00C0031F" w:rsidRDefault="007E12A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E12A1" w:rsidRPr="007E12A1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12A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52,284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7E12A1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E12A1" w:rsidRPr="00802B2B" w:rsidRDefault="007E12A1" w:rsidP="0013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E12A1" w:rsidRPr="007E12A1" w:rsidRDefault="007E12A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12A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E12A1" w:rsidRPr="007E12A1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12A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7E12A1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E12A1" w:rsidRDefault="007E12A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12A1" w:rsidRPr="007E12A1" w:rsidRDefault="007E12A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12A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12A1" w:rsidRPr="007E12A1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12A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62,305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7E12A1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E12A1" w:rsidRPr="005F0D81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E12A1" w:rsidRPr="007E12A1" w:rsidRDefault="007E12A1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12A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10,889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E12A1" w:rsidRPr="007E12A1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12A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65,491</w:t>
            </w:r>
          </w:p>
        </w:tc>
        <w:tc>
          <w:tcPr>
            <w:tcW w:w="284" w:type="dxa"/>
          </w:tcPr>
          <w:p w:rsidR="007E12A1" w:rsidRPr="0076366C" w:rsidRDefault="007E12A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7E12A1" w:rsidRPr="00C0031F" w:rsidRDefault="007E12A1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</w:tbl>
    <w:p w:rsidR="00D042CE" w:rsidRDefault="00D042C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484D48" w:rsidRDefault="00484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12E93" w:rsidRPr="00161CAE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  <w:cs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Pr="00E47182">
        <w:rPr>
          <w:rFonts w:ascii="Angsana New" w:hAnsi="Angsana New" w:hint="cs"/>
          <w:sz w:val="30"/>
          <w:szCs w:val="30"/>
          <w:cs/>
        </w:rPr>
        <w:t>ปี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Pr="00E4718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F0561">
        <w:rPr>
          <w:rFonts w:ascii="Angsana New" w:hAnsi="Angsana New"/>
          <w:sz w:val="30"/>
          <w:szCs w:val="30"/>
        </w:rPr>
        <w:t>2563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575">
        <w:rPr>
          <w:rFonts w:ascii="Angsana New" w:hAnsi="Angsana New"/>
          <w:sz w:val="30"/>
          <w:szCs w:val="30"/>
        </w:rPr>
        <w:t>2562</w:t>
      </w:r>
      <w:r w:rsidRPr="009A064C">
        <w:rPr>
          <w:rFonts w:ascii="Angsana New" w:hAnsi="Angsana New"/>
          <w:sz w:val="30"/>
          <w:szCs w:val="30"/>
        </w:rPr>
        <w:t xml:space="preserve"> </w:t>
      </w:r>
      <w:r w:rsidRPr="009A064C">
        <w:rPr>
          <w:rFonts w:ascii="Angsana New" w:hAnsi="Angsana New"/>
          <w:sz w:val="30"/>
          <w:szCs w:val="30"/>
          <w:cs/>
        </w:rPr>
        <w:t>สำหรับเงินให้กู้</w:t>
      </w:r>
      <w:r w:rsidRPr="009A064C"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9A064C">
        <w:rPr>
          <w:rFonts w:ascii="Angsana New" w:hAnsi="Angsana New"/>
          <w:sz w:val="30"/>
          <w:szCs w:val="30"/>
          <w:cs/>
        </w:rPr>
        <w:t>ยืมระยะสั้น</w:t>
      </w:r>
      <w:r w:rsidRPr="009A064C">
        <w:rPr>
          <w:rFonts w:ascii="Angsana New" w:hAnsi="Angsana New" w:hint="cs"/>
          <w:sz w:val="30"/>
          <w:szCs w:val="30"/>
          <w:cs/>
        </w:rPr>
        <w:t>จากบุคคลและ</w:t>
      </w:r>
      <w:r w:rsidRPr="009A064C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D12E93" w:rsidRPr="009D3502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700" w:type="dxa"/>
        <w:tblInd w:w="18" w:type="dxa"/>
        <w:tblLayout w:type="fixed"/>
        <w:tblLook w:val="0000"/>
      </w:tblPr>
      <w:tblGrid>
        <w:gridCol w:w="3776"/>
        <w:gridCol w:w="1276"/>
        <w:gridCol w:w="236"/>
        <w:gridCol w:w="1323"/>
        <w:gridCol w:w="283"/>
        <w:gridCol w:w="1276"/>
        <w:gridCol w:w="284"/>
        <w:gridCol w:w="1246"/>
      </w:tblGrid>
      <w:tr w:rsidR="006102F4" w:rsidRPr="00F51F88" w:rsidTr="00987DC1">
        <w:trPr>
          <w:cantSplit/>
        </w:trPr>
        <w:tc>
          <w:tcPr>
            <w:tcW w:w="3776" w:type="dxa"/>
          </w:tcPr>
          <w:p w:rsidR="006102F4" w:rsidRPr="00D413D6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7"/>
            <w:tcBorders>
              <w:bottom w:val="single" w:sz="4" w:space="0" w:color="auto"/>
            </w:tcBorders>
          </w:tcPr>
          <w:p w:rsidR="006102F4" w:rsidRPr="008F38E6" w:rsidRDefault="006102F4" w:rsidP="001019B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102F4" w:rsidRPr="00F51F88" w:rsidTr="00987DC1">
        <w:trPr>
          <w:cantSplit/>
        </w:trPr>
        <w:tc>
          <w:tcPr>
            <w:tcW w:w="3776" w:type="dxa"/>
          </w:tcPr>
          <w:p w:rsidR="006102F4" w:rsidRPr="00D413D6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6102F4" w:rsidRPr="008F38E6" w:rsidRDefault="006102F4" w:rsidP="001019B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6102F4" w:rsidRPr="00D413D6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:rsidR="006102F4" w:rsidRPr="008F38E6" w:rsidRDefault="006102F4" w:rsidP="001019B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F44271" w:rsidRPr="00F51F88" w:rsidTr="00987DC1">
        <w:trPr>
          <w:cantSplit/>
        </w:trPr>
        <w:tc>
          <w:tcPr>
            <w:tcW w:w="3776" w:type="dxa"/>
          </w:tcPr>
          <w:p w:rsidR="00F44271" w:rsidRPr="00D413D6" w:rsidRDefault="00F44271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4271" w:rsidRPr="00995DCA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F44271" w:rsidRPr="00D413D6" w:rsidRDefault="00F4427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F44271" w:rsidRPr="00D413D6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F44271" w:rsidRPr="00D413D6" w:rsidRDefault="00F44271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4271" w:rsidRPr="00995DCA" w:rsidRDefault="00DF0561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F44271" w:rsidRPr="00D413D6" w:rsidRDefault="00F44271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F44271" w:rsidRPr="00D413D6" w:rsidRDefault="00A42575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83C9E" w:rsidRPr="00E24209" w:rsidTr="00987DC1">
        <w:trPr>
          <w:cantSplit/>
        </w:trPr>
        <w:tc>
          <w:tcPr>
            <w:tcW w:w="3776" w:type="dxa"/>
          </w:tcPr>
          <w:p w:rsidR="00283C9E" w:rsidRPr="00D91419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83C9E" w:rsidRPr="00283C9E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283C9E" w:rsidRPr="00E24209" w:rsidRDefault="00283C9E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283C9E" w:rsidRPr="00BE06E7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283C9E" w:rsidRPr="00E24209" w:rsidRDefault="00283C9E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C9E" w:rsidRPr="00283C9E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83C9E" w:rsidRPr="00E24209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283C9E" w:rsidRPr="00E24209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63DAA" w:rsidRPr="00E24209" w:rsidTr="00987DC1">
        <w:trPr>
          <w:cantSplit/>
        </w:trPr>
        <w:tc>
          <w:tcPr>
            <w:tcW w:w="3776" w:type="dxa"/>
          </w:tcPr>
          <w:p w:rsidR="00C63DAA" w:rsidRPr="00840E3A" w:rsidRDefault="00C63DA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C63DAA" w:rsidRPr="00393430" w:rsidRDefault="00C63DAA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36" w:type="dxa"/>
          </w:tcPr>
          <w:p w:rsidR="00C63DAA" w:rsidRPr="00E24209" w:rsidRDefault="00C63DAA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C63DAA" w:rsidRPr="00620C83" w:rsidRDefault="00C63DAA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97,9</w:t>
            </w:r>
            <w:r w:rsidRPr="00620C83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:rsidR="00C63DAA" w:rsidRPr="00E24209" w:rsidRDefault="00C63DAA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63DAA" w:rsidRPr="00393430" w:rsidRDefault="00C63DAA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114,600</w:t>
            </w:r>
          </w:p>
        </w:tc>
        <w:tc>
          <w:tcPr>
            <w:tcW w:w="284" w:type="dxa"/>
          </w:tcPr>
          <w:p w:rsidR="00C63DAA" w:rsidRPr="00D413D6" w:rsidRDefault="00C63DA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C63DAA" w:rsidRPr="00620C83" w:rsidRDefault="00C63DAA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20C83">
              <w:rPr>
                <w:rFonts w:ascii="Angsana New" w:hAnsi="Angsana New"/>
                <w:bCs/>
                <w:sz w:val="30"/>
                <w:szCs w:val="30"/>
              </w:rPr>
              <w:t>90,000</w:t>
            </w:r>
          </w:p>
        </w:tc>
      </w:tr>
      <w:tr w:rsidR="005C4D19" w:rsidRPr="00E24209" w:rsidTr="00987DC1">
        <w:trPr>
          <w:cantSplit/>
        </w:trPr>
        <w:tc>
          <w:tcPr>
            <w:tcW w:w="3776" w:type="dxa"/>
          </w:tcPr>
          <w:p w:rsidR="005C4D19" w:rsidRPr="00B97542" w:rsidRDefault="005C4D1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5C4D19" w:rsidRPr="00C63DAA" w:rsidRDefault="00C63DAA" w:rsidP="005D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69,8</w:t>
            </w:r>
            <w:r w:rsidR="005C4D19" w:rsidRPr="00C63DAA"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:rsidR="005C4D19" w:rsidRPr="00E24209" w:rsidRDefault="005C4D19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5C4D19" w:rsidRPr="00393430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65,180</w:t>
            </w:r>
          </w:p>
        </w:tc>
        <w:tc>
          <w:tcPr>
            <w:tcW w:w="283" w:type="dxa"/>
          </w:tcPr>
          <w:p w:rsidR="005C4D19" w:rsidRPr="00E24209" w:rsidRDefault="005C4D19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5C4D19" w:rsidRPr="00C63DAA" w:rsidRDefault="00C63DAA" w:rsidP="005D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39,0</w:t>
            </w:r>
            <w:r w:rsidR="005C4D19" w:rsidRPr="00C63DAA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5C4D19" w:rsidRPr="00D413D6" w:rsidRDefault="005C4D1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5C4D19" w:rsidRPr="00393430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77,200</w:t>
            </w:r>
          </w:p>
        </w:tc>
      </w:tr>
      <w:tr w:rsidR="005C4D19" w:rsidRPr="00E24209" w:rsidTr="00987DC1">
        <w:trPr>
          <w:cantSplit/>
        </w:trPr>
        <w:tc>
          <w:tcPr>
            <w:tcW w:w="3776" w:type="dxa"/>
          </w:tcPr>
          <w:p w:rsidR="005C4D19" w:rsidRPr="00B97542" w:rsidRDefault="005C4D1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C4D19" w:rsidRPr="00C63DAA" w:rsidRDefault="00C21384" w:rsidP="005D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(168,83</w:t>
            </w:r>
            <w:r w:rsidR="005C4D19" w:rsidRPr="00C63DAA">
              <w:rPr>
                <w:rFonts w:ascii="Angsana New" w:hAnsi="Angsana New"/>
                <w:bCs/>
                <w:sz w:val="30"/>
                <w:szCs w:val="30"/>
              </w:rPr>
              <w:t>0)</w:t>
            </w:r>
          </w:p>
        </w:tc>
        <w:tc>
          <w:tcPr>
            <w:tcW w:w="236" w:type="dxa"/>
          </w:tcPr>
          <w:p w:rsidR="005C4D19" w:rsidRPr="00E24209" w:rsidRDefault="005C4D19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5C4D19" w:rsidRPr="00393430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(31,350)</w:t>
            </w:r>
          </w:p>
        </w:tc>
        <w:tc>
          <w:tcPr>
            <w:tcW w:w="283" w:type="dxa"/>
          </w:tcPr>
          <w:p w:rsidR="005C4D19" w:rsidRPr="00E24209" w:rsidRDefault="005C4D19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4D19" w:rsidRPr="00C63DAA" w:rsidRDefault="00C63DAA" w:rsidP="005D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(96,1</w:t>
            </w:r>
            <w:r w:rsidR="005C4D19" w:rsidRPr="00C63DAA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84" w:type="dxa"/>
          </w:tcPr>
          <w:p w:rsidR="005C4D19" w:rsidRPr="00D413D6" w:rsidRDefault="005C4D1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5C4D19" w:rsidRPr="00393430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(52,600)</w:t>
            </w:r>
          </w:p>
        </w:tc>
      </w:tr>
      <w:tr w:rsidR="005C4D19" w:rsidRPr="00E24209" w:rsidTr="00987DC1">
        <w:trPr>
          <w:cantSplit/>
        </w:trPr>
        <w:tc>
          <w:tcPr>
            <w:tcW w:w="3776" w:type="dxa"/>
          </w:tcPr>
          <w:p w:rsidR="005C4D19" w:rsidRPr="00840E3A" w:rsidRDefault="005C4D1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4D19" w:rsidRPr="00C63DAA" w:rsidRDefault="00C63DAA" w:rsidP="005D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</w:t>
            </w:r>
            <w:r w:rsidR="005C4D19" w:rsidRPr="00C63DA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5C4D19" w:rsidRPr="00E24209" w:rsidRDefault="005C4D19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5C4D19" w:rsidRPr="00393430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83" w:type="dxa"/>
          </w:tcPr>
          <w:p w:rsidR="005C4D19" w:rsidRPr="00E24209" w:rsidRDefault="005C4D19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C4D19" w:rsidRPr="00C63DAA" w:rsidRDefault="00C63DAA" w:rsidP="005D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</w:t>
            </w:r>
            <w:r w:rsidR="005C4D19" w:rsidRPr="00C63DAA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5C4D19" w:rsidRPr="00D413D6" w:rsidRDefault="005C4D1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5C4D19" w:rsidRPr="00393430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114,600</w:t>
            </w:r>
          </w:p>
        </w:tc>
      </w:tr>
      <w:tr w:rsidR="00D853C6" w:rsidRPr="00076190" w:rsidTr="00987DC1">
        <w:trPr>
          <w:cantSplit/>
        </w:trPr>
        <w:tc>
          <w:tcPr>
            <w:tcW w:w="3776" w:type="dxa"/>
          </w:tcPr>
          <w:p w:rsidR="00D853C6" w:rsidRPr="00076190" w:rsidRDefault="00D853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853C6" w:rsidRPr="00D853C6" w:rsidRDefault="00D853C6" w:rsidP="005D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:rsidR="00D853C6" w:rsidRPr="00076190" w:rsidRDefault="00D853C6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D853C6" w:rsidRPr="00275B61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</w:tcPr>
          <w:p w:rsidR="00D853C6" w:rsidRPr="00076190" w:rsidRDefault="00D853C6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53C6" w:rsidRPr="00D853C6" w:rsidRDefault="00D853C6" w:rsidP="0041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D853C6" w:rsidRPr="00076190" w:rsidRDefault="00D853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D853C6" w:rsidRPr="00275B61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D853C6" w:rsidRPr="00E24209" w:rsidTr="00987DC1">
        <w:trPr>
          <w:cantSplit/>
        </w:trPr>
        <w:tc>
          <w:tcPr>
            <w:tcW w:w="3776" w:type="dxa"/>
          </w:tcPr>
          <w:p w:rsidR="00D853C6" w:rsidRPr="00D91419" w:rsidRDefault="00D853C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D853C6" w:rsidRPr="00D853C6" w:rsidRDefault="00D853C6" w:rsidP="005D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54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D853C6" w:rsidRPr="00E24209" w:rsidRDefault="00D853C6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D853C6" w:rsidRPr="00275B61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54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853C6" w:rsidRPr="00E24209" w:rsidRDefault="00D853C6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53C6" w:rsidRPr="00D853C6" w:rsidRDefault="00D853C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853C6" w:rsidRPr="00E24209" w:rsidRDefault="00D853C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D853C6" w:rsidRPr="00275B61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C4D19" w:rsidRPr="00E24209" w:rsidTr="00987DC1">
        <w:trPr>
          <w:cantSplit/>
        </w:trPr>
        <w:tc>
          <w:tcPr>
            <w:tcW w:w="3776" w:type="dxa"/>
          </w:tcPr>
          <w:p w:rsidR="005C4D19" w:rsidRPr="00840E3A" w:rsidRDefault="005C4D1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5C4D19" w:rsidRPr="00D853C6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3C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:rsidR="005C4D19" w:rsidRPr="00E24209" w:rsidRDefault="005C4D19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5C4D19" w:rsidRPr="00620C83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20C83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3" w:type="dxa"/>
          </w:tcPr>
          <w:p w:rsidR="005C4D19" w:rsidRPr="00E24209" w:rsidRDefault="005C4D19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C4D19" w:rsidRPr="00D853C6" w:rsidRDefault="005C4D19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3C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C4D19" w:rsidRPr="00E24209" w:rsidRDefault="005C4D1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5C4D19" w:rsidRPr="00620C83" w:rsidRDefault="005C4D19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0C8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C4D19" w:rsidRPr="00393430" w:rsidTr="00987DC1">
        <w:trPr>
          <w:cantSplit/>
        </w:trPr>
        <w:tc>
          <w:tcPr>
            <w:tcW w:w="3776" w:type="dxa"/>
          </w:tcPr>
          <w:p w:rsidR="005C4D19" w:rsidRPr="00393430" w:rsidRDefault="005C4D1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5C4D19" w:rsidRPr="00393430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:rsidR="005C4D19" w:rsidRPr="00393430" w:rsidRDefault="005C4D19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5C4D19" w:rsidRPr="00393430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C4D19" w:rsidRPr="00393430" w:rsidRDefault="005C4D19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C4D19" w:rsidRPr="00393430" w:rsidRDefault="005C4D19" w:rsidP="008C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C4D19" w:rsidRPr="00393430" w:rsidRDefault="005C4D1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5C4D19" w:rsidRPr="00393430" w:rsidRDefault="005C4D19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C4D19" w:rsidRPr="00393430" w:rsidTr="00987DC1">
        <w:trPr>
          <w:cantSplit/>
        </w:trPr>
        <w:tc>
          <w:tcPr>
            <w:tcW w:w="3776" w:type="dxa"/>
          </w:tcPr>
          <w:p w:rsidR="005C4D19" w:rsidRPr="00393430" w:rsidRDefault="005C4D1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C4D19" w:rsidRPr="00393430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:rsidR="005C4D19" w:rsidRPr="00393430" w:rsidRDefault="005C4D19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5C4D19" w:rsidRPr="00393430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(11,794</w:t>
            </w:r>
            <w:r w:rsidRPr="0039343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5C4D19" w:rsidRPr="00393430" w:rsidRDefault="005C4D19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4D19" w:rsidRPr="00393430" w:rsidRDefault="005C4D19" w:rsidP="008C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C4D19" w:rsidRPr="00393430" w:rsidRDefault="005C4D1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5C4D19" w:rsidRPr="00393430" w:rsidRDefault="005C4D19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C4D19" w:rsidRPr="00E24209" w:rsidTr="00987DC1">
        <w:trPr>
          <w:cantSplit/>
        </w:trPr>
        <w:tc>
          <w:tcPr>
            <w:tcW w:w="3776" w:type="dxa"/>
          </w:tcPr>
          <w:p w:rsidR="005C4D19" w:rsidRPr="00393430" w:rsidRDefault="005C4D1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39343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9343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4D19" w:rsidRPr="00393430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:rsidR="005C4D19" w:rsidRPr="00393430" w:rsidRDefault="005C4D19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5C4D19" w:rsidRPr="00393430" w:rsidRDefault="005C4D1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C4D19" w:rsidRPr="00393430" w:rsidRDefault="005C4D19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C4D19" w:rsidRPr="00393430" w:rsidRDefault="005C4D19" w:rsidP="008C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C4D19" w:rsidRPr="00393430" w:rsidRDefault="005C4D1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5C4D19" w:rsidRPr="00620C83" w:rsidRDefault="005C4D19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4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484D48" w:rsidRDefault="00484D48" w:rsidP="00D12E93">
      <w:pPr>
        <w:rPr>
          <w:rFonts w:ascii="Angsana New" w:hAnsi="Angsana New"/>
          <w:b/>
          <w:bCs/>
          <w:sz w:val="30"/>
          <w:szCs w:val="30"/>
        </w:rPr>
      </w:pPr>
    </w:p>
    <w:p w:rsidR="00D12E93" w:rsidRPr="00DB2B00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F7388" w:rsidRDefault="005F7388" w:rsidP="001F5B21">
      <w:pPr>
        <w:rPr>
          <w:rFonts w:ascii="Angsana New" w:hAnsi="Angsana New"/>
          <w:b/>
          <w:bCs/>
          <w:sz w:val="30"/>
          <w:szCs w:val="30"/>
        </w:rPr>
      </w:pPr>
    </w:p>
    <w:p w:rsidR="00484D48" w:rsidRDefault="00484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12E93" w:rsidRPr="00161CAE" w:rsidRDefault="00EA7793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90C2E">
        <w:rPr>
          <w:rFonts w:ascii="Angsana New" w:hAnsi="Angsana New"/>
          <w:b/>
          <w:bCs/>
          <w:sz w:val="30"/>
          <w:szCs w:val="30"/>
        </w:rPr>
        <w:t>.</w:t>
      </w:r>
      <w:r w:rsidR="00D12E93" w:rsidRPr="00161CAE">
        <w:rPr>
          <w:rFonts w:ascii="Angsana New" w:hAnsi="Angsana New"/>
          <w:b/>
          <w:bCs/>
          <w:sz w:val="30"/>
          <w:szCs w:val="30"/>
        </w:rPr>
        <w:tab/>
      </w:r>
      <w:r w:rsidR="00D12E93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A81807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D12E93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D12E93" w:rsidRPr="00D05C6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390" w:type="dxa"/>
        <w:tblInd w:w="-72" w:type="dxa"/>
        <w:tblLayout w:type="fixed"/>
        <w:tblLook w:val="0000"/>
      </w:tblPr>
      <w:tblGrid>
        <w:gridCol w:w="4008"/>
        <w:gridCol w:w="1130"/>
        <w:gridCol w:w="270"/>
        <w:gridCol w:w="1147"/>
        <w:gridCol w:w="288"/>
        <w:gridCol w:w="1152"/>
        <w:gridCol w:w="284"/>
        <w:gridCol w:w="1111"/>
      </w:tblGrid>
      <w:tr w:rsidR="00A81807" w:rsidRPr="004F07C8" w:rsidTr="002035B8">
        <w:trPr>
          <w:cantSplit/>
        </w:trPr>
        <w:tc>
          <w:tcPr>
            <w:tcW w:w="4008" w:type="dxa"/>
          </w:tcPr>
          <w:p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2" w:type="dxa"/>
            <w:gridSpan w:val="7"/>
            <w:tcBorders>
              <w:bottom w:val="single" w:sz="4" w:space="0" w:color="auto"/>
            </w:tcBorders>
          </w:tcPr>
          <w:p w:rsidR="00A81807" w:rsidRPr="004F07C8" w:rsidRDefault="00A81807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1807" w:rsidRPr="004F07C8" w:rsidTr="002035B8">
        <w:trPr>
          <w:cantSplit/>
        </w:trPr>
        <w:tc>
          <w:tcPr>
            <w:tcW w:w="4008" w:type="dxa"/>
          </w:tcPr>
          <w:p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1807" w:rsidRPr="004F07C8" w:rsidRDefault="00A81807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81807" w:rsidRPr="00D413D6" w:rsidTr="002035B8">
        <w:trPr>
          <w:cantSplit/>
        </w:trPr>
        <w:tc>
          <w:tcPr>
            <w:tcW w:w="4008" w:type="dxa"/>
          </w:tcPr>
          <w:p w:rsidR="00A81807" w:rsidRPr="00F51F8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A81807" w:rsidRPr="00995D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8" w:type="dxa"/>
          </w:tcPr>
          <w:p w:rsidR="00A81807" w:rsidRPr="00D413D6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81807" w:rsidRPr="00995D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A81807" w:rsidRPr="002918CA" w:rsidTr="002035B8">
        <w:trPr>
          <w:cantSplit/>
        </w:trPr>
        <w:tc>
          <w:tcPr>
            <w:tcW w:w="4008" w:type="dxa"/>
          </w:tcPr>
          <w:p w:rsidR="00A81807" w:rsidRPr="002918CA" w:rsidRDefault="00A81807" w:rsidP="002035B8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81807" w:rsidRPr="002918CA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A81807" w:rsidRPr="002918CA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81807" w:rsidRPr="002918CA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C17E2C" w:rsidRPr="005F7388" w:rsidTr="002035B8">
        <w:trPr>
          <w:cantSplit/>
        </w:trPr>
        <w:tc>
          <w:tcPr>
            <w:tcW w:w="4008" w:type="dxa"/>
          </w:tcPr>
          <w:p w:rsidR="00C17E2C" w:rsidRPr="00161CAE" w:rsidRDefault="00C17E2C" w:rsidP="00974A4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130" w:type="dxa"/>
          </w:tcPr>
          <w:p w:rsidR="00C17E2C" w:rsidRPr="00793666" w:rsidRDefault="00C17E2C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3666">
              <w:rPr>
                <w:rFonts w:ascii="Angsana New" w:hAnsi="Angsana New"/>
                <w:sz w:val="30"/>
                <w:szCs w:val="30"/>
              </w:rPr>
              <w:t>3,4</w:t>
            </w:r>
            <w:r w:rsidR="00793666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C17E2C" w:rsidRPr="007E2CE7" w:rsidRDefault="00C17E2C" w:rsidP="002A4A78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C17E2C" w:rsidRPr="002D1AE7" w:rsidRDefault="00C17E2C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</w:t>
            </w:r>
            <w:r w:rsidR="00793666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88" w:type="dxa"/>
          </w:tcPr>
          <w:p w:rsidR="00C17E2C" w:rsidRPr="000233DF" w:rsidRDefault="00C17E2C" w:rsidP="002A4A78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C17E2C" w:rsidRPr="00C17E2C" w:rsidRDefault="00C17E2C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  <w:tc>
          <w:tcPr>
            <w:tcW w:w="284" w:type="dxa"/>
          </w:tcPr>
          <w:p w:rsidR="00C17E2C" w:rsidRPr="000233DF" w:rsidRDefault="00C17E2C" w:rsidP="002A4A78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C17E2C" w:rsidRPr="00C17E2C" w:rsidRDefault="00793666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="00C17E2C"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854</w:t>
            </w:r>
          </w:p>
        </w:tc>
      </w:tr>
      <w:tr w:rsidR="00C17E2C" w:rsidRPr="005F7388" w:rsidTr="002918CA">
        <w:trPr>
          <w:cantSplit/>
        </w:trPr>
        <w:tc>
          <w:tcPr>
            <w:tcW w:w="4008" w:type="dxa"/>
          </w:tcPr>
          <w:p w:rsidR="00C17E2C" w:rsidRPr="00161CAE" w:rsidRDefault="00C17E2C" w:rsidP="00E85067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C17E2C" w:rsidRPr="00793666" w:rsidRDefault="000153F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348</w:t>
            </w:r>
            <w:r w:rsidR="00C17E2C" w:rsidRPr="0079366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:rsidR="00C17E2C" w:rsidRPr="00B9369C" w:rsidRDefault="00C17E2C" w:rsidP="002A4A7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C17E2C" w:rsidRPr="005F7388" w:rsidRDefault="00793666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464</w:t>
            </w:r>
            <w:r w:rsidR="00C17E2C" w:rsidRPr="005F73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258</w:t>
            </w:r>
          </w:p>
        </w:tc>
        <w:tc>
          <w:tcPr>
            <w:tcW w:w="288" w:type="dxa"/>
          </w:tcPr>
          <w:p w:rsidR="00C17E2C" w:rsidRPr="00B9369C" w:rsidRDefault="00C17E2C" w:rsidP="002A4A7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17E2C" w:rsidRPr="005F7388" w:rsidRDefault="00C17E2C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186,219</w:t>
            </w:r>
          </w:p>
        </w:tc>
        <w:tc>
          <w:tcPr>
            <w:tcW w:w="284" w:type="dxa"/>
          </w:tcPr>
          <w:p w:rsidR="00C17E2C" w:rsidRPr="00B9369C" w:rsidRDefault="00C17E2C" w:rsidP="002A4A7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C17E2C" w:rsidRPr="005F7388" w:rsidRDefault="00793666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282</w:t>
            </w:r>
            <w:r w:rsidR="00C17E2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532</w:t>
            </w:r>
          </w:p>
        </w:tc>
      </w:tr>
      <w:tr w:rsidR="00C17E2C" w:rsidRPr="005F7388" w:rsidTr="002918CA">
        <w:trPr>
          <w:cantSplit/>
        </w:trPr>
        <w:tc>
          <w:tcPr>
            <w:tcW w:w="4008" w:type="dxa"/>
          </w:tcPr>
          <w:p w:rsidR="00C17E2C" w:rsidRPr="00161CAE" w:rsidRDefault="00C17E2C" w:rsidP="002918CA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C17E2C" w:rsidRPr="00793666" w:rsidRDefault="000153F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351</w:t>
            </w:r>
            <w:r w:rsidR="0079366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725C2C">
              <w:rPr>
                <w:rFonts w:ascii="Angsana New" w:hAnsi="Angsana New"/>
                <w:bCs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:rsidR="00C17E2C" w:rsidRPr="00B9369C" w:rsidRDefault="00C17E2C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C17E2C" w:rsidRPr="00AF3FEE" w:rsidRDefault="00793666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467</w:t>
            </w:r>
            <w:r w:rsidR="00C17E2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738</w:t>
            </w:r>
          </w:p>
        </w:tc>
        <w:tc>
          <w:tcPr>
            <w:tcW w:w="288" w:type="dxa"/>
          </w:tcPr>
          <w:p w:rsidR="00C17E2C" w:rsidRPr="00B9369C" w:rsidRDefault="00C17E2C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17E2C" w:rsidRPr="00C17E2C" w:rsidRDefault="00C17E2C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226,000</w:t>
            </w:r>
          </w:p>
        </w:tc>
        <w:tc>
          <w:tcPr>
            <w:tcW w:w="284" w:type="dxa"/>
          </w:tcPr>
          <w:p w:rsidR="00C17E2C" w:rsidRPr="00B9369C" w:rsidRDefault="00C17E2C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17E2C" w:rsidRPr="00C17E2C" w:rsidRDefault="00793666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315</w:t>
            </w:r>
            <w:r w:rsidR="00C17E2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386</w:t>
            </w:r>
          </w:p>
        </w:tc>
      </w:tr>
      <w:tr w:rsidR="003E7731" w:rsidRPr="002918CA" w:rsidTr="002918CA">
        <w:trPr>
          <w:cantSplit/>
        </w:trPr>
        <w:tc>
          <w:tcPr>
            <w:tcW w:w="4008" w:type="dxa"/>
          </w:tcPr>
          <w:p w:rsidR="003E7731" w:rsidRPr="002918CA" w:rsidRDefault="003E7731" w:rsidP="00E85067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3E7731" w:rsidRPr="002918CA" w:rsidRDefault="003E773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E7731" w:rsidRPr="002918CA" w:rsidRDefault="003E7731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3E7731" w:rsidRPr="00AF3FEE" w:rsidRDefault="003E773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:rsidR="003E7731" w:rsidRPr="002918CA" w:rsidRDefault="003E7731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3E7731" w:rsidRPr="002918CA" w:rsidRDefault="003E773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3E7731" w:rsidRPr="002918CA" w:rsidRDefault="003E7731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3E7731" w:rsidRPr="00AF3FEE" w:rsidRDefault="003E773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3E7731" w:rsidRPr="005F7388" w:rsidTr="002035B8">
        <w:trPr>
          <w:cantSplit/>
        </w:trPr>
        <w:tc>
          <w:tcPr>
            <w:tcW w:w="4008" w:type="dxa"/>
          </w:tcPr>
          <w:p w:rsidR="003E7731" w:rsidRPr="00161CAE" w:rsidRDefault="003E7731" w:rsidP="002035B8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130" w:type="dxa"/>
          </w:tcPr>
          <w:p w:rsidR="003E7731" w:rsidRPr="003A0293" w:rsidRDefault="003A0293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1,804</w:t>
            </w:r>
          </w:p>
        </w:tc>
        <w:tc>
          <w:tcPr>
            <w:tcW w:w="270" w:type="dxa"/>
          </w:tcPr>
          <w:p w:rsidR="003E7731" w:rsidRPr="00B9369C" w:rsidRDefault="003E7731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3E7731" w:rsidRPr="003A0293" w:rsidRDefault="003A0293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5,105</w:t>
            </w:r>
          </w:p>
        </w:tc>
        <w:tc>
          <w:tcPr>
            <w:tcW w:w="288" w:type="dxa"/>
          </w:tcPr>
          <w:p w:rsidR="003E7731" w:rsidRPr="00B9369C" w:rsidRDefault="003E7731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3E7731" w:rsidRPr="00C17E2C" w:rsidRDefault="00C17E2C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</w:t>
            </w:r>
            <w:r w:rsidR="003E7731" w:rsidRPr="00C17E2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127</w:t>
            </w:r>
          </w:p>
        </w:tc>
        <w:tc>
          <w:tcPr>
            <w:tcW w:w="284" w:type="dxa"/>
          </w:tcPr>
          <w:p w:rsidR="003E7731" w:rsidRPr="00B9369C" w:rsidRDefault="003E7731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3E7731" w:rsidRPr="00C17E2C" w:rsidRDefault="003A0293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3,659</w:t>
            </w:r>
          </w:p>
        </w:tc>
      </w:tr>
      <w:tr w:rsidR="003A0293" w:rsidRPr="005F7388" w:rsidTr="002035B8">
        <w:trPr>
          <w:cantSplit/>
        </w:trPr>
        <w:tc>
          <w:tcPr>
            <w:tcW w:w="4008" w:type="dxa"/>
          </w:tcPr>
          <w:p w:rsidR="003A0293" w:rsidRPr="00161CAE" w:rsidRDefault="003A0293" w:rsidP="002035B8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130" w:type="dxa"/>
          </w:tcPr>
          <w:p w:rsidR="003A0293" w:rsidRPr="003A0293" w:rsidRDefault="003A0293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20,436</w:t>
            </w:r>
          </w:p>
        </w:tc>
        <w:tc>
          <w:tcPr>
            <w:tcW w:w="270" w:type="dxa"/>
          </w:tcPr>
          <w:p w:rsidR="003A0293" w:rsidRPr="00B9369C" w:rsidRDefault="003A0293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3A0293" w:rsidRPr="00C17E2C" w:rsidRDefault="003A0293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37,862</w:t>
            </w:r>
          </w:p>
        </w:tc>
        <w:tc>
          <w:tcPr>
            <w:tcW w:w="288" w:type="dxa"/>
          </w:tcPr>
          <w:p w:rsidR="003A0293" w:rsidRPr="00B9369C" w:rsidRDefault="003A0293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3A0293" w:rsidRPr="00C17E2C" w:rsidRDefault="003A0293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Pr="00C17E2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436</w:t>
            </w:r>
          </w:p>
        </w:tc>
        <w:tc>
          <w:tcPr>
            <w:tcW w:w="284" w:type="dxa"/>
          </w:tcPr>
          <w:p w:rsidR="003A0293" w:rsidRPr="00B9369C" w:rsidRDefault="003A0293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3A0293" w:rsidRPr="00C17E2C" w:rsidRDefault="003A0293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37,862</w:t>
            </w:r>
          </w:p>
        </w:tc>
      </w:tr>
      <w:tr w:rsidR="003E7731" w:rsidRPr="005F7388" w:rsidTr="002035B8">
        <w:trPr>
          <w:cantSplit/>
        </w:trPr>
        <w:tc>
          <w:tcPr>
            <w:tcW w:w="4008" w:type="dxa"/>
          </w:tcPr>
          <w:p w:rsidR="003E7731" w:rsidRPr="00161CAE" w:rsidRDefault="003E7731" w:rsidP="002035B8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130" w:type="dxa"/>
          </w:tcPr>
          <w:p w:rsidR="003E7731" w:rsidRPr="003A0293" w:rsidRDefault="003A0293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14,559</w:t>
            </w:r>
          </w:p>
        </w:tc>
        <w:tc>
          <w:tcPr>
            <w:tcW w:w="270" w:type="dxa"/>
          </w:tcPr>
          <w:p w:rsidR="003E7731" w:rsidRPr="00B9369C" w:rsidRDefault="003E7731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3E7731" w:rsidRPr="003A0293" w:rsidRDefault="003A0293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15,583</w:t>
            </w:r>
          </w:p>
        </w:tc>
        <w:tc>
          <w:tcPr>
            <w:tcW w:w="288" w:type="dxa"/>
          </w:tcPr>
          <w:p w:rsidR="003E7731" w:rsidRPr="00B9369C" w:rsidRDefault="003E7731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3E7731" w:rsidRPr="00C17E2C" w:rsidRDefault="003A0293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10,620</w:t>
            </w:r>
          </w:p>
        </w:tc>
        <w:tc>
          <w:tcPr>
            <w:tcW w:w="284" w:type="dxa"/>
          </w:tcPr>
          <w:p w:rsidR="003E7731" w:rsidRPr="00B9369C" w:rsidRDefault="003E7731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3E7731" w:rsidRPr="00C17E2C" w:rsidRDefault="003A0293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13,738</w:t>
            </w:r>
          </w:p>
        </w:tc>
      </w:tr>
      <w:tr w:rsidR="00AF3FEE" w:rsidRPr="005F7388" w:rsidTr="002918CA">
        <w:trPr>
          <w:cantSplit/>
        </w:trPr>
        <w:tc>
          <w:tcPr>
            <w:tcW w:w="4008" w:type="dxa"/>
          </w:tcPr>
          <w:p w:rsidR="00AF3FEE" w:rsidRPr="00161CAE" w:rsidRDefault="00AF3FEE" w:rsidP="00E85067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AF3FEE" w:rsidRPr="003A0293" w:rsidRDefault="003A0293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13,931</w:t>
            </w:r>
          </w:p>
        </w:tc>
        <w:tc>
          <w:tcPr>
            <w:tcW w:w="270" w:type="dxa"/>
          </w:tcPr>
          <w:p w:rsidR="00AF3FEE" w:rsidRPr="00AF3FEE" w:rsidRDefault="00AF3FEE" w:rsidP="002A4A7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AF3FEE" w:rsidRPr="003A0293" w:rsidRDefault="003A0293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14,7</w:t>
            </w:r>
            <w:r w:rsidR="000A2DEE" w:rsidRPr="000A2DEE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88" w:type="dxa"/>
          </w:tcPr>
          <w:p w:rsidR="00AF3FEE" w:rsidRPr="00AF3FEE" w:rsidRDefault="00AF3FEE" w:rsidP="002A4A7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F3FEE" w:rsidRPr="00C17E2C" w:rsidRDefault="003A0293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8,332</w:t>
            </w:r>
          </w:p>
        </w:tc>
        <w:tc>
          <w:tcPr>
            <w:tcW w:w="284" w:type="dxa"/>
          </w:tcPr>
          <w:p w:rsidR="00AF3FEE" w:rsidRPr="00AF3FEE" w:rsidRDefault="00AF3FEE" w:rsidP="002A4A7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F3FEE" w:rsidRPr="00C17E2C" w:rsidRDefault="003A0293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AF3FEE" w:rsidRPr="00C17E2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36</w:t>
            </w:r>
            <w:r w:rsidR="000A2DEE" w:rsidRPr="001E0309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</w:tr>
      <w:tr w:rsidR="00AF3FEE" w:rsidRPr="005F7388" w:rsidTr="002918CA">
        <w:trPr>
          <w:cantSplit/>
        </w:trPr>
        <w:tc>
          <w:tcPr>
            <w:tcW w:w="4008" w:type="dxa"/>
          </w:tcPr>
          <w:p w:rsidR="00AF3FEE" w:rsidRPr="00161CAE" w:rsidRDefault="00AF3FEE" w:rsidP="002918CA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AF3FEE" w:rsidRPr="003A0293" w:rsidRDefault="003A0293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50,730</w:t>
            </w:r>
          </w:p>
        </w:tc>
        <w:tc>
          <w:tcPr>
            <w:tcW w:w="270" w:type="dxa"/>
          </w:tcPr>
          <w:p w:rsidR="00AF3FEE" w:rsidRPr="00AF3FEE" w:rsidRDefault="00AF3FEE" w:rsidP="002A4A7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AF3FEE" w:rsidRPr="003A0293" w:rsidRDefault="000A2DEE" w:rsidP="000A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73,3</w:t>
            </w:r>
            <w:r w:rsidRPr="000A2DEE">
              <w:rPr>
                <w:rFonts w:ascii="Angsana New" w:hAnsi="Angsana New" w:hint="cs"/>
                <w:b/>
                <w:sz w:val="30"/>
                <w:szCs w:val="30"/>
                <w:cs/>
              </w:rPr>
              <w:t>10</w:t>
            </w:r>
          </w:p>
        </w:tc>
        <w:tc>
          <w:tcPr>
            <w:tcW w:w="288" w:type="dxa"/>
          </w:tcPr>
          <w:p w:rsidR="00AF3FEE" w:rsidRPr="00AF3FEE" w:rsidRDefault="00AF3FEE" w:rsidP="002A4A7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F3FEE" w:rsidRPr="00C17E2C" w:rsidRDefault="003A0293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75,515</w:t>
            </w:r>
          </w:p>
        </w:tc>
        <w:tc>
          <w:tcPr>
            <w:tcW w:w="284" w:type="dxa"/>
          </w:tcPr>
          <w:p w:rsidR="00AF3FEE" w:rsidRPr="00AF3FEE" w:rsidRDefault="00AF3FEE" w:rsidP="002A4A7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AF3FEE" w:rsidRPr="00C17E2C" w:rsidRDefault="000A2DE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62,62</w:t>
            </w:r>
            <w:r w:rsidRPr="001E0309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</w:tr>
      <w:tr w:rsidR="00AF3FEE" w:rsidRPr="005F7388" w:rsidTr="002918CA">
        <w:trPr>
          <w:cantSplit/>
        </w:trPr>
        <w:tc>
          <w:tcPr>
            <w:tcW w:w="4008" w:type="dxa"/>
          </w:tcPr>
          <w:p w:rsidR="00AF3FEE" w:rsidRPr="00161CAE" w:rsidRDefault="00AF3FEE" w:rsidP="00E8506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AF3FEE" w:rsidRPr="003A0293" w:rsidRDefault="000153F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402</w:t>
            </w:r>
            <w:r w:rsidR="003A029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:rsidR="00AF3FEE" w:rsidRPr="00AF3FEE" w:rsidRDefault="00AF3FEE" w:rsidP="002A4A7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AF3FEE" w:rsidRPr="003A0293" w:rsidRDefault="003A0293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541,0</w:t>
            </w:r>
            <w:r w:rsidRPr="000A2DEE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0A2DEE" w:rsidRPr="000A2DEE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88" w:type="dxa"/>
          </w:tcPr>
          <w:p w:rsidR="00AF3FEE" w:rsidRPr="00AF3FEE" w:rsidRDefault="00AF3FEE" w:rsidP="002A4A7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F3FEE" w:rsidRPr="00C17E2C" w:rsidRDefault="003A0293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301,515</w:t>
            </w:r>
          </w:p>
        </w:tc>
        <w:tc>
          <w:tcPr>
            <w:tcW w:w="284" w:type="dxa"/>
          </w:tcPr>
          <w:p w:rsidR="00AF3FEE" w:rsidRPr="00AF3FEE" w:rsidRDefault="00AF3FEE" w:rsidP="002A4A7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AF3FEE" w:rsidRPr="00C17E2C" w:rsidRDefault="000A2DE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378,01</w:t>
            </w:r>
            <w:r w:rsidRPr="000A2DEE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</w:tr>
    </w:tbl>
    <w:p w:rsidR="00A81807" w:rsidRDefault="00A81807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42BC3" w:rsidRDefault="00E4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D12E93" w:rsidRDefault="00D12E93" w:rsidP="00484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DF0561">
        <w:rPr>
          <w:rFonts w:ascii="Angsana New" w:hAnsi="Angsana New"/>
          <w:color w:val="000000"/>
          <w:sz w:val="30"/>
          <w:szCs w:val="30"/>
          <w:cs/>
        </w:rPr>
        <w:t>2563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A42575">
        <w:rPr>
          <w:rFonts w:ascii="Angsana New" w:hAnsi="Angsana New"/>
          <w:color w:val="000000"/>
          <w:sz w:val="30"/>
          <w:szCs w:val="30"/>
          <w:cs/>
        </w:rPr>
        <w:t>2562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2918CA">
        <w:rPr>
          <w:rFonts w:ascii="Angsana New" w:hAnsi="Angsana New"/>
          <w:color w:val="000000"/>
          <w:sz w:val="30"/>
          <w:szCs w:val="30"/>
          <w:cs/>
        </w:rPr>
        <w:t>บริษัทมียอดลูกหนี้การค้า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คงเหลือ</w:t>
      </w:r>
      <w:r w:rsidR="00E42BC3"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ๆ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โดยแยกตามอายุหนี้ที่ค้างชำระได้ดังนี้</w:t>
      </w:r>
    </w:p>
    <w:p w:rsidR="00E42BC3" w:rsidRPr="00E42BC3" w:rsidRDefault="00E42BC3" w:rsidP="00484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390" w:type="dxa"/>
        <w:tblInd w:w="-72" w:type="dxa"/>
        <w:tblLayout w:type="fixed"/>
        <w:tblLook w:val="0000"/>
      </w:tblPr>
      <w:tblGrid>
        <w:gridCol w:w="4008"/>
        <w:gridCol w:w="1130"/>
        <w:gridCol w:w="270"/>
        <w:gridCol w:w="1147"/>
        <w:gridCol w:w="288"/>
        <w:gridCol w:w="1152"/>
        <w:gridCol w:w="284"/>
        <w:gridCol w:w="1111"/>
      </w:tblGrid>
      <w:tr w:rsidR="00484D48" w:rsidRPr="004F07C8" w:rsidTr="00484D48">
        <w:trPr>
          <w:cantSplit/>
        </w:trPr>
        <w:tc>
          <w:tcPr>
            <w:tcW w:w="4008" w:type="dxa"/>
          </w:tcPr>
          <w:p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2" w:type="dxa"/>
            <w:gridSpan w:val="7"/>
            <w:tcBorders>
              <w:bottom w:val="single" w:sz="4" w:space="0" w:color="auto"/>
            </w:tcBorders>
          </w:tcPr>
          <w:p w:rsidR="00484D48" w:rsidRPr="004F07C8" w:rsidRDefault="00484D48" w:rsidP="00484D4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84D48" w:rsidRPr="004F07C8" w:rsidTr="00484D48">
        <w:trPr>
          <w:cantSplit/>
        </w:trPr>
        <w:tc>
          <w:tcPr>
            <w:tcW w:w="4008" w:type="dxa"/>
          </w:tcPr>
          <w:p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4D48" w:rsidRPr="004F07C8" w:rsidRDefault="00484D48" w:rsidP="00484D4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84D48" w:rsidRPr="00D413D6" w:rsidTr="00484D48">
        <w:trPr>
          <w:cantSplit/>
        </w:trPr>
        <w:tc>
          <w:tcPr>
            <w:tcW w:w="4008" w:type="dxa"/>
          </w:tcPr>
          <w:p w:rsidR="00484D48" w:rsidRPr="00F51F8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484D48" w:rsidRPr="00995DCA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8" w:type="dxa"/>
          </w:tcPr>
          <w:p w:rsidR="00484D48" w:rsidRPr="00D413D6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484D48" w:rsidRPr="00995DCA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FC6AA5" w:rsidRPr="00E24209" w:rsidTr="00FC6AA5">
        <w:trPr>
          <w:cantSplit/>
        </w:trPr>
        <w:tc>
          <w:tcPr>
            <w:tcW w:w="4008" w:type="dxa"/>
          </w:tcPr>
          <w:p w:rsidR="00FC6AA5" w:rsidRPr="00FC6AA5" w:rsidRDefault="005E7846" w:rsidP="005D0BBA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 - อื่น</w:t>
            </w:r>
            <w:r w:rsidR="00FC6AA5" w:rsidRPr="00FC6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ๆ </w:t>
            </w:r>
          </w:p>
        </w:tc>
        <w:tc>
          <w:tcPr>
            <w:tcW w:w="1130" w:type="dxa"/>
          </w:tcPr>
          <w:p w:rsidR="00FC6AA5" w:rsidRPr="00DB2B00" w:rsidRDefault="00FC6AA5" w:rsidP="00F6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FC6AA5" w:rsidRPr="00B9369C" w:rsidRDefault="00FC6AA5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FC6AA5" w:rsidRDefault="00FC6AA5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FC6AA5" w:rsidRPr="00B9369C" w:rsidRDefault="00FC6AA5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FC6AA5" w:rsidRPr="00DB2B00" w:rsidRDefault="00FC6AA5" w:rsidP="000F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C6AA5" w:rsidRPr="00B9369C" w:rsidRDefault="00FC6AA5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FC6AA5" w:rsidRDefault="00FC6AA5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B2B00" w:rsidRPr="00E24209" w:rsidTr="00FC6AA5">
        <w:trPr>
          <w:cantSplit/>
        </w:trPr>
        <w:tc>
          <w:tcPr>
            <w:tcW w:w="4008" w:type="dxa"/>
          </w:tcPr>
          <w:p w:rsidR="00DB2B00" w:rsidRPr="00161CAE" w:rsidRDefault="00DB2B00" w:rsidP="005D0B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30" w:type="dxa"/>
          </w:tcPr>
          <w:p w:rsidR="00DB2B00" w:rsidRPr="00CC7536" w:rsidRDefault="00CC7536" w:rsidP="00F6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251,211</w:t>
            </w:r>
          </w:p>
        </w:tc>
        <w:tc>
          <w:tcPr>
            <w:tcW w:w="270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DB2B00" w:rsidRPr="005F7388" w:rsidRDefault="001E030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329</w:t>
            </w:r>
            <w:r w:rsidR="00DB2B0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366</w:t>
            </w:r>
          </w:p>
        </w:tc>
        <w:tc>
          <w:tcPr>
            <w:tcW w:w="288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DB2B00" w:rsidRPr="00CC7536" w:rsidRDefault="00CC7536" w:rsidP="000F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122,405</w:t>
            </w:r>
          </w:p>
        </w:tc>
        <w:tc>
          <w:tcPr>
            <w:tcW w:w="284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DB2B00" w:rsidRPr="005F7388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200,108</w:t>
            </w:r>
          </w:p>
        </w:tc>
      </w:tr>
      <w:tr w:rsidR="00DB2B00" w:rsidRPr="00E24209" w:rsidTr="005F617D">
        <w:trPr>
          <w:cantSplit/>
        </w:trPr>
        <w:tc>
          <w:tcPr>
            <w:tcW w:w="4008" w:type="dxa"/>
          </w:tcPr>
          <w:p w:rsidR="00DB2B00" w:rsidRPr="00161CAE" w:rsidRDefault="00DB2B00" w:rsidP="005D0B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30" w:type="dxa"/>
          </w:tcPr>
          <w:p w:rsidR="00DB2B00" w:rsidRPr="00CC7536" w:rsidRDefault="00DB2B00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DB2B00" w:rsidRPr="005F7388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DB2B00" w:rsidRPr="00CC7536" w:rsidRDefault="00DB2B00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DB2B00" w:rsidRPr="005F7388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B2B00" w:rsidRPr="00E24209" w:rsidTr="005F617D">
        <w:trPr>
          <w:cantSplit/>
        </w:trPr>
        <w:tc>
          <w:tcPr>
            <w:tcW w:w="4008" w:type="dxa"/>
          </w:tcPr>
          <w:p w:rsidR="00DB2B00" w:rsidRPr="00161CAE" w:rsidRDefault="00DB2B00" w:rsidP="00DF0BDB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130" w:type="dxa"/>
          </w:tcPr>
          <w:p w:rsidR="00DB2B00" w:rsidRPr="00CC7536" w:rsidRDefault="00CC7536" w:rsidP="003D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89,318</w:t>
            </w:r>
          </w:p>
        </w:tc>
        <w:tc>
          <w:tcPr>
            <w:tcW w:w="270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DB2B00" w:rsidRPr="005F7388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114,583</w:t>
            </w:r>
          </w:p>
        </w:tc>
        <w:tc>
          <w:tcPr>
            <w:tcW w:w="288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DB2B00" w:rsidRPr="00CC7536" w:rsidRDefault="00CC7536" w:rsidP="000F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61,665</w:t>
            </w:r>
          </w:p>
        </w:tc>
        <w:tc>
          <w:tcPr>
            <w:tcW w:w="284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DB2B00" w:rsidRPr="005F7388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73,020</w:t>
            </w:r>
          </w:p>
        </w:tc>
      </w:tr>
      <w:tr w:rsidR="00DB2B00" w:rsidRPr="00E24209" w:rsidTr="005F617D">
        <w:trPr>
          <w:cantSplit/>
        </w:trPr>
        <w:tc>
          <w:tcPr>
            <w:tcW w:w="4008" w:type="dxa"/>
          </w:tcPr>
          <w:p w:rsidR="00DB2B00" w:rsidRPr="00161CAE" w:rsidRDefault="00DB2B00" w:rsidP="00DF0BDB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130" w:type="dxa"/>
          </w:tcPr>
          <w:p w:rsidR="00DB2B00" w:rsidRPr="00CC7536" w:rsidRDefault="00CC753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5,203</w:t>
            </w:r>
          </w:p>
        </w:tc>
        <w:tc>
          <w:tcPr>
            <w:tcW w:w="270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DB2B00" w:rsidRPr="005F7388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8,683</w:t>
            </w:r>
          </w:p>
        </w:tc>
        <w:tc>
          <w:tcPr>
            <w:tcW w:w="288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DB2B00" w:rsidRPr="00CC7536" w:rsidRDefault="00CC7536" w:rsidP="008C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1,126</w:t>
            </w:r>
          </w:p>
        </w:tc>
        <w:tc>
          <w:tcPr>
            <w:tcW w:w="284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DB2B00" w:rsidRPr="005F7388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2,724</w:t>
            </w:r>
          </w:p>
        </w:tc>
      </w:tr>
      <w:tr w:rsidR="00DB2B00" w:rsidRPr="00E24209" w:rsidTr="005F617D">
        <w:trPr>
          <w:cantSplit/>
        </w:trPr>
        <w:tc>
          <w:tcPr>
            <w:tcW w:w="4008" w:type="dxa"/>
          </w:tcPr>
          <w:p w:rsidR="00DB2B00" w:rsidRPr="00161CAE" w:rsidRDefault="00DB2B00" w:rsidP="00DF0BDB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130" w:type="dxa"/>
          </w:tcPr>
          <w:p w:rsidR="00DB2B00" w:rsidRPr="00CC7536" w:rsidRDefault="00CC753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4,639</w:t>
            </w:r>
          </w:p>
        </w:tc>
        <w:tc>
          <w:tcPr>
            <w:tcW w:w="270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DB2B00" w:rsidRPr="005F7388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7,519</w:t>
            </w:r>
          </w:p>
        </w:tc>
        <w:tc>
          <w:tcPr>
            <w:tcW w:w="288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DB2B00" w:rsidRPr="00CC7536" w:rsidRDefault="00CC7536" w:rsidP="008C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DB2B00" w:rsidRPr="00CC75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329</w:t>
            </w:r>
          </w:p>
        </w:tc>
        <w:tc>
          <w:tcPr>
            <w:tcW w:w="284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DB2B00" w:rsidRPr="005F7388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2,800</w:t>
            </w:r>
          </w:p>
        </w:tc>
      </w:tr>
      <w:tr w:rsidR="00DB2B00" w:rsidRPr="00E24209" w:rsidTr="005F617D">
        <w:trPr>
          <w:cantSplit/>
        </w:trPr>
        <w:tc>
          <w:tcPr>
            <w:tcW w:w="4008" w:type="dxa"/>
          </w:tcPr>
          <w:p w:rsidR="00DB2B00" w:rsidRPr="00161CAE" w:rsidRDefault="00DB2B00" w:rsidP="007236E1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DB2B00" w:rsidRPr="00CC7536" w:rsidRDefault="00CC753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26,024</w:t>
            </w:r>
          </w:p>
        </w:tc>
        <w:tc>
          <w:tcPr>
            <w:tcW w:w="270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DB2B00" w:rsidRPr="005F7388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25,108</w:t>
            </w:r>
          </w:p>
        </w:tc>
        <w:tc>
          <w:tcPr>
            <w:tcW w:w="288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B2B00" w:rsidRPr="00CC7536" w:rsidRDefault="00CC7536" w:rsidP="005F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13,560</w:t>
            </w:r>
          </w:p>
        </w:tc>
        <w:tc>
          <w:tcPr>
            <w:tcW w:w="284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DB2B00" w:rsidRPr="005F7388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Pr="005F73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863</w:t>
            </w:r>
          </w:p>
        </w:tc>
      </w:tr>
      <w:tr w:rsidR="00DB2B00" w:rsidRPr="00E24209" w:rsidTr="005F617D">
        <w:trPr>
          <w:cantSplit/>
        </w:trPr>
        <w:tc>
          <w:tcPr>
            <w:tcW w:w="4008" w:type="dxa"/>
          </w:tcPr>
          <w:p w:rsidR="00DB2B00" w:rsidRPr="00161CAE" w:rsidRDefault="00DB2B00" w:rsidP="005D0B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DB2B00" w:rsidRPr="00CC7536" w:rsidRDefault="00CC753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376,395</w:t>
            </w:r>
          </w:p>
        </w:tc>
        <w:tc>
          <w:tcPr>
            <w:tcW w:w="270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DB2B00" w:rsidRPr="005F7388" w:rsidRDefault="00326978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485</w:t>
            </w:r>
            <w:r w:rsidR="00DB2B0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E0309">
              <w:rPr>
                <w:rFonts w:ascii="Angsana New" w:hAnsi="Angsana New"/>
                <w:bCs/>
                <w:sz w:val="30"/>
                <w:szCs w:val="30"/>
              </w:rPr>
              <w:t>259</w:t>
            </w:r>
          </w:p>
        </w:tc>
        <w:tc>
          <w:tcPr>
            <w:tcW w:w="288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B2B00" w:rsidRPr="00CC7536" w:rsidRDefault="00CC753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201,085</w:t>
            </w:r>
          </w:p>
        </w:tc>
        <w:tc>
          <w:tcPr>
            <w:tcW w:w="284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DB2B00" w:rsidRPr="005F7388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295</w:t>
            </w:r>
            <w:r w:rsidRPr="005F73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515</w:t>
            </w:r>
          </w:p>
        </w:tc>
      </w:tr>
      <w:tr w:rsidR="001B7E72" w:rsidRPr="00E24209" w:rsidTr="005F617D">
        <w:trPr>
          <w:cantSplit/>
        </w:trPr>
        <w:tc>
          <w:tcPr>
            <w:tcW w:w="4008" w:type="dxa"/>
          </w:tcPr>
          <w:p w:rsidR="001B7E72" w:rsidRPr="00161CAE" w:rsidRDefault="001B7E72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130" w:type="dxa"/>
          </w:tcPr>
          <w:p w:rsidR="001B7E72" w:rsidRPr="00CC7536" w:rsidRDefault="001B7E72" w:rsidP="003D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7E72" w:rsidRPr="00B9369C" w:rsidRDefault="001B7E72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1B7E72" w:rsidRDefault="001B7E72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1B7E72" w:rsidRPr="00B9369C" w:rsidRDefault="001B7E72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1B7E72" w:rsidRPr="00CC7536" w:rsidRDefault="001B7E7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7E72" w:rsidRPr="00B9369C" w:rsidRDefault="001B7E72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1B7E72" w:rsidRDefault="001B7E72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7E72" w:rsidRPr="00E24209" w:rsidTr="005F617D">
        <w:trPr>
          <w:cantSplit/>
        </w:trPr>
        <w:tc>
          <w:tcPr>
            <w:tcW w:w="4008" w:type="dxa"/>
          </w:tcPr>
          <w:p w:rsidR="001B7E72" w:rsidRPr="00161CAE" w:rsidRDefault="001B7E72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130" w:type="dxa"/>
          </w:tcPr>
          <w:p w:rsidR="001B7E72" w:rsidRPr="00CC7536" w:rsidRDefault="00A94B7B" w:rsidP="003D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(28,015</w:t>
            </w:r>
            <w:r w:rsidR="001B7E72" w:rsidRPr="00CC753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B7E72" w:rsidRPr="00B9369C" w:rsidRDefault="001B7E72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1B7E72" w:rsidRPr="005F7388" w:rsidRDefault="001B7E72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(21,001</w:t>
            </w:r>
            <w:r w:rsidRPr="005F738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:rsidR="001B7E72" w:rsidRPr="00B9369C" w:rsidRDefault="001B7E72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1B7E72" w:rsidRPr="00CC7536" w:rsidRDefault="001B7E72" w:rsidP="00CC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7536">
              <w:rPr>
                <w:rFonts w:ascii="Angsana New" w:hAnsi="Angsana New"/>
                <w:bCs/>
                <w:sz w:val="30"/>
                <w:szCs w:val="30"/>
              </w:rPr>
              <w:t xml:space="preserve">   (1</w:t>
            </w:r>
            <w:r w:rsidR="00CC7536">
              <w:rPr>
                <w:rFonts w:ascii="Angsana New" w:hAnsi="Angsana New"/>
                <w:bCs/>
                <w:sz w:val="30"/>
                <w:szCs w:val="30"/>
              </w:rPr>
              <w:t>4,866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1B7E72" w:rsidRPr="00B9369C" w:rsidRDefault="001B7E72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1B7E72" w:rsidRPr="005F7388" w:rsidRDefault="001B7E72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(12,983</w:t>
            </w:r>
            <w:r w:rsidRPr="005F738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DB2B00" w:rsidRPr="00E24209" w:rsidTr="00E178B8">
        <w:trPr>
          <w:cantSplit/>
        </w:trPr>
        <w:tc>
          <w:tcPr>
            <w:tcW w:w="4008" w:type="dxa"/>
          </w:tcPr>
          <w:p w:rsidR="00DB2B00" w:rsidRPr="00161CAE" w:rsidRDefault="00DB2B0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DB2B00" w:rsidRPr="00CC7536" w:rsidRDefault="00A94B7B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348</w:t>
            </w:r>
            <w:r w:rsidR="00DB2B00" w:rsidRPr="00CC75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DB2B00" w:rsidRPr="005F7388" w:rsidRDefault="001E0309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464</w:t>
            </w:r>
            <w:r w:rsidR="00DB2B00" w:rsidRPr="005F73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258</w:t>
            </w:r>
          </w:p>
        </w:tc>
        <w:tc>
          <w:tcPr>
            <w:tcW w:w="288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DB2B00" w:rsidRPr="00CC7536" w:rsidRDefault="00CC753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186,219</w:t>
            </w:r>
          </w:p>
        </w:tc>
        <w:tc>
          <w:tcPr>
            <w:tcW w:w="284" w:type="dxa"/>
          </w:tcPr>
          <w:p w:rsidR="00DB2B00" w:rsidRPr="00B9369C" w:rsidRDefault="00DB2B00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DB2B00" w:rsidRPr="005F7388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282,532</w:t>
            </w:r>
          </w:p>
        </w:tc>
      </w:tr>
    </w:tbl>
    <w:p w:rsidR="00FC6AA5" w:rsidRDefault="00FC6AA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EF6F7E" w:rsidRDefault="00EF6F7E" w:rsidP="00EF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รายการเคลื่อนไหวระหว่างปีสิ้นสุดวันที่ 31 ธันวาคม 2563 และ 2562 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ของบัญชีค่าเผื่อผลขาดทุนด้านเครดิตที่คาดว่าจะเกิดขึ้นของลูกหนี้การค้า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:rsidR="00D853C6" w:rsidRPr="00EF6F7E" w:rsidRDefault="00D853C6" w:rsidP="00D8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D853C6" w:rsidRPr="004F07C8" w:rsidTr="00D853C6">
        <w:trPr>
          <w:cantSplit/>
        </w:trPr>
        <w:tc>
          <w:tcPr>
            <w:tcW w:w="4149" w:type="dxa"/>
          </w:tcPr>
          <w:p w:rsidR="00D853C6" w:rsidRPr="00783015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D853C6" w:rsidRPr="004F07C8" w:rsidRDefault="00D853C6" w:rsidP="00D853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853C6" w:rsidRPr="004F07C8" w:rsidTr="00D853C6">
        <w:trPr>
          <w:cantSplit/>
        </w:trPr>
        <w:tc>
          <w:tcPr>
            <w:tcW w:w="4149" w:type="dxa"/>
          </w:tcPr>
          <w:p w:rsidR="00D853C6" w:rsidRPr="004F07C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53C6" w:rsidRPr="004F07C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853C6" w:rsidRPr="004F07C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53C6" w:rsidRPr="004F07C8" w:rsidRDefault="00D853C6" w:rsidP="00D853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853C6" w:rsidRPr="008F38E6" w:rsidTr="00D853C6">
        <w:trPr>
          <w:cantSplit/>
        </w:trPr>
        <w:tc>
          <w:tcPr>
            <w:tcW w:w="4149" w:type="dxa"/>
          </w:tcPr>
          <w:p w:rsidR="00D853C6" w:rsidRPr="00F51F8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D853C6" w:rsidRPr="00D413D6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D7D69" w:rsidRPr="00F05498" w:rsidTr="006503E3">
        <w:trPr>
          <w:cantSplit/>
        </w:trPr>
        <w:tc>
          <w:tcPr>
            <w:tcW w:w="4149" w:type="dxa"/>
          </w:tcPr>
          <w:p w:rsidR="002D7D69" w:rsidRPr="006D7FB3" w:rsidRDefault="002D7D69" w:rsidP="006503E3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>1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D7D69" w:rsidRPr="002D7D69" w:rsidRDefault="002D7D69" w:rsidP="002D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>(21,001)</w:t>
            </w:r>
          </w:p>
        </w:tc>
        <w:tc>
          <w:tcPr>
            <w:tcW w:w="270" w:type="dxa"/>
          </w:tcPr>
          <w:p w:rsidR="002D7D69" w:rsidRPr="002D7D69" w:rsidRDefault="002D7D69" w:rsidP="002D7D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:rsidR="002D7D69" w:rsidRPr="002D7D69" w:rsidRDefault="002D7D69" w:rsidP="002D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>(20,494)</w:t>
            </w:r>
          </w:p>
        </w:tc>
        <w:tc>
          <w:tcPr>
            <w:tcW w:w="283" w:type="dxa"/>
          </w:tcPr>
          <w:p w:rsidR="002D7D69" w:rsidRPr="002D7D69" w:rsidRDefault="002D7D69" w:rsidP="002D7D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7D69" w:rsidRPr="002D7D69" w:rsidRDefault="002D7D69" w:rsidP="002D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>(12,983)</w:t>
            </w:r>
          </w:p>
        </w:tc>
        <w:tc>
          <w:tcPr>
            <w:tcW w:w="284" w:type="dxa"/>
          </w:tcPr>
          <w:p w:rsidR="002D7D69" w:rsidRPr="002D7D69" w:rsidRDefault="002D7D69" w:rsidP="002D7D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2D7D69" w:rsidRPr="002D7D69" w:rsidRDefault="002D7D69" w:rsidP="002D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>(13,103)</w:t>
            </w:r>
          </w:p>
        </w:tc>
      </w:tr>
      <w:tr w:rsidR="002D7D69" w:rsidRPr="00F05498" w:rsidTr="006503E3">
        <w:trPr>
          <w:cantSplit/>
        </w:trPr>
        <w:tc>
          <w:tcPr>
            <w:tcW w:w="4149" w:type="dxa"/>
          </w:tcPr>
          <w:p w:rsidR="002D7D69" w:rsidRPr="006D7FB3" w:rsidRDefault="007B2B5F" w:rsidP="00EF6F7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 (กลับรายการ</w:t>
            </w:r>
            <w:r w:rsidR="002D7D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2D7D69" w:rsidRPr="00C0190B" w:rsidRDefault="00C0190B" w:rsidP="002D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190B">
              <w:rPr>
                <w:rFonts w:ascii="Angsana New" w:hAnsi="Angsana New"/>
                <w:bCs/>
                <w:sz w:val="30"/>
                <w:szCs w:val="30"/>
              </w:rPr>
              <w:t>(11,266</w:t>
            </w:r>
            <w:r w:rsidR="002D7D69" w:rsidRPr="00C0190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D7D69" w:rsidRPr="00C0190B" w:rsidRDefault="002D7D69" w:rsidP="002D7D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vAlign w:val="center"/>
          </w:tcPr>
          <w:p w:rsidR="002D7D69" w:rsidRPr="00C0190B" w:rsidRDefault="00C0190B" w:rsidP="002D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190B">
              <w:rPr>
                <w:rFonts w:ascii="Angsana New" w:hAnsi="Angsana New"/>
                <w:bCs/>
                <w:sz w:val="30"/>
                <w:szCs w:val="30"/>
              </w:rPr>
              <w:t>(1,712</w:t>
            </w:r>
            <w:r w:rsidR="002D7D69" w:rsidRPr="00C0190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2D7D69" w:rsidRPr="007B2B5F" w:rsidRDefault="002D7D69" w:rsidP="002D7D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2D7D69" w:rsidRPr="00C0190B" w:rsidRDefault="00C0190B" w:rsidP="002D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190B">
              <w:rPr>
                <w:rFonts w:ascii="Angsana New" w:hAnsi="Angsana New"/>
                <w:bCs/>
                <w:sz w:val="30"/>
                <w:szCs w:val="30"/>
              </w:rPr>
              <w:t>(5,445</w:t>
            </w:r>
            <w:r w:rsidR="002D7D69" w:rsidRPr="00C0190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2D7D69" w:rsidRPr="007B2B5F" w:rsidRDefault="002D7D69" w:rsidP="002D7D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vAlign w:val="center"/>
          </w:tcPr>
          <w:p w:rsidR="002D7D69" w:rsidRPr="00C0190B" w:rsidRDefault="00C0190B" w:rsidP="002D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190B">
              <w:rPr>
                <w:rFonts w:ascii="Angsana New" w:hAnsi="Angsana New"/>
                <w:bCs/>
                <w:sz w:val="30"/>
                <w:szCs w:val="30"/>
              </w:rPr>
              <w:t>105</w:t>
            </w:r>
          </w:p>
        </w:tc>
      </w:tr>
      <w:tr w:rsidR="00C0190B" w:rsidRPr="00F05498" w:rsidTr="00020979">
        <w:trPr>
          <w:cantSplit/>
        </w:trPr>
        <w:tc>
          <w:tcPr>
            <w:tcW w:w="4149" w:type="dxa"/>
          </w:tcPr>
          <w:p w:rsidR="00C0190B" w:rsidRPr="006D7FB3" w:rsidRDefault="00C0190B" w:rsidP="006503E3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0190B" w:rsidRPr="00C0190B" w:rsidRDefault="00C0190B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4,252</w:t>
            </w:r>
          </w:p>
        </w:tc>
        <w:tc>
          <w:tcPr>
            <w:tcW w:w="270" w:type="dxa"/>
          </w:tcPr>
          <w:p w:rsidR="00C0190B" w:rsidRPr="007B2B5F" w:rsidRDefault="00C0190B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:rsidR="00C0190B" w:rsidRPr="00C0190B" w:rsidRDefault="00C0190B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190B">
              <w:rPr>
                <w:rFonts w:ascii="Angsana New" w:hAnsi="Angsana New"/>
                <w:bCs/>
                <w:sz w:val="30"/>
                <w:szCs w:val="30"/>
              </w:rPr>
              <w:t>1,205</w:t>
            </w:r>
          </w:p>
        </w:tc>
        <w:tc>
          <w:tcPr>
            <w:tcW w:w="283" w:type="dxa"/>
          </w:tcPr>
          <w:p w:rsidR="00C0190B" w:rsidRPr="007B2B5F" w:rsidRDefault="00C0190B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190B" w:rsidRPr="00C0190B" w:rsidRDefault="00C0190B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190B">
              <w:rPr>
                <w:rFonts w:ascii="Angsana New" w:hAnsi="Angsana New"/>
                <w:bCs/>
                <w:sz w:val="30"/>
                <w:szCs w:val="30"/>
              </w:rPr>
              <w:t>3,562</w:t>
            </w:r>
          </w:p>
        </w:tc>
        <w:tc>
          <w:tcPr>
            <w:tcW w:w="284" w:type="dxa"/>
          </w:tcPr>
          <w:p w:rsidR="00C0190B" w:rsidRPr="007B2B5F" w:rsidRDefault="00C0190B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0190B" w:rsidRPr="00C0190B" w:rsidRDefault="00C0190B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190B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2D7D69" w:rsidRPr="00F05498" w:rsidTr="002D7D69">
        <w:trPr>
          <w:cantSplit/>
        </w:trPr>
        <w:tc>
          <w:tcPr>
            <w:tcW w:w="4149" w:type="dxa"/>
          </w:tcPr>
          <w:p w:rsidR="002D7D69" w:rsidRPr="006D7FB3" w:rsidRDefault="002D7D69" w:rsidP="006503E3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D7D69" w:rsidRPr="002D7D69" w:rsidRDefault="002D7D69" w:rsidP="002D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>(28,015)</w:t>
            </w:r>
          </w:p>
        </w:tc>
        <w:tc>
          <w:tcPr>
            <w:tcW w:w="270" w:type="dxa"/>
          </w:tcPr>
          <w:p w:rsidR="002D7D69" w:rsidRPr="002D7D69" w:rsidRDefault="002D7D69" w:rsidP="002D7D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D7D69" w:rsidRPr="002D7D69" w:rsidRDefault="002D7D69" w:rsidP="002D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>(21,001)</w:t>
            </w:r>
          </w:p>
        </w:tc>
        <w:tc>
          <w:tcPr>
            <w:tcW w:w="283" w:type="dxa"/>
          </w:tcPr>
          <w:p w:rsidR="002D7D69" w:rsidRPr="002D7D69" w:rsidRDefault="002D7D69" w:rsidP="002D7D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7D69" w:rsidRPr="002D7D69" w:rsidRDefault="002D7D69" w:rsidP="002D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 xml:space="preserve">   (14,866)</w:t>
            </w:r>
          </w:p>
        </w:tc>
        <w:tc>
          <w:tcPr>
            <w:tcW w:w="284" w:type="dxa"/>
          </w:tcPr>
          <w:p w:rsidR="002D7D69" w:rsidRPr="002D7D69" w:rsidRDefault="002D7D69" w:rsidP="002D7D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D7D69" w:rsidRPr="002D7D69" w:rsidRDefault="002D7D69" w:rsidP="002D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>(12,983)</w:t>
            </w:r>
          </w:p>
        </w:tc>
      </w:tr>
    </w:tbl>
    <w:p w:rsidR="00613AB4" w:rsidRDefault="00613AB4" w:rsidP="00613AB4">
      <w:pPr>
        <w:rPr>
          <w:rFonts w:ascii="Angsana New" w:hAnsi="Angsana New"/>
          <w:sz w:val="30"/>
          <w:szCs w:val="30"/>
          <w:cs/>
        </w:rPr>
      </w:pPr>
    </w:p>
    <w:p w:rsidR="007478E5" w:rsidRDefault="00747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12E93" w:rsidRDefault="00E75163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12E93" w:rsidRPr="00161CAE">
        <w:rPr>
          <w:rFonts w:ascii="Angsana New" w:hAnsi="Angsana New"/>
          <w:b/>
          <w:bCs/>
          <w:sz w:val="30"/>
          <w:szCs w:val="30"/>
        </w:rPr>
        <w:t>.</w:t>
      </w:r>
      <w:r w:rsidR="00D12E93" w:rsidRPr="00161CAE">
        <w:rPr>
          <w:rFonts w:ascii="Angsana New" w:hAnsi="Angsana New"/>
          <w:b/>
          <w:bCs/>
          <w:sz w:val="30"/>
          <w:szCs w:val="30"/>
        </w:rPr>
        <w:tab/>
      </w:r>
      <w:r w:rsidR="00D12E93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D12E93">
        <w:rPr>
          <w:rFonts w:ascii="Angsana New" w:hAnsi="Angsana New"/>
          <w:b/>
          <w:bCs/>
          <w:sz w:val="30"/>
          <w:szCs w:val="30"/>
        </w:rPr>
        <w:t xml:space="preserve"> </w:t>
      </w:r>
      <w:r w:rsidR="00D12E93">
        <w:rPr>
          <w:rFonts w:ascii="Angsana New" w:hAnsi="Angsana New"/>
          <w:b/>
          <w:bCs/>
          <w:sz w:val="30"/>
          <w:szCs w:val="30"/>
          <w:cs/>
        </w:rPr>
        <w:t>–</w:t>
      </w:r>
      <w:r w:rsidR="00D12E93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920DE6" w:rsidRPr="00920DE6" w:rsidRDefault="00920DE6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677" w:type="dxa"/>
        <w:tblInd w:w="-72" w:type="dxa"/>
        <w:tblLayout w:type="fixed"/>
        <w:tblLook w:val="0000"/>
      </w:tblPr>
      <w:tblGrid>
        <w:gridCol w:w="4291"/>
        <w:gridCol w:w="1134"/>
        <w:gridCol w:w="270"/>
        <w:gridCol w:w="1147"/>
        <w:gridCol w:w="283"/>
        <w:gridCol w:w="1157"/>
        <w:gridCol w:w="284"/>
        <w:gridCol w:w="1111"/>
      </w:tblGrid>
      <w:tr w:rsidR="00D12E93" w:rsidRPr="004F07C8" w:rsidTr="009522C3">
        <w:trPr>
          <w:cantSplit/>
        </w:trPr>
        <w:tc>
          <w:tcPr>
            <w:tcW w:w="4291" w:type="dxa"/>
          </w:tcPr>
          <w:p w:rsidR="00D12E93" w:rsidRPr="004F07C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D12E93" w:rsidRPr="004F07C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12E93" w:rsidRPr="004F07C8" w:rsidTr="009522C3">
        <w:trPr>
          <w:cantSplit/>
        </w:trPr>
        <w:tc>
          <w:tcPr>
            <w:tcW w:w="4291" w:type="dxa"/>
          </w:tcPr>
          <w:p w:rsidR="00D12E93" w:rsidRPr="004F07C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4F07C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12E93" w:rsidRPr="004F07C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4F07C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853C6" w:rsidRPr="00F51F88" w:rsidTr="009522C3">
        <w:trPr>
          <w:cantSplit/>
        </w:trPr>
        <w:tc>
          <w:tcPr>
            <w:tcW w:w="4291" w:type="dxa"/>
          </w:tcPr>
          <w:p w:rsidR="00D853C6" w:rsidRPr="00F51F88" w:rsidRDefault="00D853C6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D853C6" w:rsidRPr="00D413D6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DB2B00" w:rsidRPr="00E24209" w:rsidTr="009522C3">
        <w:trPr>
          <w:cantSplit/>
        </w:trPr>
        <w:tc>
          <w:tcPr>
            <w:tcW w:w="4291" w:type="dxa"/>
          </w:tcPr>
          <w:p w:rsidR="00DB2B00" w:rsidRPr="00161CAE" w:rsidRDefault="00DB2B00" w:rsidP="00D146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B2B00" w:rsidRPr="003478CE" w:rsidRDefault="003478CE" w:rsidP="0041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227</w:t>
            </w:r>
            <w:r w:rsidR="00DB2B00" w:rsidRPr="00347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549</w:t>
            </w:r>
          </w:p>
        </w:tc>
        <w:tc>
          <w:tcPr>
            <w:tcW w:w="270" w:type="dxa"/>
          </w:tcPr>
          <w:p w:rsidR="00DB2B00" w:rsidRPr="00D40D00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218</w:t>
            </w:r>
            <w:r w:rsidRPr="00544E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819</w:t>
            </w:r>
          </w:p>
        </w:tc>
        <w:tc>
          <w:tcPr>
            <w:tcW w:w="283" w:type="dxa"/>
          </w:tcPr>
          <w:p w:rsidR="00DB2B00" w:rsidRPr="00C844F6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B2B00" w:rsidRPr="003478CE" w:rsidRDefault="003478C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117,887</w:t>
            </w:r>
          </w:p>
        </w:tc>
        <w:tc>
          <w:tcPr>
            <w:tcW w:w="284" w:type="dxa"/>
          </w:tcPr>
          <w:p w:rsidR="00DB2B00" w:rsidRPr="000233DF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111,053</w:t>
            </w:r>
          </w:p>
        </w:tc>
      </w:tr>
      <w:tr w:rsidR="00DB2B00" w:rsidRPr="00E24209" w:rsidTr="009522C3">
        <w:trPr>
          <w:cantSplit/>
        </w:trPr>
        <w:tc>
          <w:tcPr>
            <w:tcW w:w="4291" w:type="dxa"/>
          </w:tcPr>
          <w:p w:rsidR="00DB2B00" w:rsidRDefault="00DB2B00" w:rsidP="005D0B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134" w:type="dxa"/>
          </w:tcPr>
          <w:p w:rsidR="00DB2B00" w:rsidRPr="003478CE" w:rsidRDefault="003478C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8,338</w:t>
            </w:r>
          </w:p>
        </w:tc>
        <w:tc>
          <w:tcPr>
            <w:tcW w:w="270" w:type="dxa"/>
          </w:tcPr>
          <w:p w:rsidR="00DB2B00" w:rsidRPr="00D40D00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11,370</w:t>
            </w:r>
          </w:p>
        </w:tc>
        <w:tc>
          <w:tcPr>
            <w:tcW w:w="283" w:type="dxa"/>
          </w:tcPr>
          <w:p w:rsidR="00DB2B00" w:rsidRPr="00C844F6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DB2B00" w:rsidRPr="003478CE" w:rsidRDefault="003478C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7,180</w:t>
            </w:r>
          </w:p>
        </w:tc>
        <w:tc>
          <w:tcPr>
            <w:tcW w:w="284" w:type="dxa"/>
          </w:tcPr>
          <w:p w:rsidR="00DB2B00" w:rsidRPr="000233DF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4E84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747</w:t>
            </w:r>
          </w:p>
        </w:tc>
      </w:tr>
      <w:tr w:rsidR="00DB2B00" w:rsidRPr="00E24209" w:rsidTr="009522C3">
        <w:trPr>
          <w:cantSplit/>
        </w:trPr>
        <w:tc>
          <w:tcPr>
            <w:tcW w:w="4291" w:type="dxa"/>
          </w:tcPr>
          <w:p w:rsidR="00DB2B00" w:rsidRPr="00161CAE" w:rsidRDefault="00DB2B00" w:rsidP="005D0B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34" w:type="dxa"/>
          </w:tcPr>
          <w:p w:rsidR="00DB2B00" w:rsidRPr="003478CE" w:rsidRDefault="003478C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64,761</w:t>
            </w:r>
          </w:p>
        </w:tc>
        <w:tc>
          <w:tcPr>
            <w:tcW w:w="270" w:type="dxa"/>
          </w:tcPr>
          <w:p w:rsidR="00DB2B00" w:rsidRPr="00D40D00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59,754</w:t>
            </w:r>
          </w:p>
        </w:tc>
        <w:tc>
          <w:tcPr>
            <w:tcW w:w="283" w:type="dxa"/>
          </w:tcPr>
          <w:p w:rsidR="00DB2B00" w:rsidRPr="00C844F6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DB2B00" w:rsidRPr="003478CE" w:rsidRDefault="003478C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54,261</w:t>
            </w:r>
          </w:p>
        </w:tc>
        <w:tc>
          <w:tcPr>
            <w:tcW w:w="284" w:type="dxa"/>
          </w:tcPr>
          <w:p w:rsidR="00DB2B00" w:rsidRPr="000233DF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50,811</w:t>
            </w:r>
          </w:p>
        </w:tc>
      </w:tr>
      <w:tr w:rsidR="00DB2B00" w:rsidRPr="00E24209" w:rsidTr="009522C3">
        <w:trPr>
          <w:cantSplit/>
        </w:trPr>
        <w:tc>
          <w:tcPr>
            <w:tcW w:w="4291" w:type="dxa"/>
          </w:tcPr>
          <w:p w:rsidR="00DB2B00" w:rsidRPr="00161CAE" w:rsidRDefault="00DB2B00" w:rsidP="005D0B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34" w:type="dxa"/>
          </w:tcPr>
          <w:p w:rsidR="00DB2B00" w:rsidRPr="003478CE" w:rsidRDefault="003478CE" w:rsidP="0041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42,439</w:t>
            </w:r>
          </w:p>
        </w:tc>
        <w:tc>
          <w:tcPr>
            <w:tcW w:w="270" w:type="dxa"/>
          </w:tcPr>
          <w:p w:rsidR="00DB2B00" w:rsidRPr="00D40D00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39,760</w:t>
            </w:r>
          </w:p>
        </w:tc>
        <w:tc>
          <w:tcPr>
            <w:tcW w:w="283" w:type="dxa"/>
          </w:tcPr>
          <w:p w:rsidR="00DB2B00" w:rsidRPr="00C844F6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DB2B00" w:rsidRPr="003478CE" w:rsidRDefault="003478CE" w:rsidP="00253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31,514</w:t>
            </w:r>
          </w:p>
        </w:tc>
        <w:tc>
          <w:tcPr>
            <w:tcW w:w="284" w:type="dxa"/>
          </w:tcPr>
          <w:p w:rsidR="00DB2B00" w:rsidRPr="000233DF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4E84">
              <w:rPr>
                <w:rFonts w:ascii="Angsana New" w:hAnsi="Angsana New"/>
                <w:bCs/>
                <w:sz w:val="30"/>
                <w:szCs w:val="30"/>
              </w:rPr>
              <w:t>31,</w:t>
            </w:r>
            <w:r>
              <w:rPr>
                <w:rFonts w:ascii="Angsana New" w:hAnsi="Angsana New"/>
                <w:bCs/>
                <w:sz w:val="30"/>
                <w:szCs w:val="30"/>
              </w:rPr>
              <w:t>976</w:t>
            </w:r>
          </w:p>
        </w:tc>
      </w:tr>
      <w:tr w:rsidR="00DB2B00" w:rsidRPr="00E24209" w:rsidTr="009522C3">
        <w:trPr>
          <w:cantSplit/>
        </w:trPr>
        <w:tc>
          <w:tcPr>
            <w:tcW w:w="4291" w:type="dxa"/>
          </w:tcPr>
          <w:p w:rsidR="00DB2B00" w:rsidRPr="00161CAE" w:rsidRDefault="00DB2B00" w:rsidP="005D0B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:rsidR="00DB2B00" w:rsidRPr="003478CE" w:rsidRDefault="003478CE" w:rsidP="008C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3,543</w:t>
            </w:r>
          </w:p>
        </w:tc>
        <w:tc>
          <w:tcPr>
            <w:tcW w:w="270" w:type="dxa"/>
          </w:tcPr>
          <w:p w:rsidR="00DB2B00" w:rsidRPr="00D40D00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3,636</w:t>
            </w:r>
          </w:p>
        </w:tc>
        <w:tc>
          <w:tcPr>
            <w:tcW w:w="283" w:type="dxa"/>
          </w:tcPr>
          <w:p w:rsidR="00DB2B00" w:rsidRPr="00C844F6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DB2B00" w:rsidRPr="003478CE" w:rsidRDefault="00DB2B0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8C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DB2B00" w:rsidRPr="000233DF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E8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B2B00" w:rsidRPr="00E24209" w:rsidTr="009522C3">
        <w:trPr>
          <w:cantSplit/>
        </w:trPr>
        <w:tc>
          <w:tcPr>
            <w:tcW w:w="4291" w:type="dxa"/>
          </w:tcPr>
          <w:p w:rsidR="00DB2B00" w:rsidRPr="00161CAE" w:rsidRDefault="00DB2B00" w:rsidP="005D0B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B2B00" w:rsidRPr="003478CE" w:rsidRDefault="003478CE" w:rsidP="0041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346,630</w:t>
            </w:r>
          </w:p>
        </w:tc>
        <w:tc>
          <w:tcPr>
            <w:tcW w:w="270" w:type="dxa"/>
          </w:tcPr>
          <w:p w:rsidR="00DB2B00" w:rsidRPr="00D40D00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333,339</w:t>
            </w:r>
          </w:p>
        </w:tc>
        <w:tc>
          <w:tcPr>
            <w:tcW w:w="283" w:type="dxa"/>
          </w:tcPr>
          <w:p w:rsidR="00DB2B00" w:rsidRPr="00C844F6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B2B00" w:rsidRPr="003478CE" w:rsidRDefault="00DC7807" w:rsidP="00253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210,842</w:t>
            </w:r>
          </w:p>
        </w:tc>
        <w:tc>
          <w:tcPr>
            <w:tcW w:w="284" w:type="dxa"/>
          </w:tcPr>
          <w:p w:rsidR="00DB2B00" w:rsidRPr="000233DF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203,587</w:t>
            </w:r>
          </w:p>
        </w:tc>
      </w:tr>
      <w:tr w:rsidR="00DB2B00" w:rsidRPr="00E24209" w:rsidTr="009522C3">
        <w:trPr>
          <w:cantSplit/>
        </w:trPr>
        <w:tc>
          <w:tcPr>
            <w:tcW w:w="4291" w:type="dxa"/>
          </w:tcPr>
          <w:p w:rsidR="00DB2B00" w:rsidRDefault="00DB2B00" w:rsidP="0044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134" w:type="dxa"/>
          </w:tcPr>
          <w:p w:rsidR="00DB2B00" w:rsidRPr="003478CE" w:rsidRDefault="00DB2B00" w:rsidP="003B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2B00" w:rsidRPr="00D40D00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B2B00" w:rsidRPr="00C844F6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DB2B00" w:rsidRPr="003478CE" w:rsidRDefault="00DB2B00" w:rsidP="003B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B2B00" w:rsidRPr="000233DF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B2B00" w:rsidRPr="00E24209" w:rsidTr="009522C3">
        <w:trPr>
          <w:cantSplit/>
        </w:trPr>
        <w:tc>
          <w:tcPr>
            <w:tcW w:w="4291" w:type="dxa"/>
          </w:tcPr>
          <w:p w:rsidR="00DB2B00" w:rsidRPr="00161CAE" w:rsidRDefault="00DB2B0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134" w:type="dxa"/>
          </w:tcPr>
          <w:p w:rsidR="00DB2B00" w:rsidRPr="003478CE" w:rsidRDefault="0059543E" w:rsidP="003B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(26,360</w:t>
            </w:r>
            <w:r w:rsidR="00DB2B00" w:rsidRPr="003478C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B2B00" w:rsidRPr="00D40D00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(22,696</w:t>
            </w:r>
            <w:r w:rsidRPr="00544E8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DB2B00" w:rsidRPr="00C844F6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DB2B00" w:rsidRPr="003478CE" w:rsidRDefault="003478CE" w:rsidP="003B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(6,412</w:t>
            </w:r>
            <w:r w:rsidR="00DB2B00" w:rsidRPr="003478C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DB2B00" w:rsidRPr="000233DF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(10,19</w:t>
            </w:r>
            <w:r w:rsidRPr="00544E84">
              <w:rPr>
                <w:rFonts w:ascii="Angsana New" w:hAnsi="Angsana New"/>
                <w:bCs/>
                <w:sz w:val="30"/>
                <w:szCs w:val="30"/>
              </w:rPr>
              <w:t>6)</w:t>
            </w:r>
          </w:p>
        </w:tc>
      </w:tr>
      <w:tr w:rsidR="00DB2B00" w:rsidRPr="00E24209" w:rsidTr="009522C3">
        <w:trPr>
          <w:cantSplit/>
        </w:trPr>
        <w:tc>
          <w:tcPr>
            <w:tcW w:w="4291" w:type="dxa"/>
          </w:tcPr>
          <w:p w:rsidR="00DB2B00" w:rsidRPr="00161CAE" w:rsidRDefault="00DB2B0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B2B00" w:rsidRPr="003478CE" w:rsidRDefault="0059543E" w:rsidP="0041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320</w:t>
            </w:r>
            <w:r w:rsidR="00347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:rsidR="00DB2B00" w:rsidRPr="00D40D00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310,643</w:t>
            </w:r>
          </w:p>
        </w:tc>
        <w:tc>
          <w:tcPr>
            <w:tcW w:w="283" w:type="dxa"/>
          </w:tcPr>
          <w:p w:rsidR="00DB2B00" w:rsidRPr="00C844F6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DB2B00" w:rsidRPr="003478CE" w:rsidRDefault="003478CE" w:rsidP="00F2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204,430</w:t>
            </w:r>
          </w:p>
        </w:tc>
        <w:tc>
          <w:tcPr>
            <w:tcW w:w="284" w:type="dxa"/>
          </w:tcPr>
          <w:p w:rsidR="00DB2B00" w:rsidRPr="000233DF" w:rsidRDefault="00DB2B00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DB2B00" w:rsidRPr="00544E84" w:rsidRDefault="00DB2B00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193,391</w:t>
            </w:r>
          </w:p>
        </w:tc>
      </w:tr>
    </w:tbl>
    <w:p w:rsidR="00C3135B" w:rsidRDefault="00C3135B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A7793" w:rsidRPr="00BD1CD2" w:rsidRDefault="00E75163" w:rsidP="00EA7793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t>7.</w:t>
      </w:r>
      <w:r w:rsidR="00EA7793" w:rsidRPr="007D1E49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:rsidR="00EA7793" w:rsidRDefault="00EA7793" w:rsidP="00EA7793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677" w:type="dxa"/>
        <w:tblInd w:w="-72" w:type="dxa"/>
        <w:tblLayout w:type="fixed"/>
        <w:tblLook w:val="0000"/>
      </w:tblPr>
      <w:tblGrid>
        <w:gridCol w:w="4291"/>
        <w:gridCol w:w="1134"/>
        <w:gridCol w:w="270"/>
        <w:gridCol w:w="1147"/>
        <w:gridCol w:w="283"/>
        <w:gridCol w:w="1157"/>
        <w:gridCol w:w="284"/>
        <w:gridCol w:w="1111"/>
      </w:tblGrid>
      <w:tr w:rsidR="00EA7793" w:rsidRPr="004F07C8" w:rsidTr="009522C3">
        <w:trPr>
          <w:cantSplit/>
        </w:trPr>
        <w:tc>
          <w:tcPr>
            <w:tcW w:w="4291" w:type="dxa"/>
          </w:tcPr>
          <w:p w:rsidR="00EA7793" w:rsidRPr="004F07C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EA7793" w:rsidRPr="004F07C8" w:rsidRDefault="00EA7793" w:rsidP="00EA779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7793" w:rsidRPr="004F07C8" w:rsidTr="009522C3">
        <w:trPr>
          <w:cantSplit/>
        </w:trPr>
        <w:tc>
          <w:tcPr>
            <w:tcW w:w="4291" w:type="dxa"/>
          </w:tcPr>
          <w:p w:rsidR="00EA7793" w:rsidRPr="004F07C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7793" w:rsidRPr="004F07C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A7793" w:rsidRPr="004F07C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7793" w:rsidRPr="004F07C8" w:rsidRDefault="00EA7793" w:rsidP="00EA779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7793" w:rsidRPr="00F51F88" w:rsidTr="009522C3">
        <w:trPr>
          <w:cantSplit/>
        </w:trPr>
        <w:tc>
          <w:tcPr>
            <w:tcW w:w="4291" w:type="dxa"/>
          </w:tcPr>
          <w:p w:rsidR="00EA7793" w:rsidRPr="00F51F8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7793" w:rsidRPr="00995DCA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EA7793" w:rsidRPr="00D413D6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EA7793" w:rsidRPr="00D413D6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EA7793" w:rsidRPr="00D413D6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EA7793" w:rsidRPr="00995DCA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EA7793" w:rsidRPr="00D413D6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EA7793" w:rsidRPr="00D413D6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7B2B5F" w:rsidRPr="00C844F6" w:rsidTr="00385306">
        <w:trPr>
          <w:cantSplit/>
        </w:trPr>
        <w:tc>
          <w:tcPr>
            <w:tcW w:w="4291" w:type="dxa"/>
          </w:tcPr>
          <w:p w:rsidR="007B2B5F" w:rsidRDefault="007B2B5F" w:rsidP="00EA7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34" w:type="dxa"/>
          </w:tcPr>
          <w:p w:rsidR="007B2B5F" w:rsidRPr="006F07A9" w:rsidRDefault="007B2B5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B2B5F" w:rsidRPr="00D40D00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:rsidR="007B2B5F" w:rsidRPr="006F07A9" w:rsidRDefault="007B2B5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B2B5F" w:rsidRPr="00C844F6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vAlign w:val="bottom"/>
          </w:tcPr>
          <w:p w:rsidR="007B2B5F" w:rsidRPr="006F07A9" w:rsidRDefault="007B2B5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B2B5F" w:rsidRPr="000233D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vAlign w:val="bottom"/>
          </w:tcPr>
          <w:p w:rsidR="007B2B5F" w:rsidRPr="006F07A9" w:rsidRDefault="007B2B5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522C3" w:rsidRPr="00C844F6" w:rsidTr="00385306">
        <w:trPr>
          <w:cantSplit/>
        </w:trPr>
        <w:tc>
          <w:tcPr>
            <w:tcW w:w="4291" w:type="dxa"/>
          </w:tcPr>
          <w:p w:rsidR="009522C3" w:rsidRDefault="007B2B5F" w:rsidP="00EA7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9522C3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  <w:r w:rsidR="00A60A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0A5B">
              <w:rPr>
                <w:rFonts w:ascii="Angsana New" w:hAnsi="Angsana New"/>
                <w:sz w:val="30"/>
                <w:szCs w:val="30"/>
              </w:rPr>
              <w:t>(</w:t>
            </w:r>
            <w:r w:rsidR="00A60A5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คิงส์ฟอร์ด โฮลดิ้งส์ จำกัด </w:t>
            </w:r>
          </w:p>
        </w:tc>
        <w:tc>
          <w:tcPr>
            <w:tcW w:w="1134" w:type="dxa"/>
          </w:tcPr>
          <w:p w:rsidR="009522C3" w:rsidRPr="006F07A9" w:rsidRDefault="009522C3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22C3" w:rsidRPr="00D40D00" w:rsidRDefault="009522C3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:rsidR="009522C3" w:rsidRPr="006F07A9" w:rsidRDefault="009522C3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522C3" w:rsidRPr="00C844F6" w:rsidRDefault="009522C3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vAlign w:val="bottom"/>
          </w:tcPr>
          <w:p w:rsidR="009522C3" w:rsidRPr="006F07A9" w:rsidRDefault="009522C3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522C3" w:rsidRPr="000233DF" w:rsidRDefault="009522C3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vAlign w:val="bottom"/>
          </w:tcPr>
          <w:p w:rsidR="009522C3" w:rsidRPr="006F07A9" w:rsidRDefault="009522C3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60A5B" w:rsidRPr="00C844F6" w:rsidTr="009522C3">
        <w:trPr>
          <w:cantSplit/>
        </w:trPr>
        <w:tc>
          <w:tcPr>
            <w:tcW w:w="4291" w:type="dxa"/>
          </w:tcPr>
          <w:p w:rsidR="00A60A5B" w:rsidRDefault="00A60A5B" w:rsidP="00EA7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(มหาชน)) ครบกำหนดในเดือนมิถุนายน 2564</w:t>
            </w:r>
          </w:p>
        </w:tc>
        <w:tc>
          <w:tcPr>
            <w:tcW w:w="1134" w:type="dxa"/>
          </w:tcPr>
          <w:p w:rsidR="00A60A5B" w:rsidRPr="00F05498" w:rsidRDefault="00A60A5B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60A5B" w:rsidRPr="00D40D00" w:rsidRDefault="00A60A5B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A60A5B" w:rsidRPr="0010142B" w:rsidRDefault="00A60A5B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A60A5B" w:rsidRPr="00C844F6" w:rsidRDefault="00A60A5B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A60A5B" w:rsidRPr="006F07A9" w:rsidRDefault="00A60A5B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60A5B" w:rsidRPr="000233DF" w:rsidRDefault="00A60A5B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A60A5B" w:rsidRPr="00D17730" w:rsidRDefault="00A60A5B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60A5B" w:rsidRPr="00C844F6" w:rsidTr="00967579">
        <w:trPr>
          <w:cantSplit/>
        </w:trPr>
        <w:tc>
          <w:tcPr>
            <w:tcW w:w="4291" w:type="dxa"/>
          </w:tcPr>
          <w:p w:rsidR="00A60A5B" w:rsidRPr="00A60A5B" w:rsidRDefault="00A60A5B" w:rsidP="00EA7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อัตราดอกเบี้ยร้อยละ 3 ต่อปี </w:t>
            </w:r>
          </w:p>
        </w:tc>
        <w:tc>
          <w:tcPr>
            <w:tcW w:w="1134" w:type="dxa"/>
          </w:tcPr>
          <w:p w:rsidR="00A60A5B" w:rsidRPr="006F07A9" w:rsidRDefault="00A60A5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120,000</w:t>
            </w:r>
          </w:p>
        </w:tc>
        <w:tc>
          <w:tcPr>
            <w:tcW w:w="270" w:type="dxa"/>
          </w:tcPr>
          <w:p w:rsidR="00A60A5B" w:rsidRPr="00D40D00" w:rsidRDefault="00A60A5B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:rsidR="00A60A5B" w:rsidRPr="006F07A9" w:rsidRDefault="00A60A5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07A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60A5B" w:rsidRPr="00C844F6" w:rsidRDefault="00A60A5B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vAlign w:val="bottom"/>
          </w:tcPr>
          <w:p w:rsidR="00A60A5B" w:rsidRPr="006F07A9" w:rsidRDefault="00A60A5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07A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A60A5B" w:rsidRPr="000233DF" w:rsidRDefault="00A60A5B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vAlign w:val="bottom"/>
          </w:tcPr>
          <w:p w:rsidR="00A60A5B" w:rsidRPr="006F07A9" w:rsidRDefault="00A60A5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07A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A60A5B" w:rsidRPr="00A60A5B" w:rsidTr="009522C3">
        <w:trPr>
          <w:cantSplit/>
        </w:trPr>
        <w:tc>
          <w:tcPr>
            <w:tcW w:w="4291" w:type="dxa"/>
          </w:tcPr>
          <w:p w:rsidR="00A60A5B" w:rsidRPr="00A60A5B" w:rsidRDefault="00A60A5B" w:rsidP="00EA7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A60A5B" w:rsidRPr="00A60A5B" w:rsidRDefault="00A60A5B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A60A5B" w:rsidRPr="00A60A5B" w:rsidRDefault="00A60A5B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47" w:type="dxa"/>
          </w:tcPr>
          <w:p w:rsidR="00A60A5B" w:rsidRPr="00A60A5B" w:rsidRDefault="00A60A5B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A60A5B" w:rsidRPr="00A60A5B" w:rsidRDefault="00A60A5B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57" w:type="dxa"/>
          </w:tcPr>
          <w:p w:rsidR="00A60A5B" w:rsidRPr="00A60A5B" w:rsidRDefault="00A60A5B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A60A5B" w:rsidRPr="00A60A5B" w:rsidRDefault="00A60A5B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11" w:type="dxa"/>
          </w:tcPr>
          <w:p w:rsidR="00A60A5B" w:rsidRPr="00A60A5B" w:rsidRDefault="00A60A5B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B23627" w:rsidRPr="00C844F6" w:rsidTr="009522C3">
        <w:trPr>
          <w:cantSplit/>
        </w:trPr>
        <w:tc>
          <w:tcPr>
            <w:tcW w:w="4291" w:type="dxa"/>
          </w:tcPr>
          <w:p w:rsidR="00B23627" w:rsidRPr="00161CAE" w:rsidRDefault="00B23627" w:rsidP="00B2362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เงินลงทุนในตราสารทุน -วัดมูลค่ายุติธรรม </w:t>
            </w:r>
          </w:p>
        </w:tc>
        <w:tc>
          <w:tcPr>
            <w:tcW w:w="1134" w:type="dxa"/>
          </w:tcPr>
          <w:p w:rsidR="00B23627" w:rsidRPr="00F05498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3627" w:rsidRPr="00D40D00" w:rsidRDefault="00B2362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B23627" w:rsidRPr="0010142B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23627" w:rsidRPr="00C844F6" w:rsidRDefault="00B2362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B23627" w:rsidRPr="006F07A9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B23627" w:rsidRPr="000233DF" w:rsidRDefault="00B2362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B23627" w:rsidRPr="00D17730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23627" w:rsidRPr="00C844F6" w:rsidTr="009522C3">
        <w:trPr>
          <w:cantSplit/>
        </w:trPr>
        <w:tc>
          <w:tcPr>
            <w:tcW w:w="4291" w:type="dxa"/>
          </w:tcPr>
          <w:p w:rsidR="00B23627" w:rsidRDefault="00B23627" w:rsidP="0096757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(ข้อมูลระดับ 2) ผ่านกำไรหรือขาดทุน</w:t>
            </w:r>
          </w:p>
        </w:tc>
        <w:tc>
          <w:tcPr>
            <w:tcW w:w="1134" w:type="dxa"/>
          </w:tcPr>
          <w:p w:rsidR="00B23627" w:rsidRPr="009522C3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988</w:t>
            </w:r>
          </w:p>
        </w:tc>
        <w:tc>
          <w:tcPr>
            <w:tcW w:w="270" w:type="dxa"/>
          </w:tcPr>
          <w:p w:rsidR="00B23627" w:rsidRPr="00D40D00" w:rsidRDefault="00B2362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B23627" w:rsidRPr="006F07A9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1,286</w:t>
            </w:r>
          </w:p>
        </w:tc>
        <w:tc>
          <w:tcPr>
            <w:tcW w:w="283" w:type="dxa"/>
          </w:tcPr>
          <w:p w:rsidR="00B23627" w:rsidRPr="00C844F6" w:rsidRDefault="00B2362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vAlign w:val="bottom"/>
          </w:tcPr>
          <w:p w:rsidR="00B23627" w:rsidRPr="009522C3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B23627" w:rsidRPr="000233DF" w:rsidRDefault="00B2362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vAlign w:val="bottom"/>
          </w:tcPr>
          <w:p w:rsidR="00B23627" w:rsidRPr="006F07A9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07A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23627" w:rsidRPr="00C844F6" w:rsidTr="00F13BF5">
        <w:trPr>
          <w:cantSplit/>
        </w:trPr>
        <w:tc>
          <w:tcPr>
            <w:tcW w:w="4291" w:type="dxa"/>
          </w:tcPr>
          <w:p w:rsidR="00B23627" w:rsidRPr="00CA1333" w:rsidRDefault="00B23627" w:rsidP="00EA7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133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3627" w:rsidRPr="00540E1E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40E1E">
              <w:rPr>
                <w:rFonts w:ascii="Angsana New" w:hAnsi="Angsana New" w:hint="cs"/>
                <w:b/>
                <w:sz w:val="30"/>
                <w:szCs w:val="30"/>
                <w:cs/>
              </w:rPr>
              <w:t>40</w:t>
            </w:r>
          </w:p>
        </w:tc>
        <w:tc>
          <w:tcPr>
            <w:tcW w:w="270" w:type="dxa"/>
          </w:tcPr>
          <w:p w:rsidR="00B23627" w:rsidRPr="00D40D00" w:rsidRDefault="00B2362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B23627" w:rsidRPr="00540E1E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40E1E">
              <w:rPr>
                <w:rFonts w:ascii="Angsana New" w:hAnsi="Angsana New" w:hint="cs"/>
                <w:b/>
                <w:sz w:val="30"/>
                <w:szCs w:val="30"/>
                <w:cs/>
              </w:rPr>
              <w:t>59</w:t>
            </w:r>
          </w:p>
        </w:tc>
        <w:tc>
          <w:tcPr>
            <w:tcW w:w="283" w:type="dxa"/>
          </w:tcPr>
          <w:p w:rsidR="00B23627" w:rsidRPr="00C844F6" w:rsidRDefault="00B2362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B23627" w:rsidRPr="009522C3" w:rsidRDefault="00B23627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B23627" w:rsidRPr="000233DF" w:rsidRDefault="00B2362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B23627" w:rsidRPr="009522C3" w:rsidRDefault="00B23627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B23627" w:rsidRPr="00C844F6" w:rsidTr="009522C3">
        <w:trPr>
          <w:cantSplit/>
        </w:trPr>
        <w:tc>
          <w:tcPr>
            <w:tcW w:w="4291" w:type="dxa"/>
          </w:tcPr>
          <w:p w:rsidR="00B23627" w:rsidRPr="00161CAE" w:rsidRDefault="005E7846" w:rsidP="00EA7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23627" w:rsidRPr="009522C3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21,028</w:t>
            </w:r>
          </w:p>
        </w:tc>
        <w:tc>
          <w:tcPr>
            <w:tcW w:w="270" w:type="dxa"/>
          </w:tcPr>
          <w:p w:rsidR="00B23627" w:rsidRPr="00D40D00" w:rsidRDefault="00B2362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B23627" w:rsidRPr="006F07A9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1,345</w:t>
            </w:r>
          </w:p>
        </w:tc>
        <w:tc>
          <w:tcPr>
            <w:tcW w:w="283" w:type="dxa"/>
          </w:tcPr>
          <w:p w:rsidR="00B23627" w:rsidRPr="00C844F6" w:rsidRDefault="00B2362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B23627" w:rsidRPr="009522C3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B23627" w:rsidRPr="000233DF" w:rsidRDefault="00B2362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B23627" w:rsidRPr="006F07A9" w:rsidRDefault="00B2362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07A9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:rsidR="00E42BC3" w:rsidRPr="00044092" w:rsidRDefault="00E4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40E1E" w:rsidRDefault="00540E1E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23627" w:rsidRDefault="00B2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C34AF" w:rsidRPr="009C4823" w:rsidRDefault="0098757B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C34AF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FC34AF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900391" w:rsidRPr="00900391">
        <w:rPr>
          <w:rFonts w:ascii="Angsana New" w:hAnsi="Angsana New"/>
          <w:b/>
          <w:bCs/>
          <w:sz w:val="30"/>
          <w:szCs w:val="30"/>
          <w:cs/>
        </w:rPr>
        <w:t>เงินฝากสถาบันการเงินที่มีภาระค้ำประกั</w:t>
      </w:r>
      <w:r w:rsidR="00900391" w:rsidRPr="009C4823">
        <w:rPr>
          <w:rFonts w:ascii="Angsana New" w:hAnsi="Angsana New"/>
          <w:b/>
          <w:bCs/>
          <w:sz w:val="30"/>
          <w:szCs w:val="30"/>
          <w:cs/>
        </w:rPr>
        <w:t>น</w:t>
      </w:r>
    </w:p>
    <w:p w:rsidR="00FC34AF" w:rsidRPr="009C4823" w:rsidRDefault="00FC34AF" w:rsidP="00FC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5742AB" w:rsidRDefault="002104BE" w:rsidP="0057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C4823">
        <w:rPr>
          <w:rFonts w:ascii="Angsana New" w:hAnsi="Angsana New" w:hint="cs"/>
          <w:sz w:val="30"/>
          <w:szCs w:val="30"/>
          <w:cs/>
        </w:rPr>
        <w:t>กลุ่ม</w:t>
      </w:r>
      <w:r w:rsidR="00FC34AF" w:rsidRPr="009C4823">
        <w:rPr>
          <w:rFonts w:ascii="Angsana New" w:hAnsi="Angsana New" w:hint="cs"/>
          <w:sz w:val="30"/>
          <w:szCs w:val="30"/>
          <w:cs/>
        </w:rPr>
        <w:t>บริษัทมีเงินฝากประจำ</w:t>
      </w:r>
      <w:r w:rsidR="009C4823" w:rsidRPr="009C4823">
        <w:rPr>
          <w:rFonts w:ascii="Angsana New" w:hAnsi="Angsana New" w:hint="cs"/>
          <w:sz w:val="30"/>
          <w:szCs w:val="30"/>
          <w:cs/>
        </w:rPr>
        <w:t>และเงินฝากออมทรัพย์</w:t>
      </w:r>
      <w:r w:rsidR="00FC34AF" w:rsidRPr="009C4823">
        <w:rPr>
          <w:rFonts w:ascii="Angsana New" w:hAnsi="Angsana New" w:hint="cs"/>
          <w:sz w:val="30"/>
          <w:szCs w:val="30"/>
          <w:cs/>
        </w:rPr>
        <w:t>กับธนาคาร</w:t>
      </w:r>
      <w:r w:rsidR="00EE1D19">
        <w:rPr>
          <w:rFonts w:ascii="Angsana New" w:hAnsi="Angsana New" w:hint="cs"/>
          <w:sz w:val="30"/>
          <w:szCs w:val="30"/>
          <w:cs/>
        </w:rPr>
        <w:t>ในประเทศหลาย</w:t>
      </w:r>
      <w:r w:rsidR="002A3462" w:rsidRPr="009C4823">
        <w:rPr>
          <w:rFonts w:ascii="Angsana New" w:hAnsi="Angsana New" w:hint="cs"/>
          <w:sz w:val="30"/>
          <w:szCs w:val="30"/>
          <w:cs/>
        </w:rPr>
        <w:t>แห่ง</w:t>
      </w:r>
      <w:r w:rsidR="00607C4D" w:rsidRPr="009C4823">
        <w:rPr>
          <w:rFonts w:ascii="Angsana New" w:hAnsi="Angsana New" w:hint="cs"/>
          <w:sz w:val="30"/>
          <w:szCs w:val="30"/>
          <w:cs/>
        </w:rPr>
        <w:t>ซึ่งมี</w:t>
      </w:r>
      <w:r w:rsidR="00FC34AF" w:rsidRPr="009C4823">
        <w:rPr>
          <w:rFonts w:ascii="Angsana New" w:hAnsi="Angsana New" w:hint="cs"/>
          <w:sz w:val="30"/>
          <w:szCs w:val="30"/>
          <w:cs/>
        </w:rPr>
        <w:t>อัตราดอกเบี้ยร้อย</w:t>
      </w:r>
      <w:r w:rsidR="00FC34AF" w:rsidRPr="00FC3AA0">
        <w:rPr>
          <w:rFonts w:ascii="Angsana New" w:hAnsi="Angsana New" w:hint="cs"/>
          <w:sz w:val="30"/>
          <w:szCs w:val="30"/>
          <w:cs/>
        </w:rPr>
        <w:t xml:space="preserve">ละ </w:t>
      </w:r>
      <w:r w:rsidR="00685DEA" w:rsidRPr="00685DEA">
        <w:rPr>
          <w:rFonts w:ascii="Angsana New" w:hAnsi="Angsana New"/>
          <w:sz w:val="30"/>
          <w:szCs w:val="30"/>
        </w:rPr>
        <w:t>0.</w:t>
      </w:r>
      <w:r w:rsidR="00685DEA" w:rsidRPr="00685DEA">
        <w:rPr>
          <w:rFonts w:ascii="Angsana New" w:hAnsi="Angsana New" w:hint="cs"/>
          <w:sz w:val="30"/>
          <w:szCs w:val="30"/>
          <w:cs/>
        </w:rPr>
        <w:t>125</w:t>
      </w:r>
      <w:r w:rsidR="005742AB" w:rsidRPr="00685DEA">
        <w:rPr>
          <w:rFonts w:ascii="Angsana New" w:hAnsi="Angsana New" w:hint="cs"/>
          <w:sz w:val="30"/>
          <w:szCs w:val="30"/>
          <w:cs/>
        </w:rPr>
        <w:t xml:space="preserve"> ถึง</w:t>
      </w:r>
      <w:r w:rsidR="00700252" w:rsidRPr="00685DEA">
        <w:rPr>
          <w:rFonts w:ascii="Angsana New" w:hAnsi="Angsana New"/>
          <w:sz w:val="30"/>
          <w:szCs w:val="30"/>
        </w:rPr>
        <w:t>0.6</w:t>
      </w:r>
      <w:r w:rsidR="003D3C78" w:rsidRPr="00700252">
        <w:rPr>
          <w:rFonts w:ascii="Angsana New" w:hAnsi="Angsana New" w:hint="cs"/>
          <w:sz w:val="30"/>
          <w:szCs w:val="30"/>
          <w:cs/>
        </w:rPr>
        <w:t xml:space="preserve"> </w:t>
      </w:r>
      <w:r w:rsidR="00FC34AF" w:rsidRPr="00700252">
        <w:rPr>
          <w:rFonts w:ascii="Angsana New" w:hAnsi="Angsana New" w:hint="cs"/>
          <w:sz w:val="30"/>
          <w:szCs w:val="30"/>
          <w:cs/>
        </w:rPr>
        <w:t>ต่อปี</w:t>
      </w:r>
      <w:r w:rsidR="00FC34AF" w:rsidRPr="00D1606A">
        <w:rPr>
          <w:rFonts w:ascii="Angsana New" w:hAnsi="Angsana New" w:hint="cs"/>
          <w:sz w:val="30"/>
          <w:szCs w:val="30"/>
          <w:cs/>
        </w:rPr>
        <w:t xml:space="preserve"> </w:t>
      </w:r>
      <w:r w:rsidR="002A3462" w:rsidRPr="00D1606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A3462" w:rsidRPr="00D1606A">
        <w:rPr>
          <w:rFonts w:ascii="Angsana New" w:hAnsi="Angsana New"/>
          <w:sz w:val="30"/>
          <w:szCs w:val="30"/>
        </w:rPr>
        <w:t>31</w:t>
      </w:r>
      <w:r w:rsidR="002A3462" w:rsidRPr="00D1606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F0561">
        <w:rPr>
          <w:rFonts w:ascii="Angsana New" w:hAnsi="Angsana New" w:hint="cs"/>
          <w:sz w:val="30"/>
          <w:szCs w:val="30"/>
          <w:cs/>
        </w:rPr>
        <w:t>2563</w:t>
      </w:r>
      <w:r w:rsidR="00607C4D" w:rsidRPr="002A3462">
        <w:rPr>
          <w:rFonts w:ascii="Angsana New" w:hAnsi="Angsana New" w:hint="cs"/>
          <w:sz w:val="30"/>
          <w:szCs w:val="30"/>
          <w:cs/>
        </w:rPr>
        <w:t xml:space="preserve"> </w:t>
      </w:r>
      <w:r w:rsidR="00FC34AF" w:rsidRPr="007E5F8B">
        <w:rPr>
          <w:rFonts w:ascii="Angsana New" w:hAnsi="Angsana New" w:hint="cs"/>
          <w:sz w:val="30"/>
          <w:szCs w:val="30"/>
          <w:cs/>
        </w:rPr>
        <w:t>(</w:t>
      </w:r>
      <w:r w:rsidR="005B3B37">
        <w:rPr>
          <w:rFonts w:ascii="Angsana New" w:hAnsi="Angsana New" w:hint="cs"/>
          <w:sz w:val="30"/>
          <w:szCs w:val="30"/>
          <w:cs/>
        </w:rPr>
        <w:t xml:space="preserve">วันที่ 31 ธันวาคม </w:t>
      </w:r>
      <w:r w:rsidR="00A42575">
        <w:rPr>
          <w:rFonts w:ascii="Angsana New" w:hAnsi="Angsana New"/>
          <w:sz w:val="30"/>
          <w:szCs w:val="30"/>
        </w:rPr>
        <w:t>2562</w:t>
      </w:r>
      <w:r w:rsidR="00FC34AF" w:rsidRPr="007E5F8B">
        <w:rPr>
          <w:rFonts w:ascii="Angsana New" w:hAnsi="Angsana New"/>
          <w:sz w:val="30"/>
          <w:szCs w:val="30"/>
        </w:rPr>
        <w:t xml:space="preserve"> : </w:t>
      </w:r>
      <w:r w:rsidR="00FC34AF" w:rsidRPr="007E5F8B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="00603B20">
        <w:rPr>
          <w:rFonts w:ascii="Angsana New" w:hAnsi="Angsana New"/>
          <w:sz w:val="30"/>
          <w:szCs w:val="30"/>
        </w:rPr>
        <w:t>0.226</w:t>
      </w:r>
      <w:r w:rsidR="00685DEA">
        <w:rPr>
          <w:rFonts w:ascii="Angsana New" w:hAnsi="Angsana New" w:hint="cs"/>
          <w:sz w:val="30"/>
          <w:szCs w:val="30"/>
          <w:cs/>
        </w:rPr>
        <w:t xml:space="preserve"> ถึง </w:t>
      </w:r>
      <w:r w:rsidR="00603B20">
        <w:rPr>
          <w:rFonts w:ascii="Angsana New" w:hAnsi="Angsana New"/>
          <w:sz w:val="30"/>
          <w:szCs w:val="30"/>
        </w:rPr>
        <w:t>0.6</w:t>
      </w:r>
      <w:r w:rsidR="00F47635">
        <w:rPr>
          <w:rFonts w:ascii="Angsana New" w:hAnsi="Angsana New"/>
          <w:sz w:val="30"/>
          <w:szCs w:val="30"/>
        </w:rPr>
        <w:t xml:space="preserve"> </w:t>
      </w:r>
      <w:r w:rsidR="00FC34AF" w:rsidRPr="007E5F8B">
        <w:rPr>
          <w:rFonts w:ascii="Angsana New" w:hAnsi="Angsana New" w:hint="cs"/>
          <w:sz w:val="30"/>
          <w:szCs w:val="30"/>
          <w:cs/>
        </w:rPr>
        <w:t xml:space="preserve">ต่อปี) </w:t>
      </w:r>
      <w:r w:rsidR="00077BDB">
        <w:rPr>
          <w:rFonts w:ascii="Angsana New" w:hAnsi="Angsana New" w:hint="cs"/>
          <w:sz w:val="30"/>
          <w:szCs w:val="30"/>
          <w:cs/>
        </w:rPr>
        <w:t>ซึ่</w:t>
      </w:r>
      <w:r w:rsidR="00FC34AF" w:rsidRPr="002D6339">
        <w:rPr>
          <w:rFonts w:ascii="Angsana New" w:hAnsi="Angsana New" w:hint="cs"/>
          <w:sz w:val="30"/>
          <w:szCs w:val="30"/>
          <w:cs/>
        </w:rPr>
        <w:t>ง</w:t>
      </w:r>
      <w:r w:rsidR="00685DEA">
        <w:rPr>
          <w:rFonts w:ascii="Angsana New" w:hAnsi="Angsana New" w:hint="cs"/>
          <w:sz w:val="30"/>
          <w:szCs w:val="30"/>
          <w:cs/>
        </w:rPr>
        <w:t>ใช้เป็นหลักประกันวงเงินสินเชื่อ (เงินเบิกเกินบัญชีและหนังสือค้ำประกัน) ที่บริษัทได้รับจากธนาคารในประเทศ</w:t>
      </w:r>
      <w:r w:rsidR="00C25E8C">
        <w:rPr>
          <w:rFonts w:ascii="Angsana New" w:hAnsi="Angsana New" w:hint="cs"/>
          <w:sz w:val="30"/>
          <w:szCs w:val="30"/>
          <w:cs/>
        </w:rPr>
        <w:t>สอง</w:t>
      </w:r>
      <w:r w:rsidR="00685DEA">
        <w:rPr>
          <w:rFonts w:ascii="Angsana New" w:hAnsi="Angsana New" w:hint="cs"/>
          <w:sz w:val="30"/>
          <w:szCs w:val="30"/>
          <w:cs/>
        </w:rPr>
        <w:t>แห่ง</w:t>
      </w:r>
      <w:r w:rsidR="00C25E8C"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 15 และค้ำประกันการประเมินภาษีอากรโดยกรมสรรพากรของบริษัทย่อยแห่งหนึ่ง (ดูหมายเหตุ </w:t>
      </w:r>
      <w:r w:rsidR="00C25E8C" w:rsidRPr="00C25E8C">
        <w:rPr>
          <w:rFonts w:ascii="Angsana New" w:hAnsi="Angsana New"/>
          <w:sz w:val="30"/>
          <w:szCs w:val="30"/>
        </w:rPr>
        <w:t>29</w:t>
      </w:r>
      <w:r w:rsidR="00C25E8C">
        <w:rPr>
          <w:rFonts w:ascii="Angsana New" w:hAnsi="Angsana New"/>
          <w:sz w:val="30"/>
          <w:szCs w:val="30"/>
        </w:rPr>
        <w:t>)</w:t>
      </w:r>
    </w:p>
    <w:p w:rsidR="002104BE" w:rsidRDefault="002104B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104BE" w:rsidRDefault="002104B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2104BE" w:rsidSect="007E6471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332" w:gutter="0"/>
          <w:pgNumType w:start="17"/>
          <w:cols w:space="720"/>
          <w:titlePg/>
          <w:docGrid w:linePitch="245"/>
        </w:sectPr>
      </w:pPr>
    </w:p>
    <w:p w:rsidR="001360BB" w:rsidRPr="006205F0" w:rsidRDefault="0098757B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9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360BB" w:rsidRPr="00CA64A5" w:rsidRDefault="001360BB" w:rsidP="001360BB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 w:rsidR="002A3462">
        <w:rPr>
          <w:rFonts w:ascii="Angsana New" w:hAnsi="Angsana New" w:hint="cs"/>
          <w:sz w:val="30"/>
          <w:szCs w:val="30"/>
          <w:cs/>
        </w:rPr>
        <w:t>ในบริษัทร่วม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A64A5">
        <w:rPr>
          <w:rFonts w:ascii="Angsana New" w:hAnsi="Angsana New"/>
          <w:sz w:val="30"/>
          <w:szCs w:val="30"/>
        </w:rPr>
        <w:t>31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DF0561">
        <w:rPr>
          <w:rFonts w:ascii="Angsana New" w:hAnsi="Angsana New"/>
          <w:sz w:val="30"/>
          <w:szCs w:val="30"/>
          <w:cs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A42575">
        <w:rPr>
          <w:rFonts w:ascii="Angsana New" w:hAnsi="Angsana New"/>
          <w:sz w:val="30"/>
          <w:szCs w:val="30"/>
          <w:cs/>
        </w:rPr>
        <w:t>2562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360BB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925" w:type="dxa"/>
        <w:tblInd w:w="-72" w:type="dxa"/>
        <w:tblLayout w:type="fixed"/>
        <w:tblLook w:val="0000"/>
      </w:tblPr>
      <w:tblGrid>
        <w:gridCol w:w="2448"/>
        <w:gridCol w:w="991"/>
        <w:gridCol w:w="267"/>
        <w:gridCol w:w="1009"/>
        <w:gridCol w:w="284"/>
        <w:gridCol w:w="991"/>
        <w:gridCol w:w="284"/>
        <w:gridCol w:w="992"/>
        <w:gridCol w:w="284"/>
        <w:gridCol w:w="991"/>
        <w:gridCol w:w="287"/>
        <w:gridCol w:w="992"/>
        <w:gridCol w:w="285"/>
        <w:gridCol w:w="993"/>
        <w:gridCol w:w="284"/>
        <w:gridCol w:w="992"/>
        <w:gridCol w:w="270"/>
        <w:gridCol w:w="1005"/>
        <w:gridCol w:w="236"/>
        <w:gridCol w:w="1040"/>
      </w:tblGrid>
      <w:tr w:rsidR="00DB33A7" w:rsidRPr="009134BB" w:rsidTr="00B62217">
        <w:trPr>
          <w:cantSplit/>
        </w:trPr>
        <w:tc>
          <w:tcPr>
            <w:tcW w:w="2448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5" w:type="dxa"/>
            <w:gridSpan w:val="11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B33A7" w:rsidRPr="009134BB" w:rsidTr="00B62217">
        <w:trPr>
          <w:cantSplit/>
        </w:trPr>
        <w:tc>
          <w:tcPr>
            <w:tcW w:w="2448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DB33A7" w:rsidRPr="009134BB" w:rsidTr="00B62217">
        <w:trPr>
          <w:cantSplit/>
        </w:trPr>
        <w:tc>
          <w:tcPr>
            <w:tcW w:w="2448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DB33A7" w:rsidRPr="00995DCA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DB33A7" w:rsidRPr="00D413D6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DB33A7" w:rsidRPr="00D413D6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DB33A7" w:rsidRPr="00995DCA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DB33A7" w:rsidRPr="00D413D6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B33A7" w:rsidRPr="00D413D6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DB33A7" w:rsidRPr="00995DCA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:rsidR="00DB33A7" w:rsidRPr="00D413D6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B33A7" w:rsidRPr="00D413D6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5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DB33A7" w:rsidRPr="00995DCA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DB33A7" w:rsidRPr="00D413D6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33A7" w:rsidRPr="00D413D6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DB33A7" w:rsidRPr="00995DCA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DB33A7" w:rsidRPr="00D413D6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B33A7" w:rsidRPr="00D413D6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DB33A7" w:rsidRPr="009134BB" w:rsidTr="00B62217">
        <w:trPr>
          <w:cantSplit/>
        </w:trPr>
        <w:tc>
          <w:tcPr>
            <w:tcW w:w="2448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5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3C81" w:rsidRPr="009134BB" w:rsidTr="00CB3C81">
        <w:trPr>
          <w:cantSplit/>
        </w:trPr>
        <w:tc>
          <w:tcPr>
            <w:tcW w:w="2448" w:type="dxa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 xml:space="preserve">  (ประกอบธุรกิจโรงแรม)</w:t>
            </w:r>
          </w:p>
        </w:tc>
        <w:tc>
          <w:tcPr>
            <w:tcW w:w="991" w:type="dxa"/>
            <w:shd w:val="clear" w:color="auto" w:fill="auto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25,918</w:t>
            </w:r>
          </w:p>
        </w:tc>
        <w:tc>
          <w:tcPr>
            <w:tcW w:w="267" w:type="dxa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25,918</w:t>
            </w:r>
          </w:p>
        </w:tc>
        <w:tc>
          <w:tcPr>
            <w:tcW w:w="284" w:type="dxa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45.50</w:t>
            </w:r>
          </w:p>
        </w:tc>
        <w:tc>
          <w:tcPr>
            <w:tcW w:w="284" w:type="dxa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45.50</w:t>
            </w:r>
          </w:p>
        </w:tc>
        <w:tc>
          <w:tcPr>
            <w:tcW w:w="284" w:type="dxa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134BB">
              <w:rPr>
                <w:rFonts w:ascii="Angsana New" w:hAnsi="Angsana New"/>
                <w:bCs/>
                <w:sz w:val="28"/>
                <w:szCs w:val="28"/>
              </w:rPr>
              <w:t>10,950</w:t>
            </w:r>
          </w:p>
        </w:tc>
        <w:tc>
          <w:tcPr>
            <w:tcW w:w="287" w:type="dxa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10,950</w:t>
            </w:r>
          </w:p>
        </w:tc>
        <w:tc>
          <w:tcPr>
            <w:tcW w:w="285" w:type="dxa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CB3C81" w:rsidRPr="009134BB" w:rsidRDefault="00CB3C81" w:rsidP="00B6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84" w:type="dxa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8,365</w:t>
            </w:r>
          </w:p>
        </w:tc>
        <w:tc>
          <w:tcPr>
            <w:tcW w:w="270" w:type="dxa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:rsidR="00CB3C81" w:rsidRPr="009134BB" w:rsidRDefault="00CB3C81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DB33A7" w:rsidRPr="009134BB" w:rsidTr="00CB3C81">
        <w:trPr>
          <w:cantSplit/>
        </w:trPr>
        <w:tc>
          <w:tcPr>
            <w:tcW w:w="2448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หัก ขาดทุนจากการวัดมูลค่า</w:t>
            </w:r>
          </w:p>
        </w:tc>
        <w:tc>
          <w:tcPr>
            <w:tcW w:w="991" w:type="dxa"/>
            <w:shd w:val="clear" w:color="auto" w:fill="auto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33A7" w:rsidRPr="009134BB" w:rsidTr="00CB3C81">
        <w:trPr>
          <w:cantSplit/>
        </w:trPr>
        <w:tc>
          <w:tcPr>
            <w:tcW w:w="2448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1" w:type="dxa"/>
            <w:shd w:val="clear" w:color="auto" w:fill="auto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134BB">
              <w:rPr>
                <w:rFonts w:ascii="Angsana New" w:hAnsi="Angsana New"/>
                <w:bCs/>
                <w:sz w:val="28"/>
                <w:szCs w:val="28"/>
              </w:rPr>
              <w:t xml:space="preserve"> (10,950)</w:t>
            </w:r>
          </w:p>
        </w:tc>
        <w:tc>
          <w:tcPr>
            <w:tcW w:w="287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85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33A7" w:rsidRPr="009134BB" w:rsidTr="00CB3C81">
        <w:trPr>
          <w:cantSplit/>
        </w:trPr>
        <w:tc>
          <w:tcPr>
            <w:tcW w:w="2448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1" w:type="dxa"/>
            <w:shd w:val="clear" w:color="auto" w:fill="auto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87" w:type="dxa"/>
            <w:tcBorders>
              <w:bottom w:val="nil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10,950</w:t>
            </w:r>
          </w:p>
        </w:tc>
        <w:tc>
          <w:tcPr>
            <w:tcW w:w="285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nil"/>
            </w:tcBorders>
            <w:shd w:val="clear" w:color="auto" w:fill="auto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:rsidR="00DB33A7" w:rsidRPr="009134BB" w:rsidRDefault="00DB33A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DB33A7" w:rsidRDefault="00DB33A7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84200F" w:rsidRPr="0084200F" w:rsidRDefault="0084200F" w:rsidP="001A4057">
      <w:pPr>
        <w:rPr>
          <w:rFonts w:ascii="Angsana New" w:hAnsi="Angsana New"/>
          <w:sz w:val="16"/>
          <w:szCs w:val="16"/>
        </w:rPr>
      </w:pPr>
    </w:p>
    <w:p w:rsidR="00D70BE9" w:rsidRPr="00F51FF8" w:rsidRDefault="00D70BE9" w:rsidP="00D7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1FF8">
        <w:rPr>
          <w:rFonts w:ascii="Angsana New" w:hAnsi="Angsana New"/>
          <w:sz w:val="30"/>
          <w:szCs w:val="30"/>
          <w:cs/>
        </w:rPr>
        <w:t>ในการประชุม</w:t>
      </w:r>
      <w:r w:rsidRPr="00F51FF8">
        <w:rPr>
          <w:rFonts w:ascii="Angsana New" w:hAnsi="Angsana New" w:hint="cs"/>
          <w:sz w:val="30"/>
          <w:szCs w:val="30"/>
          <w:cs/>
        </w:rPr>
        <w:t>วิสามัญ</w:t>
      </w:r>
      <w:r w:rsidRPr="00F51FF8">
        <w:rPr>
          <w:rFonts w:ascii="Angsana New" w:hAnsi="Angsana New"/>
          <w:sz w:val="30"/>
          <w:szCs w:val="30"/>
          <w:cs/>
        </w:rPr>
        <w:t>ผู้ถือหุ้น</w:t>
      </w:r>
      <w:r w:rsidRPr="00F51FF8">
        <w:rPr>
          <w:rFonts w:ascii="Angsana New" w:hAnsi="Angsana New" w:hint="cs"/>
          <w:sz w:val="30"/>
          <w:szCs w:val="30"/>
          <w:cs/>
        </w:rPr>
        <w:t xml:space="preserve">ครั้งที่ 1/2563 ของบริษัทร่วม </w:t>
      </w:r>
      <w:r w:rsidRPr="00F51FF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51FF8">
        <w:rPr>
          <w:rFonts w:ascii="Angsana New" w:hAnsi="Angsana New" w:hint="cs"/>
          <w:sz w:val="30"/>
          <w:szCs w:val="30"/>
          <w:cs/>
        </w:rPr>
        <w:t xml:space="preserve">20 ตุลาคม </w:t>
      </w:r>
      <w:r w:rsidRPr="00F51FF8">
        <w:rPr>
          <w:rFonts w:ascii="Angsana New" w:hAnsi="Angsana New"/>
          <w:sz w:val="30"/>
          <w:szCs w:val="30"/>
          <w:cs/>
        </w:rPr>
        <w:t>25</w:t>
      </w:r>
      <w:r w:rsidRPr="00F51FF8">
        <w:rPr>
          <w:rFonts w:ascii="Angsana New" w:hAnsi="Angsana New" w:hint="cs"/>
          <w:sz w:val="30"/>
          <w:szCs w:val="30"/>
          <w:cs/>
        </w:rPr>
        <w:t>63</w:t>
      </w:r>
      <w:r w:rsidRPr="00F51FF8">
        <w:rPr>
          <w:rFonts w:ascii="Angsana New" w:hAnsi="Angsana New"/>
          <w:sz w:val="30"/>
          <w:szCs w:val="30"/>
          <w:cs/>
        </w:rPr>
        <w:t xml:space="preserve"> </w:t>
      </w:r>
      <w:r w:rsidRPr="00F51FF8">
        <w:rPr>
          <w:rFonts w:ascii="Angsana New" w:hAnsi="Angsana New" w:hint="cs"/>
          <w:sz w:val="30"/>
          <w:szCs w:val="30"/>
          <w:cs/>
        </w:rPr>
        <w:t>ผู้ถือหุ้น</w:t>
      </w:r>
      <w:r w:rsidRPr="00F51FF8">
        <w:rPr>
          <w:rFonts w:ascii="Angsana New" w:hAnsi="Angsana New"/>
          <w:sz w:val="30"/>
          <w:szCs w:val="30"/>
          <w:cs/>
        </w:rPr>
        <w:t>มีมติ</w:t>
      </w:r>
      <w:r w:rsidRPr="00F51FF8">
        <w:rPr>
          <w:rFonts w:ascii="Angsana New" w:hAnsi="Angsana New" w:hint="cs"/>
          <w:sz w:val="30"/>
          <w:szCs w:val="30"/>
          <w:cs/>
        </w:rPr>
        <w:t>ให้เลิกบริษัท บริษัทร่วมจดทะเบียนเลิกบริษัทกับกระทรวงพาณิชย์เมื่อวันที่ 21 ตุลาคม 2563</w:t>
      </w:r>
    </w:p>
    <w:p w:rsidR="0084200F" w:rsidRDefault="0084200F" w:rsidP="00D853C6">
      <w:pPr>
        <w:rPr>
          <w:rFonts w:ascii="Angsana New" w:hAnsi="Angsana New"/>
          <w:sz w:val="30"/>
          <w:szCs w:val="30"/>
        </w:rPr>
        <w:sectPr w:rsidR="0084200F" w:rsidSect="008C4D8A">
          <w:footerReference w:type="first" r:id="rId13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6D2E04" w:rsidRDefault="007C1DBB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6D2E04">
        <w:rPr>
          <w:rFonts w:ascii="Angsana New" w:hAnsi="Angsana New"/>
          <w:b/>
          <w:bCs/>
          <w:sz w:val="30"/>
          <w:szCs w:val="30"/>
        </w:rPr>
        <w:t>.</w:t>
      </w:r>
      <w:r w:rsidR="00A13B2C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เงินลงทุนในบริษัทย่อย</w:t>
      </w:r>
    </w:p>
    <w:p w:rsidR="006D2E04" w:rsidRPr="00FD5313" w:rsidRDefault="006D2E04" w:rsidP="006D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6D2E04" w:rsidRDefault="006D2E04" w:rsidP="006D2E04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 w:rsidR="002A3462">
        <w:rPr>
          <w:rFonts w:ascii="Angsana New" w:hAnsi="Angsana New" w:hint="cs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</w:t>
      </w:r>
      <w:r w:rsidRPr="001B2113">
        <w:rPr>
          <w:rFonts w:ascii="Angsana New" w:hAnsi="Angsana New"/>
          <w:sz w:val="30"/>
          <w:szCs w:val="30"/>
          <w:cs/>
        </w:rPr>
        <w:t xml:space="preserve">วันที่ </w:t>
      </w:r>
      <w:r w:rsidRPr="001B2113">
        <w:rPr>
          <w:rFonts w:ascii="Angsana New" w:hAnsi="Angsana New"/>
          <w:sz w:val="30"/>
          <w:szCs w:val="30"/>
        </w:rPr>
        <w:t>31</w:t>
      </w:r>
      <w:r w:rsidR="0010142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F0561">
        <w:rPr>
          <w:rFonts w:ascii="Angsana New" w:hAnsi="Angsana New"/>
          <w:sz w:val="30"/>
          <w:szCs w:val="30"/>
          <w:cs/>
        </w:rPr>
        <w:t>2563</w:t>
      </w:r>
      <w:r w:rsidR="00467EB2">
        <w:rPr>
          <w:rFonts w:ascii="Angsana New" w:hAnsi="Angsana New"/>
          <w:sz w:val="30"/>
          <w:szCs w:val="30"/>
          <w:cs/>
        </w:rPr>
        <w:t xml:space="preserve"> และ </w:t>
      </w:r>
      <w:r w:rsidR="00A42575">
        <w:rPr>
          <w:rFonts w:ascii="Angsana New" w:hAnsi="Angsana New"/>
          <w:sz w:val="30"/>
          <w:szCs w:val="30"/>
          <w:cs/>
        </w:rPr>
        <w:t>2562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04BB9" w:rsidRDefault="00104BB9" w:rsidP="006D2E04">
      <w:pPr>
        <w:ind w:hanging="90"/>
        <w:rPr>
          <w:rFonts w:ascii="Angsana New" w:hAnsi="Angsana New"/>
          <w:sz w:val="30"/>
          <w:szCs w:val="30"/>
        </w:rPr>
      </w:pPr>
    </w:p>
    <w:tbl>
      <w:tblPr>
        <w:tblW w:w="14570" w:type="dxa"/>
        <w:tblInd w:w="-72" w:type="dxa"/>
        <w:tblLayout w:type="fixed"/>
        <w:tblLook w:val="0000"/>
      </w:tblPr>
      <w:tblGrid>
        <w:gridCol w:w="3866"/>
        <w:gridCol w:w="1067"/>
        <w:gridCol w:w="284"/>
        <w:gridCol w:w="1059"/>
        <w:gridCol w:w="284"/>
        <w:gridCol w:w="1133"/>
        <w:gridCol w:w="284"/>
        <w:gridCol w:w="1134"/>
        <w:gridCol w:w="300"/>
        <w:gridCol w:w="1138"/>
        <w:gridCol w:w="236"/>
        <w:gridCol w:w="1114"/>
        <w:gridCol w:w="236"/>
        <w:gridCol w:w="1085"/>
        <w:gridCol w:w="236"/>
        <w:gridCol w:w="1114"/>
      </w:tblGrid>
      <w:tr w:rsidR="00104BB9" w:rsidRPr="00D02D1D" w:rsidTr="00EE0522">
        <w:trPr>
          <w:cantSplit/>
        </w:trPr>
        <w:tc>
          <w:tcPr>
            <w:tcW w:w="3866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300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04BB9" w:rsidRPr="00D02D1D" w:rsidTr="00EE0522">
        <w:trPr>
          <w:cantSplit/>
        </w:trPr>
        <w:tc>
          <w:tcPr>
            <w:tcW w:w="3866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4" w:type="dxa"/>
          </w:tcPr>
          <w:p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300" w:type="dxa"/>
          </w:tcPr>
          <w:p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D853C6" w:rsidRPr="00D02D1D" w:rsidTr="00EE0522">
        <w:trPr>
          <w:cantSplit/>
        </w:trPr>
        <w:tc>
          <w:tcPr>
            <w:tcW w:w="3866" w:type="dxa"/>
          </w:tcPr>
          <w:p w:rsidR="00D853C6" w:rsidRPr="00D02D1D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D853C6" w:rsidRPr="00D02D1D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300" w:type="dxa"/>
          </w:tcPr>
          <w:p w:rsidR="00D853C6" w:rsidRPr="00D02D1D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D853C6" w:rsidRPr="00D02D1D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D853C6" w:rsidRPr="00D02D1D" w:rsidTr="00EE0522">
        <w:trPr>
          <w:cantSplit/>
        </w:trPr>
        <w:tc>
          <w:tcPr>
            <w:tcW w:w="3866" w:type="dxa"/>
          </w:tcPr>
          <w:p w:rsidR="00D853C6" w:rsidRPr="00D02D1D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D853C6" w:rsidRPr="00F32C23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853C6" w:rsidRPr="00F32C23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D853C6" w:rsidRPr="00F32C23" w:rsidRDefault="00D853C6" w:rsidP="00F86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853C6" w:rsidRPr="00F32C23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D853C6" w:rsidRPr="00F32C23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853C6" w:rsidRPr="00F32C23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53C6" w:rsidRPr="00F32C23" w:rsidRDefault="00D853C6" w:rsidP="00F86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</w:tcPr>
          <w:p w:rsidR="00D853C6" w:rsidRPr="00F32C23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D853C6" w:rsidRPr="00F32C23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853C6" w:rsidRPr="00F32C23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D853C6" w:rsidRPr="00F32C23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853C6" w:rsidRPr="00F32C23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:rsidR="00D853C6" w:rsidRPr="00F32C23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853C6" w:rsidRPr="00F32C23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D853C6" w:rsidRPr="00F32C23" w:rsidRDefault="00D853C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58FF" w:rsidRPr="002A3462" w:rsidTr="00EE0522">
        <w:trPr>
          <w:cantSplit/>
        </w:trPr>
        <w:tc>
          <w:tcPr>
            <w:tcW w:w="3866" w:type="dxa"/>
            <w:vAlign w:val="center"/>
          </w:tcPr>
          <w:p w:rsidR="003258FF" w:rsidRPr="00E25899" w:rsidRDefault="003258FF" w:rsidP="0072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3258FF" w:rsidRPr="008D73D5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58FF" w:rsidRPr="00F32C23" w:rsidRDefault="003258FF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10</w:t>
            </w:r>
            <w:r w:rsidRPr="00F32C23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F32C2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3258FF" w:rsidRPr="008D73D5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58FF" w:rsidRPr="00F32C23" w:rsidRDefault="003258FF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300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3258FF" w:rsidRPr="003911D1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1D1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58FF" w:rsidRPr="008D73D5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3258FF" w:rsidRPr="00F32C23" w:rsidRDefault="003258FF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258FF" w:rsidRPr="00F70DA7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24,449</w:t>
            </w:r>
          </w:p>
        </w:tc>
        <w:tc>
          <w:tcPr>
            <w:tcW w:w="236" w:type="dxa"/>
          </w:tcPr>
          <w:p w:rsidR="003258FF" w:rsidRPr="00F32C23" w:rsidRDefault="003258FF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58FF" w:rsidRPr="00F32C23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  <w:tr w:rsidR="003258FF" w:rsidRPr="002A3462" w:rsidTr="00EE0522">
        <w:trPr>
          <w:cantSplit/>
        </w:trPr>
        <w:tc>
          <w:tcPr>
            <w:tcW w:w="3866" w:type="dxa"/>
            <w:vAlign w:val="center"/>
          </w:tcPr>
          <w:p w:rsidR="003258FF" w:rsidRPr="00E25899" w:rsidRDefault="003258FF" w:rsidP="0072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3258FF" w:rsidRPr="008D73D5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58FF" w:rsidRPr="00F32C23" w:rsidRDefault="003258FF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3258FF" w:rsidRPr="008D73D5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58FF" w:rsidRPr="00F32C23" w:rsidRDefault="003258FF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300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3258FF" w:rsidRPr="003911D1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11D1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58FF" w:rsidRPr="008D73D5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3258FF" w:rsidRPr="00F32C23" w:rsidRDefault="003258FF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258FF" w:rsidRPr="00F70DA7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15,075</w:t>
            </w:r>
          </w:p>
        </w:tc>
        <w:tc>
          <w:tcPr>
            <w:tcW w:w="236" w:type="dxa"/>
          </w:tcPr>
          <w:p w:rsidR="003258FF" w:rsidRPr="00F32C23" w:rsidRDefault="003258FF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58FF" w:rsidRPr="008D73D5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3258FF" w:rsidRPr="002A3462" w:rsidTr="00EE0522">
        <w:trPr>
          <w:cantSplit/>
        </w:trPr>
        <w:tc>
          <w:tcPr>
            <w:tcW w:w="3866" w:type="dxa"/>
            <w:vAlign w:val="center"/>
          </w:tcPr>
          <w:p w:rsidR="003258FF" w:rsidRPr="00E25899" w:rsidRDefault="003258FF" w:rsidP="0072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3258FF" w:rsidRPr="008D73D5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58FF" w:rsidRPr="00F32C23" w:rsidRDefault="003258FF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3258FF" w:rsidRPr="008D73D5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58FF" w:rsidRPr="00F32C23" w:rsidRDefault="003258FF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300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3258FF" w:rsidRPr="003911D1" w:rsidRDefault="003258FF" w:rsidP="0034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1D1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58FF" w:rsidRPr="008D73D5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3258FF" w:rsidRPr="00F32C23" w:rsidRDefault="003258FF" w:rsidP="006F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258FF" w:rsidRPr="00F70DA7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3258FF" w:rsidRPr="00F32C23" w:rsidRDefault="003258FF" w:rsidP="006F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58FF" w:rsidRPr="008D73D5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3258FF" w:rsidRPr="002A3462" w:rsidTr="00EE0522">
        <w:trPr>
          <w:cantSplit/>
        </w:trPr>
        <w:tc>
          <w:tcPr>
            <w:tcW w:w="3866" w:type="dxa"/>
            <w:vAlign w:val="center"/>
          </w:tcPr>
          <w:p w:rsidR="003258FF" w:rsidRPr="00E25899" w:rsidRDefault="003258FF" w:rsidP="0072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  <w:shd w:val="clear" w:color="auto" w:fill="auto"/>
          </w:tcPr>
          <w:p w:rsidR="003258FF" w:rsidRPr="008D73D5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58FF" w:rsidRPr="00F32C23" w:rsidRDefault="003258FF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3258FF" w:rsidRPr="008D73D5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58FF" w:rsidRPr="00F32C23" w:rsidRDefault="003258FF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300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3258FF" w:rsidRPr="003911D1" w:rsidRDefault="003258FF" w:rsidP="0020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1D1">
              <w:rPr>
                <w:rFonts w:ascii="Angsana New" w:hAnsi="Angsana New"/>
                <w:sz w:val="30"/>
                <w:szCs w:val="30"/>
              </w:rPr>
              <w:t>167,363</w:t>
            </w:r>
          </w:p>
        </w:tc>
        <w:tc>
          <w:tcPr>
            <w:tcW w:w="236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3258FF" w:rsidRPr="008D73D5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167,363</w:t>
            </w:r>
          </w:p>
        </w:tc>
        <w:tc>
          <w:tcPr>
            <w:tcW w:w="236" w:type="dxa"/>
          </w:tcPr>
          <w:p w:rsidR="003258FF" w:rsidRPr="00F32C23" w:rsidRDefault="003258FF" w:rsidP="00EB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258FF" w:rsidRPr="00F70DA7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6,615</w:t>
            </w:r>
          </w:p>
        </w:tc>
        <w:tc>
          <w:tcPr>
            <w:tcW w:w="236" w:type="dxa"/>
          </w:tcPr>
          <w:p w:rsidR="003258FF" w:rsidRPr="00F32C23" w:rsidRDefault="003258FF" w:rsidP="00EB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58FF" w:rsidRPr="008D73D5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3258FF" w:rsidRPr="002A3462" w:rsidTr="00EB35BF">
        <w:trPr>
          <w:cantSplit/>
        </w:trPr>
        <w:tc>
          <w:tcPr>
            <w:tcW w:w="3866" w:type="dxa"/>
          </w:tcPr>
          <w:p w:rsidR="003258FF" w:rsidRPr="00E25899" w:rsidRDefault="003258FF" w:rsidP="0072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58FF" w:rsidRPr="003911D1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1D1">
              <w:rPr>
                <w:rFonts w:ascii="Angsana New" w:hAnsi="Angsana New"/>
                <w:sz w:val="30"/>
                <w:szCs w:val="30"/>
              </w:rPr>
              <w:t>687,153</w:t>
            </w:r>
          </w:p>
        </w:tc>
        <w:tc>
          <w:tcPr>
            <w:tcW w:w="236" w:type="dxa"/>
          </w:tcPr>
          <w:p w:rsidR="003258FF" w:rsidRPr="00F32C23" w:rsidRDefault="003258FF" w:rsidP="0040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3258FF" w:rsidRPr="008D73D5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687,153</w:t>
            </w:r>
          </w:p>
        </w:tc>
        <w:tc>
          <w:tcPr>
            <w:tcW w:w="236" w:type="dxa"/>
          </w:tcPr>
          <w:p w:rsidR="003258FF" w:rsidRPr="00F32C23" w:rsidRDefault="003258FF" w:rsidP="00EB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58FF" w:rsidRPr="00F70DA7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46,139</w:t>
            </w:r>
          </w:p>
        </w:tc>
        <w:tc>
          <w:tcPr>
            <w:tcW w:w="236" w:type="dxa"/>
          </w:tcPr>
          <w:p w:rsidR="003258FF" w:rsidRPr="00F32C23" w:rsidRDefault="003258FF" w:rsidP="00EB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3258FF" w:rsidRPr="00F32C23" w:rsidRDefault="003258F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</w:tbl>
    <w:p w:rsidR="003B6680" w:rsidRPr="002A3462" w:rsidRDefault="003B6680" w:rsidP="00C16D5C">
      <w:pPr>
        <w:rPr>
          <w:rFonts w:ascii="Angsana New" w:hAnsi="Angsana New"/>
          <w:sz w:val="30"/>
          <w:szCs w:val="30"/>
        </w:rPr>
      </w:pPr>
    </w:p>
    <w:p w:rsidR="00124F94" w:rsidRPr="00125AFE" w:rsidRDefault="00124F94" w:rsidP="00C16D5C">
      <w:pPr>
        <w:rPr>
          <w:rFonts w:ascii="Angsana New" w:hAnsi="Angsana New"/>
          <w:sz w:val="16"/>
          <w:szCs w:val="16"/>
        </w:rPr>
      </w:pPr>
    </w:p>
    <w:p w:rsidR="00125AFE" w:rsidRDefault="00125AFE" w:rsidP="00125AFE">
      <w:pPr>
        <w:rPr>
          <w:rFonts w:ascii="Angsana New" w:hAnsi="Angsana New"/>
          <w:sz w:val="30"/>
          <w:szCs w:val="30"/>
        </w:rPr>
      </w:pPr>
    </w:p>
    <w:p w:rsidR="00124F94" w:rsidRPr="00125AFE" w:rsidRDefault="00124F94" w:rsidP="00C16D5C">
      <w:pPr>
        <w:rPr>
          <w:rFonts w:ascii="Angsana New" w:hAnsi="Angsana New"/>
          <w:sz w:val="16"/>
          <w:szCs w:val="16"/>
        </w:rPr>
        <w:sectPr w:rsidR="00124F94" w:rsidRPr="00125AFE" w:rsidSect="00F73EC0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243D2F" w:rsidRPr="005B3E23" w:rsidRDefault="007C1DBB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243D2F" w:rsidRPr="00AD5369">
        <w:rPr>
          <w:rFonts w:ascii="Angsana New" w:hAnsi="Angsana New"/>
          <w:b/>
          <w:bCs/>
          <w:sz w:val="30"/>
          <w:szCs w:val="30"/>
        </w:rPr>
        <w:t>.</w:t>
      </w:r>
      <w:r w:rsidR="00243D2F" w:rsidRPr="00AD5369">
        <w:rPr>
          <w:rFonts w:ascii="Angsana New" w:hAnsi="Angsana New"/>
          <w:b/>
          <w:bCs/>
          <w:sz w:val="30"/>
          <w:szCs w:val="30"/>
        </w:rPr>
        <w:tab/>
      </w:r>
      <w:r w:rsidR="001E2F09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243D2F" w:rsidRPr="005F061A" w:rsidRDefault="00243D2F" w:rsidP="00243D2F">
      <w:pPr>
        <w:rPr>
          <w:rFonts w:ascii="Angsana New" w:hAnsi="Angsana New"/>
          <w:sz w:val="16"/>
          <w:szCs w:val="16"/>
        </w:rPr>
      </w:pPr>
    </w:p>
    <w:p w:rsidR="006002CC" w:rsidRPr="006002CC" w:rsidRDefault="006002CC" w:rsidP="00243D2F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6002CC">
        <w:rPr>
          <w:rFonts w:ascii="Angsana New" w:hAnsi="Angsana New" w:hint="cs"/>
          <w:b/>
          <w:bCs/>
          <w:sz w:val="30"/>
          <w:szCs w:val="30"/>
          <w:cs/>
        </w:rPr>
        <w:t>บริษัท ชลประทีปสินทรัพย์ จำกัด (“บริษัทย่อย”)</w:t>
      </w:r>
    </w:p>
    <w:p w:rsidR="006002CC" w:rsidRPr="006002CC" w:rsidRDefault="006002CC" w:rsidP="00243D2F">
      <w:pPr>
        <w:jc w:val="thaiDistribute"/>
        <w:rPr>
          <w:rFonts w:ascii="Angsana New" w:hAnsi="Angsana New"/>
          <w:sz w:val="16"/>
          <w:szCs w:val="16"/>
        </w:rPr>
      </w:pPr>
    </w:p>
    <w:p w:rsidR="009242D1" w:rsidRDefault="00F00A4F" w:rsidP="00243D2F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 </w:t>
      </w:r>
      <w:r w:rsidR="00243D2F" w:rsidRPr="005F061A">
        <w:rPr>
          <w:rFonts w:ascii="Angsana New" w:hAnsi="Angsana New" w:hint="cs"/>
          <w:sz w:val="30"/>
          <w:szCs w:val="30"/>
          <w:cs/>
        </w:rPr>
        <w:t>ได้แก่ ที่ดินของบริษัทย่อยแห่งหนึ่ง ซึ่งถือครองไว้เพื่อหาประโยชน์จากรายได้ค่าเช่า</w:t>
      </w:r>
    </w:p>
    <w:p w:rsidR="001E0E2A" w:rsidRDefault="001E0E2A" w:rsidP="001E0E2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</w:t>
      </w:r>
      <w:r w:rsidR="00E54325">
        <w:rPr>
          <w:rFonts w:ascii="Angsana New" w:hAnsi="Angsana New" w:hint="cs"/>
          <w:sz w:val="30"/>
          <w:szCs w:val="30"/>
          <w:cs/>
        </w:rPr>
        <w:t>อายุ</w:t>
      </w:r>
      <w:r>
        <w:rPr>
          <w:rFonts w:ascii="Angsana New" w:hAnsi="Angsana New" w:hint="cs"/>
          <w:sz w:val="30"/>
          <w:szCs w:val="30"/>
          <w:cs/>
        </w:rPr>
        <w:t>สัญญาเช่าซึ่งมีอายุ</w:t>
      </w:r>
      <w:r w:rsidRPr="005F061A">
        <w:rPr>
          <w:rFonts w:ascii="Angsana New" w:hAnsi="Angsana New" w:hint="cs"/>
          <w:sz w:val="30"/>
          <w:szCs w:val="30"/>
          <w:cs/>
        </w:rPr>
        <w:t xml:space="preserve"> </w:t>
      </w:r>
      <w:r w:rsidRPr="005F061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ปี และ</w:t>
      </w:r>
      <w:r w:rsidRPr="005F061A">
        <w:rPr>
          <w:rFonts w:ascii="Angsana New" w:hAnsi="Angsana New" w:hint="cs"/>
          <w:sz w:val="30"/>
          <w:szCs w:val="30"/>
          <w:cs/>
        </w:rPr>
        <w:t xml:space="preserve"> </w:t>
      </w:r>
      <w:r w:rsidRPr="005F061A">
        <w:rPr>
          <w:rFonts w:ascii="Angsana New" w:hAnsi="Angsana New"/>
          <w:sz w:val="30"/>
          <w:szCs w:val="30"/>
        </w:rPr>
        <w:t>30</w:t>
      </w:r>
      <w:r w:rsidRPr="005F061A">
        <w:rPr>
          <w:rFonts w:ascii="Angsana New" w:hAnsi="Angsana New" w:hint="cs"/>
          <w:sz w:val="30"/>
          <w:szCs w:val="30"/>
          <w:cs/>
        </w:rPr>
        <w:t xml:space="preserve"> ปี </w:t>
      </w:r>
    </w:p>
    <w:p w:rsidR="001E0E2A" w:rsidRPr="00B23627" w:rsidRDefault="001E0E2A" w:rsidP="001E0E2A">
      <w:pPr>
        <w:jc w:val="thaiDistribute"/>
        <w:rPr>
          <w:rFonts w:ascii="Angsana New" w:hAnsi="Angsana New"/>
          <w:sz w:val="16"/>
          <w:szCs w:val="16"/>
        </w:rPr>
      </w:pPr>
    </w:p>
    <w:p w:rsidR="00D765AF" w:rsidRDefault="003413AE" w:rsidP="00236843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7F7843">
        <w:rPr>
          <w:rFonts w:ascii="Angsana New" w:hAnsi="Angsana New"/>
          <w:szCs w:val="30"/>
          <w:cs/>
        </w:rPr>
        <w:t xml:space="preserve">ณ วันที่ 31 </w:t>
      </w:r>
      <w:r w:rsidRPr="007F7843">
        <w:rPr>
          <w:rFonts w:ascii="Angsana New" w:hAnsi="Angsana New" w:hint="cs"/>
          <w:szCs w:val="30"/>
          <w:cs/>
        </w:rPr>
        <w:t>ธันวา</w:t>
      </w:r>
      <w:r w:rsidRPr="007F7843">
        <w:rPr>
          <w:rFonts w:ascii="Angsana New" w:hAnsi="Angsana New"/>
          <w:szCs w:val="30"/>
          <w:cs/>
        </w:rPr>
        <w:t xml:space="preserve">คม </w:t>
      </w:r>
      <w:r>
        <w:rPr>
          <w:rFonts w:ascii="Angsana New" w:hAnsi="Angsana New"/>
          <w:szCs w:val="30"/>
          <w:cs/>
        </w:rPr>
        <w:t>2563</w:t>
      </w:r>
      <w:r w:rsidRPr="007F7843">
        <w:rPr>
          <w:rFonts w:ascii="Angsana New" w:hAnsi="Angsana New"/>
          <w:szCs w:val="30"/>
          <w:cs/>
        </w:rPr>
        <w:t xml:space="preserve"> </w:t>
      </w:r>
      <w:r w:rsidRPr="007F7843">
        <w:rPr>
          <w:rFonts w:ascii="Angsana New" w:hAnsi="Angsana New" w:hint="cs"/>
          <w:szCs w:val="30"/>
          <w:cs/>
        </w:rPr>
        <w:t xml:space="preserve">และ </w:t>
      </w:r>
      <w:r>
        <w:rPr>
          <w:rFonts w:ascii="Angsana New" w:hAnsi="Angsana New" w:hint="cs"/>
          <w:szCs w:val="30"/>
          <w:cs/>
        </w:rPr>
        <w:t>2562</w:t>
      </w:r>
      <w:r w:rsidRPr="007F7843">
        <w:rPr>
          <w:rFonts w:ascii="Angsana New" w:hAnsi="Angsana New" w:hint="cs"/>
          <w:szCs w:val="30"/>
          <w:cs/>
        </w:rPr>
        <w:t xml:space="preserve"> </w:t>
      </w:r>
      <w:r w:rsidRPr="007F7843">
        <w:rPr>
          <w:rFonts w:ascii="Angsana New" w:hAnsi="Angsana New"/>
          <w:szCs w:val="30"/>
          <w:cs/>
        </w:rPr>
        <w:t>ที่ดิน</w:t>
      </w:r>
      <w:r w:rsidR="000456BA">
        <w:rPr>
          <w:rFonts w:ascii="Angsana New" w:hAnsi="Angsana New" w:hint="cs"/>
          <w:szCs w:val="30"/>
          <w:cs/>
        </w:rPr>
        <w:t>ของ</w:t>
      </w:r>
      <w:r w:rsidRPr="007F7843">
        <w:rPr>
          <w:rFonts w:ascii="Angsana New" w:hAnsi="Angsana New" w:hint="cs"/>
          <w:szCs w:val="30"/>
          <w:cs/>
        </w:rPr>
        <w:t>บริษัท</w:t>
      </w:r>
      <w:r w:rsidR="000456BA">
        <w:rPr>
          <w:rFonts w:ascii="Angsana New" w:hAnsi="Angsana New" w:hint="cs"/>
          <w:szCs w:val="30"/>
          <w:cs/>
        </w:rPr>
        <w:t>ย่อย</w:t>
      </w:r>
      <w:r w:rsidR="00F94957">
        <w:rPr>
          <w:rFonts w:ascii="Angsana New" w:hAnsi="Angsana New" w:hint="cs"/>
          <w:szCs w:val="30"/>
          <w:cs/>
        </w:rPr>
        <w:t xml:space="preserve"> (มูลค่าตามบัญชีจำนวน 26.4 ล้านบาท) </w:t>
      </w:r>
      <w:r w:rsidRPr="007F7843">
        <w:rPr>
          <w:rFonts w:ascii="Angsana New" w:hAnsi="Angsana New" w:hint="cs"/>
          <w:szCs w:val="30"/>
          <w:cs/>
        </w:rPr>
        <w:t>ได้จดจำนอง</w:t>
      </w:r>
      <w:r w:rsidRPr="007F7843">
        <w:rPr>
          <w:rFonts w:ascii="Angsana New" w:hAnsi="Angsana New"/>
          <w:szCs w:val="30"/>
          <w:cs/>
        </w:rPr>
        <w:t>เพื่อค้ำประกันวงเงินสินเชื่อที่</w:t>
      </w:r>
      <w:r w:rsidRPr="007F7843">
        <w:rPr>
          <w:rFonts w:ascii="Angsana New" w:hAnsi="Angsana New" w:hint="cs"/>
          <w:szCs w:val="30"/>
          <w:cs/>
        </w:rPr>
        <w:t>กลุ่ม</w:t>
      </w:r>
      <w:r w:rsidRPr="007F7843">
        <w:rPr>
          <w:rFonts w:ascii="Angsana New" w:hAnsi="Angsana New"/>
          <w:szCs w:val="30"/>
          <w:cs/>
        </w:rPr>
        <w:t>บริษัทได้รับจาก</w:t>
      </w:r>
      <w:r w:rsidRPr="007F7843">
        <w:rPr>
          <w:rFonts w:ascii="Angsana New" w:hAnsi="Angsana New" w:hint="cs"/>
          <w:szCs w:val="30"/>
          <w:cs/>
        </w:rPr>
        <w:t>ธนาคารใน</w:t>
      </w:r>
      <w:r w:rsidRPr="007F7843">
        <w:rPr>
          <w:rFonts w:ascii="Angsana New" w:hAnsi="Angsana New"/>
          <w:szCs w:val="30"/>
          <w:cs/>
        </w:rPr>
        <w:t>ประเทศแห่ง</w:t>
      </w:r>
      <w:r w:rsidR="000456BA">
        <w:rPr>
          <w:rFonts w:ascii="Angsana New" w:hAnsi="Angsana New" w:hint="cs"/>
          <w:szCs w:val="30"/>
          <w:cs/>
        </w:rPr>
        <w:t>หนึ่ง</w:t>
      </w:r>
      <w:r>
        <w:rPr>
          <w:rFonts w:ascii="Angsana New" w:hAnsi="Angsana New" w:hint="cs"/>
          <w:szCs w:val="30"/>
          <w:cs/>
        </w:rPr>
        <w:t xml:space="preserve"> (ดู</w:t>
      </w:r>
      <w:r w:rsidRPr="0012647A">
        <w:rPr>
          <w:rFonts w:ascii="Angsana New" w:hAnsi="Angsana New" w:hint="cs"/>
          <w:szCs w:val="30"/>
          <w:cs/>
        </w:rPr>
        <w:t xml:space="preserve">หมายเหตุ </w:t>
      </w:r>
      <w:r w:rsidRPr="003413AE">
        <w:rPr>
          <w:rFonts w:ascii="Angsana New" w:hAnsi="Angsana New"/>
          <w:szCs w:val="30"/>
        </w:rPr>
        <w:t>1</w:t>
      </w:r>
      <w:r w:rsidRPr="003413AE">
        <w:rPr>
          <w:rFonts w:ascii="Angsana New" w:hAnsi="Angsana New" w:hint="cs"/>
          <w:szCs w:val="30"/>
          <w:cs/>
        </w:rPr>
        <w:t>5</w:t>
      </w:r>
      <w:r>
        <w:rPr>
          <w:rFonts w:ascii="Angsana New" w:hAnsi="Angsana New" w:hint="cs"/>
          <w:szCs w:val="30"/>
          <w:cs/>
        </w:rPr>
        <w:t>)</w:t>
      </w:r>
    </w:p>
    <w:p w:rsidR="003413AE" w:rsidRPr="003413AE" w:rsidRDefault="003413AE" w:rsidP="00236843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6359A0" w:rsidRPr="00236843" w:rsidRDefault="009242D1" w:rsidP="00236843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  <w:cs/>
        </w:rPr>
      </w:pPr>
      <w:r w:rsidRPr="00597C41">
        <w:rPr>
          <w:rFonts w:ascii="Angsana New" w:hAnsi="Angsana New" w:hint="cs"/>
          <w:szCs w:val="30"/>
          <w:cs/>
        </w:rPr>
        <w:t xml:space="preserve">ณ วันที่ </w:t>
      </w:r>
      <w:r w:rsidRPr="00597C41">
        <w:rPr>
          <w:rFonts w:ascii="Angsana New" w:hAnsi="Angsana New"/>
          <w:szCs w:val="30"/>
        </w:rPr>
        <w:t>31</w:t>
      </w:r>
      <w:r w:rsidRPr="00597C41">
        <w:rPr>
          <w:rFonts w:ascii="Angsana New" w:hAnsi="Angsana New" w:hint="cs"/>
          <w:szCs w:val="30"/>
          <w:cs/>
        </w:rPr>
        <w:t xml:space="preserve"> ธันวาคม </w:t>
      </w:r>
      <w:r w:rsidR="00DF0561">
        <w:rPr>
          <w:rFonts w:ascii="Angsana New" w:hAnsi="Angsana New"/>
          <w:szCs w:val="30"/>
        </w:rPr>
        <w:t>2563</w:t>
      </w:r>
      <w:r w:rsidRPr="00597C41">
        <w:rPr>
          <w:rFonts w:ascii="Angsana New" w:hAnsi="Angsana New" w:hint="cs"/>
          <w:szCs w:val="30"/>
          <w:cs/>
        </w:rPr>
        <w:t xml:space="preserve"> </w:t>
      </w:r>
      <w:r w:rsidR="006359A0">
        <w:rPr>
          <w:rFonts w:ascii="Angsana New" w:hAnsi="Angsana New" w:hint="cs"/>
          <w:szCs w:val="30"/>
          <w:cs/>
        </w:rPr>
        <w:t>มูลค่ายุติธรรมของอสังหาริมทรัพย์เพื่อการลงทุน</w:t>
      </w:r>
      <w:r w:rsidR="00243D2F" w:rsidRPr="00597C41">
        <w:rPr>
          <w:rFonts w:ascii="Angsana New" w:hAnsi="Angsana New" w:hint="cs"/>
          <w:szCs w:val="30"/>
          <w:cs/>
        </w:rPr>
        <w:t>ประเมินราคาโดยผู้ประเมินราคาอิสระโดยวิธี</w:t>
      </w:r>
      <w:r w:rsidR="00243D2F" w:rsidRPr="003A24D7">
        <w:rPr>
          <w:rFonts w:ascii="Angsana New" w:hAnsi="Angsana New" w:hint="cs"/>
          <w:szCs w:val="30"/>
          <w:cs/>
        </w:rPr>
        <w:t xml:space="preserve">ต้นทุนและวิธีการเปรียบเทียบราคาตลาด </w:t>
      </w:r>
      <w:r w:rsidR="00723595" w:rsidRPr="003A24D7">
        <w:rPr>
          <w:rFonts w:ascii="Angsana New" w:hAnsi="Angsana New" w:hint="cs"/>
          <w:szCs w:val="30"/>
          <w:cs/>
        </w:rPr>
        <w:t xml:space="preserve">มีราคาประเมินเป็นจำนวนเงินรวม </w:t>
      </w:r>
      <w:r w:rsidR="004854DD" w:rsidRPr="00CA44D3">
        <w:rPr>
          <w:rFonts w:ascii="Angsana New" w:hAnsi="Angsana New"/>
          <w:szCs w:val="30"/>
        </w:rPr>
        <w:t>401</w:t>
      </w:r>
      <w:r w:rsidR="00243D2F" w:rsidRPr="004854DD">
        <w:rPr>
          <w:rFonts w:ascii="Angsana New" w:hAnsi="Angsana New" w:hint="cs"/>
          <w:szCs w:val="30"/>
          <w:cs/>
        </w:rPr>
        <w:t xml:space="preserve"> ล้าน</w:t>
      </w:r>
      <w:r w:rsidR="00243D2F" w:rsidRPr="007F7843">
        <w:rPr>
          <w:rFonts w:ascii="Angsana New" w:hAnsi="Angsana New" w:hint="cs"/>
          <w:szCs w:val="30"/>
          <w:cs/>
        </w:rPr>
        <w:t>บาท</w:t>
      </w:r>
      <w:r w:rsidR="00243D2F" w:rsidRPr="007F7843">
        <w:rPr>
          <w:rFonts w:ascii="Angsana New" w:hAnsi="Angsana New"/>
          <w:szCs w:val="30"/>
        </w:rPr>
        <w:t xml:space="preserve"> </w:t>
      </w:r>
      <w:r w:rsidR="00243D2F" w:rsidRPr="007F7843">
        <w:rPr>
          <w:rFonts w:ascii="Angsana New" w:hAnsi="Angsana New" w:hint="cs"/>
          <w:szCs w:val="30"/>
          <w:cs/>
        </w:rPr>
        <w:t>(</w:t>
      </w:r>
      <w:r w:rsidR="00243D2F" w:rsidRPr="004854DD">
        <w:rPr>
          <w:rFonts w:ascii="Angsana New" w:hAnsi="Angsana New" w:hint="cs"/>
          <w:szCs w:val="30"/>
          <w:cs/>
        </w:rPr>
        <w:t>ประเมินเมื่อวันที่</w:t>
      </w:r>
      <w:r w:rsidR="004E02B2" w:rsidRPr="004854DD">
        <w:rPr>
          <w:rFonts w:ascii="Angsana New" w:hAnsi="Angsana New" w:hint="cs"/>
          <w:szCs w:val="30"/>
          <w:cs/>
        </w:rPr>
        <w:t xml:space="preserve"> </w:t>
      </w:r>
      <w:r w:rsidR="00551ECA" w:rsidRPr="00CA44D3">
        <w:rPr>
          <w:rFonts w:ascii="Angsana New" w:hAnsi="Angsana New"/>
          <w:szCs w:val="30"/>
        </w:rPr>
        <w:t>5</w:t>
      </w:r>
      <w:r w:rsidR="00880AB6" w:rsidRPr="00CA44D3">
        <w:rPr>
          <w:rFonts w:ascii="Angsana New" w:hAnsi="Angsana New" w:hint="cs"/>
          <w:szCs w:val="30"/>
          <w:cs/>
        </w:rPr>
        <w:t xml:space="preserve"> </w:t>
      </w:r>
      <w:r w:rsidR="001E2F09" w:rsidRPr="00CA44D3">
        <w:rPr>
          <w:rFonts w:ascii="Angsana New" w:hAnsi="Angsana New" w:hint="cs"/>
          <w:szCs w:val="30"/>
          <w:cs/>
        </w:rPr>
        <w:t>มีนาคม 2562</w:t>
      </w:r>
      <w:r w:rsidR="00551ECA" w:rsidRPr="00CA44D3">
        <w:rPr>
          <w:rFonts w:ascii="Angsana New" w:hAnsi="Angsana New" w:hint="cs"/>
          <w:szCs w:val="30"/>
          <w:cs/>
        </w:rPr>
        <w:t xml:space="preserve"> </w:t>
      </w:r>
      <w:r w:rsidR="00E2422A" w:rsidRPr="00CA44D3">
        <w:rPr>
          <w:rFonts w:ascii="Angsana New" w:hAnsi="Angsana New" w:hint="cs"/>
          <w:szCs w:val="30"/>
          <w:cs/>
        </w:rPr>
        <w:t xml:space="preserve">และวันที่ </w:t>
      </w:r>
      <w:r w:rsidR="00551ECA" w:rsidRPr="00CA44D3">
        <w:rPr>
          <w:rFonts w:ascii="Angsana New" w:hAnsi="Angsana New" w:hint="cs"/>
          <w:szCs w:val="30"/>
          <w:cs/>
        </w:rPr>
        <w:t>8</w:t>
      </w:r>
      <w:r w:rsidR="00E2422A" w:rsidRPr="00CA44D3">
        <w:rPr>
          <w:rFonts w:ascii="Angsana New" w:hAnsi="Angsana New"/>
          <w:szCs w:val="30"/>
        </w:rPr>
        <w:t xml:space="preserve"> </w:t>
      </w:r>
      <w:r w:rsidR="00E2422A" w:rsidRPr="00CA44D3">
        <w:rPr>
          <w:rFonts w:ascii="Angsana New" w:hAnsi="Angsana New" w:hint="cs"/>
          <w:szCs w:val="30"/>
          <w:cs/>
        </w:rPr>
        <w:t xml:space="preserve">มีนาคม </w:t>
      </w:r>
      <w:r w:rsidR="00551ECA" w:rsidRPr="00CA44D3">
        <w:rPr>
          <w:rFonts w:ascii="Angsana New" w:hAnsi="Angsana New"/>
          <w:szCs w:val="30"/>
        </w:rPr>
        <w:t>256</w:t>
      </w:r>
      <w:r w:rsidR="00551ECA" w:rsidRPr="00CA44D3">
        <w:rPr>
          <w:rFonts w:ascii="Angsana New" w:hAnsi="Angsana New" w:hint="cs"/>
          <w:szCs w:val="30"/>
          <w:cs/>
        </w:rPr>
        <w:t>2</w:t>
      </w:r>
      <w:r w:rsidR="00243D2F" w:rsidRPr="00CA44D3">
        <w:rPr>
          <w:rFonts w:ascii="Angsana New" w:hAnsi="Angsana New"/>
          <w:szCs w:val="30"/>
        </w:rPr>
        <w:t>)</w:t>
      </w:r>
      <w:r w:rsidR="00CE4EF4" w:rsidRPr="004854DD">
        <w:rPr>
          <w:rFonts w:ascii="Angsana New" w:hAnsi="Angsana New"/>
          <w:szCs w:val="30"/>
        </w:rPr>
        <w:t xml:space="preserve"> </w:t>
      </w:r>
      <w:r w:rsidR="006359A0" w:rsidRPr="006359A0">
        <w:rPr>
          <w:rFonts w:ascii="Angsana New" w:hAnsi="Angsana New" w:hint="cs"/>
          <w:szCs w:val="30"/>
          <w:cs/>
        </w:rPr>
        <w:t xml:space="preserve">มูลค่ายุติธรรมนี้ถูกจัดอยู่ในลำดับที่ </w:t>
      </w:r>
      <w:r w:rsidR="006359A0" w:rsidRPr="006359A0">
        <w:rPr>
          <w:rFonts w:ascii="Angsana New" w:hAnsi="Angsana New"/>
          <w:szCs w:val="30"/>
        </w:rPr>
        <w:t>2</w:t>
      </w:r>
      <w:r w:rsidR="006359A0" w:rsidRPr="006359A0">
        <w:rPr>
          <w:rFonts w:ascii="Angsana New" w:hAnsi="Angsana New" w:hint="cs"/>
          <w:szCs w:val="30"/>
          <w:cs/>
        </w:rPr>
        <w:t xml:space="preserve"> ของลำดับชั้นของมูลค่ายุติธรรม</w:t>
      </w:r>
      <w:r w:rsidR="006359A0">
        <w:rPr>
          <w:rFonts w:ascii="Angsana New" w:hAnsi="Angsana New" w:hint="cs"/>
          <w:szCs w:val="30"/>
          <w:cs/>
        </w:rPr>
        <w:t xml:space="preserve"> </w:t>
      </w:r>
      <w:r w:rsidR="00DC71FE">
        <w:rPr>
          <w:rFonts w:ascii="Angsana New" w:hAnsi="Angsana New" w:hint="cs"/>
          <w:szCs w:val="30"/>
          <w:cs/>
        </w:rPr>
        <w:t>ส่วนใหญ่ของอสังหา</w:t>
      </w:r>
      <w:r w:rsidR="008B2E18">
        <w:rPr>
          <w:rFonts w:ascii="Angsana New" w:hAnsi="Angsana New" w:hint="cs"/>
          <w:szCs w:val="30"/>
          <w:cs/>
        </w:rPr>
        <w:t xml:space="preserve">ริมทรัพย์เพื่อการลงทุนเป็นที่ดินที่กล่าวไว้ในหมายเหตุ </w:t>
      </w:r>
      <w:r w:rsidR="008B2E18" w:rsidRPr="00CA44D3">
        <w:rPr>
          <w:rFonts w:ascii="Angsana New" w:hAnsi="Angsana New" w:hint="cs"/>
          <w:szCs w:val="30"/>
          <w:cs/>
        </w:rPr>
        <w:t>1</w:t>
      </w:r>
      <w:r w:rsidR="00952324" w:rsidRPr="00CA44D3">
        <w:rPr>
          <w:rFonts w:ascii="Angsana New" w:hAnsi="Angsana New" w:hint="cs"/>
          <w:szCs w:val="30"/>
          <w:cs/>
        </w:rPr>
        <w:t>8</w:t>
      </w:r>
      <w:r w:rsidR="008B2E18">
        <w:rPr>
          <w:rFonts w:ascii="Angsana New" w:hAnsi="Angsana New" w:hint="cs"/>
          <w:szCs w:val="30"/>
          <w:cs/>
        </w:rPr>
        <w:t xml:space="preserve"> </w:t>
      </w:r>
    </w:p>
    <w:p w:rsidR="006002CC" w:rsidRPr="008B2E18" w:rsidRDefault="006002CC" w:rsidP="00600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16"/>
          <w:szCs w:val="16"/>
        </w:rPr>
      </w:pPr>
    </w:p>
    <w:p w:rsidR="008B2E18" w:rsidRPr="008B2E18" w:rsidRDefault="00B17F8B" w:rsidP="008B2E18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รายได้ค่าเช่าจาก</w:t>
      </w:r>
      <w:r w:rsidR="008B2E18" w:rsidRPr="008B2E18">
        <w:rPr>
          <w:rFonts w:ascii="Angsana New" w:hAnsi="Angsana New"/>
          <w:szCs w:val="30"/>
          <w:cs/>
        </w:rPr>
        <w:t>อสังหาริมทรัพย์เพื่อ</w:t>
      </w:r>
      <w:r w:rsidR="008B2E18">
        <w:rPr>
          <w:rFonts w:ascii="Angsana New" w:hAnsi="Angsana New"/>
          <w:szCs w:val="30"/>
          <w:cs/>
        </w:rPr>
        <w:t>การลงทุน</w:t>
      </w:r>
      <w:r>
        <w:rPr>
          <w:rFonts w:ascii="Angsana New" w:hAnsi="Angsana New" w:hint="cs"/>
          <w:szCs w:val="30"/>
          <w:cs/>
        </w:rPr>
        <w:t>ที่</w:t>
      </w:r>
      <w:r w:rsidR="008B2E18" w:rsidRPr="008B2E18">
        <w:rPr>
          <w:rFonts w:ascii="Angsana New" w:hAnsi="Angsana New"/>
          <w:szCs w:val="30"/>
          <w:cs/>
        </w:rPr>
        <w:t>รับรู้ใน</w:t>
      </w:r>
      <w:r w:rsidR="008B2E18">
        <w:rPr>
          <w:rFonts w:ascii="Angsana New" w:hAnsi="Angsana New" w:hint="cs"/>
          <w:szCs w:val="30"/>
          <w:cs/>
        </w:rPr>
        <w:t>งบกำไรขาดทุนเบ็ดเสร็จรวม</w:t>
      </w:r>
      <w:r>
        <w:rPr>
          <w:rFonts w:ascii="Angsana New" w:hAnsi="Angsana New" w:hint="cs"/>
          <w:szCs w:val="30"/>
          <w:cs/>
        </w:rPr>
        <w:t>มี</w:t>
      </w:r>
      <w:r w:rsidR="008B2E18" w:rsidRPr="008B2E18">
        <w:rPr>
          <w:rFonts w:ascii="Angsana New" w:hAnsi="Angsana New"/>
          <w:szCs w:val="30"/>
          <w:cs/>
        </w:rPr>
        <w:t>จำนวน</w:t>
      </w:r>
      <w:r>
        <w:rPr>
          <w:rFonts w:ascii="Angsana New" w:hAnsi="Angsana New" w:hint="cs"/>
          <w:szCs w:val="30"/>
          <w:cs/>
        </w:rPr>
        <w:t>เงิน</w:t>
      </w:r>
      <w:r w:rsidR="008B2E18" w:rsidRPr="008B2E18">
        <w:rPr>
          <w:rFonts w:ascii="Angsana New" w:hAnsi="Angsana New"/>
          <w:szCs w:val="30"/>
          <w:cs/>
        </w:rPr>
        <w:t xml:space="preserve"> </w:t>
      </w:r>
      <w:r w:rsidR="00CA44D3">
        <w:rPr>
          <w:rFonts w:ascii="Angsana New" w:hAnsi="Angsana New"/>
          <w:szCs w:val="30"/>
        </w:rPr>
        <w:t>5.61</w:t>
      </w:r>
      <w:r w:rsidR="008B2E18" w:rsidRPr="008B2E18">
        <w:rPr>
          <w:rFonts w:ascii="Angsana New" w:hAnsi="Angsana New"/>
          <w:szCs w:val="30"/>
          <w:cs/>
        </w:rPr>
        <w:t xml:space="preserve"> ล้านบาท </w:t>
      </w:r>
      <w:r w:rsidR="008B2E18">
        <w:rPr>
          <w:rFonts w:ascii="Angsana New" w:hAnsi="Angsana New" w:hint="cs"/>
          <w:szCs w:val="30"/>
          <w:cs/>
        </w:rPr>
        <w:t xml:space="preserve">ในปี 2563 </w:t>
      </w:r>
      <w:r w:rsidR="008B2E18" w:rsidRPr="008B2E18">
        <w:rPr>
          <w:rFonts w:ascii="Angsana New" w:hAnsi="Angsana New"/>
          <w:szCs w:val="30"/>
          <w:cs/>
        </w:rPr>
        <w:t xml:space="preserve">และ </w:t>
      </w:r>
      <w:r w:rsidR="00CA44D3">
        <w:rPr>
          <w:rFonts w:ascii="Angsana New" w:hAnsi="Angsana New"/>
          <w:szCs w:val="30"/>
        </w:rPr>
        <w:t>5.79</w:t>
      </w:r>
      <w:r w:rsidR="008B2E18" w:rsidRPr="008B2E18">
        <w:rPr>
          <w:rFonts w:ascii="Angsana New" w:hAnsi="Angsana New"/>
          <w:szCs w:val="30"/>
          <w:cs/>
        </w:rPr>
        <w:t xml:space="preserve"> ล้านบาท </w:t>
      </w:r>
      <w:r w:rsidR="008B2E18">
        <w:rPr>
          <w:rFonts w:ascii="Angsana New" w:hAnsi="Angsana New" w:hint="cs"/>
          <w:szCs w:val="30"/>
          <w:cs/>
        </w:rPr>
        <w:t xml:space="preserve">ในปี 2562 </w:t>
      </w:r>
    </w:p>
    <w:p w:rsidR="008B2E18" w:rsidRPr="00152E8F" w:rsidRDefault="008B2E18" w:rsidP="00600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16"/>
          <w:szCs w:val="16"/>
        </w:rPr>
      </w:pPr>
    </w:p>
    <w:p w:rsidR="006002CC" w:rsidRPr="00946758" w:rsidRDefault="006002CC" w:rsidP="00635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6002CC" w:rsidRPr="00946758" w:rsidSect="003258FF">
          <w:pgSz w:w="11909" w:h="16834" w:code="9"/>
          <w:pgMar w:top="261" w:right="1440" w:bottom="1440" w:left="1418" w:header="476" w:footer="590" w:gutter="0"/>
          <w:cols w:space="720"/>
          <w:docGrid w:linePitch="245"/>
        </w:sectPr>
      </w:pPr>
    </w:p>
    <w:p w:rsidR="001360BB" w:rsidRDefault="00FC34AF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C1DBB">
        <w:rPr>
          <w:rFonts w:ascii="Angsana New" w:hAnsi="Angsana New"/>
          <w:b/>
          <w:bCs/>
          <w:sz w:val="30"/>
          <w:szCs w:val="30"/>
        </w:rPr>
        <w:t>2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 w:rsidRPr="00DA6DD9">
        <w:rPr>
          <w:rFonts w:ascii="Angsana New" w:hAnsi="Angsana New"/>
          <w:b/>
          <w:bCs/>
          <w:sz w:val="30"/>
          <w:szCs w:val="30"/>
        </w:rPr>
        <w:tab/>
      </w:r>
      <w:r w:rsidR="001360BB" w:rsidRPr="00DA6DD9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</w:p>
    <w:p w:rsidR="00805323" w:rsidRPr="00805323" w:rsidRDefault="00805323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1360BB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619" w:type="dxa"/>
        <w:tblInd w:w="-34" w:type="dxa"/>
        <w:tblLayout w:type="fixed"/>
        <w:tblLook w:val="0020"/>
      </w:tblPr>
      <w:tblGrid>
        <w:gridCol w:w="3686"/>
        <w:gridCol w:w="1355"/>
        <w:gridCol w:w="271"/>
        <w:gridCol w:w="1355"/>
        <w:gridCol w:w="271"/>
        <w:gridCol w:w="1264"/>
        <w:gridCol w:w="271"/>
        <w:gridCol w:w="1450"/>
        <w:gridCol w:w="271"/>
        <w:gridCol w:w="1264"/>
        <w:gridCol w:w="271"/>
        <w:gridCol w:w="1264"/>
        <w:gridCol w:w="271"/>
        <w:gridCol w:w="1355"/>
      </w:tblGrid>
      <w:tr w:rsidR="001360BB" w:rsidRPr="0055717E" w:rsidTr="00986342">
        <w:trPr>
          <w:cantSplit/>
          <w:trHeight w:val="147"/>
        </w:trPr>
        <w:tc>
          <w:tcPr>
            <w:tcW w:w="3686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3" w:type="dxa"/>
            <w:gridSpan w:val="13"/>
            <w:tcBorders>
              <w:bottom w:val="single" w:sz="4" w:space="0" w:color="auto"/>
            </w:tcBorders>
          </w:tcPr>
          <w:p w:rsidR="001360BB" w:rsidRPr="0055717E" w:rsidRDefault="001360BB" w:rsidP="00920DE6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 (พันบาท)</w:t>
            </w:r>
            <w:r w:rsidRPr="00557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557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986342" w:rsidRPr="0055717E" w:rsidTr="00986342">
        <w:trPr>
          <w:cantSplit/>
          <w:trHeight w:val="147"/>
        </w:trPr>
        <w:tc>
          <w:tcPr>
            <w:tcW w:w="3686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:rsidR="00986342" w:rsidRPr="0055717E" w:rsidRDefault="00986342" w:rsidP="008B54F7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342" w:rsidRPr="0055717E" w:rsidTr="00986342">
        <w:trPr>
          <w:cantSplit/>
          <w:trHeight w:val="147"/>
        </w:trPr>
        <w:tc>
          <w:tcPr>
            <w:tcW w:w="3686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:rsidR="00986342" w:rsidRPr="0055717E" w:rsidRDefault="00986342" w:rsidP="008B54F7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60BB" w:rsidRPr="0055717E" w:rsidTr="00986342">
        <w:trPr>
          <w:cantSplit/>
          <w:trHeight w:val="147"/>
        </w:trPr>
        <w:tc>
          <w:tcPr>
            <w:tcW w:w="3686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55717E" w:rsidTr="00986342">
        <w:trPr>
          <w:cantSplit/>
          <w:trHeight w:val="147"/>
        </w:trPr>
        <w:tc>
          <w:tcPr>
            <w:tcW w:w="3686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D5AC6" w:rsidRPr="0055717E" w:rsidTr="00986342">
        <w:trPr>
          <w:cantSplit/>
          <w:trHeight w:val="147"/>
        </w:trPr>
        <w:tc>
          <w:tcPr>
            <w:tcW w:w="3686" w:type="dxa"/>
          </w:tcPr>
          <w:p w:rsidR="007D5AC6" w:rsidRPr="0055717E" w:rsidRDefault="007D5AC6" w:rsidP="005D0BB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1 มกราคม 2562</w:t>
            </w: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377,974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1,100,767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1,415,373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48,689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617,711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12,473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3,572,987</w:t>
            </w:r>
          </w:p>
        </w:tc>
      </w:tr>
      <w:tr w:rsidR="007D5AC6" w:rsidRPr="0055717E" w:rsidTr="00986342">
        <w:trPr>
          <w:cantSplit/>
          <w:trHeight w:val="147"/>
        </w:trPr>
        <w:tc>
          <w:tcPr>
            <w:tcW w:w="3686" w:type="dxa"/>
          </w:tcPr>
          <w:p w:rsidR="007D5AC6" w:rsidRPr="0055717E" w:rsidRDefault="007D5AC6" w:rsidP="005D0BB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6,296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16,208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67,318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1,760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11,906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34,063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137,551</w:t>
            </w:r>
          </w:p>
        </w:tc>
      </w:tr>
      <w:tr w:rsidR="007D5AC6" w:rsidRPr="0055717E" w:rsidTr="00986342">
        <w:trPr>
          <w:cantSplit/>
          <w:trHeight w:val="147"/>
        </w:trPr>
        <w:tc>
          <w:tcPr>
            <w:tcW w:w="3686" w:type="dxa"/>
          </w:tcPr>
          <w:p w:rsidR="007D5AC6" w:rsidRPr="0055717E" w:rsidRDefault="007D5AC6" w:rsidP="003A24D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79,399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30,797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7,378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(335</w:t>
            </w: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(39,427</w:t>
            </w: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78,102</w:t>
            </w:r>
          </w:p>
        </w:tc>
      </w:tr>
      <w:tr w:rsidR="00E42BC3" w:rsidRPr="0055717E" w:rsidTr="00986342">
        <w:trPr>
          <w:cantSplit/>
          <w:trHeight w:val="147"/>
        </w:trPr>
        <w:tc>
          <w:tcPr>
            <w:tcW w:w="3686" w:type="dxa"/>
          </w:tcPr>
          <w:p w:rsidR="00E42BC3" w:rsidRPr="0055717E" w:rsidRDefault="00E42BC3" w:rsidP="002B7510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271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(5,012)</w:t>
            </w:r>
          </w:p>
        </w:tc>
        <w:tc>
          <w:tcPr>
            <w:tcW w:w="271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(36,722)</w:t>
            </w:r>
          </w:p>
        </w:tc>
        <w:tc>
          <w:tcPr>
            <w:tcW w:w="271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(1,374)</w:t>
            </w:r>
          </w:p>
        </w:tc>
        <w:tc>
          <w:tcPr>
            <w:tcW w:w="271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(35,740)</w:t>
            </w:r>
          </w:p>
        </w:tc>
        <w:tc>
          <w:tcPr>
            <w:tcW w:w="271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(78,910)</w:t>
            </w:r>
          </w:p>
        </w:tc>
      </w:tr>
      <w:tr w:rsidR="007D5AC6" w:rsidRPr="0055717E" w:rsidTr="00986342">
        <w:trPr>
          <w:cantSplit/>
          <w:trHeight w:val="147"/>
        </w:trPr>
        <w:tc>
          <w:tcPr>
            <w:tcW w:w="3686" w:type="dxa"/>
          </w:tcPr>
          <w:p w:rsidR="007D5AC6" w:rsidRPr="0055717E" w:rsidRDefault="007D5AC6" w:rsidP="005D0BB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 2562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463,607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1,142,760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1,453,347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49,365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D5AC6" w:rsidRPr="0055717E" w:rsidRDefault="00263AF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F2C46" w:rsidRPr="0055717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7D5AC6" w:rsidRPr="00557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2C46" w:rsidRPr="0055717E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7,109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D5AC6" w:rsidRPr="0055717E" w:rsidRDefault="00263AF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7F2C46" w:rsidRPr="0055717E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="007D5AC6" w:rsidRPr="00557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2C46" w:rsidRPr="0055717E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</w:tr>
      <w:tr w:rsidR="00986342" w:rsidRPr="0055717E" w:rsidTr="00986342">
        <w:trPr>
          <w:cantSplit/>
          <w:trHeight w:val="147"/>
        </w:trPr>
        <w:tc>
          <w:tcPr>
            <w:tcW w:w="3686" w:type="dxa"/>
          </w:tcPr>
          <w:p w:rsidR="00986342" w:rsidRPr="0055717E" w:rsidRDefault="00FF6C64" w:rsidP="008B54F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55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(38,645)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(38,645)</w:t>
            </w:r>
          </w:p>
        </w:tc>
      </w:tr>
      <w:tr w:rsidR="00986342" w:rsidRPr="0055717E" w:rsidTr="00986342">
        <w:trPr>
          <w:cantSplit/>
          <w:trHeight w:val="147"/>
        </w:trPr>
        <w:tc>
          <w:tcPr>
            <w:tcW w:w="3686" w:type="dxa"/>
          </w:tcPr>
          <w:p w:rsidR="00986342" w:rsidRPr="0055717E" w:rsidRDefault="00986342" w:rsidP="008B54F7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986342" w:rsidRPr="0055717E" w:rsidRDefault="001045C8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6,881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E415A0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18,24</w:t>
            </w:r>
            <w:r w:rsidR="001045C8" w:rsidRPr="0055717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E415A0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="001045C8"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986342" w:rsidRPr="0055717E" w:rsidRDefault="001045C8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3,</w:t>
            </w:r>
            <w:r w:rsidR="00E415A0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E415A0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1045C8"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1045C8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39,52</w:t>
            </w:r>
            <w:r w:rsidR="00D765A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E415A0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  <w:r w:rsidR="001045C8"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  <w:tr w:rsidR="00523DB2" w:rsidRPr="0055717E" w:rsidTr="00986342">
        <w:trPr>
          <w:cantSplit/>
          <w:trHeight w:val="147"/>
        </w:trPr>
        <w:tc>
          <w:tcPr>
            <w:tcW w:w="3686" w:type="dxa"/>
          </w:tcPr>
          <w:p w:rsidR="00523DB2" w:rsidRPr="0055717E" w:rsidRDefault="00523DB2" w:rsidP="008B54F7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71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24,21</w:t>
            </w:r>
            <w:r w:rsidR="00D765A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6,588</w:t>
            </w:r>
          </w:p>
        </w:tc>
        <w:tc>
          <w:tcPr>
            <w:tcW w:w="271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1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523DB2" w:rsidRPr="0055717E" w:rsidRDefault="002155E0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(30,854</w:t>
            </w:r>
            <w:r w:rsidR="00523DB2" w:rsidRPr="0055717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523DB2" w:rsidRPr="0055717E" w:rsidTr="00986342">
        <w:trPr>
          <w:cantSplit/>
          <w:trHeight w:val="147"/>
        </w:trPr>
        <w:tc>
          <w:tcPr>
            <w:tcW w:w="3686" w:type="dxa"/>
          </w:tcPr>
          <w:p w:rsidR="00523DB2" w:rsidRPr="0055717E" w:rsidRDefault="00523DB2" w:rsidP="008B54F7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523DB2" w:rsidRPr="0055717E" w:rsidRDefault="00E415A0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(4,555</w:t>
            </w:r>
            <w:r w:rsidR="00523DB2"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523DB2" w:rsidRPr="0055717E" w:rsidRDefault="00E415A0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(46,722</w:t>
            </w:r>
            <w:r w:rsidR="00523DB2"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523DB2" w:rsidRPr="0055717E" w:rsidRDefault="00E415A0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(725</w:t>
            </w:r>
            <w:r w:rsidR="00523DB2"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523DB2" w:rsidRPr="0055717E" w:rsidRDefault="00E415A0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(56,541</w:t>
            </w:r>
            <w:r w:rsidR="00523DB2"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(125)</w:t>
            </w:r>
          </w:p>
        </w:tc>
        <w:tc>
          <w:tcPr>
            <w:tcW w:w="271" w:type="dxa"/>
          </w:tcPr>
          <w:p w:rsidR="00523DB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523DB2" w:rsidRPr="0055717E" w:rsidRDefault="00E415A0" w:rsidP="00E415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(108,668</w:t>
            </w:r>
            <w:r w:rsidR="00523DB2"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86342" w:rsidRPr="0055717E" w:rsidTr="00986342">
        <w:trPr>
          <w:cantSplit/>
          <w:trHeight w:val="147"/>
        </w:trPr>
        <w:tc>
          <w:tcPr>
            <w:tcW w:w="3686" w:type="dxa"/>
          </w:tcPr>
          <w:p w:rsidR="00986342" w:rsidRPr="0055717E" w:rsidRDefault="00986342" w:rsidP="008B54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98634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470</w:t>
            </w:r>
            <w:r w:rsidR="00986342" w:rsidRPr="0055717E">
              <w:rPr>
                <w:rFonts w:ascii="Angsana New" w:hAnsi="Angsana New"/>
                <w:sz w:val="28"/>
                <w:szCs w:val="28"/>
              </w:rPr>
              <w:t>,</w:t>
            </w:r>
            <w:r w:rsidRPr="0055717E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98634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1,180</w:t>
            </w:r>
            <w:r w:rsidR="00986342" w:rsidRPr="0055717E">
              <w:rPr>
                <w:rFonts w:ascii="Angsana New" w:hAnsi="Angsana New"/>
                <w:sz w:val="28"/>
                <w:szCs w:val="28"/>
              </w:rPr>
              <w:t>,</w:t>
            </w:r>
            <w:r w:rsidR="00E415A0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86342" w:rsidRPr="0055717E" w:rsidRDefault="00E415A0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1,487</w:t>
            </w:r>
            <w:r w:rsidR="00986342"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:rsidR="00986342" w:rsidRPr="0055717E" w:rsidRDefault="00C17D5C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986342"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E415A0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8634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518</w:t>
            </w:r>
            <w:r w:rsidR="00986342" w:rsidRPr="0055717E">
              <w:rPr>
                <w:rFonts w:ascii="Angsana New" w:hAnsi="Angsana New"/>
                <w:sz w:val="28"/>
                <w:szCs w:val="28"/>
              </w:rPr>
              <w:t>,</w:t>
            </w:r>
            <w:r w:rsidR="00E415A0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86342" w:rsidRPr="0055717E" w:rsidRDefault="00523DB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15</w:t>
            </w:r>
            <w:r w:rsidR="00986342" w:rsidRPr="0055717E">
              <w:rPr>
                <w:rFonts w:ascii="Angsana New" w:hAnsi="Angsana New"/>
                <w:sz w:val="28"/>
                <w:szCs w:val="28"/>
              </w:rPr>
              <w:t>,</w:t>
            </w:r>
            <w:r w:rsidRPr="0055717E">
              <w:rPr>
                <w:rFonts w:ascii="Angsana New" w:hAnsi="Angsana New"/>
                <w:sz w:val="28"/>
                <w:szCs w:val="28"/>
              </w:rPr>
              <w:t>65</w:t>
            </w:r>
            <w:r w:rsidR="000E28B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1" w:type="dxa"/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986342" w:rsidRPr="0055717E" w:rsidRDefault="0098634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3,</w:t>
            </w:r>
            <w:r w:rsidR="00E415A0">
              <w:rPr>
                <w:rFonts w:ascii="Angsana New" w:hAnsi="Angsana New"/>
                <w:sz w:val="28"/>
                <w:szCs w:val="28"/>
              </w:rPr>
              <w:t>724</w:t>
            </w:r>
            <w:r w:rsidRPr="0055717E">
              <w:rPr>
                <w:rFonts w:ascii="Angsana New" w:hAnsi="Angsana New"/>
                <w:sz w:val="28"/>
                <w:szCs w:val="28"/>
              </w:rPr>
              <w:t>,</w:t>
            </w:r>
            <w:r w:rsidR="00C17D5C">
              <w:rPr>
                <w:rFonts w:ascii="Angsana New" w:hAnsi="Angsana New"/>
                <w:sz w:val="28"/>
                <w:szCs w:val="28"/>
              </w:rPr>
              <w:t>7</w:t>
            </w:r>
            <w:r w:rsidR="00E415A0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</w:tbl>
    <w:p w:rsidR="00920DE6" w:rsidRDefault="00920DE6"/>
    <w:p w:rsidR="00263AF7" w:rsidRDefault="00263AF7"/>
    <w:p w:rsidR="00FF6C64" w:rsidRDefault="00FF6C64"/>
    <w:tbl>
      <w:tblPr>
        <w:tblW w:w="14709" w:type="dxa"/>
        <w:tblInd w:w="18" w:type="dxa"/>
        <w:tblLayout w:type="fixed"/>
        <w:tblLook w:val="0020"/>
      </w:tblPr>
      <w:tblGrid>
        <w:gridCol w:w="3780"/>
        <w:gridCol w:w="1355"/>
        <w:gridCol w:w="271"/>
        <w:gridCol w:w="1347"/>
        <w:gridCol w:w="279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1360BB" w:rsidRPr="0055717E" w:rsidTr="001045C8">
        <w:trPr>
          <w:cantSplit/>
          <w:trHeight w:val="147"/>
        </w:trPr>
        <w:tc>
          <w:tcPr>
            <w:tcW w:w="3780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:rsidR="001360BB" w:rsidRPr="0055717E" w:rsidRDefault="001360BB" w:rsidP="00636A5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 (พันบาท)</w:t>
            </w:r>
            <w:r w:rsidRPr="0055717E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5571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1045C8" w:rsidRPr="0055717E" w:rsidTr="001045C8">
        <w:trPr>
          <w:cantSplit/>
          <w:trHeight w:val="147"/>
        </w:trPr>
        <w:tc>
          <w:tcPr>
            <w:tcW w:w="3780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1045C8" w:rsidRPr="0055717E" w:rsidRDefault="001045C8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1045C8" w:rsidRPr="0055717E" w:rsidRDefault="001045C8" w:rsidP="008B54F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5C8" w:rsidRPr="0055717E" w:rsidTr="001045C8">
        <w:trPr>
          <w:cantSplit/>
          <w:trHeight w:val="147"/>
        </w:trPr>
        <w:tc>
          <w:tcPr>
            <w:tcW w:w="3780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</w:tcPr>
          <w:p w:rsidR="001045C8" w:rsidRPr="0055717E" w:rsidRDefault="001045C8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9" w:type="dxa"/>
          </w:tcPr>
          <w:p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:rsidR="001045C8" w:rsidRPr="0055717E" w:rsidRDefault="001045C8" w:rsidP="008B54F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1045C8" w:rsidRPr="0055717E" w:rsidRDefault="001045C8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1045C8" w:rsidRPr="0055717E" w:rsidRDefault="001045C8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E6867" w:rsidRPr="0055717E" w:rsidTr="001045C8">
        <w:trPr>
          <w:cantSplit/>
          <w:trHeight w:val="147"/>
        </w:trPr>
        <w:tc>
          <w:tcPr>
            <w:tcW w:w="3780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BE6867" w:rsidRPr="0055717E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9" w:type="dxa"/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55717E" w:rsidTr="001045C8">
        <w:trPr>
          <w:cantSplit/>
          <w:trHeight w:val="147"/>
        </w:trPr>
        <w:tc>
          <w:tcPr>
            <w:tcW w:w="3780" w:type="dxa"/>
          </w:tcPr>
          <w:p w:rsidR="001360BB" w:rsidRPr="0055717E" w:rsidRDefault="001360BB" w:rsidP="005D0BB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AC6" w:rsidRPr="0055717E" w:rsidTr="001045C8">
        <w:trPr>
          <w:cantSplit/>
          <w:trHeight w:val="147"/>
        </w:trPr>
        <w:tc>
          <w:tcPr>
            <w:tcW w:w="3780" w:type="dxa"/>
          </w:tcPr>
          <w:p w:rsidR="007D5AC6" w:rsidRPr="0055717E" w:rsidRDefault="007D5AC6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2562</w:t>
            </w: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21,743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552,735</w:t>
            </w:r>
          </w:p>
        </w:tc>
        <w:tc>
          <w:tcPr>
            <w:tcW w:w="279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937,647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42,287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472,539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2,026,951</w:t>
            </w:r>
          </w:p>
        </w:tc>
      </w:tr>
      <w:tr w:rsidR="007D5AC6" w:rsidRPr="0055717E" w:rsidTr="001045C8">
        <w:trPr>
          <w:cantSplit/>
          <w:trHeight w:val="147"/>
        </w:trPr>
        <w:tc>
          <w:tcPr>
            <w:tcW w:w="3780" w:type="dxa"/>
          </w:tcPr>
          <w:p w:rsidR="007D5AC6" w:rsidRPr="0055717E" w:rsidRDefault="007D5AC6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2,279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46,308</w:t>
            </w:r>
          </w:p>
        </w:tc>
        <w:tc>
          <w:tcPr>
            <w:tcW w:w="279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71,329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2,898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34,200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157,014</w:t>
            </w:r>
          </w:p>
        </w:tc>
      </w:tr>
      <w:tr w:rsidR="007D5AC6" w:rsidRPr="0055717E" w:rsidTr="001045C8">
        <w:trPr>
          <w:cantSplit/>
          <w:trHeight w:val="147"/>
        </w:trPr>
        <w:tc>
          <w:tcPr>
            <w:tcW w:w="3780" w:type="dxa"/>
          </w:tcPr>
          <w:p w:rsidR="007D5AC6" w:rsidRPr="0055717E" w:rsidRDefault="007D5AC6" w:rsidP="004C0A4E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9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(335)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(621)</w:t>
            </w:r>
          </w:p>
        </w:tc>
      </w:tr>
      <w:tr w:rsidR="00E42BC3" w:rsidRPr="0055717E" w:rsidTr="001045C8">
        <w:trPr>
          <w:cantSplit/>
          <w:trHeight w:val="147"/>
        </w:trPr>
        <w:tc>
          <w:tcPr>
            <w:tcW w:w="3780" w:type="dxa"/>
          </w:tcPr>
          <w:p w:rsidR="00E42BC3" w:rsidRPr="0055717E" w:rsidRDefault="00E42BC3" w:rsidP="002B751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(3,659)</w:t>
            </w:r>
          </w:p>
        </w:tc>
        <w:tc>
          <w:tcPr>
            <w:tcW w:w="279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(34,387)</w:t>
            </w:r>
          </w:p>
        </w:tc>
        <w:tc>
          <w:tcPr>
            <w:tcW w:w="271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(1,359)</w:t>
            </w:r>
          </w:p>
        </w:tc>
        <w:tc>
          <w:tcPr>
            <w:tcW w:w="271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(32,124)</w:t>
            </w:r>
          </w:p>
        </w:tc>
        <w:tc>
          <w:tcPr>
            <w:tcW w:w="271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E42BC3" w:rsidRPr="0055717E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(71,529)</w:t>
            </w:r>
          </w:p>
        </w:tc>
      </w:tr>
      <w:tr w:rsidR="007D5AC6" w:rsidRPr="0055717E" w:rsidTr="001045C8">
        <w:trPr>
          <w:cantSplit/>
          <w:trHeight w:val="147"/>
        </w:trPr>
        <w:tc>
          <w:tcPr>
            <w:tcW w:w="3780" w:type="dxa"/>
          </w:tcPr>
          <w:p w:rsidR="007D5AC6" w:rsidRPr="0055717E" w:rsidRDefault="007D5AC6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2562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24,022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595,384</w:t>
            </w:r>
          </w:p>
        </w:tc>
        <w:tc>
          <w:tcPr>
            <w:tcW w:w="279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974,303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43,826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474,280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2,111,815</w:t>
            </w:r>
          </w:p>
        </w:tc>
      </w:tr>
      <w:tr w:rsidR="00FF6C64" w:rsidRPr="0055717E" w:rsidTr="001045C8">
        <w:trPr>
          <w:cantSplit/>
          <w:trHeight w:val="147"/>
        </w:trPr>
        <w:tc>
          <w:tcPr>
            <w:tcW w:w="3780" w:type="dxa"/>
          </w:tcPr>
          <w:p w:rsidR="00FF6C64" w:rsidRPr="0055717E" w:rsidRDefault="00FF6C64" w:rsidP="00967579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55" w:type="dxa"/>
          </w:tcPr>
          <w:p w:rsidR="00FF6C64" w:rsidRPr="0055717E" w:rsidRDefault="00FF6C6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55717E" w:rsidRDefault="00FF6C6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</w:tcPr>
          <w:p w:rsidR="00FF6C64" w:rsidRPr="0055717E" w:rsidRDefault="00FF6C6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9" w:type="dxa"/>
          </w:tcPr>
          <w:p w:rsidR="00FF6C64" w:rsidRPr="0055717E" w:rsidRDefault="00FF6C6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F6C64" w:rsidRPr="0055717E" w:rsidRDefault="00FF6C6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55717E" w:rsidRDefault="00FF6C6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FF6C64" w:rsidRPr="0055717E" w:rsidRDefault="00FF6C6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55717E" w:rsidRDefault="00FF6C6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F6C64" w:rsidRPr="0055717E" w:rsidRDefault="00FF6C6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(11,082)</w:t>
            </w:r>
          </w:p>
        </w:tc>
        <w:tc>
          <w:tcPr>
            <w:tcW w:w="271" w:type="dxa"/>
          </w:tcPr>
          <w:p w:rsidR="00FF6C64" w:rsidRPr="0055717E" w:rsidRDefault="00FF6C6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F6C64" w:rsidRPr="0055717E" w:rsidRDefault="00FF6C6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55717E" w:rsidRDefault="00FF6C6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FF6C64" w:rsidRPr="0055717E" w:rsidRDefault="00FF6C6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(11,082)</w:t>
            </w:r>
          </w:p>
        </w:tc>
      </w:tr>
      <w:tr w:rsidR="000C6614" w:rsidRPr="0055717E" w:rsidTr="001045C8">
        <w:trPr>
          <w:cantSplit/>
          <w:trHeight w:val="147"/>
        </w:trPr>
        <w:tc>
          <w:tcPr>
            <w:tcW w:w="3780" w:type="dxa"/>
          </w:tcPr>
          <w:p w:rsidR="000C6614" w:rsidRPr="0055717E" w:rsidRDefault="000C6614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0C6614" w:rsidRPr="0055717E" w:rsidRDefault="00226D7D" w:rsidP="00860A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2,2</w:t>
            </w:r>
            <w:r w:rsidR="00227879" w:rsidRPr="0055717E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71" w:type="dxa"/>
          </w:tcPr>
          <w:p w:rsidR="000C6614" w:rsidRPr="0055717E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0C6614" w:rsidRPr="0055717E" w:rsidRDefault="002278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45</w:t>
            </w:r>
            <w:r w:rsidR="00226D7D" w:rsidRPr="0055717E">
              <w:rPr>
                <w:rFonts w:ascii="Angsana New" w:hAnsi="Angsana New"/>
                <w:sz w:val="28"/>
                <w:szCs w:val="28"/>
              </w:rPr>
              <w:t>,</w:t>
            </w:r>
            <w:r w:rsidRPr="0055717E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279" w:type="dxa"/>
          </w:tcPr>
          <w:p w:rsidR="000C6614" w:rsidRPr="0055717E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C6614" w:rsidRPr="0055717E" w:rsidRDefault="00227879" w:rsidP="00187B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76</w:t>
            </w:r>
            <w:r w:rsidR="00226D7D" w:rsidRPr="0055717E">
              <w:rPr>
                <w:rFonts w:ascii="Angsana New" w:hAnsi="Angsana New"/>
                <w:sz w:val="28"/>
                <w:szCs w:val="28"/>
              </w:rPr>
              <w:t>,</w:t>
            </w:r>
            <w:r w:rsidRPr="0055717E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271" w:type="dxa"/>
          </w:tcPr>
          <w:p w:rsidR="000C6614" w:rsidRPr="0055717E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0C6614" w:rsidRPr="0055717E" w:rsidRDefault="00226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2,</w:t>
            </w:r>
            <w:r w:rsidR="00227879" w:rsidRPr="0055717E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271" w:type="dxa"/>
          </w:tcPr>
          <w:p w:rsidR="000C6614" w:rsidRPr="0055717E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C6614" w:rsidRPr="0055717E" w:rsidRDefault="002278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26</w:t>
            </w:r>
            <w:r w:rsidR="00226D7D" w:rsidRPr="0055717E">
              <w:rPr>
                <w:rFonts w:ascii="Angsana New" w:hAnsi="Angsana New"/>
                <w:sz w:val="28"/>
                <w:szCs w:val="28"/>
              </w:rPr>
              <w:t>,</w:t>
            </w:r>
            <w:r w:rsidRPr="0055717E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271" w:type="dxa"/>
          </w:tcPr>
          <w:p w:rsidR="000C6614" w:rsidRPr="0055717E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C6614" w:rsidRPr="0055717E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C6614" w:rsidRPr="0055717E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C6614" w:rsidRPr="0055717E" w:rsidRDefault="002278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153</w:t>
            </w:r>
            <w:r w:rsidR="00226D7D" w:rsidRPr="0055717E">
              <w:rPr>
                <w:rFonts w:ascii="Angsana New" w:hAnsi="Angsana New"/>
                <w:sz w:val="28"/>
                <w:szCs w:val="28"/>
              </w:rPr>
              <w:t>,</w:t>
            </w:r>
            <w:r w:rsidRPr="0055717E">
              <w:rPr>
                <w:rFonts w:ascii="Angsana New" w:hAnsi="Angsana New"/>
                <w:sz w:val="28"/>
                <w:szCs w:val="28"/>
              </w:rPr>
              <w:t>792</w:t>
            </w:r>
          </w:p>
        </w:tc>
      </w:tr>
      <w:tr w:rsidR="00227879" w:rsidRPr="0055717E" w:rsidTr="001045C8">
        <w:trPr>
          <w:cantSplit/>
          <w:trHeight w:val="147"/>
        </w:trPr>
        <w:tc>
          <w:tcPr>
            <w:tcW w:w="3780" w:type="dxa"/>
          </w:tcPr>
          <w:p w:rsidR="00227879" w:rsidRPr="0055717E" w:rsidRDefault="00227879" w:rsidP="004C0A4E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227879" w:rsidRPr="0055717E" w:rsidRDefault="00227879" w:rsidP="00860A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27879" w:rsidRPr="0055717E" w:rsidRDefault="00227879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227879" w:rsidRPr="0055717E" w:rsidRDefault="00227879" w:rsidP="004D1A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9" w:type="dxa"/>
          </w:tcPr>
          <w:p w:rsidR="00227879" w:rsidRPr="0055717E" w:rsidRDefault="00227879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27879" w:rsidRPr="0055717E" w:rsidRDefault="0022787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27879" w:rsidRPr="0055717E" w:rsidRDefault="00227879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227879" w:rsidRPr="0055717E" w:rsidRDefault="00227879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27879" w:rsidRPr="0055717E" w:rsidRDefault="00227879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27879" w:rsidRPr="0055717E" w:rsidRDefault="0022787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27879" w:rsidRPr="0055717E" w:rsidRDefault="00227879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27879" w:rsidRPr="0055717E" w:rsidRDefault="002278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27879" w:rsidRPr="0055717E" w:rsidRDefault="00227879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27879" w:rsidRPr="0055717E" w:rsidRDefault="0022787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E42BC3" w:rsidRPr="0055717E" w:rsidTr="001045C8">
        <w:trPr>
          <w:cantSplit/>
          <w:trHeight w:val="147"/>
        </w:trPr>
        <w:tc>
          <w:tcPr>
            <w:tcW w:w="3780" w:type="dxa"/>
          </w:tcPr>
          <w:p w:rsidR="00E42BC3" w:rsidRPr="0055717E" w:rsidRDefault="00E42BC3" w:rsidP="002B751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E42BC3" w:rsidRPr="0055717E" w:rsidRDefault="00E42BC3" w:rsidP="00147E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42BC3" w:rsidRPr="0055717E" w:rsidRDefault="00E42BC3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E42BC3" w:rsidRPr="0055717E" w:rsidRDefault="00E415A0" w:rsidP="004D1A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(1,707</w:t>
            </w:r>
            <w:r w:rsidR="00E42BC3"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:rsidR="00E42BC3" w:rsidRPr="0055717E" w:rsidRDefault="00E42BC3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E42BC3" w:rsidRPr="0055717E" w:rsidRDefault="00E415A0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(38,849</w:t>
            </w:r>
            <w:r w:rsidR="00E42BC3"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E42BC3" w:rsidRPr="0055717E" w:rsidRDefault="00E42BC3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E42BC3" w:rsidRPr="0055717E" w:rsidRDefault="000C32F8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(669</w:t>
            </w:r>
            <w:r w:rsidR="00E42BC3"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E42BC3" w:rsidRPr="0055717E" w:rsidRDefault="00E42BC3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E42BC3" w:rsidRPr="0055717E" w:rsidRDefault="000C32F8" w:rsidP="004D1A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(55,031</w:t>
            </w:r>
            <w:r w:rsidR="00E42BC3"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E42BC3" w:rsidRPr="0055717E" w:rsidRDefault="00E42BC3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E42BC3" w:rsidRPr="0055717E" w:rsidRDefault="00E42BC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42BC3" w:rsidRPr="0055717E" w:rsidRDefault="00E42BC3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E42BC3" w:rsidRPr="0055717E" w:rsidRDefault="000C32F8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(96,256</w:t>
            </w:r>
            <w:r w:rsidR="00E42BC3"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6614" w:rsidRPr="0055717E" w:rsidTr="001045C8">
        <w:trPr>
          <w:cantSplit/>
          <w:trHeight w:val="147"/>
        </w:trPr>
        <w:tc>
          <w:tcPr>
            <w:tcW w:w="3780" w:type="dxa"/>
          </w:tcPr>
          <w:p w:rsidR="000C6614" w:rsidRPr="0055717E" w:rsidRDefault="000C6614" w:rsidP="00EF35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DF0561" w:rsidRPr="0055717E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55717E" w:rsidRDefault="002278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26</w:t>
            </w:r>
            <w:r w:rsidR="0033593B" w:rsidRPr="0055717E">
              <w:rPr>
                <w:rFonts w:ascii="Angsana New" w:hAnsi="Angsana New"/>
                <w:sz w:val="28"/>
                <w:szCs w:val="28"/>
              </w:rPr>
              <w:t>,</w:t>
            </w:r>
            <w:r w:rsidRPr="0055717E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271" w:type="dxa"/>
          </w:tcPr>
          <w:p w:rsidR="000C6614" w:rsidRPr="0055717E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55717E" w:rsidRDefault="0022787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639</w:t>
            </w:r>
            <w:r w:rsidR="0033593B" w:rsidRPr="0055717E">
              <w:rPr>
                <w:rFonts w:ascii="Angsana New" w:hAnsi="Angsana New"/>
                <w:sz w:val="28"/>
                <w:szCs w:val="28"/>
              </w:rPr>
              <w:t>,</w:t>
            </w:r>
            <w:r w:rsidR="00E415A0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279" w:type="dxa"/>
          </w:tcPr>
          <w:p w:rsidR="000C6614" w:rsidRPr="0055717E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55717E" w:rsidRDefault="00E415A0" w:rsidP="0024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1,011</w:t>
            </w:r>
            <w:r w:rsidR="0033593B"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  <w:r w:rsidR="00C17D5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1" w:type="dxa"/>
          </w:tcPr>
          <w:p w:rsidR="000C6614" w:rsidRPr="0055717E" w:rsidRDefault="000C6614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55717E" w:rsidRDefault="00C17D5C" w:rsidP="0024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33593B"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="000C32F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</w:tcPr>
          <w:p w:rsidR="000C6614" w:rsidRPr="0055717E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55717E" w:rsidRDefault="000C32F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</w:t>
            </w:r>
            <w:r w:rsidR="0033593B"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271" w:type="dxa"/>
          </w:tcPr>
          <w:p w:rsidR="000C6614" w:rsidRPr="0055717E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55717E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C6614" w:rsidRPr="0055717E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55717E" w:rsidRDefault="0033593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2,</w:t>
            </w:r>
            <w:r w:rsidR="000C32F8">
              <w:rPr>
                <w:rFonts w:ascii="Angsana New" w:hAnsi="Angsana New"/>
                <w:sz w:val="28"/>
                <w:szCs w:val="28"/>
              </w:rPr>
              <w:t>158</w:t>
            </w:r>
            <w:r w:rsidR="000C6614" w:rsidRPr="0055717E">
              <w:rPr>
                <w:rFonts w:ascii="Angsana New" w:hAnsi="Angsana New"/>
                <w:sz w:val="28"/>
                <w:szCs w:val="28"/>
              </w:rPr>
              <w:t>,</w:t>
            </w:r>
            <w:r w:rsidR="000C32F8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</w:tbl>
    <w:p w:rsidR="00920DE6" w:rsidRDefault="00920DE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:rsidR="001360BB" w:rsidRDefault="001360BB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1045C8" w:rsidRDefault="001045C8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FF6C64" w:rsidRDefault="00FF6C64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1045C8" w:rsidRDefault="001045C8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1045C8" w:rsidRDefault="001045C8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805323" w:rsidRDefault="00805323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14421" w:type="dxa"/>
        <w:tblInd w:w="18" w:type="dxa"/>
        <w:tblLayout w:type="fixed"/>
        <w:tblLook w:val="0020"/>
      </w:tblPr>
      <w:tblGrid>
        <w:gridCol w:w="3492"/>
        <w:gridCol w:w="1355"/>
        <w:gridCol w:w="271"/>
        <w:gridCol w:w="1355"/>
        <w:gridCol w:w="271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1360BB" w:rsidRPr="0055717E" w:rsidTr="0055717E">
        <w:trPr>
          <w:cantSplit/>
          <w:trHeight w:val="387"/>
        </w:trPr>
        <w:tc>
          <w:tcPr>
            <w:tcW w:w="3492" w:type="dxa"/>
          </w:tcPr>
          <w:p w:rsidR="001360BB" w:rsidRPr="0055717E" w:rsidRDefault="001360BB" w:rsidP="005D0BBA">
            <w:pPr>
              <w:rPr>
                <w:rStyle w:val="Emphasis"/>
                <w:sz w:val="28"/>
                <w:szCs w:val="28"/>
                <w:cs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:rsidR="001360BB" w:rsidRPr="0055717E" w:rsidRDefault="001360BB" w:rsidP="00920DE6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 (พันบาท)</w:t>
            </w:r>
            <w:r w:rsidRPr="0055717E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5571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55717E" w:rsidRPr="0055717E" w:rsidTr="0055717E">
        <w:trPr>
          <w:cantSplit/>
          <w:trHeight w:val="147"/>
        </w:trPr>
        <w:tc>
          <w:tcPr>
            <w:tcW w:w="3492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5717E" w:rsidRPr="0055717E" w:rsidRDefault="0055717E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55717E" w:rsidRPr="0055717E" w:rsidRDefault="0055717E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717E" w:rsidRPr="0055717E" w:rsidTr="0055717E">
        <w:trPr>
          <w:cantSplit/>
          <w:trHeight w:val="147"/>
        </w:trPr>
        <w:tc>
          <w:tcPr>
            <w:tcW w:w="3492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55717E" w:rsidRPr="0055717E" w:rsidRDefault="0055717E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:rsidR="0055717E" w:rsidRPr="0055717E" w:rsidRDefault="0055717E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55717E" w:rsidRPr="0055717E" w:rsidRDefault="0055717E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55717E" w:rsidRPr="0055717E" w:rsidRDefault="0055717E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E6867" w:rsidRPr="0055717E" w:rsidTr="0055717E">
        <w:trPr>
          <w:cantSplit/>
          <w:trHeight w:val="147"/>
        </w:trPr>
        <w:tc>
          <w:tcPr>
            <w:tcW w:w="3492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55717E" w:rsidTr="0055717E">
        <w:trPr>
          <w:cantSplit/>
          <w:trHeight w:val="387"/>
        </w:trPr>
        <w:tc>
          <w:tcPr>
            <w:tcW w:w="3492" w:type="dxa"/>
          </w:tcPr>
          <w:p w:rsidR="001360BB" w:rsidRPr="0055717E" w:rsidRDefault="001360BB" w:rsidP="005D0BB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55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2FF5" w:rsidRPr="0055717E" w:rsidTr="0055717E">
        <w:trPr>
          <w:cantSplit/>
          <w:trHeight w:val="387"/>
        </w:trPr>
        <w:tc>
          <w:tcPr>
            <w:tcW w:w="3492" w:type="dxa"/>
          </w:tcPr>
          <w:p w:rsidR="00372FF5" w:rsidRPr="0055717E" w:rsidRDefault="00372FF5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="00A42575" w:rsidRPr="0055717E">
              <w:rPr>
                <w:rFonts w:ascii="Angsana New" w:hAnsi="Angsana New"/>
                <w:sz w:val="28"/>
                <w:szCs w:val="28"/>
                <w:cs/>
              </w:rPr>
              <w:t>2562</w:t>
            </w:r>
            <w:r w:rsidR="007D5AC6"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355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372FF5" w:rsidRPr="0055717E" w:rsidRDefault="00372FF5" w:rsidP="00F036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F5C" w:rsidRPr="0055717E" w:rsidTr="0055717E">
        <w:trPr>
          <w:cantSplit/>
          <w:trHeight w:val="387"/>
        </w:trPr>
        <w:tc>
          <w:tcPr>
            <w:tcW w:w="3492" w:type="dxa"/>
          </w:tcPr>
          <w:p w:rsidR="00266F5C" w:rsidRPr="0055717E" w:rsidRDefault="00266F5C" w:rsidP="00EF35DF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D5AC6" w:rsidRPr="0055717E">
              <w:rPr>
                <w:rFonts w:ascii="Angsana New" w:hAnsi="Angsana New"/>
                <w:sz w:val="28"/>
                <w:szCs w:val="28"/>
                <w:cs/>
              </w:rPr>
              <w:t xml:space="preserve">วันที่ 31 ธันวาคม </w:t>
            </w:r>
            <w:r w:rsidR="007D5AC6"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2562 </w:t>
            </w: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DF0561" w:rsidRPr="0055717E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66F5C" w:rsidRPr="0055717E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55717E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66F5C" w:rsidRPr="0055717E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55717E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66F5C" w:rsidRPr="0055717E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55717E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266F5C" w:rsidRPr="0055717E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55717E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66F5C" w:rsidRPr="0055717E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55717E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66F5C" w:rsidRPr="0055717E" w:rsidRDefault="00266F5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  <w:tc>
          <w:tcPr>
            <w:tcW w:w="271" w:type="dxa"/>
          </w:tcPr>
          <w:p w:rsidR="00266F5C" w:rsidRPr="0055717E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66F5C" w:rsidRPr="0055717E" w:rsidRDefault="00266F5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</w:tr>
      <w:tr w:rsidR="00266F5C" w:rsidRPr="0055717E" w:rsidTr="0055717E">
        <w:trPr>
          <w:cantSplit/>
          <w:trHeight w:val="387"/>
        </w:trPr>
        <w:tc>
          <w:tcPr>
            <w:tcW w:w="3492" w:type="dxa"/>
          </w:tcPr>
          <w:p w:rsidR="00266F5C" w:rsidRPr="0055717E" w:rsidRDefault="00266F5C" w:rsidP="005D0BBA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F5C" w:rsidRPr="0055717E" w:rsidTr="0055717E">
        <w:trPr>
          <w:cantSplit/>
          <w:trHeight w:val="387"/>
        </w:trPr>
        <w:tc>
          <w:tcPr>
            <w:tcW w:w="3492" w:type="dxa"/>
          </w:tcPr>
          <w:p w:rsidR="00266F5C" w:rsidRPr="0055717E" w:rsidRDefault="00266F5C" w:rsidP="005D0BB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55717E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55717E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AC6" w:rsidRPr="0055717E" w:rsidTr="0055717E">
        <w:trPr>
          <w:cantSplit/>
          <w:trHeight w:val="387"/>
        </w:trPr>
        <w:tc>
          <w:tcPr>
            <w:tcW w:w="3492" w:type="dxa"/>
          </w:tcPr>
          <w:p w:rsidR="007D5AC6" w:rsidRPr="0055717E" w:rsidRDefault="007D5AC6" w:rsidP="001E7017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ณ วันที่ 31 ธันวาคม 2562</w:t>
            </w: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439,585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547,376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479,044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5,539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119,262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1,879</w:t>
            </w:r>
          </w:p>
        </w:tc>
        <w:tc>
          <w:tcPr>
            <w:tcW w:w="271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55717E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1,592,685</w:t>
            </w:r>
          </w:p>
        </w:tc>
      </w:tr>
      <w:tr w:rsidR="00266F5C" w:rsidRPr="0055717E" w:rsidTr="0055717E">
        <w:trPr>
          <w:cantSplit/>
          <w:trHeight w:val="387"/>
        </w:trPr>
        <w:tc>
          <w:tcPr>
            <w:tcW w:w="3492" w:type="dxa"/>
          </w:tcPr>
          <w:p w:rsidR="00266F5C" w:rsidRPr="0055717E" w:rsidRDefault="00266F5C" w:rsidP="00EF35D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31 ธันวาคม </w:t>
            </w:r>
            <w:r w:rsidR="00DF0561" w:rsidRPr="0055717E">
              <w:rPr>
                <w:rFonts w:ascii="Angsana New" w:hAnsi="Angsana New"/>
                <w:b/>
                <w:sz w:val="28"/>
                <w:szCs w:val="28"/>
                <w:cs/>
              </w:rPr>
              <w:t>2563</w:t>
            </w:r>
          </w:p>
        </w:tc>
        <w:tc>
          <w:tcPr>
            <w:tcW w:w="1355" w:type="dxa"/>
          </w:tcPr>
          <w:p w:rsidR="00266F5C" w:rsidRPr="0055717E" w:rsidRDefault="008B54F7" w:rsidP="00396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444,223</w:t>
            </w: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66F5C" w:rsidRPr="0055717E" w:rsidRDefault="008B54F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541,49</w:t>
            </w:r>
            <w:r w:rsidR="002155E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6F5C" w:rsidRPr="0055717E" w:rsidRDefault="008B54F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475,465</w:t>
            </w: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266F5C" w:rsidRPr="0055717E" w:rsidRDefault="008B54F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6,154</w:t>
            </w: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6F5C" w:rsidRPr="0055717E" w:rsidRDefault="008B54F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83,477</w:t>
            </w: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1</w:t>
            </w:r>
            <w:r w:rsidR="008B54F7" w:rsidRPr="0055717E">
              <w:rPr>
                <w:rFonts w:ascii="Angsana New" w:hAnsi="Angsana New"/>
                <w:sz w:val="28"/>
                <w:szCs w:val="28"/>
              </w:rPr>
              <w:t>0,427</w:t>
            </w: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66F5C" w:rsidRPr="0055717E" w:rsidRDefault="008B54F7" w:rsidP="004D1A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1,561,23</w:t>
            </w:r>
            <w:r w:rsidR="00D44CC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:rsidR="00920DE6" w:rsidRDefault="00920DE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D8490C" w:rsidRDefault="00D8490C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7D5AC6" w:rsidRDefault="007D5AC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7D5AC6" w:rsidRDefault="007D5AC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55717E" w:rsidRDefault="0055717E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55717E" w:rsidRDefault="0055717E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7D5AC6" w:rsidRDefault="007D5AC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B65EB2" w:rsidRPr="00B65EB2" w:rsidRDefault="00B65EB2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619" w:type="dxa"/>
        <w:tblInd w:w="-34" w:type="dxa"/>
        <w:tblLayout w:type="fixed"/>
        <w:tblLook w:val="002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356"/>
        <w:gridCol w:w="271"/>
        <w:gridCol w:w="1264"/>
        <w:gridCol w:w="271"/>
        <w:gridCol w:w="1264"/>
        <w:gridCol w:w="271"/>
        <w:gridCol w:w="1355"/>
      </w:tblGrid>
      <w:tr w:rsidR="001360BB" w:rsidRPr="00920BE2" w:rsidTr="00920BE2">
        <w:trPr>
          <w:cantSplit/>
          <w:trHeight w:val="147"/>
        </w:trPr>
        <w:tc>
          <w:tcPr>
            <w:tcW w:w="3780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9" w:type="dxa"/>
            <w:gridSpan w:val="13"/>
            <w:tcBorders>
              <w:bottom w:val="single" w:sz="4" w:space="0" w:color="auto"/>
            </w:tcBorders>
          </w:tcPr>
          <w:p w:rsidR="001360BB" w:rsidRPr="00920BE2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0BE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920BE2" w:rsidRPr="00920BE2" w:rsidTr="00920BE2">
        <w:trPr>
          <w:cantSplit/>
          <w:trHeight w:val="147"/>
        </w:trPr>
        <w:tc>
          <w:tcPr>
            <w:tcW w:w="3780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0BE2" w:rsidRPr="00920BE2" w:rsidTr="00920BE2">
        <w:trPr>
          <w:cantSplit/>
          <w:trHeight w:val="147"/>
        </w:trPr>
        <w:tc>
          <w:tcPr>
            <w:tcW w:w="3780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</w:tcPr>
          <w:p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6867" w:rsidRPr="00920BE2" w:rsidTr="00920BE2">
        <w:trPr>
          <w:cantSplit/>
          <w:trHeight w:val="147"/>
        </w:trPr>
        <w:tc>
          <w:tcPr>
            <w:tcW w:w="3780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920BE2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BE6867" w:rsidRPr="00920BE2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920BE2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0B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920BE2" w:rsidTr="00920BE2">
        <w:trPr>
          <w:cantSplit/>
          <w:trHeight w:val="147"/>
        </w:trPr>
        <w:tc>
          <w:tcPr>
            <w:tcW w:w="3780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Merge w:val="restart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7D5AC6" w:rsidRPr="00920BE2" w:rsidTr="00920BE2">
        <w:trPr>
          <w:cantSplit/>
          <w:trHeight w:val="147"/>
        </w:trPr>
        <w:tc>
          <w:tcPr>
            <w:tcW w:w="3780" w:type="dxa"/>
          </w:tcPr>
          <w:p w:rsidR="007D5AC6" w:rsidRPr="00920BE2" w:rsidRDefault="007D5AC6" w:rsidP="005D0BBA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2562</w:t>
            </w:r>
          </w:p>
        </w:tc>
        <w:tc>
          <w:tcPr>
            <w:tcW w:w="1355" w:type="dxa"/>
          </w:tcPr>
          <w:p w:rsidR="007D5AC6" w:rsidRPr="00920BE2" w:rsidRDefault="007D5A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174,957</w:t>
            </w:r>
          </w:p>
        </w:tc>
        <w:tc>
          <w:tcPr>
            <w:tcW w:w="271" w:type="dxa"/>
          </w:tcPr>
          <w:p w:rsidR="007D5AC6" w:rsidRPr="00920BE2" w:rsidRDefault="007D5A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7D5AC6" w:rsidRPr="00920BE2" w:rsidRDefault="007D5A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419,740</w:t>
            </w:r>
          </w:p>
        </w:tc>
        <w:tc>
          <w:tcPr>
            <w:tcW w:w="271" w:type="dxa"/>
          </w:tcPr>
          <w:p w:rsidR="007D5AC6" w:rsidRPr="00920BE2" w:rsidRDefault="007D5A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D5AC6" w:rsidRPr="00920BE2" w:rsidRDefault="007D5A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798,233</w:t>
            </w:r>
          </w:p>
        </w:tc>
        <w:tc>
          <w:tcPr>
            <w:tcW w:w="271" w:type="dxa"/>
          </w:tcPr>
          <w:p w:rsidR="007D5AC6" w:rsidRPr="00920BE2" w:rsidRDefault="007D5A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7D5AC6" w:rsidRPr="00920BE2" w:rsidRDefault="007D5A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11,705</w:t>
            </w:r>
          </w:p>
        </w:tc>
        <w:tc>
          <w:tcPr>
            <w:tcW w:w="271" w:type="dxa"/>
          </w:tcPr>
          <w:p w:rsidR="007D5AC6" w:rsidRPr="00920BE2" w:rsidRDefault="007D5A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D5AC6" w:rsidRPr="00920BE2" w:rsidRDefault="007D5A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535,884</w:t>
            </w:r>
          </w:p>
        </w:tc>
        <w:tc>
          <w:tcPr>
            <w:tcW w:w="271" w:type="dxa"/>
            <w:vMerge/>
          </w:tcPr>
          <w:p w:rsidR="007D5AC6" w:rsidRPr="00920BE2" w:rsidRDefault="007D5A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D5AC6" w:rsidRPr="00920BE2" w:rsidRDefault="007D5A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4,820</w:t>
            </w:r>
          </w:p>
        </w:tc>
        <w:tc>
          <w:tcPr>
            <w:tcW w:w="271" w:type="dxa"/>
          </w:tcPr>
          <w:p w:rsidR="007D5AC6" w:rsidRPr="00920BE2" w:rsidRDefault="007D5A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7D5AC6" w:rsidRPr="00920BE2" w:rsidRDefault="007D5AC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1,945,339</w:t>
            </w:r>
          </w:p>
        </w:tc>
      </w:tr>
      <w:tr w:rsidR="007D5AC6" w:rsidRPr="00920BE2" w:rsidTr="00920BE2">
        <w:trPr>
          <w:cantSplit/>
          <w:trHeight w:val="147"/>
        </w:trPr>
        <w:tc>
          <w:tcPr>
            <w:tcW w:w="3780" w:type="dxa"/>
          </w:tcPr>
          <w:p w:rsidR="007D5AC6" w:rsidRPr="00920BE2" w:rsidRDefault="007D5AC6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15,036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  57,725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    395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2,937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11,288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87,381</w:t>
            </w:r>
          </w:p>
        </w:tc>
      </w:tr>
      <w:tr w:rsidR="00AD6D84" w:rsidRPr="00920BE2" w:rsidTr="00920BE2">
        <w:trPr>
          <w:cantSplit/>
          <w:trHeight w:val="147"/>
        </w:trPr>
        <w:tc>
          <w:tcPr>
            <w:tcW w:w="3780" w:type="dxa"/>
          </w:tcPr>
          <w:p w:rsidR="00AD6D84" w:rsidRPr="00920BE2" w:rsidRDefault="00AD6D84" w:rsidP="004C0A4E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AD6D84" w:rsidRPr="00920BE2" w:rsidRDefault="00AD6D8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AD6D84" w:rsidRPr="00920BE2" w:rsidRDefault="00AD6D8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AD6D84" w:rsidRPr="00920BE2" w:rsidRDefault="00AD6D8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15,002</w:t>
            </w:r>
          </w:p>
        </w:tc>
        <w:tc>
          <w:tcPr>
            <w:tcW w:w="271" w:type="dxa"/>
          </w:tcPr>
          <w:p w:rsidR="00AD6D84" w:rsidRPr="00920BE2" w:rsidRDefault="00AD6D8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AD6D84" w:rsidRPr="00920BE2" w:rsidRDefault="00AD6D8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    720</w:t>
            </w:r>
          </w:p>
        </w:tc>
        <w:tc>
          <w:tcPr>
            <w:tcW w:w="271" w:type="dxa"/>
          </w:tcPr>
          <w:p w:rsidR="00AD6D84" w:rsidRPr="00920BE2" w:rsidRDefault="00AD6D8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:rsidR="00AD6D84" w:rsidRPr="00920BE2" w:rsidRDefault="00AD6D8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AD6D84" w:rsidRPr="00920BE2" w:rsidRDefault="00AD6D8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AD6D84" w:rsidRPr="00920BE2" w:rsidRDefault="00AD6D8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AD6D84" w:rsidRPr="00920BE2" w:rsidRDefault="00AD6D8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AD6D84" w:rsidRPr="00920BE2" w:rsidRDefault="00AD6D8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(15,722)</w:t>
            </w:r>
          </w:p>
        </w:tc>
        <w:tc>
          <w:tcPr>
            <w:tcW w:w="271" w:type="dxa"/>
          </w:tcPr>
          <w:p w:rsidR="00AD6D84" w:rsidRPr="00920BE2" w:rsidRDefault="00AD6D8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AD6D84" w:rsidRPr="00920BE2" w:rsidRDefault="00AD6D8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E42BC3" w:rsidRPr="00920BE2" w:rsidTr="00920BE2">
        <w:trPr>
          <w:cantSplit/>
          <w:trHeight w:val="147"/>
        </w:trPr>
        <w:tc>
          <w:tcPr>
            <w:tcW w:w="3780" w:type="dxa"/>
          </w:tcPr>
          <w:p w:rsidR="00E42BC3" w:rsidRPr="00920BE2" w:rsidRDefault="00E42BC3" w:rsidP="002B751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(28,358)</w:t>
            </w:r>
          </w:p>
        </w:tc>
        <w:tc>
          <w:tcPr>
            <w:tcW w:w="271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271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(30,561)</w:t>
            </w:r>
          </w:p>
        </w:tc>
        <w:tc>
          <w:tcPr>
            <w:tcW w:w="271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(58,934)</w:t>
            </w:r>
          </w:p>
        </w:tc>
      </w:tr>
      <w:tr w:rsidR="007D5AC6" w:rsidRPr="00920BE2" w:rsidTr="00920BE2">
        <w:trPr>
          <w:cantSplit/>
          <w:trHeight w:val="147"/>
        </w:trPr>
        <w:tc>
          <w:tcPr>
            <w:tcW w:w="3780" w:type="dxa"/>
          </w:tcPr>
          <w:p w:rsidR="007D5AC6" w:rsidRPr="00920BE2" w:rsidRDefault="007D5AC6" w:rsidP="003876B4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2562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174,957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449,778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828,320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12,085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D5AC6" w:rsidRPr="00920BE2" w:rsidRDefault="0055717E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508</w:t>
            </w:r>
            <w:r w:rsidR="007D5AC6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D5AC6" w:rsidRPr="00920BE2" w:rsidRDefault="0055717E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1,973</w:t>
            </w:r>
            <w:r w:rsidR="007D5AC6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786</w:t>
            </w:r>
          </w:p>
        </w:tc>
      </w:tr>
      <w:tr w:rsidR="00FF6C64" w:rsidRPr="00920BE2" w:rsidTr="00920BE2">
        <w:trPr>
          <w:cantSplit/>
          <w:trHeight w:val="147"/>
        </w:trPr>
        <w:tc>
          <w:tcPr>
            <w:tcW w:w="3780" w:type="dxa"/>
          </w:tcPr>
          <w:p w:rsidR="00FF6C64" w:rsidRPr="0055717E" w:rsidRDefault="00FF6C64" w:rsidP="00967579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55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(38,645)</w:t>
            </w:r>
          </w:p>
        </w:tc>
        <w:tc>
          <w:tcPr>
            <w:tcW w:w="271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(38,645)</w:t>
            </w:r>
          </w:p>
        </w:tc>
      </w:tr>
      <w:tr w:rsidR="009C5CAB" w:rsidRPr="00920BE2" w:rsidTr="00920BE2">
        <w:trPr>
          <w:cantSplit/>
          <w:trHeight w:val="147"/>
        </w:trPr>
        <w:tc>
          <w:tcPr>
            <w:tcW w:w="3780" w:type="dxa"/>
          </w:tcPr>
          <w:p w:rsidR="009C5CAB" w:rsidRPr="00920BE2" w:rsidRDefault="009C5CAB" w:rsidP="005D0BBA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9C5CAB" w:rsidRPr="00920BE2" w:rsidRDefault="009C5CAB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271" w:type="dxa"/>
          </w:tcPr>
          <w:p w:rsidR="009C5CAB" w:rsidRPr="00920BE2" w:rsidRDefault="009C5CA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9C5CAB" w:rsidRPr="00920BE2" w:rsidRDefault="0030012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16</w:t>
            </w:r>
            <w:r w:rsidR="009C5CAB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271" w:type="dxa"/>
          </w:tcPr>
          <w:p w:rsidR="009C5CAB" w:rsidRPr="00920BE2" w:rsidRDefault="009C5CA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5CAB" w:rsidRPr="00920BE2" w:rsidRDefault="0030012E" w:rsidP="00E901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  76</w:t>
            </w:r>
            <w:r w:rsidR="009C5CAB" w:rsidRPr="00920BE2">
              <w:rPr>
                <w:rFonts w:ascii="Angsana New" w:hAnsi="Angsana New"/>
                <w:sz w:val="28"/>
                <w:szCs w:val="28"/>
              </w:rPr>
              <w:t>,7</w:t>
            </w:r>
            <w:r w:rsidRPr="00920BE2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71" w:type="dxa"/>
          </w:tcPr>
          <w:p w:rsidR="009C5CAB" w:rsidRPr="00920BE2" w:rsidRDefault="009C5CA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9C5CAB" w:rsidRPr="00920BE2" w:rsidRDefault="009C5CAB" w:rsidP="008919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30012E" w:rsidRPr="00920BE2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271" w:type="dxa"/>
          </w:tcPr>
          <w:p w:rsidR="009C5CAB" w:rsidRPr="00920BE2" w:rsidRDefault="009C5CA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5CAB" w:rsidRPr="00920BE2" w:rsidRDefault="0030012E" w:rsidP="00477D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18,575</w:t>
            </w:r>
          </w:p>
        </w:tc>
        <w:tc>
          <w:tcPr>
            <w:tcW w:w="271" w:type="dxa"/>
          </w:tcPr>
          <w:p w:rsidR="009C5CAB" w:rsidRPr="00920BE2" w:rsidRDefault="009C5CA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5CAB" w:rsidRPr="00920BE2" w:rsidRDefault="0030012E" w:rsidP="00935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28</w:t>
            </w:r>
            <w:r w:rsidR="009C5CAB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271" w:type="dxa"/>
          </w:tcPr>
          <w:p w:rsidR="009C5CAB" w:rsidRPr="00920BE2" w:rsidRDefault="009C5CA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C5CAB" w:rsidRPr="00920BE2" w:rsidRDefault="0030012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146</w:t>
            </w:r>
            <w:r w:rsidR="009C5CAB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162</w:t>
            </w:r>
          </w:p>
        </w:tc>
      </w:tr>
      <w:tr w:rsidR="003310CA" w:rsidRPr="00920BE2" w:rsidTr="00920BE2">
        <w:trPr>
          <w:cantSplit/>
          <w:trHeight w:val="147"/>
        </w:trPr>
        <w:tc>
          <w:tcPr>
            <w:tcW w:w="3780" w:type="dxa"/>
          </w:tcPr>
          <w:p w:rsidR="003310CA" w:rsidRPr="00920BE2" w:rsidRDefault="003310CA" w:rsidP="004C0A4E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3310CA" w:rsidRPr="00920BE2" w:rsidRDefault="003310CA" w:rsidP="004D1A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3310CA" w:rsidRPr="00920BE2" w:rsidRDefault="003310CA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382</w:t>
            </w:r>
          </w:p>
        </w:tc>
        <w:tc>
          <w:tcPr>
            <w:tcW w:w="271" w:type="dxa"/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3310CA" w:rsidRPr="00920BE2" w:rsidRDefault="003310CA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  <w:shd w:val="clear" w:color="auto" w:fill="auto"/>
          </w:tcPr>
          <w:p w:rsidR="003310CA" w:rsidRPr="00920BE2" w:rsidRDefault="003310CA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shd w:val="clear" w:color="auto" w:fill="auto"/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shd w:val="clear" w:color="auto" w:fill="auto"/>
          </w:tcPr>
          <w:p w:rsidR="003310CA" w:rsidRPr="00920BE2" w:rsidRDefault="003310CA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3310CA" w:rsidRPr="00920BE2" w:rsidRDefault="003310CA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(1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382</w:t>
            </w:r>
            <w:r w:rsidRPr="0092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3310CA" w:rsidRPr="00920BE2" w:rsidRDefault="003310CA" w:rsidP="004D1A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B21429" w:rsidRPr="00920BE2" w:rsidTr="00920BE2">
        <w:trPr>
          <w:cantSplit/>
          <w:trHeight w:val="147"/>
        </w:trPr>
        <w:tc>
          <w:tcPr>
            <w:tcW w:w="3780" w:type="dxa"/>
          </w:tcPr>
          <w:p w:rsidR="00B21429" w:rsidRPr="00920BE2" w:rsidRDefault="00B21429" w:rsidP="002B751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21429" w:rsidRPr="00920BE2" w:rsidRDefault="00B21429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B21429" w:rsidRPr="00920BE2" w:rsidRDefault="00B21429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21429" w:rsidRPr="00920BE2" w:rsidRDefault="00B2142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(7,189)</w:t>
            </w:r>
          </w:p>
        </w:tc>
        <w:tc>
          <w:tcPr>
            <w:tcW w:w="271" w:type="dxa"/>
          </w:tcPr>
          <w:p w:rsidR="00B21429" w:rsidRPr="00920BE2" w:rsidRDefault="00B2142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21429" w:rsidRPr="00920BE2" w:rsidRDefault="00B21429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(33,187)</w:t>
            </w:r>
          </w:p>
        </w:tc>
        <w:tc>
          <w:tcPr>
            <w:tcW w:w="271" w:type="dxa"/>
          </w:tcPr>
          <w:p w:rsidR="00B21429" w:rsidRPr="00920BE2" w:rsidRDefault="00B2142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B21429" w:rsidRPr="00920BE2" w:rsidRDefault="00B21429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(61)</w:t>
            </w:r>
          </w:p>
        </w:tc>
        <w:tc>
          <w:tcPr>
            <w:tcW w:w="271" w:type="dxa"/>
          </w:tcPr>
          <w:p w:rsidR="00B21429" w:rsidRPr="00920BE2" w:rsidRDefault="00B2142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21429" w:rsidRPr="00920BE2" w:rsidRDefault="00B2142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(40,963)</w:t>
            </w:r>
          </w:p>
        </w:tc>
        <w:tc>
          <w:tcPr>
            <w:tcW w:w="271" w:type="dxa"/>
          </w:tcPr>
          <w:p w:rsidR="00B21429" w:rsidRPr="00920BE2" w:rsidRDefault="00B2142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21429" w:rsidRPr="00920BE2" w:rsidRDefault="00B2142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(60)</w:t>
            </w:r>
          </w:p>
        </w:tc>
        <w:tc>
          <w:tcPr>
            <w:tcW w:w="271" w:type="dxa"/>
          </w:tcPr>
          <w:p w:rsidR="00B21429" w:rsidRPr="00920BE2" w:rsidRDefault="00B2142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21429" w:rsidRPr="00920BE2" w:rsidRDefault="00B21429" w:rsidP="008A2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(81,460)</w:t>
            </w:r>
          </w:p>
        </w:tc>
      </w:tr>
      <w:tr w:rsidR="000C6614" w:rsidRPr="00920BE2" w:rsidTr="00920BE2">
        <w:trPr>
          <w:cantSplit/>
          <w:trHeight w:val="147"/>
        </w:trPr>
        <w:tc>
          <w:tcPr>
            <w:tcW w:w="3780" w:type="dxa"/>
          </w:tcPr>
          <w:p w:rsidR="000C6614" w:rsidRPr="00920BE2" w:rsidRDefault="000C6614" w:rsidP="00EF35DF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DF0561" w:rsidRPr="00920BE2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271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4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  <w:r w:rsidR="0001783A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273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8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="0001783A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882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920BE2" w:rsidRDefault="0001783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12,</w:t>
            </w:r>
            <w:r w:rsidR="003310CA" w:rsidRPr="00920BE2">
              <w:rPr>
                <w:rFonts w:ascii="Angsana New" w:hAnsi="Angsana New" w:hint="cs"/>
                <w:sz w:val="28"/>
                <w:szCs w:val="28"/>
                <w:cs/>
              </w:rPr>
              <w:t>815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447</w:t>
            </w:r>
            <w:r w:rsidR="0001783A" w:rsidRPr="00920BE2">
              <w:rPr>
                <w:rFonts w:ascii="Angsana New" w:hAnsi="Angsana New"/>
                <w:sz w:val="28"/>
                <w:szCs w:val="28"/>
              </w:rPr>
              <w:t>,2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920BE2" w:rsidRDefault="003310CA" w:rsidP="00935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9,375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1,9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  <w:r w:rsidR="0001783A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843</w:t>
            </w:r>
          </w:p>
        </w:tc>
      </w:tr>
    </w:tbl>
    <w:p w:rsidR="001360BB" w:rsidRDefault="001360BB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1360BB" w:rsidRDefault="001360BB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20BE2" w:rsidRDefault="00920BE2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20BE2" w:rsidRDefault="00920BE2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20BE2" w:rsidRDefault="00920BE2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FF6C64" w:rsidRDefault="00FF6C64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FF6C64" w:rsidRDefault="00FF6C64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709" w:type="dxa"/>
        <w:tblInd w:w="18" w:type="dxa"/>
        <w:tblLayout w:type="fixed"/>
        <w:tblLook w:val="002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1360BB" w:rsidRPr="00920BE2" w:rsidTr="00920BE2">
        <w:trPr>
          <w:cantSplit/>
          <w:trHeight w:val="147"/>
        </w:trPr>
        <w:tc>
          <w:tcPr>
            <w:tcW w:w="3780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:rsidR="001360BB" w:rsidRPr="00920BE2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0BE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920BE2" w:rsidRPr="00920BE2" w:rsidTr="00920BE2">
        <w:trPr>
          <w:cantSplit/>
          <w:trHeight w:val="147"/>
        </w:trPr>
        <w:tc>
          <w:tcPr>
            <w:tcW w:w="3780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0BE2" w:rsidRPr="00920BE2" w:rsidTr="00920BE2">
        <w:trPr>
          <w:cantSplit/>
          <w:trHeight w:val="147"/>
        </w:trPr>
        <w:tc>
          <w:tcPr>
            <w:tcW w:w="3780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64B4" w:rsidRPr="00920BE2" w:rsidTr="00920BE2">
        <w:trPr>
          <w:cantSplit/>
          <w:trHeight w:val="147"/>
        </w:trPr>
        <w:tc>
          <w:tcPr>
            <w:tcW w:w="3780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64B4" w:rsidRPr="00920BE2" w:rsidRDefault="001164B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1164B4" w:rsidRPr="00920BE2" w:rsidRDefault="001164B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64B4" w:rsidRPr="00920BE2" w:rsidRDefault="001164B4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0B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920BE2" w:rsidTr="00920BE2">
        <w:trPr>
          <w:cantSplit/>
          <w:trHeight w:val="147"/>
        </w:trPr>
        <w:tc>
          <w:tcPr>
            <w:tcW w:w="3780" w:type="dxa"/>
          </w:tcPr>
          <w:p w:rsidR="001360BB" w:rsidRPr="00920BE2" w:rsidRDefault="001360BB" w:rsidP="005D0BB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AC6" w:rsidRPr="00920BE2" w:rsidTr="00920BE2">
        <w:trPr>
          <w:cantSplit/>
          <w:trHeight w:val="147"/>
        </w:trPr>
        <w:tc>
          <w:tcPr>
            <w:tcW w:w="3780" w:type="dxa"/>
          </w:tcPr>
          <w:p w:rsidR="007D5AC6" w:rsidRPr="00920BE2" w:rsidRDefault="007D5AC6" w:rsidP="005D0BBA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2562</w:t>
            </w:r>
          </w:p>
        </w:tc>
        <w:tc>
          <w:tcPr>
            <w:tcW w:w="1355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217,001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605,052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8,148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407,179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1,237,380</w:t>
            </w:r>
          </w:p>
        </w:tc>
      </w:tr>
      <w:tr w:rsidR="007D5AC6" w:rsidRPr="00920BE2" w:rsidTr="00920BE2">
        <w:trPr>
          <w:cantSplit/>
          <w:trHeight w:val="147"/>
        </w:trPr>
        <w:tc>
          <w:tcPr>
            <w:tcW w:w="3780" w:type="dxa"/>
          </w:tcPr>
          <w:p w:rsidR="007D5AC6" w:rsidRPr="00920BE2" w:rsidRDefault="007D5AC6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17,588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32,341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26,877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78,405</w:t>
            </w:r>
          </w:p>
        </w:tc>
      </w:tr>
      <w:tr w:rsidR="00E42BC3" w:rsidRPr="00920BE2" w:rsidTr="00920BE2">
        <w:trPr>
          <w:cantSplit/>
          <w:trHeight w:val="147"/>
        </w:trPr>
        <w:tc>
          <w:tcPr>
            <w:tcW w:w="3780" w:type="dxa"/>
          </w:tcPr>
          <w:p w:rsidR="00E42BC3" w:rsidRPr="00920BE2" w:rsidRDefault="00E42BC3" w:rsidP="002B751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(28,126)</w:t>
            </w:r>
          </w:p>
        </w:tc>
        <w:tc>
          <w:tcPr>
            <w:tcW w:w="271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271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(27,040)</w:t>
            </w:r>
          </w:p>
        </w:tc>
        <w:tc>
          <w:tcPr>
            <w:tcW w:w="271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E42BC3" w:rsidRPr="00920BE2" w:rsidRDefault="00E42BC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(55,178)</w:t>
            </w:r>
          </w:p>
        </w:tc>
      </w:tr>
      <w:tr w:rsidR="007D5AC6" w:rsidRPr="00920BE2" w:rsidTr="00920BE2">
        <w:trPr>
          <w:cantSplit/>
          <w:trHeight w:val="147"/>
        </w:trPr>
        <w:tc>
          <w:tcPr>
            <w:tcW w:w="3780" w:type="dxa"/>
          </w:tcPr>
          <w:p w:rsidR="007D5AC6" w:rsidRPr="00920BE2" w:rsidRDefault="007D5AC6" w:rsidP="005D0BBA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2562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234,589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609,267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9,735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D5AC6" w:rsidRPr="00920BE2" w:rsidRDefault="0055717E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407</w:t>
            </w:r>
            <w:r w:rsidR="007D5AC6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016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D5AC6" w:rsidRPr="00920BE2" w:rsidRDefault="007D5AC6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D5AC6" w:rsidRPr="00920BE2" w:rsidRDefault="0055717E" w:rsidP="003001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1,260</w:t>
            </w:r>
            <w:r w:rsidR="0030012E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607</w:t>
            </w:r>
          </w:p>
        </w:tc>
      </w:tr>
      <w:tr w:rsidR="00FF6C64" w:rsidRPr="00920BE2" w:rsidTr="00920BE2">
        <w:trPr>
          <w:cantSplit/>
          <w:trHeight w:val="147"/>
        </w:trPr>
        <w:tc>
          <w:tcPr>
            <w:tcW w:w="3780" w:type="dxa"/>
          </w:tcPr>
          <w:p w:rsidR="00FF6C64" w:rsidRPr="0055717E" w:rsidRDefault="00FF6C64" w:rsidP="00967579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55" w:type="dxa"/>
            <w:shd w:val="clear" w:color="auto" w:fill="auto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(11,082)</w:t>
            </w:r>
          </w:p>
        </w:tc>
        <w:tc>
          <w:tcPr>
            <w:tcW w:w="271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F6C64" w:rsidRPr="00920BE2" w:rsidRDefault="00FF6C6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(11,082)</w:t>
            </w:r>
          </w:p>
        </w:tc>
      </w:tr>
      <w:tr w:rsidR="000C6614" w:rsidRPr="00920BE2" w:rsidTr="00920BE2">
        <w:trPr>
          <w:cantSplit/>
          <w:trHeight w:val="147"/>
        </w:trPr>
        <w:tc>
          <w:tcPr>
            <w:tcW w:w="3780" w:type="dxa"/>
          </w:tcPr>
          <w:p w:rsidR="000C6614" w:rsidRPr="00920BE2" w:rsidRDefault="000C6614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  <w:shd w:val="clear" w:color="auto" w:fill="auto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C6614" w:rsidRPr="00920BE2" w:rsidRDefault="00B21429" w:rsidP="00DF22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19</w:t>
            </w:r>
            <w:r w:rsidR="003758D3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C6614" w:rsidRPr="00920BE2" w:rsidRDefault="00B2142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37</w:t>
            </w:r>
            <w:r w:rsidR="003758D3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0C6614" w:rsidRPr="00920BE2" w:rsidRDefault="003758D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1,</w:t>
            </w:r>
            <w:r w:rsidR="00B21429" w:rsidRPr="00920BE2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C6614" w:rsidRPr="00920BE2" w:rsidRDefault="00B2142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20</w:t>
            </w:r>
            <w:r w:rsidR="003758D3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C6614" w:rsidRPr="00920BE2" w:rsidRDefault="003758D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78,</w:t>
            </w:r>
            <w:r w:rsidR="00B21429" w:rsidRPr="00920BE2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3310CA" w:rsidRPr="00920BE2" w:rsidTr="00920BE2">
        <w:trPr>
          <w:cantSplit/>
          <w:trHeight w:val="147"/>
        </w:trPr>
        <w:tc>
          <w:tcPr>
            <w:tcW w:w="3780" w:type="dxa"/>
          </w:tcPr>
          <w:p w:rsidR="003310CA" w:rsidRPr="00920BE2" w:rsidRDefault="003310CA" w:rsidP="002B751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3310CA" w:rsidRPr="00920BE2" w:rsidRDefault="003310CA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547</w:t>
            </w:r>
            <w:r w:rsidRPr="0092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3310CA" w:rsidRPr="00920BE2" w:rsidRDefault="003310CA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184</w:t>
            </w:r>
            <w:r w:rsidRPr="0092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3310CA" w:rsidRPr="00920BE2" w:rsidRDefault="003310CA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(1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92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920BE2">
              <w:rPr>
                <w:rFonts w:ascii="Angsana New" w:hAnsi="Angsana New"/>
                <w:sz w:val="28"/>
                <w:szCs w:val="28"/>
              </w:rPr>
              <w:t>7,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588</w:t>
            </w:r>
            <w:r w:rsidRPr="0092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3310CA" w:rsidRPr="00920BE2" w:rsidRDefault="003310C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329</w:t>
            </w:r>
            <w:r w:rsidRPr="0092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6614" w:rsidRPr="00920BE2" w:rsidTr="00920BE2">
        <w:trPr>
          <w:cantSplit/>
          <w:trHeight w:val="147"/>
        </w:trPr>
        <w:tc>
          <w:tcPr>
            <w:tcW w:w="3780" w:type="dxa"/>
          </w:tcPr>
          <w:p w:rsidR="000C6614" w:rsidRPr="00920BE2" w:rsidRDefault="000C6614" w:rsidP="00EF35DF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DF0561" w:rsidRPr="00920BE2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920BE2" w:rsidRDefault="00BB702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252</w:t>
            </w:r>
            <w:r w:rsidR="0001783A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920BE2" w:rsidRDefault="00BB702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636</w:t>
            </w:r>
            <w:r w:rsidR="0001783A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920BE2" w:rsidRDefault="00BB702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11</w:t>
            </w:r>
            <w:r w:rsidR="0001783A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920BE2" w:rsidRDefault="00BB702B" w:rsidP="00C71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378</w:t>
            </w:r>
            <w:r w:rsidR="0001783A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920BE2" w:rsidRDefault="00BB702B" w:rsidP="00C71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1,278</w:t>
            </w:r>
            <w:r w:rsidR="0001783A"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/>
                <w:sz w:val="28"/>
                <w:szCs w:val="28"/>
              </w:rPr>
              <w:t>793</w:t>
            </w:r>
          </w:p>
        </w:tc>
      </w:tr>
      <w:tr w:rsidR="00920BE2" w:rsidRPr="00920BE2" w:rsidTr="00920BE2">
        <w:trPr>
          <w:cantSplit/>
          <w:trHeight w:val="147"/>
        </w:trPr>
        <w:tc>
          <w:tcPr>
            <w:tcW w:w="3780" w:type="dxa"/>
          </w:tcPr>
          <w:p w:rsidR="00920BE2" w:rsidRPr="00920BE2" w:rsidRDefault="00920BE2" w:rsidP="005D0BB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6614" w:rsidRPr="00920BE2" w:rsidTr="00920BE2">
        <w:trPr>
          <w:cantSplit/>
          <w:trHeight w:val="147"/>
        </w:trPr>
        <w:tc>
          <w:tcPr>
            <w:tcW w:w="3780" w:type="dxa"/>
          </w:tcPr>
          <w:p w:rsidR="000C6614" w:rsidRPr="00920BE2" w:rsidRDefault="000C6614" w:rsidP="005D0BB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920BE2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920BE2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C6614" w:rsidRPr="00920BE2" w:rsidRDefault="000C661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D24" w:rsidRPr="00920BE2" w:rsidTr="00920BE2">
        <w:trPr>
          <w:cantSplit/>
          <w:trHeight w:val="147"/>
        </w:trPr>
        <w:tc>
          <w:tcPr>
            <w:tcW w:w="3780" w:type="dxa"/>
          </w:tcPr>
          <w:p w:rsidR="00CB5D24" w:rsidRPr="00920BE2" w:rsidRDefault="00CB5D24" w:rsidP="001E7017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2562</w:t>
            </w:r>
          </w:p>
        </w:tc>
        <w:tc>
          <w:tcPr>
            <w:tcW w:w="1355" w:type="dxa"/>
          </w:tcPr>
          <w:p w:rsidR="00CB5D24" w:rsidRPr="00920BE2" w:rsidRDefault="00CB5D2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174,957</w:t>
            </w:r>
          </w:p>
        </w:tc>
        <w:tc>
          <w:tcPr>
            <w:tcW w:w="271" w:type="dxa"/>
          </w:tcPr>
          <w:p w:rsidR="00CB5D24" w:rsidRPr="00920BE2" w:rsidRDefault="00CB5D2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CB5D24" w:rsidRPr="00920BE2" w:rsidRDefault="00CB5D2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215,189</w:t>
            </w:r>
          </w:p>
        </w:tc>
        <w:tc>
          <w:tcPr>
            <w:tcW w:w="271" w:type="dxa"/>
          </w:tcPr>
          <w:p w:rsidR="00CB5D24" w:rsidRPr="00920BE2" w:rsidRDefault="00CB5D2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CB5D24" w:rsidRPr="00920BE2" w:rsidRDefault="00CB5D2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219,053</w:t>
            </w:r>
          </w:p>
        </w:tc>
        <w:tc>
          <w:tcPr>
            <w:tcW w:w="271" w:type="dxa"/>
          </w:tcPr>
          <w:p w:rsidR="00CB5D24" w:rsidRPr="00920BE2" w:rsidRDefault="00CB5D2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CB5D24" w:rsidRPr="00920BE2" w:rsidRDefault="00CB5D2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2,350</w:t>
            </w:r>
          </w:p>
        </w:tc>
        <w:tc>
          <w:tcPr>
            <w:tcW w:w="271" w:type="dxa"/>
          </w:tcPr>
          <w:p w:rsidR="00CB5D24" w:rsidRPr="00920BE2" w:rsidRDefault="00CB5D2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CB5D24" w:rsidRPr="00920BE2" w:rsidRDefault="00CB5D2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101,244</w:t>
            </w:r>
          </w:p>
        </w:tc>
        <w:tc>
          <w:tcPr>
            <w:tcW w:w="271" w:type="dxa"/>
          </w:tcPr>
          <w:p w:rsidR="00CB5D24" w:rsidRPr="00920BE2" w:rsidRDefault="00CB5D2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CB5D24" w:rsidRPr="00920BE2" w:rsidRDefault="00CB5D2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271" w:type="dxa"/>
          </w:tcPr>
          <w:p w:rsidR="00CB5D24" w:rsidRPr="00920BE2" w:rsidRDefault="00CB5D2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CB5D24" w:rsidRPr="00920BE2" w:rsidRDefault="00CB5D24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713,179</w:t>
            </w:r>
          </w:p>
        </w:tc>
      </w:tr>
      <w:tr w:rsidR="00C52999" w:rsidRPr="00920BE2" w:rsidTr="00920BE2">
        <w:trPr>
          <w:cantSplit/>
          <w:trHeight w:val="147"/>
        </w:trPr>
        <w:tc>
          <w:tcPr>
            <w:tcW w:w="3780" w:type="dxa"/>
          </w:tcPr>
          <w:p w:rsidR="00C52999" w:rsidRPr="00920BE2" w:rsidRDefault="00C52999" w:rsidP="00EF35DF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2563</w:t>
            </w:r>
          </w:p>
        </w:tc>
        <w:tc>
          <w:tcPr>
            <w:tcW w:w="1355" w:type="dxa"/>
          </w:tcPr>
          <w:p w:rsidR="00C52999" w:rsidRPr="00920BE2" w:rsidRDefault="00C5299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180,271</w:t>
            </w:r>
          </w:p>
        </w:tc>
        <w:tc>
          <w:tcPr>
            <w:tcW w:w="271" w:type="dxa"/>
          </w:tcPr>
          <w:p w:rsidR="00C52999" w:rsidRPr="00920BE2" w:rsidRDefault="00C5299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C52999" w:rsidRPr="00920BE2" w:rsidRDefault="00C5299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226,017</w:t>
            </w:r>
          </w:p>
        </w:tc>
        <w:tc>
          <w:tcPr>
            <w:tcW w:w="271" w:type="dxa"/>
          </w:tcPr>
          <w:p w:rsidR="00C52999" w:rsidRPr="00920BE2" w:rsidRDefault="00C5299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C52999" w:rsidRPr="00920BE2" w:rsidRDefault="00C5299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235,334</w:t>
            </w:r>
          </w:p>
        </w:tc>
        <w:tc>
          <w:tcPr>
            <w:tcW w:w="271" w:type="dxa"/>
          </w:tcPr>
          <w:p w:rsidR="00C52999" w:rsidRPr="00920BE2" w:rsidRDefault="00C5299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</w:tcPr>
          <w:p w:rsidR="00C52999" w:rsidRPr="00920BE2" w:rsidRDefault="00C5299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  <w:tc>
          <w:tcPr>
            <w:tcW w:w="271" w:type="dxa"/>
          </w:tcPr>
          <w:p w:rsidR="00C52999" w:rsidRPr="00920BE2" w:rsidRDefault="00C5299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C52999" w:rsidRPr="00920BE2" w:rsidRDefault="00C5299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68,471</w:t>
            </w:r>
          </w:p>
        </w:tc>
        <w:tc>
          <w:tcPr>
            <w:tcW w:w="271" w:type="dxa"/>
          </w:tcPr>
          <w:p w:rsidR="00C52999" w:rsidRPr="00920BE2" w:rsidRDefault="00C5299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C52999" w:rsidRPr="00920BE2" w:rsidRDefault="00C5299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9,375</w:t>
            </w:r>
          </w:p>
        </w:tc>
        <w:tc>
          <w:tcPr>
            <w:tcW w:w="271" w:type="dxa"/>
          </w:tcPr>
          <w:p w:rsidR="00C52999" w:rsidRPr="00920BE2" w:rsidRDefault="00C5299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C52999" w:rsidRPr="00920BE2" w:rsidRDefault="00C5299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721,050</w:t>
            </w:r>
          </w:p>
        </w:tc>
      </w:tr>
    </w:tbl>
    <w:p w:rsidR="00246EB4" w:rsidRPr="00DC07BA" w:rsidRDefault="00246EB4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  <w:sectPr w:rsidR="00246EB4" w:rsidRPr="00DC07BA" w:rsidSect="00031ADF">
          <w:footerReference w:type="default" r:id="rId14"/>
          <w:footerReference w:type="first" r:id="rId15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0C5268" w:rsidRDefault="000C5268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63AA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ราคาตามบัญชีก่อนหักค่าเสื่อมราคาสะสมของ</w:t>
      </w:r>
      <w:r w:rsidR="007B55AF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B663AA">
        <w:rPr>
          <w:rFonts w:ascii="Angsana New" w:hAnsi="Angsana New"/>
          <w:sz w:val="30"/>
          <w:szCs w:val="30"/>
          <w:cs/>
        </w:rPr>
        <w:t>ซึ่งหักค่าเสื่อมราคาทั้งจำนวนแล้ว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63AA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31 ธันวาคม </w:t>
      </w:r>
      <w:r w:rsidR="00DF0561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A42575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 w:rsidRPr="004D1114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0C5268" w:rsidRPr="005F061A" w:rsidRDefault="000C5268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/>
      </w:tblPr>
      <w:tblGrid>
        <w:gridCol w:w="5778"/>
        <w:gridCol w:w="291"/>
        <w:gridCol w:w="1509"/>
        <w:gridCol w:w="540"/>
        <w:gridCol w:w="1560"/>
      </w:tblGrid>
      <w:tr w:rsidR="000C5268" w:rsidRPr="00EA0007" w:rsidTr="005D0BBA">
        <w:tc>
          <w:tcPr>
            <w:tcW w:w="5778" w:type="dxa"/>
          </w:tcPr>
          <w:p w:rsidR="000C5268" w:rsidRPr="00EA0007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0C5268" w:rsidRPr="00EA0007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0C5268" w:rsidRPr="00EA0007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807175" w:rsidRPr="00EA0007" w:rsidTr="005D0BBA">
        <w:tc>
          <w:tcPr>
            <w:tcW w:w="5778" w:type="dxa"/>
          </w:tcPr>
          <w:p w:rsidR="00807175" w:rsidRPr="00EA0007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807175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807175" w:rsidRPr="006765E7" w:rsidRDefault="00DF0561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07175" w:rsidRPr="00EA0007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07175" w:rsidRPr="00EA0007" w:rsidRDefault="00A42575" w:rsidP="001E70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B5D24" w:rsidRPr="00EA0007" w:rsidTr="005D0BBA">
        <w:tc>
          <w:tcPr>
            <w:tcW w:w="5778" w:type="dxa"/>
          </w:tcPr>
          <w:p w:rsidR="00CB5D24" w:rsidRPr="00BB0D13" w:rsidRDefault="00CB5D24" w:rsidP="005D0BB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CB5D24" w:rsidRDefault="00CB5D24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CB5D24" w:rsidRPr="003413AE" w:rsidRDefault="00020979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971,414</w:t>
            </w:r>
          </w:p>
        </w:tc>
        <w:tc>
          <w:tcPr>
            <w:tcW w:w="540" w:type="dxa"/>
          </w:tcPr>
          <w:p w:rsidR="00CB5D24" w:rsidRPr="00EA0007" w:rsidRDefault="00CB5D24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B5D24" w:rsidRPr="00BE6394" w:rsidRDefault="00020979" w:rsidP="00EA7793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979,874</w:t>
            </w:r>
          </w:p>
        </w:tc>
      </w:tr>
      <w:tr w:rsidR="00CB5D24" w:rsidRPr="00EA0007" w:rsidTr="005D0BBA">
        <w:tc>
          <w:tcPr>
            <w:tcW w:w="5778" w:type="dxa"/>
          </w:tcPr>
          <w:p w:rsidR="00CB5D24" w:rsidRPr="00BB0D13" w:rsidRDefault="00CB5D24" w:rsidP="005D0BB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91" w:type="dxa"/>
          </w:tcPr>
          <w:p w:rsidR="00CB5D24" w:rsidRDefault="00CB5D24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CB5D24" w:rsidRPr="003413AE" w:rsidRDefault="003413AE" w:rsidP="00702D9B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540" w:type="dxa"/>
          </w:tcPr>
          <w:p w:rsidR="00CB5D24" w:rsidRPr="00EA0007" w:rsidRDefault="00CB5D24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B5D24" w:rsidRPr="00BE6394" w:rsidRDefault="00CB5D24" w:rsidP="00EA7793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</w:tr>
    </w:tbl>
    <w:p w:rsidR="000C5268" w:rsidRPr="007B55AF" w:rsidRDefault="000C5268" w:rsidP="000C5268">
      <w:pPr>
        <w:jc w:val="thaiDistribute"/>
        <w:rPr>
          <w:rFonts w:ascii="Angsana New" w:hAnsi="Angsana New"/>
          <w:sz w:val="30"/>
          <w:szCs w:val="30"/>
        </w:rPr>
      </w:pPr>
    </w:p>
    <w:p w:rsidR="007A638A" w:rsidRPr="007F7843" w:rsidRDefault="00951AAD" w:rsidP="000C526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 ชลบุรีกันยง จำกัด (“</w:t>
      </w:r>
      <w:r w:rsidR="007A638A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”) </w:t>
      </w:r>
      <w:r w:rsidR="007A638A">
        <w:rPr>
          <w:rFonts w:ascii="Angsana New" w:hAnsi="Angsana New" w:hint="cs"/>
          <w:sz w:val="30"/>
          <w:szCs w:val="30"/>
          <w:cs/>
        </w:rPr>
        <w:t>ตั้งค่าเผื่อการด้อยค่า</w:t>
      </w:r>
      <w:r w:rsidR="007A638A" w:rsidRPr="007F7843">
        <w:rPr>
          <w:rFonts w:ascii="Angsana New" w:hAnsi="Angsana New" w:hint="cs"/>
          <w:sz w:val="30"/>
          <w:szCs w:val="30"/>
          <w:cs/>
        </w:rPr>
        <w:t>จำนวน</w:t>
      </w:r>
      <w:r w:rsidR="007A638A" w:rsidRPr="00225C20">
        <w:rPr>
          <w:rFonts w:ascii="Angsana New" w:hAnsi="Angsana New" w:hint="cs"/>
          <w:sz w:val="30"/>
          <w:szCs w:val="30"/>
          <w:cs/>
        </w:rPr>
        <w:t>ประมาณ 5 ล้านบาท สำหรับสินทรัพย์ระหว่างก่อสร้างที่ตั้งอยู่บนที่ดินที่บริษัทย่อยจ่ายเงินล่วงหน้าค่าซื้อที่ดินดังกล่าวจำนวน 35 ล้านบาท และได้ตั้งค่าเผื่อการด้อยค่าของเงินที่จ่ายล่วงหน้าดังกล่าวทั้งจำนวนเนื่องจากผู้ขายไม่สามารถโอนกรรมสิทธิ์ที่ดินตาม</w:t>
      </w:r>
      <w:r w:rsidR="007A638A" w:rsidRPr="007F7843">
        <w:rPr>
          <w:rFonts w:ascii="Angsana New" w:hAnsi="Angsana New" w:hint="cs"/>
          <w:sz w:val="30"/>
          <w:szCs w:val="30"/>
          <w:cs/>
        </w:rPr>
        <w:t xml:space="preserve">สัญญาดังกล่าวได้ และบริษัทย่อยมีการประนีประนอมยอมความกับผู้ขาย ปัจจุบันอยู่ระหว่างการติดตามทวงถามหนี้กับผู้ขาย </w:t>
      </w:r>
    </w:p>
    <w:p w:rsidR="007A638A" w:rsidRPr="007F7843" w:rsidRDefault="007A638A" w:rsidP="000C5268">
      <w:pPr>
        <w:pStyle w:val="BodyText2"/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1B2683" w:rsidRPr="001F22CE" w:rsidRDefault="001B2683" w:rsidP="001B268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7F7843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7F7843">
        <w:rPr>
          <w:rFonts w:ascii="Angsana New" w:hAnsi="Angsana New" w:hint="cs"/>
          <w:sz w:val="30"/>
          <w:szCs w:val="30"/>
          <w:cs/>
        </w:rPr>
        <w:t>ธันวา</w:t>
      </w:r>
      <w:r w:rsidRPr="007F7843">
        <w:rPr>
          <w:rFonts w:ascii="Angsana New" w:hAnsi="Angsana New"/>
          <w:sz w:val="30"/>
          <w:szCs w:val="30"/>
          <w:cs/>
        </w:rPr>
        <w:t xml:space="preserve">คม </w:t>
      </w:r>
      <w:r w:rsidR="00DF0561">
        <w:rPr>
          <w:rFonts w:ascii="Angsana New" w:hAnsi="Angsana New"/>
          <w:sz w:val="30"/>
          <w:szCs w:val="30"/>
          <w:cs/>
        </w:rPr>
        <w:t>2563</w:t>
      </w:r>
      <w:r w:rsidRPr="007F7843">
        <w:rPr>
          <w:rFonts w:ascii="Angsana New" w:hAnsi="Angsana New"/>
          <w:sz w:val="30"/>
          <w:szCs w:val="30"/>
          <w:cs/>
        </w:rPr>
        <w:t xml:space="preserve"> ที่ดิน</w:t>
      </w:r>
      <w:r w:rsidRPr="007F7843">
        <w:rPr>
          <w:rFonts w:ascii="Angsana New" w:hAnsi="Angsana New" w:hint="cs"/>
          <w:sz w:val="30"/>
          <w:szCs w:val="30"/>
          <w:cs/>
        </w:rPr>
        <w:t>พร้อมสิ่งปลูกสร้างส่วนใหญ่ของกลุ่มบริษัท</w:t>
      </w:r>
      <w:r w:rsidR="00020979">
        <w:rPr>
          <w:rFonts w:ascii="Angsana New" w:hAnsi="Angsana New" w:hint="cs"/>
          <w:sz w:val="30"/>
          <w:szCs w:val="30"/>
          <w:cs/>
        </w:rPr>
        <w:t xml:space="preserve"> (มูลค่าสุทธิตามบัญชี 1</w:t>
      </w:r>
      <w:r w:rsidR="00C8158E">
        <w:rPr>
          <w:rFonts w:ascii="Angsana New" w:hAnsi="Angsana New"/>
          <w:sz w:val="30"/>
          <w:szCs w:val="30"/>
        </w:rPr>
        <w:t>,092.7</w:t>
      </w:r>
      <w:r w:rsidR="00020979">
        <w:rPr>
          <w:rFonts w:ascii="Angsana New" w:hAnsi="Angsana New"/>
          <w:sz w:val="30"/>
          <w:szCs w:val="30"/>
        </w:rPr>
        <w:t xml:space="preserve"> </w:t>
      </w:r>
      <w:r w:rsidR="00020979">
        <w:rPr>
          <w:rFonts w:ascii="Angsana New" w:hAnsi="Angsana New" w:hint="cs"/>
          <w:sz w:val="30"/>
          <w:szCs w:val="30"/>
          <w:cs/>
        </w:rPr>
        <w:t xml:space="preserve"> ล้านบาท และ 649.1 ล้านบาท ในงบการเงินรวมและงบการเงินเฉพาะกิจการ ตามลำดับ) </w:t>
      </w:r>
      <w:r w:rsidRPr="007F7843">
        <w:rPr>
          <w:rFonts w:ascii="Angsana New" w:hAnsi="Angsana New" w:hint="cs"/>
          <w:sz w:val="30"/>
          <w:szCs w:val="30"/>
          <w:cs/>
        </w:rPr>
        <w:t>ได้จดจำนอง</w:t>
      </w:r>
      <w:r w:rsidRPr="007F7843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</w:t>
      </w:r>
      <w:r w:rsidRPr="007F7843">
        <w:rPr>
          <w:rFonts w:ascii="Angsana New" w:hAnsi="Angsana New" w:hint="cs"/>
          <w:sz w:val="30"/>
          <w:szCs w:val="30"/>
          <w:cs/>
        </w:rPr>
        <w:t>กลุ่ม</w:t>
      </w:r>
      <w:r w:rsidRPr="007F7843">
        <w:rPr>
          <w:rFonts w:ascii="Angsana New" w:hAnsi="Angsana New"/>
          <w:sz w:val="30"/>
          <w:szCs w:val="30"/>
          <w:cs/>
        </w:rPr>
        <w:t>บริษัทได้รับจาก</w:t>
      </w:r>
      <w:r w:rsidR="009C4823" w:rsidRPr="007F7843">
        <w:rPr>
          <w:rFonts w:ascii="Angsana New" w:hAnsi="Angsana New" w:hint="cs"/>
          <w:sz w:val="30"/>
          <w:szCs w:val="30"/>
          <w:cs/>
        </w:rPr>
        <w:t>ธนาคาร</w:t>
      </w:r>
      <w:r w:rsidRPr="007F7843">
        <w:rPr>
          <w:rFonts w:ascii="Angsana New" w:hAnsi="Angsana New" w:hint="cs"/>
          <w:sz w:val="30"/>
          <w:szCs w:val="30"/>
          <w:cs/>
        </w:rPr>
        <w:t>ใน</w:t>
      </w:r>
      <w:r w:rsidRPr="007F7843">
        <w:rPr>
          <w:rFonts w:ascii="Angsana New" w:hAnsi="Angsana New"/>
          <w:sz w:val="30"/>
          <w:szCs w:val="30"/>
          <w:cs/>
        </w:rPr>
        <w:t>ประเทศ</w:t>
      </w:r>
      <w:r w:rsidR="00D930EA">
        <w:rPr>
          <w:rFonts w:ascii="Angsana New" w:hAnsi="Angsana New" w:hint="cs"/>
          <w:sz w:val="30"/>
          <w:szCs w:val="30"/>
          <w:cs/>
        </w:rPr>
        <w:t>บาง</w:t>
      </w:r>
      <w:r w:rsidRPr="007F7843">
        <w:rPr>
          <w:rFonts w:ascii="Angsana New" w:hAnsi="Angsana New"/>
          <w:sz w:val="30"/>
          <w:szCs w:val="30"/>
          <w:cs/>
        </w:rPr>
        <w:t>แห่ง</w:t>
      </w:r>
      <w:r w:rsidR="007D76AF">
        <w:rPr>
          <w:rFonts w:ascii="Angsana New" w:hAnsi="Angsana New" w:hint="cs"/>
          <w:sz w:val="30"/>
          <w:szCs w:val="30"/>
          <w:cs/>
        </w:rPr>
        <w:t xml:space="preserve"> (ดู</w:t>
      </w:r>
      <w:r w:rsidRPr="0012647A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Pr="003413AE">
        <w:rPr>
          <w:rFonts w:ascii="Angsana New" w:hAnsi="Angsana New"/>
          <w:sz w:val="30"/>
          <w:szCs w:val="30"/>
        </w:rPr>
        <w:t>1</w:t>
      </w:r>
      <w:r w:rsidR="007D76AF" w:rsidRPr="003413AE">
        <w:rPr>
          <w:rFonts w:ascii="Angsana New" w:hAnsi="Angsana New" w:hint="cs"/>
          <w:sz w:val="30"/>
          <w:szCs w:val="30"/>
          <w:cs/>
        </w:rPr>
        <w:t>5</w:t>
      </w:r>
      <w:r w:rsidR="007D76AF">
        <w:rPr>
          <w:rFonts w:ascii="Angsana New" w:hAnsi="Angsana New" w:hint="cs"/>
          <w:sz w:val="30"/>
          <w:szCs w:val="30"/>
          <w:cs/>
        </w:rPr>
        <w:t>)</w:t>
      </w:r>
      <w:r w:rsidR="001F22CE">
        <w:rPr>
          <w:rFonts w:ascii="Angsana New" w:hAnsi="Angsana New"/>
          <w:sz w:val="30"/>
          <w:szCs w:val="30"/>
        </w:rPr>
        <w:t xml:space="preserve"> </w:t>
      </w:r>
      <w:r w:rsidR="001F22CE">
        <w:rPr>
          <w:rFonts w:ascii="Angsana New" w:hAnsi="Angsana New" w:hint="cs"/>
          <w:sz w:val="30"/>
          <w:szCs w:val="30"/>
          <w:cs/>
        </w:rPr>
        <w:t>และ</w:t>
      </w:r>
      <w:r w:rsidR="007D76AF">
        <w:rPr>
          <w:rFonts w:ascii="Angsana New" w:hAnsi="Angsana New" w:hint="cs"/>
          <w:sz w:val="30"/>
          <w:szCs w:val="30"/>
          <w:cs/>
        </w:rPr>
        <w:t>ค้ำประกัน</w:t>
      </w:r>
      <w:r w:rsidR="00AE170A">
        <w:rPr>
          <w:rFonts w:ascii="Angsana New" w:hAnsi="Angsana New" w:hint="cs"/>
          <w:sz w:val="30"/>
          <w:szCs w:val="30"/>
          <w:cs/>
        </w:rPr>
        <w:t xml:space="preserve">การประเมินภาษีอากรโดยกรมสรรพากรของบริษัทย่อยแห่งหนึ่ง </w:t>
      </w:r>
      <w:r w:rsidR="007D76AF">
        <w:rPr>
          <w:rFonts w:ascii="Angsana New" w:hAnsi="Angsana New" w:hint="cs"/>
          <w:sz w:val="30"/>
          <w:szCs w:val="30"/>
          <w:cs/>
        </w:rPr>
        <w:t>(ดู</w:t>
      </w:r>
      <w:r w:rsidR="00AE170A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FB719B" w:rsidRPr="003413AE">
        <w:rPr>
          <w:rFonts w:ascii="Angsana New" w:hAnsi="Angsana New"/>
          <w:sz w:val="30"/>
          <w:szCs w:val="30"/>
        </w:rPr>
        <w:t>2</w:t>
      </w:r>
      <w:r w:rsidR="00906835" w:rsidRPr="003413AE">
        <w:rPr>
          <w:rFonts w:ascii="Angsana New" w:hAnsi="Angsana New"/>
          <w:sz w:val="30"/>
          <w:szCs w:val="30"/>
        </w:rPr>
        <w:t>9</w:t>
      </w:r>
      <w:r w:rsidR="007D76AF">
        <w:rPr>
          <w:rFonts w:ascii="Angsana New" w:hAnsi="Angsana New"/>
          <w:sz w:val="30"/>
          <w:szCs w:val="30"/>
        </w:rPr>
        <w:t>)</w:t>
      </w:r>
    </w:p>
    <w:p w:rsidR="005943E1" w:rsidRDefault="005943E1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08670F" w:rsidRDefault="0008670F" w:rsidP="00961F4A">
      <w:pPr>
        <w:tabs>
          <w:tab w:val="left" w:pos="709"/>
        </w:tabs>
        <w:ind w:right="-166"/>
        <w:rPr>
          <w:rFonts w:ascii="Angsana New" w:hAnsi="Angsana New"/>
          <w:i/>
          <w:iCs/>
          <w:sz w:val="30"/>
          <w:szCs w:val="30"/>
        </w:rPr>
      </w:pPr>
      <w:r w:rsidRPr="0008670F">
        <w:rPr>
          <w:rFonts w:ascii="Angsana New" w:hAnsi="Angsana New" w:hint="cs"/>
          <w:i/>
          <w:iCs/>
          <w:sz w:val="30"/>
          <w:szCs w:val="30"/>
          <w:cs/>
        </w:rPr>
        <w:t>สินทรัพย์ที่ไม่ได้ใช้ในการดำเนินงาน</w:t>
      </w:r>
    </w:p>
    <w:p w:rsidR="0008670F" w:rsidRPr="0008670F" w:rsidRDefault="0008670F" w:rsidP="00961F4A">
      <w:pPr>
        <w:tabs>
          <w:tab w:val="left" w:pos="709"/>
        </w:tabs>
        <w:ind w:right="-166"/>
        <w:rPr>
          <w:rFonts w:ascii="Angsana New" w:hAnsi="Angsana New"/>
          <w:i/>
          <w:iCs/>
          <w:sz w:val="16"/>
          <w:szCs w:val="16"/>
        </w:rPr>
      </w:pPr>
    </w:p>
    <w:p w:rsidR="00961F4A" w:rsidRDefault="00A436BE" w:rsidP="00961F4A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2563 และ 2562 </w:t>
      </w:r>
      <w:r w:rsidR="00961F4A">
        <w:rPr>
          <w:rFonts w:ascii="Angsana New" w:hAnsi="Angsana New" w:hint="cs"/>
          <w:sz w:val="30"/>
          <w:szCs w:val="30"/>
          <w:cs/>
        </w:rPr>
        <w:t>สินทรัพย์ที่ไม่ได้ใช้ในการดำ</w:t>
      </w:r>
      <w:r w:rsidR="00EB6E06">
        <w:rPr>
          <w:rFonts w:ascii="Angsana New" w:hAnsi="Angsana New" w:hint="cs"/>
          <w:sz w:val="30"/>
          <w:szCs w:val="30"/>
          <w:cs/>
        </w:rPr>
        <w:t xml:space="preserve">เนินงาน </w:t>
      </w:r>
      <w:r w:rsidR="00961F4A">
        <w:rPr>
          <w:rFonts w:ascii="Angsana New" w:hAnsi="Angsana New" w:hint="cs"/>
          <w:sz w:val="30"/>
          <w:szCs w:val="30"/>
          <w:cs/>
        </w:rPr>
        <w:t>ประกอบด้วยรายการดังต่อไปนี้</w:t>
      </w:r>
    </w:p>
    <w:p w:rsidR="00961F4A" w:rsidRPr="00920155" w:rsidRDefault="00961F4A" w:rsidP="00961F4A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647" w:type="dxa"/>
        <w:tblLook w:val="04A0"/>
      </w:tblPr>
      <w:tblGrid>
        <w:gridCol w:w="3652"/>
        <w:gridCol w:w="1323"/>
        <w:gridCol w:w="260"/>
        <w:gridCol w:w="1299"/>
        <w:gridCol w:w="281"/>
        <w:gridCol w:w="1314"/>
        <w:gridCol w:w="251"/>
        <w:gridCol w:w="1267"/>
      </w:tblGrid>
      <w:tr w:rsidR="00961F4A" w:rsidRPr="00374FD7" w:rsidTr="00702D9B">
        <w:tc>
          <w:tcPr>
            <w:tcW w:w="3652" w:type="dxa"/>
          </w:tcPr>
          <w:p w:rsidR="00961F4A" w:rsidRPr="005F061A" w:rsidRDefault="00961F4A" w:rsidP="00702D9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5" w:type="dxa"/>
            <w:gridSpan w:val="7"/>
          </w:tcPr>
          <w:p w:rsidR="00961F4A" w:rsidRPr="00374FD7" w:rsidRDefault="00961F4A" w:rsidP="00702D9B">
            <w:pPr>
              <w:pStyle w:val="BodyText3"/>
              <w:jc w:val="center"/>
              <w:rPr>
                <w:cs/>
              </w:rPr>
            </w:pPr>
            <w:r w:rsidRPr="00374FD7">
              <w:rPr>
                <w:rFonts w:hint="cs"/>
                <w:cs/>
              </w:rPr>
              <w:t>พันบาท</w:t>
            </w:r>
          </w:p>
        </w:tc>
      </w:tr>
      <w:tr w:rsidR="00961F4A" w:rsidRPr="00EA0007" w:rsidTr="00961F4A">
        <w:tc>
          <w:tcPr>
            <w:tcW w:w="3652" w:type="dxa"/>
          </w:tcPr>
          <w:p w:rsidR="00961F4A" w:rsidRPr="00EA0007" w:rsidRDefault="00961F4A" w:rsidP="00702D9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F4A" w:rsidRPr="004F07C8" w:rsidRDefault="00961F4A" w:rsidP="00702D9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961F4A" w:rsidRDefault="00961F4A" w:rsidP="00702D9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F4A" w:rsidRPr="004F07C8" w:rsidRDefault="00961F4A" w:rsidP="00702D9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C6614" w:rsidRPr="00EA0007" w:rsidTr="00961F4A">
        <w:tc>
          <w:tcPr>
            <w:tcW w:w="3652" w:type="dxa"/>
          </w:tcPr>
          <w:p w:rsidR="000C6614" w:rsidRPr="00EA0007" w:rsidRDefault="000C6614" w:rsidP="00702D9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EA0007" w:rsidRDefault="00DF0561" w:rsidP="006F75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:rsidR="000C6614" w:rsidRPr="00EA0007" w:rsidRDefault="000C6614" w:rsidP="006F75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EA0007" w:rsidRDefault="00A42575" w:rsidP="006F75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1" w:type="dxa"/>
          </w:tcPr>
          <w:p w:rsidR="000C6614" w:rsidRDefault="000C6614" w:rsidP="00702D9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EA0007" w:rsidRDefault="00DF0561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:rsidR="000C6614" w:rsidRPr="00EA0007" w:rsidRDefault="000C6614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EA0007" w:rsidRDefault="00A42575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C6614" w:rsidRPr="00CA1EBE" w:rsidTr="00961F4A">
        <w:tc>
          <w:tcPr>
            <w:tcW w:w="3652" w:type="dxa"/>
          </w:tcPr>
          <w:p w:rsidR="000C6614" w:rsidRPr="00920155" w:rsidRDefault="000C6614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1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0C6614" w:rsidRPr="00CA1EBE" w:rsidRDefault="000C6614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highlight w:val="lightGray"/>
              </w:rPr>
            </w:pPr>
          </w:p>
        </w:tc>
        <w:tc>
          <w:tcPr>
            <w:tcW w:w="260" w:type="dxa"/>
          </w:tcPr>
          <w:p w:rsidR="000C6614" w:rsidRPr="00CA1EBE" w:rsidRDefault="000C6614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highlight w:val="lightGray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0C6614" w:rsidRPr="00CA1EBE" w:rsidRDefault="000C6614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highlight w:val="lightGray"/>
              </w:rPr>
            </w:pPr>
          </w:p>
        </w:tc>
        <w:tc>
          <w:tcPr>
            <w:tcW w:w="281" w:type="dxa"/>
          </w:tcPr>
          <w:p w:rsidR="000C6614" w:rsidRPr="00CA1EBE" w:rsidRDefault="000C6614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highlight w:val="lightGray"/>
              </w:rPr>
            </w:pPr>
          </w:p>
        </w:tc>
        <w:tc>
          <w:tcPr>
            <w:tcW w:w="1314" w:type="dxa"/>
          </w:tcPr>
          <w:p w:rsidR="000C6614" w:rsidRPr="00CA1EBE" w:rsidRDefault="000C6614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highlight w:val="lightGray"/>
              </w:rPr>
            </w:pPr>
          </w:p>
        </w:tc>
        <w:tc>
          <w:tcPr>
            <w:tcW w:w="251" w:type="dxa"/>
          </w:tcPr>
          <w:p w:rsidR="000C6614" w:rsidRPr="00EA0007" w:rsidRDefault="000C6614" w:rsidP="00702D9B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C6614" w:rsidRPr="00CA1EBE" w:rsidRDefault="000C6614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highlight w:val="lightGray"/>
              </w:rPr>
            </w:pPr>
          </w:p>
        </w:tc>
      </w:tr>
      <w:tr w:rsidR="001259C9" w:rsidRPr="00CA1EBE" w:rsidTr="00961F4A">
        <w:tc>
          <w:tcPr>
            <w:tcW w:w="3652" w:type="dxa"/>
          </w:tcPr>
          <w:p w:rsidR="001259C9" w:rsidRPr="00374FD7" w:rsidRDefault="001259C9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23" w:type="dxa"/>
          </w:tcPr>
          <w:p w:rsidR="001259C9" w:rsidRPr="00FD57B1" w:rsidRDefault="001259C9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52,404</w:t>
            </w:r>
          </w:p>
        </w:tc>
        <w:tc>
          <w:tcPr>
            <w:tcW w:w="260" w:type="dxa"/>
          </w:tcPr>
          <w:p w:rsidR="001259C9" w:rsidRPr="00EA0007" w:rsidRDefault="001259C9" w:rsidP="00702D9B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1259C9" w:rsidRPr="00D668C1" w:rsidRDefault="001259C9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8C1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81" w:type="dxa"/>
          </w:tcPr>
          <w:p w:rsidR="001259C9" w:rsidRDefault="001259C9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1259C9" w:rsidRPr="00FD57B1" w:rsidRDefault="001259C9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52,404</w:t>
            </w:r>
          </w:p>
        </w:tc>
        <w:tc>
          <w:tcPr>
            <w:tcW w:w="251" w:type="dxa"/>
          </w:tcPr>
          <w:p w:rsidR="001259C9" w:rsidRPr="00EA0007" w:rsidRDefault="001259C9" w:rsidP="00702D9B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259C9" w:rsidRPr="00107757" w:rsidRDefault="001259C9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7757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  <w:tr w:rsidR="001259C9" w:rsidRPr="00020ECC" w:rsidTr="00CB759E">
        <w:tc>
          <w:tcPr>
            <w:tcW w:w="3652" w:type="dxa"/>
          </w:tcPr>
          <w:p w:rsidR="001259C9" w:rsidRPr="002C501E" w:rsidRDefault="001259C9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</w:tcPr>
          <w:p w:rsidR="001259C9" w:rsidRPr="00FD57B1" w:rsidRDefault="001259C9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22,918</w:t>
            </w:r>
          </w:p>
        </w:tc>
        <w:tc>
          <w:tcPr>
            <w:tcW w:w="260" w:type="dxa"/>
          </w:tcPr>
          <w:p w:rsidR="001259C9" w:rsidRPr="00020ECC" w:rsidRDefault="001259C9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:rsidR="001259C9" w:rsidRPr="00D668C1" w:rsidRDefault="001259C9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23,749</w:t>
            </w:r>
          </w:p>
        </w:tc>
        <w:tc>
          <w:tcPr>
            <w:tcW w:w="281" w:type="dxa"/>
          </w:tcPr>
          <w:p w:rsidR="001259C9" w:rsidRDefault="001259C9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:rsidR="001259C9" w:rsidRPr="00FD57B1" w:rsidRDefault="001259C9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7B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:rsidR="001259C9" w:rsidRPr="00020ECC" w:rsidRDefault="001259C9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1259C9" w:rsidRPr="00107757" w:rsidRDefault="001259C9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75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D930EA" w:rsidRPr="00020ECC" w:rsidTr="00CB759E">
        <w:tc>
          <w:tcPr>
            <w:tcW w:w="3652" w:type="dxa"/>
          </w:tcPr>
          <w:p w:rsidR="00D930EA" w:rsidRDefault="00D930EA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D930EA" w:rsidRPr="00FD57B1" w:rsidRDefault="00D930EA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7B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60" w:type="dxa"/>
          </w:tcPr>
          <w:p w:rsidR="00D930EA" w:rsidRPr="00020ECC" w:rsidRDefault="00D930EA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930EA" w:rsidRDefault="00D930EA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81" w:type="dxa"/>
          </w:tcPr>
          <w:p w:rsidR="00D930EA" w:rsidRDefault="00D930EA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D930EA" w:rsidRPr="00FD57B1" w:rsidRDefault="00D930EA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7B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:rsidR="00D930EA" w:rsidRPr="00020ECC" w:rsidRDefault="00D930EA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D930EA" w:rsidRPr="00D668C1" w:rsidRDefault="00D930EA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8C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52552" w:rsidRPr="00020ECC" w:rsidTr="00166A78">
        <w:tc>
          <w:tcPr>
            <w:tcW w:w="3652" w:type="dxa"/>
          </w:tcPr>
          <w:p w:rsidR="00452552" w:rsidRDefault="00452552" w:rsidP="007B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452552" w:rsidRPr="00FD57B1" w:rsidRDefault="00FD57B1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</w:t>
            </w:r>
            <w:r w:rsidR="00D930EA">
              <w:rPr>
                <w:rFonts w:ascii="Angsana New" w:hAnsi="Angsana New" w:hint="cs"/>
                <w:sz w:val="30"/>
                <w:szCs w:val="30"/>
                <w:cs/>
              </w:rPr>
              <w:t>322</w:t>
            </w:r>
          </w:p>
        </w:tc>
        <w:tc>
          <w:tcPr>
            <w:tcW w:w="260" w:type="dxa"/>
          </w:tcPr>
          <w:p w:rsidR="00452552" w:rsidRPr="00020ECC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452552" w:rsidRPr="00CB759E" w:rsidRDefault="00452552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759E">
              <w:rPr>
                <w:rFonts w:ascii="Angsana New" w:hAnsi="Angsana New"/>
                <w:sz w:val="30"/>
                <w:szCs w:val="30"/>
              </w:rPr>
              <w:t>75,238</w:t>
            </w:r>
          </w:p>
        </w:tc>
        <w:tc>
          <w:tcPr>
            <w:tcW w:w="281" w:type="dxa"/>
          </w:tcPr>
          <w:p w:rsidR="00452552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552" w:rsidRPr="00FD57B1" w:rsidRDefault="00FD57B1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52,404</w:t>
            </w:r>
          </w:p>
        </w:tc>
        <w:tc>
          <w:tcPr>
            <w:tcW w:w="251" w:type="dxa"/>
          </w:tcPr>
          <w:p w:rsidR="00452552" w:rsidRPr="00020ECC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452552" w:rsidRPr="00107757" w:rsidRDefault="00452552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7757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  <w:tr w:rsidR="00452552" w:rsidRPr="00166A78" w:rsidTr="00166A78">
        <w:tc>
          <w:tcPr>
            <w:tcW w:w="3652" w:type="dxa"/>
          </w:tcPr>
          <w:p w:rsidR="00452552" w:rsidRPr="00166A78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452552" w:rsidRPr="00452552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:rsidR="00452552" w:rsidRPr="00166A78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452552" w:rsidRPr="000C6614" w:rsidRDefault="00452552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1" w:type="dxa"/>
          </w:tcPr>
          <w:p w:rsidR="00452552" w:rsidRPr="00166A78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452552" w:rsidRPr="00FD57B1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" w:type="dxa"/>
          </w:tcPr>
          <w:p w:rsidR="00452552" w:rsidRPr="00166A78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452552" w:rsidRPr="00107757" w:rsidRDefault="00452552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2552" w:rsidRPr="00020ECC" w:rsidTr="007B55AF">
        <w:tc>
          <w:tcPr>
            <w:tcW w:w="3652" w:type="dxa"/>
          </w:tcPr>
          <w:p w:rsidR="00452552" w:rsidRPr="00920155" w:rsidRDefault="00452552" w:rsidP="004E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1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7B55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3" w:type="dxa"/>
          </w:tcPr>
          <w:p w:rsidR="00452552" w:rsidRPr="00452552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:rsidR="00452552" w:rsidRPr="00020ECC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:rsidR="00452552" w:rsidRPr="000C6614" w:rsidRDefault="00452552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1" w:type="dxa"/>
          </w:tcPr>
          <w:p w:rsidR="00452552" w:rsidRPr="006D46EB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:rsidR="00452552" w:rsidRPr="00FD57B1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452552" w:rsidRPr="00020ECC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452552" w:rsidRPr="00107757" w:rsidRDefault="00452552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2552" w:rsidRPr="00020ECC" w:rsidTr="00225C20">
        <w:tc>
          <w:tcPr>
            <w:tcW w:w="3652" w:type="dxa"/>
          </w:tcPr>
          <w:p w:rsidR="00452552" w:rsidRPr="002C501E" w:rsidRDefault="00452552" w:rsidP="00E2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</w:tcPr>
          <w:p w:rsidR="00452552" w:rsidRPr="00FD57B1" w:rsidRDefault="00FD57B1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(17,477</w:t>
            </w:r>
            <w:r w:rsidR="00452552" w:rsidRPr="00FD57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:rsidR="00452552" w:rsidRPr="00020ECC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:rsidR="00452552" w:rsidRPr="00D668C1" w:rsidRDefault="00452552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(16,524</w:t>
            </w:r>
            <w:r w:rsidRPr="00D668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1" w:type="dxa"/>
          </w:tcPr>
          <w:p w:rsidR="00452552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:rsidR="00452552" w:rsidRPr="00FD57B1" w:rsidRDefault="0045255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7B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:rsidR="00452552" w:rsidRPr="00020ECC" w:rsidRDefault="0045255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452552" w:rsidRPr="00107757" w:rsidRDefault="00452552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75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D930EA" w:rsidRPr="00225C20" w:rsidTr="00225C20">
        <w:tc>
          <w:tcPr>
            <w:tcW w:w="3652" w:type="dxa"/>
          </w:tcPr>
          <w:p w:rsidR="00D930EA" w:rsidRDefault="00D930EA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23" w:type="dxa"/>
          </w:tcPr>
          <w:p w:rsidR="00D930EA" w:rsidRPr="00FD57B1" w:rsidRDefault="00D930EA" w:rsidP="00F13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7B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60" w:type="dxa"/>
          </w:tcPr>
          <w:p w:rsidR="00D930EA" w:rsidRPr="00225C20" w:rsidRDefault="00D930EA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D930EA" w:rsidRPr="00CB759E" w:rsidRDefault="00D930EA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759E">
              <w:rPr>
                <w:rFonts w:ascii="Angsana New" w:hAnsi="Angsana New"/>
                <w:sz w:val="30"/>
                <w:szCs w:val="30"/>
              </w:rPr>
              <w:t xml:space="preserve"> (335)</w:t>
            </w:r>
          </w:p>
        </w:tc>
        <w:tc>
          <w:tcPr>
            <w:tcW w:w="281" w:type="dxa"/>
          </w:tcPr>
          <w:p w:rsidR="00D930EA" w:rsidRPr="00225C20" w:rsidRDefault="00D930EA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:rsidR="00D930EA" w:rsidRPr="00FD57B1" w:rsidRDefault="00D930EA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7B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:rsidR="00D930EA" w:rsidRPr="00225C20" w:rsidRDefault="00D930EA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930EA" w:rsidRPr="00D668C1" w:rsidRDefault="00D930EA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8C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52552" w:rsidRPr="00225C20" w:rsidTr="00E26BBF">
        <w:tc>
          <w:tcPr>
            <w:tcW w:w="3652" w:type="dxa"/>
          </w:tcPr>
          <w:p w:rsidR="00452552" w:rsidRDefault="00452552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452552" w:rsidRPr="00FD57B1" w:rsidRDefault="00D930EA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(17,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477</w:t>
            </w:r>
            <w:r w:rsidR="00452552" w:rsidRPr="00FD57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:rsidR="00452552" w:rsidRPr="00225C20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452552" w:rsidRPr="00CB759E" w:rsidRDefault="00452552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759E">
              <w:rPr>
                <w:rFonts w:ascii="Angsana New" w:hAnsi="Angsana New"/>
                <w:sz w:val="30"/>
                <w:szCs w:val="30"/>
              </w:rPr>
              <w:t xml:space="preserve"> (16,859)</w:t>
            </w:r>
          </w:p>
        </w:tc>
        <w:tc>
          <w:tcPr>
            <w:tcW w:w="281" w:type="dxa"/>
          </w:tcPr>
          <w:p w:rsidR="00452552" w:rsidRPr="00225C20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452552" w:rsidRPr="00FD57B1" w:rsidRDefault="00452552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7B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:rsidR="00452552" w:rsidRPr="00225C20" w:rsidRDefault="0045255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452552" w:rsidRPr="00D668C1" w:rsidRDefault="00452552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8C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52552" w:rsidRPr="004E2637" w:rsidTr="00E26BBF">
        <w:tc>
          <w:tcPr>
            <w:tcW w:w="3652" w:type="dxa"/>
          </w:tcPr>
          <w:p w:rsidR="00452552" w:rsidRPr="004E2637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452552" w:rsidRPr="00452552" w:rsidRDefault="0045255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:rsidR="00452552" w:rsidRPr="004E2637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452552" w:rsidRPr="000C6614" w:rsidRDefault="00452552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1" w:type="dxa"/>
          </w:tcPr>
          <w:p w:rsidR="00452552" w:rsidRPr="004E2637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452552" w:rsidRPr="00FD57B1" w:rsidRDefault="0045255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" w:type="dxa"/>
          </w:tcPr>
          <w:p w:rsidR="00452552" w:rsidRPr="004E2637" w:rsidRDefault="0045255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452552" w:rsidRPr="00107757" w:rsidRDefault="00452552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2552" w:rsidRPr="00020ECC" w:rsidTr="00E26BBF">
        <w:tc>
          <w:tcPr>
            <w:tcW w:w="3652" w:type="dxa"/>
          </w:tcPr>
          <w:p w:rsidR="00452552" w:rsidRPr="008F0416" w:rsidRDefault="00452552" w:rsidP="00E20CC4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0416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323" w:type="dxa"/>
          </w:tcPr>
          <w:p w:rsidR="00452552" w:rsidRPr="00452552" w:rsidRDefault="0045255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:rsidR="00452552" w:rsidRPr="00020ECC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:rsidR="00452552" w:rsidRPr="000C6614" w:rsidRDefault="00452552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1" w:type="dxa"/>
          </w:tcPr>
          <w:p w:rsidR="00452552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:rsidR="00452552" w:rsidRPr="00FD57B1" w:rsidRDefault="0045255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452552" w:rsidRPr="00020ECC" w:rsidRDefault="0045255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452552" w:rsidRPr="00107757" w:rsidRDefault="00452552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2552" w:rsidRPr="00020ECC" w:rsidTr="00E26BBF">
        <w:tc>
          <w:tcPr>
            <w:tcW w:w="3652" w:type="dxa"/>
          </w:tcPr>
          <w:p w:rsidR="00452552" w:rsidRPr="002C501E" w:rsidRDefault="00452552" w:rsidP="00E2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452552" w:rsidRPr="00FD57B1" w:rsidRDefault="00FD57B1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57B1">
              <w:rPr>
                <w:rFonts w:ascii="Angsana New" w:hAnsi="Angsana New"/>
                <w:sz w:val="30"/>
                <w:szCs w:val="30"/>
              </w:rPr>
              <w:t xml:space="preserve"> (3</w:t>
            </w:r>
            <w:r w:rsidR="001A78BD">
              <w:rPr>
                <w:rFonts w:ascii="Angsana New" w:hAnsi="Angsana New"/>
                <w:sz w:val="30"/>
                <w:szCs w:val="30"/>
              </w:rPr>
              <w:t>20</w:t>
            </w:r>
            <w:r w:rsidR="00452552" w:rsidRPr="00FD57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:rsidR="00452552" w:rsidRPr="00020ECC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452552" w:rsidRPr="00D668C1" w:rsidRDefault="00452552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8C1">
              <w:rPr>
                <w:rFonts w:ascii="Angsana New" w:hAnsi="Angsana New"/>
                <w:sz w:val="30"/>
                <w:szCs w:val="30"/>
              </w:rPr>
              <w:t xml:space="preserve"> (357)</w:t>
            </w:r>
          </w:p>
        </w:tc>
        <w:tc>
          <w:tcPr>
            <w:tcW w:w="281" w:type="dxa"/>
          </w:tcPr>
          <w:p w:rsidR="00452552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452552" w:rsidRPr="00FD57B1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7B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:rsidR="00452552" w:rsidRPr="00020ECC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52552" w:rsidRPr="00107757" w:rsidRDefault="00452552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75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52552" w:rsidRPr="00E26BBF" w:rsidTr="00E26BBF">
        <w:tc>
          <w:tcPr>
            <w:tcW w:w="3652" w:type="dxa"/>
          </w:tcPr>
          <w:p w:rsidR="00452552" w:rsidRPr="00E26BBF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452552" w:rsidRPr="00452552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:rsidR="00452552" w:rsidRPr="00E26BBF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452552" w:rsidRPr="000C6614" w:rsidRDefault="00452552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1" w:type="dxa"/>
          </w:tcPr>
          <w:p w:rsidR="00452552" w:rsidRPr="00E26BBF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452552" w:rsidRPr="00FD57B1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" w:type="dxa"/>
          </w:tcPr>
          <w:p w:rsidR="00452552" w:rsidRPr="00E26BBF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452552" w:rsidRPr="00107757" w:rsidRDefault="00452552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2552" w:rsidRPr="00020ECC" w:rsidTr="00E26BBF">
        <w:tc>
          <w:tcPr>
            <w:tcW w:w="3652" w:type="dxa"/>
          </w:tcPr>
          <w:p w:rsidR="00452552" w:rsidRPr="004F1F43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F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23" w:type="dxa"/>
          </w:tcPr>
          <w:p w:rsidR="00452552" w:rsidRPr="00452552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:rsidR="00452552" w:rsidRPr="00020ECC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:rsidR="00452552" w:rsidRPr="000C6614" w:rsidRDefault="00452552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1" w:type="dxa"/>
          </w:tcPr>
          <w:p w:rsidR="00452552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:rsidR="00452552" w:rsidRPr="00FD57B1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452552" w:rsidRPr="00020ECC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452552" w:rsidRPr="00107757" w:rsidRDefault="00452552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57B1" w:rsidRPr="00020ECC" w:rsidTr="00166A78">
        <w:tc>
          <w:tcPr>
            <w:tcW w:w="3652" w:type="dxa"/>
          </w:tcPr>
          <w:p w:rsidR="00FD57B1" w:rsidRPr="00374FD7" w:rsidRDefault="00FD57B1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23" w:type="dxa"/>
          </w:tcPr>
          <w:p w:rsidR="00FD57B1" w:rsidRPr="001A78BD" w:rsidRDefault="001A78BD" w:rsidP="006453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52,404</w:t>
            </w:r>
          </w:p>
        </w:tc>
        <w:tc>
          <w:tcPr>
            <w:tcW w:w="260" w:type="dxa"/>
          </w:tcPr>
          <w:p w:rsidR="00FD57B1" w:rsidRPr="00EA0007" w:rsidRDefault="00FD57B1" w:rsidP="004C0A4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FD57B1" w:rsidRPr="00D668C1" w:rsidRDefault="00FD57B1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8C1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81" w:type="dxa"/>
          </w:tcPr>
          <w:p w:rsidR="00FD57B1" w:rsidRDefault="00FD57B1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:rsidR="00FD57B1" w:rsidRPr="00FD57B1" w:rsidRDefault="00FD57B1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52,404</w:t>
            </w:r>
          </w:p>
        </w:tc>
        <w:tc>
          <w:tcPr>
            <w:tcW w:w="251" w:type="dxa"/>
          </w:tcPr>
          <w:p w:rsidR="00FD57B1" w:rsidRPr="00EA0007" w:rsidRDefault="00FD57B1" w:rsidP="004C0A4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D57B1" w:rsidRPr="00107757" w:rsidRDefault="00FD57B1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7757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  <w:tr w:rsidR="00452552" w:rsidRPr="00020ECC" w:rsidTr="00166A78">
        <w:tc>
          <w:tcPr>
            <w:tcW w:w="3652" w:type="dxa"/>
          </w:tcPr>
          <w:p w:rsidR="00452552" w:rsidRPr="002C501E" w:rsidRDefault="0045255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452552" w:rsidRPr="001A78BD" w:rsidRDefault="001A78BD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5,121</w:t>
            </w:r>
          </w:p>
        </w:tc>
        <w:tc>
          <w:tcPr>
            <w:tcW w:w="260" w:type="dxa"/>
          </w:tcPr>
          <w:p w:rsidR="00452552" w:rsidRPr="00020ECC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452552" w:rsidRPr="00D668C1" w:rsidRDefault="00452552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6,868</w:t>
            </w:r>
          </w:p>
        </w:tc>
        <w:tc>
          <w:tcPr>
            <w:tcW w:w="281" w:type="dxa"/>
          </w:tcPr>
          <w:p w:rsidR="00452552" w:rsidRDefault="0045255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452552" w:rsidRPr="00FD57B1" w:rsidRDefault="0045255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7B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:rsidR="00452552" w:rsidRPr="00020ECC" w:rsidRDefault="0045255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52552" w:rsidRPr="00107757" w:rsidRDefault="00452552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75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FD57B1" w:rsidRPr="00020ECC" w:rsidTr="00961F4A">
        <w:tc>
          <w:tcPr>
            <w:tcW w:w="3652" w:type="dxa"/>
          </w:tcPr>
          <w:p w:rsidR="00FD57B1" w:rsidRPr="004F1F43" w:rsidRDefault="00FD57B1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FD57B1" w:rsidRPr="001A78BD" w:rsidRDefault="001A78BD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57,525</w:t>
            </w:r>
          </w:p>
        </w:tc>
        <w:tc>
          <w:tcPr>
            <w:tcW w:w="260" w:type="dxa"/>
          </w:tcPr>
          <w:p w:rsidR="00FD57B1" w:rsidRPr="00020ECC" w:rsidRDefault="00FD57B1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FD57B1" w:rsidRPr="00D668C1" w:rsidRDefault="00FD57B1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58,022</w:t>
            </w:r>
          </w:p>
        </w:tc>
        <w:tc>
          <w:tcPr>
            <w:tcW w:w="281" w:type="dxa"/>
          </w:tcPr>
          <w:p w:rsidR="00FD57B1" w:rsidRDefault="00FD57B1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7B1" w:rsidRPr="00FD57B1" w:rsidRDefault="00FD57B1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52,404</w:t>
            </w:r>
          </w:p>
        </w:tc>
        <w:tc>
          <w:tcPr>
            <w:tcW w:w="251" w:type="dxa"/>
          </w:tcPr>
          <w:p w:rsidR="00FD57B1" w:rsidRPr="00020ECC" w:rsidRDefault="00FD57B1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FD57B1" w:rsidRPr="00107757" w:rsidRDefault="00FD57B1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7757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</w:tbl>
    <w:p w:rsidR="00166A78" w:rsidRDefault="00166A78" w:rsidP="00166A78">
      <w:pPr>
        <w:tabs>
          <w:tab w:val="left" w:pos="709"/>
        </w:tabs>
        <w:ind w:right="-166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D57B1" w:rsidRPr="00EA478F" w:rsidRDefault="00FD57B1" w:rsidP="00FD57B1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0671D2">
        <w:rPr>
          <w:rFonts w:ascii="Angsana New" w:hAnsi="Angsana New"/>
          <w:szCs w:val="30"/>
          <w:cs/>
        </w:rPr>
        <w:t>ที่ดินที่ไม่ได้ใช้ในการดำเนินงาน</w:t>
      </w:r>
      <w:r>
        <w:rPr>
          <w:rFonts w:ascii="Angsana New" w:hAnsi="Angsana New" w:hint="cs"/>
          <w:szCs w:val="30"/>
          <w:cs/>
        </w:rPr>
        <w:t>ของบริษัท</w:t>
      </w:r>
      <w:r w:rsidRPr="000671D2">
        <w:rPr>
          <w:rFonts w:ascii="Angsana New" w:hAnsi="Angsana New"/>
          <w:szCs w:val="30"/>
          <w:cs/>
        </w:rPr>
        <w:t>อยู่ที่</w:t>
      </w:r>
      <w:r w:rsidRPr="000671D2">
        <w:rPr>
          <w:rFonts w:ascii="Angsana New" w:hAnsi="Angsana New" w:hint="cs"/>
          <w:szCs w:val="30"/>
          <w:cs/>
        </w:rPr>
        <w:t>อำเภอบ้านบึง จังหวัดชลบุรี</w:t>
      </w:r>
      <w:r w:rsidRPr="000671D2">
        <w:rPr>
          <w:rFonts w:ascii="Angsana New" w:hAnsi="Angsana New"/>
          <w:szCs w:val="30"/>
          <w:cs/>
        </w:rPr>
        <w:t xml:space="preserve"> ได้ถูกคาดการณ์ว่าจะไม่มีการใช้งานในอนาคตอันใกล้นี้ </w:t>
      </w:r>
      <w:r w:rsidRPr="000671D2">
        <w:rPr>
          <w:rStyle w:val="PageNumber"/>
          <w:rFonts w:ascii="Angsana New" w:hAnsi="Angsana New" w:hint="cs"/>
          <w:szCs w:val="30"/>
          <w:cs/>
        </w:rPr>
        <w:t>มี</w:t>
      </w:r>
      <w:r w:rsidRPr="000671D2">
        <w:rPr>
          <w:rStyle w:val="PageNumber"/>
          <w:rFonts w:ascii="Angsana New" w:hAnsi="Angsana New"/>
          <w:szCs w:val="30"/>
          <w:cs/>
        </w:rPr>
        <w:t xml:space="preserve">เนื้อที่ประมาณ </w:t>
      </w:r>
      <w:r w:rsidRPr="000671D2">
        <w:rPr>
          <w:rStyle w:val="PageNumber"/>
          <w:rFonts w:ascii="Angsana New" w:hAnsi="Angsana New" w:hint="cs"/>
          <w:szCs w:val="30"/>
          <w:cs/>
        </w:rPr>
        <w:t xml:space="preserve">100 ไร่ </w:t>
      </w:r>
      <w:r>
        <w:rPr>
          <w:rFonts w:ascii="Angsana New" w:hAnsi="Angsana New" w:hint="cs"/>
          <w:szCs w:val="30"/>
          <w:cs/>
        </w:rPr>
        <w:t xml:space="preserve">ประเมินราคาโดยผู้ประเมินราคาอิสระโดยวิธีเปรียบเทียบราคาตลาด มีจำนวนเงิน </w:t>
      </w:r>
      <w:r>
        <w:rPr>
          <w:rFonts w:ascii="Angsana New" w:hAnsi="Angsana New"/>
          <w:szCs w:val="30"/>
        </w:rPr>
        <w:t xml:space="preserve">96 </w:t>
      </w:r>
      <w:r>
        <w:rPr>
          <w:rFonts w:ascii="Angsana New" w:hAnsi="Angsana New" w:hint="cs"/>
          <w:szCs w:val="30"/>
          <w:cs/>
        </w:rPr>
        <w:t xml:space="preserve">ล้านบาท ถือตามรายงานการประเมินลงวันที่ </w:t>
      </w:r>
      <w:r w:rsidRPr="00D668C1">
        <w:rPr>
          <w:rFonts w:ascii="Angsana New" w:hAnsi="Angsana New" w:hint="cs"/>
          <w:szCs w:val="30"/>
          <w:cs/>
        </w:rPr>
        <w:t>1</w:t>
      </w:r>
      <w:r w:rsidRPr="00D668C1">
        <w:rPr>
          <w:rFonts w:ascii="Angsana New" w:hAnsi="Angsana New"/>
          <w:szCs w:val="30"/>
        </w:rPr>
        <w:t>9</w:t>
      </w:r>
      <w:r>
        <w:rPr>
          <w:rFonts w:ascii="Angsana New" w:hAnsi="Angsana New" w:hint="cs"/>
          <w:szCs w:val="30"/>
          <w:cs/>
        </w:rPr>
        <w:t xml:space="preserve"> กุมภาพันธ์ 256</w:t>
      </w:r>
      <w:r>
        <w:rPr>
          <w:rFonts w:ascii="Angsana New" w:hAnsi="Angsana New"/>
          <w:szCs w:val="30"/>
        </w:rPr>
        <w:t>3</w:t>
      </w:r>
    </w:p>
    <w:p w:rsidR="00E42BC3" w:rsidRDefault="00E42BC3" w:rsidP="00E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E42BC3" w:rsidSect="00F73EC0">
          <w:footerReference w:type="default" r:id="rId16"/>
          <w:footerReference w:type="first" r:id="rId17"/>
          <w:pgSz w:w="11909" w:h="16834" w:code="9"/>
          <w:pgMar w:top="261" w:right="1134" w:bottom="1134" w:left="1361" w:header="476" w:footer="590" w:gutter="0"/>
          <w:cols w:space="720"/>
          <w:docGrid w:linePitch="245"/>
        </w:sectPr>
      </w:pPr>
    </w:p>
    <w:p w:rsidR="001259C9" w:rsidRDefault="001259C9" w:rsidP="0012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13.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1259C9" w:rsidRPr="0008670F" w:rsidRDefault="001259C9" w:rsidP="00E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3261"/>
        <w:gridCol w:w="1276"/>
        <w:gridCol w:w="270"/>
        <w:gridCol w:w="1147"/>
        <w:gridCol w:w="283"/>
        <w:gridCol w:w="1134"/>
        <w:gridCol w:w="284"/>
        <w:gridCol w:w="1134"/>
        <w:gridCol w:w="284"/>
        <w:gridCol w:w="1134"/>
      </w:tblGrid>
      <w:tr w:rsidR="0038595A" w:rsidRPr="007B2B5F" w:rsidTr="002C74FF">
        <w:trPr>
          <w:cantSplit/>
        </w:trPr>
        <w:tc>
          <w:tcPr>
            <w:tcW w:w="3261" w:type="dxa"/>
          </w:tcPr>
          <w:p w:rsidR="0038595A" w:rsidRPr="007B2B5F" w:rsidRDefault="0038595A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:rsidR="0038595A" w:rsidRPr="007B2B5F" w:rsidRDefault="0038595A" w:rsidP="00B37DF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2B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(พันบาท)</w:t>
            </w:r>
          </w:p>
        </w:tc>
      </w:tr>
      <w:tr w:rsidR="0038595A" w:rsidRPr="007B2B5F" w:rsidTr="002C74FF">
        <w:trPr>
          <w:cantSplit/>
        </w:trPr>
        <w:tc>
          <w:tcPr>
            <w:tcW w:w="3261" w:type="dxa"/>
          </w:tcPr>
          <w:p w:rsidR="0038595A" w:rsidRPr="007B2B5F" w:rsidRDefault="0038595A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8595A" w:rsidRPr="007B2B5F" w:rsidRDefault="0038595A" w:rsidP="003859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38595A" w:rsidRPr="007B2B5F" w:rsidRDefault="0038595A" w:rsidP="003859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595A" w:rsidRPr="007B2B5F" w:rsidTr="0038595A">
        <w:trPr>
          <w:cantSplit/>
        </w:trPr>
        <w:tc>
          <w:tcPr>
            <w:tcW w:w="3261" w:type="dxa"/>
          </w:tcPr>
          <w:p w:rsidR="0038595A" w:rsidRPr="007B2B5F" w:rsidRDefault="0038595A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38595A" w:rsidRPr="007B2B5F" w:rsidRDefault="0038595A" w:rsidP="0038595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3" w:type="dxa"/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84" w:type="dxa"/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8595A" w:rsidRPr="007B2B5F" w:rsidTr="0038595A">
        <w:trPr>
          <w:cantSplit/>
        </w:trPr>
        <w:tc>
          <w:tcPr>
            <w:tcW w:w="3261" w:type="dxa"/>
          </w:tcPr>
          <w:p w:rsidR="0038595A" w:rsidRPr="007B2B5F" w:rsidRDefault="0038595A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83" w:type="dxa"/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84" w:type="dxa"/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4" w:type="dxa"/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595A" w:rsidRPr="007B2B5F" w:rsidRDefault="0038595A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8595A" w:rsidRPr="007B2B5F" w:rsidTr="0038595A">
        <w:trPr>
          <w:cantSplit/>
        </w:trPr>
        <w:tc>
          <w:tcPr>
            <w:tcW w:w="3261" w:type="dxa"/>
          </w:tcPr>
          <w:p w:rsidR="0038595A" w:rsidRPr="007B2B5F" w:rsidRDefault="0038595A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8595A" w:rsidRPr="007B2B5F" w:rsidRDefault="0038595A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:rsidR="0038595A" w:rsidRPr="007B2B5F" w:rsidRDefault="0038595A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38595A" w:rsidRPr="007B2B5F" w:rsidRDefault="0038595A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:rsidR="0038595A" w:rsidRPr="007B2B5F" w:rsidRDefault="0038595A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8595A" w:rsidRPr="007B2B5F" w:rsidRDefault="0038595A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38595A" w:rsidRPr="007B2B5F" w:rsidRDefault="0038595A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8595A" w:rsidRPr="007B2B5F" w:rsidRDefault="0038595A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38595A" w:rsidRPr="007B2B5F" w:rsidRDefault="0038595A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8595A" w:rsidRPr="007B2B5F" w:rsidRDefault="0038595A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7B2B5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1 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7B2B5F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76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7B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สินทรัพย์สิทธิการใช้ภายใต้สัญญาเช่าการเงิน </w:t>
            </w:r>
          </w:p>
        </w:tc>
        <w:tc>
          <w:tcPr>
            <w:tcW w:w="1276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7B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1 มกราคม 2563 รับโอนจากที่ดิน</w:t>
            </w:r>
          </w:p>
        </w:tc>
        <w:tc>
          <w:tcPr>
            <w:tcW w:w="1276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7B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   อาคารและอุปกรณ์</w:t>
            </w:r>
          </w:p>
        </w:tc>
        <w:tc>
          <w:tcPr>
            <w:tcW w:w="1276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38,645</w:t>
            </w:r>
          </w:p>
        </w:tc>
        <w:tc>
          <w:tcPr>
            <w:tcW w:w="284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38,645</w:t>
            </w: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02097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1276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02097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   ทางการเงินฉบับที่ 16 มาถือปฏิบัติครั้งแรก</w:t>
            </w:r>
          </w:p>
        </w:tc>
        <w:tc>
          <w:tcPr>
            <w:tcW w:w="1276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16,821</w:t>
            </w:r>
          </w:p>
        </w:tc>
        <w:tc>
          <w:tcPr>
            <w:tcW w:w="270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16,821</w:t>
            </w: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 w:rsidRPr="007B2B5F">
              <w:rPr>
                <w:rFonts w:ascii="Angsana New" w:hAnsi="Angsana New"/>
                <w:sz w:val="26"/>
                <w:szCs w:val="26"/>
              </w:rPr>
              <w:t>,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7B2B5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7B2B5F">
              <w:rPr>
                <w:rFonts w:ascii="Angsana New" w:hAnsi="Angsana New"/>
                <w:sz w:val="26"/>
                <w:szCs w:val="26"/>
              </w:rPr>
              <w:t>,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742</w:t>
            </w:r>
          </w:p>
        </w:tc>
        <w:tc>
          <w:tcPr>
            <w:tcW w:w="284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34,000</w:t>
            </w:r>
          </w:p>
        </w:tc>
      </w:tr>
      <w:tr w:rsidR="007B2B5F" w:rsidRPr="007B2B5F" w:rsidTr="00BC5B61">
        <w:trPr>
          <w:cantSplit/>
        </w:trPr>
        <w:tc>
          <w:tcPr>
            <w:tcW w:w="3261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1276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7B2B5F">
              <w:rPr>
                <w:rFonts w:ascii="Angsana New" w:hAnsi="Angsana New"/>
                <w:sz w:val="26"/>
                <w:szCs w:val="26"/>
              </w:rPr>
              <w:t>,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135</w:t>
            </w:r>
          </w:p>
        </w:tc>
        <w:tc>
          <w:tcPr>
            <w:tcW w:w="270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7B2B5F">
              <w:rPr>
                <w:rFonts w:ascii="Angsana New" w:hAnsi="Angsana New"/>
                <w:sz w:val="26"/>
                <w:szCs w:val="26"/>
              </w:rPr>
              <w:t>,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135</w:t>
            </w: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7B2B5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7B2B5F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 2563</w:t>
            </w:r>
            <w:r w:rsidRPr="007B2B5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  <w:r w:rsidRPr="007B2B5F">
              <w:rPr>
                <w:rFonts w:ascii="Angsana New" w:hAnsi="Angsana New"/>
                <w:sz w:val="26"/>
                <w:szCs w:val="26"/>
              </w:rPr>
              <w:t>,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956</w:t>
            </w:r>
          </w:p>
        </w:tc>
        <w:tc>
          <w:tcPr>
            <w:tcW w:w="270" w:type="dxa"/>
          </w:tcPr>
          <w:p w:rsidR="007B2B5F" w:rsidRPr="007B2B5F" w:rsidRDefault="007B2B5F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 w:rsidRPr="007B2B5F">
              <w:rPr>
                <w:rFonts w:ascii="Angsana New" w:hAnsi="Angsana New"/>
                <w:sz w:val="26"/>
                <w:szCs w:val="26"/>
              </w:rPr>
              <w:t>,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7B2B5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  <w:r w:rsidRPr="007B2B5F">
              <w:rPr>
                <w:rFonts w:ascii="Angsana New" w:hAnsi="Angsana New"/>
                <w:sz w:val="26"/>
                <w:szCs w:val="26"/>
              </w:rPr>
              <w:t>,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387</w:t>
            </w:r>
          </w:p>
        </w:tc>
        <w:tc>
          <w:tcPr>
            <w:tcW w:w="284" w:type="dxa"/>
          </w:tcPr>
          <w:p w:rsidR="007B2B5F" w:rsidRPr="007B2B5F" w:rsidRDefault="007B2B5F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  <w:r w:rsidRPr="007B2B5F">
              <w:rPr>
                <w:rFonts w:ascii="Angsana New" w:hAnsi="Angsana New"/>
                <w:sz w:val="26"/>
                <w:szCs w:val="26"/>
              </w:rPr>
              <w:t>,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  <w:r w:rsidRPr="007B2B5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B2B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7B2B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7B2B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276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7B2B5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1 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7B2B5F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76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สินทรัพย์สิทธิการใช้ภายใต้สัญญาเช่าการเงิน </w:t>
            </w:r>
          </w:p>
        </w:tc>
        <w:tc>
          <w:tcPr>
            <w:tcW w:w="1276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7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1 มกราคม 2563 รับโอนจากที่ดิน</w:t>
            </w:r>
          </w:p>
        </w:tc>
        <w:tc>
          <w:tcPr>
            <w:tcW w:w="1276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7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   อาคารและอุปกรณ์</w:t>
            </w:r>
          </w:p>
        </w:tc>
        <w:tc>
          <w:tcPr>
            <w:tcW w:w="1276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7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11,082</w:t>
            </w:r>
          </w:p>
        </w:tc>
        <w:tc>
          <w:tcPr>
            <w:tcW w:w="284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11,082</w:t>
            </w: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EA7793">
            <w:pPr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7B2B5F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6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1,475</w:t>
            </w:r>
          </w:p>
        </w:tc>
        <w:tc>
          <w:tcPr>
            <w:tcW w:w="270" w:type="dxa"/>
          </w:tcPr>
          <w:p w:rsidR="007B2B5F" w:rsidRPr="007B2B5F" w:rsidRDefault="007B2B5F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1,113</w:t>
            </w:r>
          </w:p>
        </w:tc>
        <w:tc>
          <w:tcPr>
            <w:tcW w:w="28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3,441</w:t>
            </w:r>
          </w:p>
        </w:tc>
        <w:tc>
          <w:tcPr>
            <w:tcW w:w="284" w:type="dxa"/>
          </w:tcPr>
          <w:p w:rsidR="007B2B5F" w:rsidRPr="007B2B5F" w:rsidRDefault="007B2B5F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6,029</w:t>
            </w: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EA7793">
            <w:pPr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7B2B5F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 w:rsidRPr="007B2B5F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1,475</w:t>
            </w:r>
          </w:p>
        </w:tc>
        <w:tc>
          <w:tcPr>
            <w:tcW w:w="270" w:type="dxa"/>
            <w:tcBorders>
              <w:left w:val="nil"/>
            </w:tcBorders>
          </w:tcPr>
          <w:p w:rsidR="007B2B5F" w:rsidRPr="007B2B5F" w:rsidRDefault="007B2B5F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1,113</w:t>
            </w:r>
          </w:p>
        </w:tc>
        <w:tc>
          <w:tcPr>
            <w:tcW w:w="28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1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7B2B5F">
              <w:rPr>
                <w:rFonts w:ascii="Angsana New" w:hAnsi="Angsana New"/>
                <w:sz w:val="26"/>
                <w:szCs w:val="26"/>
              </w:rPr>
              <w:t>,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523</w:t>
            </w:r>
          </w:p>
        </w:tc>
        <w:tc>
          <w:tcPr>
            <w:tcW w:w="284" w:type="dxa"/>
          </w:tcPr>
          <w:p w:rsidR="007B2B5F" w:rsidRPr="007B2B5F" w:rsidRDefault="007B2B5F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17,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111</w:t>
            </w: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B2B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</w:t>
            </w:r>
            <w:r w:rsidRPr="007B2B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</w:t>
            </w:r>
            <w:r w:rsidRPr="007B2B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บัญชี</w:t>
            </w:r>
          </w:p>
        </w:tc>
        <w:tc>
          <w:tcPr>
            <w:tcW w:w="1276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B2B5F" w:rsidRPr="007B2B5F" w:rsidTr="0038595A">
        <w:trPr>
          <w:cantSplit/>
        </w:trPr>
        <w:tc>
          <w:tcPr>
            <w:tcW w:w="3261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B2B5F">
              <w:rPr>
                <w:rFonts w:ascii="Angsana New" w:hAnsi="Angsana New"/>
                <w:bCs/>
                <w:sz w:val="26"/>
                <w:szCs w:val="26"/>
              </w:rPr>
              <w:t>20,481</w:t>
            </w:r>
          </w:p>
        </w:tc>
        <w:tc>
          <w:tcPr>
            <w:tcW w:w="270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7B2B5F">
              <w:rPr>
                <w:rFonts w:ascii="Angsana New" w:hAnsi="Angsana New"/>
                <w:sz w:val="26"/>
                <w:szCs w:val="26"/>
              </w:rPr>
              <w:t>1,145</w:t>
            </w:r>
          </w:p>
        </w:tc>
        <w:tc>
          <w:tcPr>
            <w:tcW w:w="284" w:type="dxa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35,864</w:t>
            </w:r>
          </w:p>
        </w:tc>
        <w:tc>
          <w:tcPr>
            <w:tcW w:w="284" w:type="dxa"/>
          </w:tcPr>
          <w:p w:rsidR="007B2B5F" w:rsidRPr="007B2B5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B2B5F" w:rsidRPr="007B2B5F" w:rsidRDefault="007B2B5F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</w:rPr>
              <w:t>77,490</w:t>
            </w:r>
          </w:p>
        </w:tc>
      </w:tr>
    </w:tbl>
    <w:p w:rsidR="00E42BC3" w:rsidRPr="007B2B5F" w:rsidRDefault="00E42BC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259C9" w:rsidRDefault="001259C9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59C9" w:rsidRDefault="001259C9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59C9" w:rsidRDefault="001259C9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59C9" w:rsidRDefault="001259C9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59C9" w:rsidRDefault="001259C9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59C9" w:rsidRDefault="001259C9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59C9" w:rsidRDefault="001259C9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924" w:type="dxa"/>
        <w:tblInd w:w="-34" w:type="dxa"/>
        <w:tblLayout w:type="fixed"/>
        <w:tblLook w:val="0000"/>
      </w:tblPr>
      <w:tblGrid>
        <w:gridCol w:w="3828"/>
        <w:gridCol w:w="1417"/>
        <w:gridCol w:w="270"/>
        <w:gridCol w:w="1290"/>
        <w:gridCol w:w="283"/>
        <w:gridCol w:w="1277"/>
        <w:gridCol w:w="284"/>
        <w:gridCol w:w="1275"/>
      </w:tblGrid>
      <w:tr w:rsidR="001259C9" w:rsidRPr="004F07C8" w:rsidTr="001259C9">
        <w:trPr>
          <w:cantSplit/>
        </w:trPr>
        <w:tc>
          <w:tcPr>
            <w:tcW w:w="3828" w:type="dxa"/>
          </w:tcPr>
          <w:p w:rsidR="001259C9" w:rsidRPr="007B2B5F" w:rsidRDefault="001259C9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6096" w:type="dxa"/>
            <w:gridSpan w:val="7"/>
            <w:tcBorders>
              <w:bottom w:val="single" w:sz="4" w:space="0" w:color="auto"/>
            </w:tcBorders>
          </w:tcPr>
          <w:p w:rsidR="001259C9" w:rsidRPr="007B2B5F" w:rsidRDefault="001259C9" w:rsidP="00B37DF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2B5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(พันบาท)</w:t>
            </w:r>
          </w:p>
        </w:tc>
      </w:tr>
      <w:tr w:rsidR="001259C9" w:rsidRPr="00EA0007" w:rsidTr="001259C9">
        <w:trPr>
          <w:cantSplit/>
        </w:trPr>
        <w:tc>
          <w:tcPr>
            <w:tcW w:w="3828" w:type="dxa"/>
          </w:tcPr>
          <w:p w:rsidR="001259C9" w:rsidRPr="007B2B5F" w:rsidRDefault="001259C9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270" w:type="dxa"/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59C9" w:rsidTr="001259C9">
        <w:trPr>
          <w:cantSplit/>
        </w:trPr>
        <w:tc>
          <w:tcPr>
            <w:tcW w:w="3828" w:type="dxa"/>
          </w:tcPr>
          <w:p w:rsidR="001259C9" w:rsidRPr="007B2B5F" w:rsidRDefault="001259C9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3" w:type="dxa"/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4" w:type="dxa"/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259C9" w:rsidRPr="007B2B5F" w:rsidRDefault="001259C9" w:rsidP="00B37D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259C9" w:rsidRPr="000233DF" w:rsidTr="001259C9">
        <w:trPr>
          <w:cantSplit/>
        </w:trPr>
        <w:tc>
          <w:tcPr>
            <w:tcW w:w="3828" w:type="dxa"/>
          </w:tcPr>
          <w:p w:rsidR="001259C9" w:rsidRPr="007B2B5F" w:rsidRDefault="001259C9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259C9" w:rsidRPr="007B2B5F" w:rsidRDefault="001259C9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:rsidR="001259C9" w:rsidRPr="007B2B5F" w:rsidRDefault="001259C9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1259C9" w:rsidRPr="007B2B5F" w:rsidRDefault="001259C9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1259C9" w:rsidRPr="007B2B5F" w:rsidRDefault="001259C9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59C9" w:rsidRPr="007B2B5F" w:rsidRDefault="001259C9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1259C9" w:rsidRPr="007B2B5F" w:rsidRDefault="001259C9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59C9" w:rsidRPr="007B2B5F" w:rsidRDefault="001259C9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7B2B5F" w:rsidRPr="00EA7793" w:rsidTr="001259C9">
        <w:trPr>
          <w:cantSplit/>
        </w:trPr>
        <w:tc>
          <w:tcPr>
            <w:tcW w:w="3828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B2B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7B2B5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417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7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7B2B5F" w:rsidRPr="00EA7793" w:rsidTr="001259C9">
        <w:trPr>
          <w:cantSplit/>
        </w:trPr>
        <w:tc>
          <w:tcPr>
            <w:tcW w:w="3828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สินทรัพย์สิทธิการใช้ภายใต้สัญญาเช่าการเงิน </w:t>
            </w:r>
          </w:p>
        </w:tc>
        <w:tc>
          <w:tcPr>
            <w:tcW w:w="1417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2B5F" w:rsidRPr="00EA7793" w:rsidTr="001259C9">
        <w:trPr>
          <w:cantSplit/>
        </w:trPr>
        <w:tc>
          <w:tcPr>
            <w:tcW w:w="3828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   ณ วันที่ 1 มกราคม 2563 รับโอนจากที่ดิน</w:t>
            </w:r>
          </w:p>
        </w:tc>
        <w:tc>
          <w:tcPr>
            <w:tcW w:w="1417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2B5F" w:rsidRPr="00EA7793" w:rsidTr="001259C9">
        <w:trPr>
          <w:cantSplit/>
        </w:trPr>
        <w:tc>
          <w:tcPr>
            <w:tcW w:w="3828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417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38,645</w:t>
            </w:r>
          </w:p>
        </w:tc>
        <w:tc>
          <w:tcPr>
            <w:tcW w:w="284" w:type="dxa"/>
          </w:tcPr>
          <w:p w:rsidR="007B2B5F" w:rsidRPr="007B2B5F" w:rsidRDefault="007B2B5F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7B2B5F" w:rsidRPr="007B2B5F" w:rsidRDefault="007B2B5F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38,645</w:t>
            </w:r>
          </w:p>
        </w:tc>
      </w:tr>
      <w:tr w:rsidR="00710762" w:rsidRPr="00EA7793" w:rsidTr="001259C9">
        <w:trPr>
          <w:cantSplit/>
        </w:trPr>
        <w:tc>
          <w:tcPr>
            <w:tcW w:w="3828" w:type="dxa"/>
          </w:tcPr>
          <w:p w:rsidR="00710762" w:rsidRPr="007B2B5F" w:rsidRDefault="00710762" w:rsidP="009675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1417" w:type="dxa"/>
          </w:tcPr>
          <w:p w:rsidR="00710762" w:rsidRPr="007B2B5F" w:rsidRDefault="00710762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10762" w:rsidRPr="007B2B5F" w:rsidRDefault="00710762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0" w:type="dxa"/>
          </w:tcPr>
          <w:p w:rsidR="00710762" w:rsidRPr="007B2B5F" w:rsidRDefault="00710762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10762" w:rsidRPr="007B2B5F" w:rsidRDefault="00710762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7" w:type="dxa"/>
          </w:tcPr>
          <w:p w:rsidR="00710762" w:rsidRPr="007B2B5F" w:rsidRDefault="00710762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10762" w:rsidRPr="007B2B5F" w:rsidRDefault="00710762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5" w:type="dxa"/>
          </w:tcPr>
          <w:p w:rsidR="00710762" w:rsidRPr="007B2B5F" w:rsidRDefault="00710762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957" w:rsidRPr="00EA7793" w:rsidTr="001259C9">
        <w:trPr>
          <w:cantSplit/>
        </w:trPr>
        <w:tc>
          <w:tcPr>
            <w:tcW w:w="3828" w:type="dxa"/>
          </w:tcPr>
          <w:p w:rsidR="00F94957" w:rsidRPr="007B2B5F" w:rsidRDefault="00F94957" w:rsidP="009675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   ทางการเงินฉบับที่ 16 มาถือปฏิบัติครั้งแรก</w:t>
            </w:r>
          </w:p>
        </w:tc>
        <w:tc>
          <w:tcPr>
            <w:tcW w:w="1417" w:type="dxa"/>
          </w:tcPr>
          <w:p w:rsidR="00F94957" w:rsidRPr="007B2B5F" w:rsidRDefault="00F94957" w:rsidP="00B66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46,211</w:t>
            </w:r>
          </w:p>
        </w:tc>
        <w:tc>
          <w:tcPr>
            <w:tcW w:w="270" w:type="dxa"/>
          </w:tcPr>
          <w:p w:rsidR="00F94957" w:rsidRPr="007B2B5F" w:rsidRDefault="00F94957" w:rsidP="00B6600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0" w:type="dxa"/>
          </w:tcPr>
          <w:p w:rsidR="00F94957" w:rsidRPr="007B2B5F" w:rsidRDefault="00F94957" w:rsidP="00B66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17,57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283" w:type="dxa"/>
          </w:tcPr>
          <w:p w:rsidR="00F94957" w:rsidRPr="007B2B5F" w:rsidRDefault="00F94957" w:rsidP="00B6600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7" w:type="dxa"/>
          </w:tcPr>
          <w:p w:rsidR="00F94957" w:rsidRPr="007B2B5F" w:rsidRDefault="00F94957" w:rsidP="00B66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F94957" w:rsidRPr="007B2B5F" w:rsidRDefault="00F94957" w:rsidP="00B6600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5" w:type="dxa"/>
          </w:tcPr>
          <w:p w:rsidR="00F94957" w:rsidRPr="007B2B5F" w:rsidRDefault="00F94957" w:rsidP="00B66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63,78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F94957" w:rsidRPr="00EA7793" w:rsidTr="001259C9">
        <w:trPr>
          <w:cantSplit/>
        </w:trPr>
        <w:tc>
          <w:tcPr>
            <w:tcW w:w="3828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28,046</w:t>
            </w:r>
          </w:p>
        </w:tc>
        <w:tc>
          <w:tcPr>
            <w:tcW w:w="270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0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7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5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28,046</w:t>
            </w:r>
          </w:p>
        </w:tc>
      </w:tr>
      <w:tr w:rsidR="00F94957" w:rsidRPr="00EA7793" w:rsidTr="00411981">
        <w:trPr>
          <w:cantSplit/>
        </w:trPr>
        <w:tc>
          <w:tcPr>
            <w:tcW w:w="3828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417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7B2B5F">
              <w:rPr>
                <w:rFonts w:ascii="Angsana New" w:hAnsi="Angsana New"/>
                <w:sz w:val="28"/>
                <w:szCs w:val="28"/>
              </w:rPr>
              <w:t>,2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</w:p>
        </w:tc>
        <w:tc>
          <w:tcPr>
            <w:tcW w:w="270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0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7B2B5F">
              <w:rPr>
                <w:rFonts w:ascii="Angsana New" w:hAnsi="Angsana New"/>
                <w:sz w:val="28"/>
                <w:szCs w:val="28"/>
              </w:rPr>
              <w:t>,2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87</w:t>
            </w:r>
          </w:p>
        </w:tc>
        <w:tc>
          <w:tcPr>
            <w:tcW w:w="283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7B2B5F">
              <w:rPr>
                <w:rFonts w:ascii="Angsana New" w:hAnsi="Angsana New"/>
                <w:sz w:val="28"/>
                <w:szCs w:val="28"/>
              </w:rPr>
              <w:t>,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566</w:t>
            </w:r>
          </w:p>
        </w:tc>
      </w:tr>
      <w:tr w:rsidR="00270006" w:rsidRPr="00EA7793" w:rsidTr="001259C9">
        <w:trPr>
          <w:cantSplit/>
        </w:trPr>
        <w:tc>
          <w:tcPr>
            <w:tcW w:w="3828" w:type="dxa"/>
          </w:tcPr>
          <w:p w:rsidR="00270006" w:rsidRPr="007B2B5F" w:rsidRDefault="00270006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0006" w:rsidRPr="007B2B5F" w:rsidRDefault="00270006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(28,046)</w:t>
            </w:r>
          </w:p>
        </w:tc>
        <w:tc>
          <w:tcPr>
            <w:tcW w:w="270" w:type="dxa"/>
          </w:tcPr>
          <w:p w:rsidR="00270006" w:rsidRPr="007B2B5F" w:rsidRDefault="00270006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270006" w:rsidRPr="007B2B5F" w:rsidRDefault="00270006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270006" w:rsidRPr="007B2B5F" w:rsidRDefault="00270006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70006" w:rsidRPr="007B2B5F" w:rsidRDefault="00270006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270006" w:rsidRPr="007B2B5F" w:rsidRDefault="00270006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70006" w:rsidRPr="007B2B5F" w:rsidRDefault="00270006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(28,046)</w:t>
            </w:r>
          </w:p>
        </w:tc>
      </w:tr>
      <w:tr w:rsidR="00F94957" w:rsidRPr="00EA7793" w:rsidTr="001259C9">
        <w:trPr>
          <w:cantSplit/>
        </w:trPr>
        <w:tc>
          <w:tcPr>
            <w:tcW w:w="3828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B2B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ธันว</w:t>
            </w:r>
            <w:r w:rsidRPr="007B2B5F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 2563</w:t>
            </w:r>
            <w:r w:rsidRPr="007B2B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  <w:r w:rsidRPr="007B2B5F">
              <w:rPr>
                <w:rFonts w:ascii="Angsana New" w:hAnsi="Angsana New"/>
                <w:sz w:val="28"/>
                <w:szCs w:val="28"/>
              </w:rPr>
              <w:t>,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490</w:t>
            </w:r>
          </w:p>
        </w:tc>
        <w:tc>
          <w:tcPr>
            <w:tcW w:w="270" w:type="dxa"/>
          </w:tcPr>
          <w:p w:rsidR="00F94957" w:rsidRPr="007B2B5F" w:rsidRDefault="00F94957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Pr="007B2B5F">
              <w:rPr>
                <w:rFonts w:ascii="Angsana New" w:hAnsi="Angsana New"/>
                <w:sz w:val="28"/>
                <w:szCs w:val="28"/>
              </w:rPr>
              <w:t>,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857</w:t>
            </w:r>
          </w:p>
        </w:tc>
        <w:tc>
          <w:tcPr>
            <w:tcW w:w="283" w:type="dxa"/>
          </w:tcPr>
          <w:p w:rsidR="00F94957" w:rsidRPr="007B2B5F" w:rsidRDefault="00F94957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38,645</w:t>
            </w:r>
          </w:p>
        </w:tc>
        <w:tc>
          <w:tcPr>
            <w:tcW w:w="284" w:type="dxa"/>
          </w:tcPr>
          <w:p w:rsidR="00F94957" w:rsidRPr="007B2B5F" w:rsidRDefault="00F94957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1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7B2B5F">
              <w:rPr>
                <w:rFonts w:ascii="Angsana New" w:hAnsi="Angsana New"/>
                <w:sz w:val="28"/>
                <w:szCs w:val="28"/>
              </w:rPr>
              <w:t>9,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992</w:t>
            </w:r>
          </w:p>
        </w:tc>
      </w:tr>
      <w:tr w:rsidR="00F94957" w:rsidRPr="007B2B5F" w:rsidTr="001259C9">
        <w:trPr>
          <w:cantSplit/>
        </w:trPr>
        <w:tc>
          <w:tcPr>
            <w:tcW w:w="3828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94957" w:rsidRPr="00EB6E06" w:rsidTr="001259C9">
        <w:trPr>
          <w:cantSplit/>
        </w:trPr>
        <w:tc>
          <w:tcPr>
            <w:tcW w:w="3828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2B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</w:t>
            </w:r>
            <w:r w:rsidRPr="007B2B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เสื่อมราคา</w:t>
            </w:r>
            <w:r w:rsidRPr="007B2B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417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7B2B5F" w:rsidRPr="00EA7793" w:rsidTr="001259C9">
        <w:trPr>
          <w:cantSplit/>
        </w:trPr>
        <w:tc>
          <w:tcPr>
            <w:tcW w:w="3828" w:type="dxa"/>
          </w:tcPr>
          <w:p w:rsidR="007B2B5F" w:rsidRPr="007B2B5F" w:rsidRDefault="007B2B5F" w:rsidP="00B37DF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B2B5F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417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7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7B2B5F" w:rsidRPr="007B2B5F" w:rsidRDefault="007B2B5F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7B2B5F" w:rsidRPr="00EA7793" w:rsidTr="001259C9">
        <w:trPr>
          <w:cantSplit/>
        </w:trPr>
        <w:tc>
          <w:tcPr>
            <w:tcW w:w="3828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สินทรัพย์สิทธิการใช้ภายใต้สัญญาเช่าการเงิน </w:t>
            </w:r>
          </w:p>
        </w:tc>
        <w:tc>
          <w:tcPr>
            <w:tcW w:w="1417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2B5F" w:rsidRPr="00EA7793" w:rsidTr="001259C9">
        <w:trPr>
          <w:cantSplit/>
        </w:trPr>
        <w:tc>
          <w:tcPr>
            <w:tcW w:w="3828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   ณ วันที่ 1 มกราคม 2563 รับโอนจากที่ดิน</w:t>
            </w:r>
          </w:p>
        </w:tc>
        <w:tc>
          <w:tcPr>
            <w:tcW w:w="1417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2B5F" w:rsidRPr="00EA7793" w:rsidTr="001259C9">
        <w:trPr>
          <w:cantSplit/>
        </w:trPr>
        <w:tc>
          <w:tcPr>
            <w:tcW w:w="3828" w:type="dxa"/>
          </w:tcPr>
          <w:p w:rsidR="007B2B5F" w:rsidRPr="007B2B5F" w:rsidRDefault="007B2B5F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417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11,082</w:t>
            </w:r>
          </w:p>
        </w:tc>
        <w:tc>
          <w:tcPr>
            <w:tcW w:w="284" w:type="dxa"/>
          </w:tcPr>
          <w:p w:rsidR="007B2B5F" w:rsidRPr="007B2B5F" w:rsidRDefault="007B2B5F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</w:tcPr>
          <w:p w:rsidR="007B2B5F" w:rsidRPr="007B2B5F" w:rsidRDefault="007B2B5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11,082</w:t>
            </w:r>
          </w:p>
        </w:tc>
      </w:tr>
      <w:tr w:rsidR="00F94957" w:rsidRPr="00EA7793" w:rsidTr="001259C9">
        <w:trPr>
          <w:cantSplit/>
        </w:trPr>
        <w:tc>
          <w:tcPr>
            <w:tcW w:w="3828" w:type="dxa"/>
          </w:tcPr>
          <w:p w:rsidR="00F94957" w:rsidRPr="007B2B5F" w:rsidRDefault="00F94957" w:rsidP="00B37DFA">
            <w:pPr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7B2B5F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7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6,084</w:t>
            </w:r>
          </w:p>
        </w:tc>
        <w:tc>
          <w:tcPr>
            <w:tcW w:w="270" w:type="dxa"/>
          </w:tcPr>
          <w:p w:rsidR="00F94957" w:rsidRPr="007B2B5F" w:rsidRDefault="00F94957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1,16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83" w:type="dxa"/>
          </w:tcPr>
          <w:p w:rsidR="00F94957" w:rsidRPr="007B2B5F" w:rsidRDefault="00F94957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3,215</w:t>
            </w:r>
          </w:p>
        </w:tc>
        <w:tc>
          <w:tcPr>
            <w:tcW w:w="284" w:type="dxa"/>
          </w:tcPr>
          <w:p w:rsidR="00F94957" w:rsidRPr="007B2B5F" w:rsidRDefault="00F94957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10,46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F94957" w:rsidRPr="00EA7793" w:rsidTr="001259C9">
        <w:trPr>
          <w:cantSplit/>
        </w:trPr>
        <w:tc>
          <w:tcPr>
            <w:tcW w:w="3828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(2,805)</w:t>
            </w:r>
          </w:p>
        </w:tc>
        <w:tc>
          <w:tcPr>
            <w:tcW w:w="270" w:type="dxa"/>
          </w:tcPr>
          <w:p w:rsidR="00F94957" w:rsidRPr="007B2B5F" w:rsidRDefault="00F94957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F94957" w:rsidRPr="007B2B5F" w:rsidRDefault="00F94957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:rsidR="00F94957" w:rsidRPr="007B2B5F" w:rsidRDefault="00F94957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 xml:space="preserve"> (2,805)</w:t>
            </w:r>
          </w:p>
        </w:tc>
      </w:tr>
      <w:tr w:rsidR="00F94957" w:rsidRPr="00EA7793" w:rsidTr="001259C9">
        <w:trPr>
          <w:cantSplit/>
        </w:trPr>
        <w:tc>
          <w:tcPr>
            <w:tcW w:w="3828" w:type="dxa"/>
          </w:tcPr>
          <w:p w:rsidR="00F94957" w:rsidRPr="007B2B5F" w:rsidRDefault="00F94957" w:rsidP="00B37DFA">
            <w:pPr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B2B5F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 w:rsidRPr="007B2B5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B2B5F">
              <w:rPr>
                <w:rFonts w:ascii="Angsana New" w:hAnsi="Angsana New"/>
                <w:sz w:val="28"/>
                <w:szCs w:val="28"/>
              </w:rPr>
              <w:t>,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279</w:t>
            </w:r>
          </w:p>
        </w:tc>
        <w:tc>
          <w:tcPr>
            <w:tcW w:w="270" w:type="dxa"/>
            <w:tcBorders>
              <w:left w:val="nil"/>
            </w:tcBorders>
          </w:tcPr>
          <w:p w:rsidR="00F94957" w:rsidRPr="007B2B5F" w:rsidRDefault="00F94957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1,16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83" w:type="dxa"/>
          </w:tcPr>
          <w:p w:rsidR="00F94957" w:rsidRPr="007B2B5F" w:rsidRDefault="00F94957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1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7B2B5F">
              <w:rPr>
                <w:rFonts w:ascii="Angsana New" w:hAnsi="Angsana New"/>
                <w:sz w:val="28"/>
                <w:szCs w:val="28"/>
              </w:rPr>
              <w:t>,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297</w:t>
            </w:r>
          </w:p>
        </w:tc>
        <w:tc>
          <w:tcPr>
            <w:tcW w:w="284" w:type="dxa"/>
          </w:tcPr>
          <w:p w:rsidR="00F94957" w:rsidRPr="007B2B5F" w:rsidRDefault="00F94957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1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7B2B5F">
              <w:rPr>
                <w:rFonts w:ascii="Angsana New" w:hAnsi="Angsana New"/>
                <w:sz w:val="28"/>
                <w:szCs w:val="28"/>
              </w:rPr>
              <w:t>,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>743</w:t>
            </w:r>
          </w:p>
        </w:tc>
      </w:tr>
      <w:tr w:rsidR="00F94957" w:rsidRPr="003F0331" w:rsidTr="001259C9">
        <w:trPr>
          <w:cantSplit/>
        </w:trPr>
        <w:tc>
          <w:tcPr>
            <w:tcW w:w="3828" w:type="dxa"/>
          </w:tcPr>
          <w:p w:rsidR="00F94957" w:rsidRPr="003F0331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94957" w:rsidRPr="003F0331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F94957" w:rsidRPr="003F0331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F94957" w:rsidRPr="003F0331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F94957" w:rsidRPr="003F0331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F94957" w:rsidRPr="003F0331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F94957" w:rsidRPr="003F0331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94957" w:rsidRPr="003F0331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F94957" w:rsidRPr="00EA7793" w:rsidTr="001259C9">
        <w:trPr>
          <w:cantSplit/>
        </w:trPr>
        <w:tc>
          <w:tcPr>
            <w:tcW w:w="3828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2B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</w:t>
            </w:r>
            <w:r w:rsidRPr="007B2B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</w:t>
            </w:r>
            <w:r w:rsidRPr="007B2B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417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0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7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5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</w:tr>
      <w:tr w:rsidR="00F94957" w:rsidRPr="00EA7793" w:rsidTr="001259C9">
        <w:trPr>
          <w:cantSplit/>
        </w:trPr>
        <w:tc>
          <w:tcPr>
            <w:tcW w:w="3828" w:type="dxa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2B5F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 w:rsidRPr="007B2B5F">
              <w:rPr>
                <w:rFonts w:ascii="Angsana New" w:hAnsi="Angsana New" w:hint="cs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7B2B5F">
              <w:rPr>
                <w:rFonts w:ascii="Angsana New" w:hAnsi="Angsana New"/>
                <w:bCs/>
                <w:sz w:val="28"/>
                <w:szCs w:val="28"/>
              </w:rPr>
              <w:t>48,211</w:t>
            </w:r>
          </w:p>
        </w:tc>
        <w:tc>
          <w:tcPr>
            <w:tcW w:w="270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7B2B5F">
              <w:rPr>
                <w:rFonts w:ascii="Angsana New" w:hAnsi="Angsana New"/>
                <w:bCs/>
                <w:sz w:val="28"/>
                <w:szCs w:val="28"/>
              </w:rPr>
              <w:t>18,690</w:t>
            </w:r>
          </w:p>
        </w:tc>
        <w:tc>
          <w:tcPr>
            <w:tcW w:w="283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24,348</w:t>
            </w:r>
          </w:p>
        </w:tc>
        <w:tc>
          <w:tcPr>
            <w:tcW w:w="284" w:type="dxa"/>
          </w:tcPr>
          <w:p w:rsidR="00F94957" w:rsidRPr="007B2B5F" w:rsidRDefault="00F9495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94957" w:rsidRPr="007B2B5F" w:rsidRDefault="00F9495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B5F">
              <w:rPr>
                <w:rFonts w:ascii="Angsana New" w:hAnsi="Angsana New"/>
                <w:sz w:val="28"/>
                <w:szCs w:val="28"/>
              </w:rPr>
              <w:t>91,249</w:t>
            </w:r>
          </w:p>
        </w:tc>
      </w:tr>
    </w:tbl>
    <w:p w:rsidR="001259C9" w:rsidRDefault="001259C9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1259C9" w:rsidSect="00AA63B4">
          <w:pgSz w:w="11909" w:h="16834" w:code="9"/>
          <w:pgMar w:top="261" w:right="1134" w:bottom="1134" w:left="1361" w:header="476" w:footer="590" w:gutter="0"/>
          <w:cols w:space="720"/>
          <w:docGrid w:linePitch="245"/>
        </w:sectPr>
      </w:pPr>
    </w:p>
    <w:p w:rsidR="00A9455D" w:rsidRPr="00A9455D" w:rsidRDefault="00A9455D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14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 (โปรแกรมคอมพิวเตอร์) - สุทธิ</w:t>
      </w:r>
    </w:p>
    <w:p w:rsidR="00A9455D" w:rsidRPr="005F061A" w:rsidRDefault="00A9455D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677" w:type="dxa"/>
        <w:tblInd w:w="-72" w:type="dxa"/>
        <w:tblLayout w:type="fixed"/>
        <w:tblLook w:val="0000"/>
      </w:tblPr>
      <w:tblGrid>
        <w:gridCol w:w="3724"/>
        <w:gridCol w:w="1275"/>
        <w:gridCol w:w="270"/>
        <w:gridCol w:w="1290"/>
        <w:gridCol w:w="283"/>
        <w:gridCol w:w="1276"/>
        <w:gridCol w:w="284"/>
        <w:gridCol w:w="1275"/>
      </w:tblGrid>
      <w:tr w:rsidR="00A9455D" w:rsidRPr="004F07C8" w:rsidTr="00DB160C">
        <w:trPr>
          <w:cantSplit/>
        </w:trPr>
        <w:tc>
          <w:tcPr>
            <w:tcW w:w="3724" w:type="dxa"/>
          </w:tcPr>
          <w:p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A9455D" w:rsidRPr="004F07C8" w:rsidRDefault="00A9455D" w:rsidP="00DB160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9455D" w:rsidRPr="004F07C8" w:rsidTr="00DB160C">
        <w:trPr>
          <w:cantSplit/>
        </w:trPr>
        <w:tc>
          <w:tcPr>
            <w:tcW w:w="3724" w:type="dxa"/>
          </w:tcPr>
          <w:p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55D" w:rsidRPr="004F07C8" w:rsidRDefault="00A9455D" w:rsidP="00DB160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9455D" w:rsidRPr="00F51F88" w:rsidTr="00DB160C">
        <w:trPr>
          <w:cantSplit/>
        </w:trPr>
        <w:tc>
          <w:tcPr>
            <w:tcW w:w="3724" w:type="dxa"/>
          </w:tcPr>
          <w:p w:rsidR="00A9455D" w:rsidRPr="00F51F8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5D" w:rsidRPr="00EA0007" w:rsidRDefault="00A9455D" w:rsidP="00A94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A9455D" w:rsidRPr="00EA0007" w:rsidRDefault="00A9455D" w:rsidP="00A94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:rsidR="00A9455D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9455D" w:rsidRPr="00E24209" w:rsidTr="00DB160C">
        <w:trPr>
          <w:cantSplit/>
        </w:trPr>
        <w:tc>
          <w:tcPr>
            <w:tcW w:w="3724" w:type="dxa"/>
          </w:tcPr>
          <w:p w:rsidR="00A9455D" w:rsidRPr="0037181F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8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5D" w:rsidRPr="00807175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9455D" w:rsidRPr="00D40D00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A9455D" w:rsidRPr="00D40D00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5D" w:rsidRPr="00807175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5D" w:rsidRPr="000233DF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F365B" w:rsidRPr="00E24209" w:rsidTr="00DB160C">
        <w:trPr>
          <w:cantSplit/>
        </w:trPr>
        <w:tc>
          <w:tcPr>
            <w:tcW w:w="3724" w:type="dxa"/>
          </w:tcPr>
          <w:p w:rsidR="002F365B" w:rsidRPr="00843905" w:rsidRDefault="002F365B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:rsidR="002F365B" w:rsidRPr="00E6490D" w:rsidRDefault="002F365B" w:rsidP="00650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49,366</w:t>
            </w:r>
          </w:p>
        </w:tc>
        <w:tc>
          <w:tcPr>
            <w:tcW w:w="270" w:type="dxa"/>
          </w:tcPr>
          <w:p w:rsidR="002F365B" w:rsidRPr="0059276C" w:rsidRDefault="002F365B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2F365B" w:rsidRPr="0059276C" w:rsidRDefault="002F365B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76C">
              <w:rPr>
                <w:rFonts w:ascii="Angsana New" w:hAnsi="Angsana New"/>
                <w:sz w:val="30"/>
                <w:szCs w:val="30"/>
              </w:rPr>
              <w:t>48,151</w:t>
            </w:r>
          </w:p>
        </w:tc>
        <w:tc>
          <w:tcPr>
            <w:tcW w:w="283" w:type="dxa"/>
          </w:tcPr>
          <w:p w:rsidR="002F365B" w:rsidRPr="0059276C" w:rsidRDefault="002F365B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F365B" w:rsidRPr="00E6490D" w:rsidRDefault="002F365B" w:rsidP="00650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19,467</w:t>
            </w:r>
          </w:p>
        </w:tc>
        <w:tc>
          <w:tcPr>
            <w:tcW w:w="284" w:type="dxa"/>
          </w:tcPr>
          <w:p w:rsidR="002F365B" w:rsidRPr="000233DF" w:rsidRDefault="002F365B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2F365B" w:rsidRPr="0059276C" w:rsidRDefault="002F365B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76C">
              <w:rPr>
                <w:rFonts w:ascii="Angsana New" w:hAnsi="Angsana New"/>
                <w:sz w:val="30"/>
                <w:szCs w:val="30"/>
              </w:rPr>
              <w:t>18,746</w:t>
            </w:r>
          </w:p>
        </w:tc>
      </w:tr>
      <w:tr w:rsidR="00A9455D" w:rsidRPr="00E24209" w:rsidTr="00DB160C">
        <w:trPr>
          <w:cantSplit/>
        </w:trPr>
        <w:tc>
          <w:tcPr>
            <w:tcW w:w="3724" w:type="dxa"/>
          </w:tcPr>
          <w:p w:rsidR="00A9455D" w:rsidRPr="00843905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390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:rsidR="00A9455D" w:rsidRPr="002F365B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>1</w:t>
            </w:r>
            <w:r w:rsidR="002F365B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:rsidR="00A9455D" w:rsidRPr="0059276C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A9455D" w:rsidRPr="00E6490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283" w:type="dxa"/>
          </w:tcPr>
          <w:p w:rsidR="00A9455D" w:rsidRPr="0059276C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9455D" w:rsidRPr="002F365B" w:rsidRDefault="002F365B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84" w:type="dxa"/>
          </w:tcPr>
          <w:p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9455D" w:rsidRPr="00E6490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721</w:t>
            </w:r>
          </w:p>
        </w:tc>
      </w:tr>
      <w:tr w:rsidR="00A9455D" w:rsidRPr="00E24209" w:rsidTr="00DB160C">
        <w:trPr>
          <w:cantSplit/>
        </w:trPr>
        <w:tc>
          <w:tcPr>
            <w:tcW w:w="3724" w:type="dxa"/>
          </w:tcPr>
          <w:p w:rsidR="00A9455D" w:rsidRPr="00843905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5D" w:rsidRPr="002F365B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A9455D" w:rsidRPr="0059276C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A9455D" w:rsidRPr="00107757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75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A9455D" w:rsidRPr="0059276C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5D" w:rsidRPr="002F365B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5D" w:rsidRPr="00107757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75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A9455D" w:rsidRPr="00E24209" w:rsidTr="00DB160C">
        <w:trPr>
          <w:cantSplit/>
        </w:trPr>
        <w:tc>
          <w:tcPr>
            <w:tcW w:w="3724" w:type="dxa"/>
          </w:tcPr>
          <w:p w:rsidR="00A9455D" w:rsidRPr="00843905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9455D" w:rsidRPr="002F365B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>49,</w:t>
            </w:r>
            <w:r w:rsidR="002F365B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:rsidR="00A9455D" w:rsidRPr="0059276C" w:rsidRDefault="00A9455D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A9455D" w:rsidRPr="00E6490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49,366</w:t>
            </w:r>
          </w:p>
        </w:tc>
        <w:tc>
          <w:tcPr>
            <w:tcW w:w="283" w:type="dxa"/>
          </w:tcPr>
          <w:p w:rsidR="00A9455D" w:rsidRPr="0059276C" w:rsidRDefault="00A9455D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9455D" w:rsidRPr="002F365B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>19,</w:t>
            </w:r>
            <w:r w:rsidR="002F365B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84" w:type="dxa"/>
          </w:tcPr>
          <w:p w:rsidR="00A9455D" w:rsidRPr="002C6935" w:rsidRDefault="00A9455D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9455D" w:rsidRPr="00E6490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19,467</w:t>
            </w:r>
          </w:p>
        </w:tc>
      </w:tr>
      <w:tr w:rsidR="00A9455D" w:rsidRPr="00370BB9" w:rsidTr="00DB160C">
        <w:trPr>
          <w:cantSplit/>
        </w:trPr>
        <w:tc>
          <w:tcPr>
            <w:tcW w:w="3724" w:type="dxa"/>
          </w:tcPr>
          <w:p w:rsidR="00A9455D" w:rsidRPr="00370BB9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5D" w:rsidRPr="00A9455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A9455D" w:rsidRPr="00370BB9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A9455D" w:rsidRPr="00EB6E06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A9455D" w:rsidRPr="00370BB9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5D" w:rsidRPr="00A9455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A9455D" w:rsidRPr="00370BB9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5D" w:rsidRPr="00EB6E06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A9455D" w:rsidRPr="00E24209" w:rsidTr="00DB160C">
        <w:trPr>
          <w:cantSplit/>
        </w:trPr>
        <w:tc>
          <w:tcPr>
            <w:tcW w:w="3724" w:type="dxa"/>
          </w:tcPr>
          <w:p w:rsidR="00A9455D" w:rsidRPr="0037181F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75" w:type="dxa"/>
          </w:tcPr>
          <w:p w:rsidR="00A9455D" w:rsidRPr="00A9455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9455D" w:rsidRPr="00D40D00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A9455D" w:rsidRPr="00EB6E06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9455D" w:rsidRPr="00A9455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9455D" w:rsidRPr="00EB6E06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F365B" w:rsidRPr="00E24209" w:rsidTr="00DB160C">
        <w:trPr>
          <w:cantSplit/>
        </w:trPr>
        <w:tc>
          <w:tcPr>
            <w:tcW w:w="3724" w:type="dxa"/>
          </w:tcPr>
          <w:p w:rsidR="002F365B" w:rsidRPr="00472784" w:rsidRDefault="002F365B" w:rsidP="00DB160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275" w:type="dxa"/>
          </w:tcPr>
          <w:p w:rsidR="002F365B" w:rsidRPr="00E6490D" w:rsidRDefault="002F365B" w:rsidP="00650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45,836</w:t>
            </w:r>
          </w:p>
        </w:tc>
        <w:tc>
          <w:tcPr>
            <w:tcW w:w="270" w:type="dxa"/>
          </w:tcPr>
          <w:p w:rsidR="002F365B" w:rsidRPr="0059276C" w:rsidRDefault="002F365B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2F365B" w:rsidRPr="0059276C" w:rsidRDefault="002F365B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76C">
              <w:rPr>
                <w:rFonts w:ascii="Angsana New" w:hAnsi="Angsana New"/>
                <w:sz w:val="30"/>
                <w:szCs w:val="30"/>
              </w:rPr>
              <w:t>44,97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2F365B" w:rsidRPr="0059276C" w:rsidRDefault="002F365B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2F365B" w:rsidRPr="00E6490D" w:rsidRDefault="002F365B" w:rsidP="00650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17,873</w:t>
            </w:r>
          </w:p>
        </w:tc>
        <w:tc>
          <w:tcPr>
            <w:tcW w:w="284" w:type="dxa"/>
          </w:tcPr>
          <w:p w:rsidR="002F365B" w:rsidRPr="0016145D" w:rsidRDefault="002F365B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F365B" w:rsidRPr="0059276C" w:rsidRDefault="002F365B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76C">
              <w:rPr>
                <w:rFonts w:ascii="Angsana New" w:hAnsi="Angsana New"/>
                <w:sz w:val="30"/>
                <w:szCs w:val="30"/>
              </w:rPr>
              <w:t>17,66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9455D" w:rsidRPr="00E24209" w:rsidTr="00DB160C">
        <w:trPr>
          <w:cantSplit/>
        </w:trPr>
        <w:tc>
          <w:tcPr>
            <w:tcW w:w="3724" w:type="dxa"/>
          </w:tcPr>
          <w:p w:rsidR="00A9455D" w:rsidRPr="00472784" w:rsidRDefault="00A9455D" w:rsidP="00DB160C">
            <w:pPr>
              <w:rPr>
                <w:rFonts w:ascii="Angsana New" w:hAnsi="Angsana New"/>
                <w:sz w:val="30"/>
                <w:szCs w:val="30"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75" w:type="dxa"/>
          </w:tcPr>
          <w:p w:rsidR="00A9455D" w:rsidRPr="002F365B" w:rsidRDefault="002F365B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:rsidR="00A9455D" w:rsidRPr="0059276C" w:rsidRDefault="00A9455D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A9455D" w:rsidRPr="00E6490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283" w:type="dxa"/>
          </w:tcPr>
          <w:p w:rsidR="00A9455D" w:rsidRPr="0059276C" w:rsidRDefault="00A9455D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A9455D" w:rsidRPr="002F365B" w:rsidRDefault="002F365B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84" w:type="dxa"/>
          </w:tcPr>
          <w:p w:rsidR="00A9455D" w:rsidRPr="0016145D" w:rsidRDefault="00A9455D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9455D" w:rsidRPr="00E6490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A9455D" w:rsidRPr="00E24209" w:rsidTr="00DB160C">
        <w:trPr>
          <w:cantSplit/>
        </w:trPr>
        <w:tc>
          <w:tcPr>
            <w:tcW w:w="3724" w:type="dxa"/>
          </w:tcPr>
          <w:p w:rsidR="00A9455D" w:rsidRDefault="00A9455D" w:rsidP="00DB160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5D" w:rsidRPr="002F365B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A9455D" w:rsidRPr="0059276C" w:rsidRDefault="00A9455D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A9455D" w:rsidRPr="00107757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75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A9455D" w:rsidRPr="0059276C" w:rsidRDefault="00A9455D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5D" w:rsidRPr="002F365B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A9455D" w:rsidRPr="0016145D" w:rsidRDefault="00A9455D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5D" w:rsidRPr="00107757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75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A9455D" w:rsidRPr="00E24209" w:rsidTr="00DB160C">
        <w:trPr>
          <w:cantSplit/>
        </w:trPr>
        <w:tc>
          <w:tcPr>
            <w:tcW w:w="3724" w:type="dxa"/>
          </w:tcPr>
          <w:p w:rsidR="00A9455D" w:rsidRPr="00472784" w:rsidRDefault="00A9455D" w:rsidP="00DB160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455D" w:rsidRPr="002F365B" w:rsidRDefault="002F365B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A9455D" w:rsidRPr="002F36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  <w:tcBorders>
              <w:left w:val="nil"/>
            </w:tcBorders>
          </w:tcPr>
          <w:p w:rsidR="00A9455D" w:rsidRPr="0059276C" w:rsidRDefault="00A9455D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A9455D" w:rsidRPr="00E6490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45,836</w:t>
            </w:r>
          </w:p>
        </w:tc>
        <w:tc>
          <w:tcPr>
            <w:tcW w:w="283" w:type="dxa"/>
          </w:tcPr>
          <w:p w:rsidR="00A9455D" w:rsidRPr="0059276C" w:rsidRDefault="00A9455D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9455D" w:rsidRPr="002F365B" w:rsidRDefault="002F365B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A9455D" w:rsidRPr="002F36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84" w:type="dxa"/>
          </w:tcPr>
          <w:p w:rsidR="00A9455D" w:rsidRPr="0016145D" w:rsidRDefault="00A9455D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9455D" w:rsidRPr="00E6490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17,873</w:t>
            </w:r>
          </w:p>
        </w:tc>
      </w:tr>
      <w:tr w:rsidR="00A9455D" w:rsidRPr="00067688" w:rsidTr="00DB160C">
        <w:trPr>
          <w:cantSplit/>
        </w:trPr>
        <w:tc>
          <w:tcPr>
            <w:tcW w:w="3724" w:type="dxa"/>
          </w:tcPr>
          <w:p w:rsidR="00A9455D" w:rsidRPr="00067688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5D" w:rsidRPr="00A9455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A9455D" w:rsidRPr="0059276C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A9455D" w:rsidRPr="0059276C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A9455D" w:rsidRPr="0059276C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5D" w:rsidRPr="00A9455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A9455D" w:rsidRPr="00067688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5D" w:rsidRPr="0059276C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A9455D" w:rsidRPr="00E24209" w:rsidTr="00DB160C">
        <w:trPr>
          <w:cantSplit/>
        </w:trPr>
        <w:tc>
          <w:tcPr>
            <w:tcW w:w="3724" w:type="dxa"/>
          </w:tcPr>
          <w:p w:rsidR="00A9455D" w:rsidRPr="0037181F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371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275" w:type="dxa"/>
          </w:tcPr>
          <w:p w:rsidR="00A9455D" w:rsidRPr="00A9455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A9455D" w:rsidRPr="0059276C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A9455D" w:rsidRPr="0059276C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9455D" w:rsidRPr="0059276C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9455D" w:rsidRPr="00A9455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9455D" w:rsidRPr="0059276C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9455D" w:rsidRPr="00E24209" w:rsidTr="00DB160C">
        <w:trPr>
          <w:cantSplit/>
        </w:trPr>
        <w:tc>
          <w:tcPr>
            <w:tcW w:w="3724" w:type="dxa"/>
          </w:tcPr>
          <w:p w:rsidR="00A9455D" w:rsidRPr="00472784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A9455D" w:rsidRPr="002F365B" w:rsidRDefault="002F365B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A9455D" w:rsidRPr="002F365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  <w:tc>
          <w:tcPr>
            <w:tcW w:w="270" w:type="dxa"/>
          </w:tcPr>
          <w:p w:rsidR="00A9455D" w:rsidRPr="0059276C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:rsidR="00A9455D" w:rsidRPr="0059276C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3,530</w:t>
            </w:r>
          </w:p>
        </w:tc>
        <w:tc>
          <w:tcPr>
            <w:tcW w:w="283" w:type="dxa"/>
          </w:tcPr>
          <w:p w:rsidR="00A9455D" w:rsidRPr="0059276C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A9455D" w:rsidRPr="002F365B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>1,</w:t>
            </w:r>
            <w:r w:rsidR="002F365B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84" w:type="dxa"/>
          </w:tcPr>
          <w:p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A9455D" w:rsidRPr="00E6490D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</w:tr>
    </w:tbl>
    <w:p w:rsidR="00A9455D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9455D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E2129" w:rsidRPr="00296C70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7C1DBB"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</w:rPr>
        <w:t>5</w:t>
      </w:r>
      <w:r w:rsidR="000E2129" w:rsidRPr="00A33268">
        <w:rPr>
          <w:rFonts w:ascii="Angsana New" w:hAnsi="Angsana New"/>
          <w:b/>
          <w:bCs/>
          <w:sz w:val="30"/>
          <w:szCs w:val="30"/>
        </w:rPr>
        <w:t>.</w:t>
      </w:r>
      <w:r w:rsidR="000E2129" w:rsidRPr="00A33268">
        <w:rPr>
          <w:rFonts w:ascii="Angsana New" w:hAnsi="Angsana New"/>
          <w:b/>
          <w:bCs/>
          <w:sz w:val="30"/>
          <w:szCs w:val="30"/>
        </w:rPr>
        <w:tab/>
      </w:r>
      <w:r w:rsidR="00DE28A6">
        <w:rPr>
          <w:rFonts w:ascii="Angsana New" w:hAnsi="Angsana New" w:hint="cs"/>
          <w:b/>
          <w:bCs/>
          <w:sz w:val="32"/>
          <w:szCs w:val="32"/>
          <w:cs/>
        </w:rPr>
        <w:t xml:space="preserve">เงินกู้ยืมจากสถาบันการเงิน </w:t>
      </w:r>
    </w:p>
    <w:p w:rsidR="000E2129" w:rsidRPr="005F061A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E28A6" w:rsidRPr="00DE28A6" w:rsidRDefault="00DE28A6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E28A6">
        <w:rPr>
          <w:rFonts w:ascii="Angsana New" w:hAnsi="Angsana New" w:hint="cs"/>
          <w:i/>
          <w:iCs/>
          <w:sz w:val="30"/>
          <w:szCs w:val="30"/>
          <w:cs/>
        </w:rPr>
        <w:t xml:space="preserve">วงเงินสินเชื่อ </w:t>
      </w:r>
    </w:p>
    <w:p w:rsidR="00DE28A6" w:rsidRPr="00DE28A6" w:rsidRDefault="00DE28A6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0E2129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495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765E7">
        <w:rPr>
          <w:rFonts w:ascii="Angsana New" w:hAnsi="Angsana New"/>
          <w:sz w:val="30"/>
          <w:szCs w:val="30"/>
        </w:rPr>
        <w:t>31</w:t>
      </w:r>
      <w:r w:rsidRPr="006765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F0561">
        <w:rPr>
          <w:rFonts w:ascii="Angsana New" w:hAnsi="Angsana New"/>
          <w:sz w:val="30"/>
          <w:szCs w:val="30"/>
        </w:rPr>
        <w:t>2563</w:t>
      </w:r>
      <w:r w:rsidRPr="006765E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42575">
        <w:rPr>
          <w:rFonts w:ascii="Angsana New" w:hAnsi="Angsana New"/>
          <w:sz w:val="30"/>
          <w:szCs w:val="30"/>
        </w:rPr>
        <w:t>2562</w:t>
      </w:r>
      <w:r w:rsidR="009E5EC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D4955">
        <w:rPr>
          <w:rFonts w:ascii="Angsana New" w:hAnsi="Angsana New"/>
          <w:sz w:val="30"/>
          <w:szCs w:val="30"/>
          <w:cs/>
        </w:rPr>
        <w:t>บริษัท</w:t>
      </w:r>
      <w:r w:rsidR="00166A78">
        <w:rPr>
          <w:rFonts w:ascii="Angsana New" w:hAnsi="Angsana New" w:hint="cs"/>
          <w:sz w:val="30"/>
          <w:szCs w:val="30"/>
          <w:cs/>
        </w:rPr>
        <w:t xml:space="preserve">มีวงเงินสินเชื่อกับธนาคารในประเทศหลายแห่งดังนี้ </w:t>
      </w:r>
    </w:p>
    <w:p w:rsidR="000E2129" w:rsidRPr="005F061A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754" w:type="dxa"/>
        <w:tblLook w:val="04A0"/>
      </w:tblPr>
      <w:tblGrid>
        <w:gridCol w:w="3085"/>
        <w:gridCol w:w="1418"/>
        <w:gridCol w:w="283"/>
        <w:gridCol w:w="1418"/>
        <w:gridCol w:w="284"/>
        <w:gridCol w:w="1501"/>
        <w:gridCol w:w="275"/>
        <w:gridCol w:w="1490"/>
      </w:tblGrid>
      <w:tr w:rsidR="007018DB" w:rsidRPr="00EA0007" w:rsidTr="007018DB">
        <w:tc>
          <w:tcPr>
            <w:tcW w:w="3085" w:type="dxa"/>
          </w:tcPr>
          <w:p w:rsidR="007018DB" w:rsidRPr="005F061A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9" w:type="dxa"/>
            <w:gridSpan w:val="7"/>
          </w:tcPr>
          <w:p w:rsidR="007018DB" w:rsidRPr="00374FD7" w:rsidRDefault="007018DB" w:rsidP="005D0BBA">
            <w:pPr>
              <w:pStyle w:val="BodyText3"/>
              <w:jc w:val="center"/>
              <w:rPr>
                <w:cs/>
              </w:rPr>
            </w:pPr>
            <w:r w:rsidRPr="00374FD7">
              <w:rPr>
                <w:rFonts w:hint="cs"/>
                <w:cs/>
              </w:rPr>
              <w:t>พันบาท</w:t>
            </w:r>
          </w:p>
        </w:tc>
      </w:tr>
      <w:tr w:rsidR="007018DB" w:rsidRPr="00EA0007" w:rsidTr="007018DB">
        <w:tc>
          <w:tcPr>
            <w:tcW w:w="3085" w:type="dxa"/>
          </w:tcPr>
          <w:p w:rsidR="007018DB" w:rsidRPr="00EA0007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7018DB" w:rsidRPr="002D70ED" w:rsidRDefault="007018DB" w:rsidP="00295E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018DB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018DB" w:rsidRPr="002D70ED" w:rsidRDefault="007018DB" w:rsidP="00295E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614" w:rsidRPr="00EA0007" w:rsidTr="007018DB">
        <w:tc>
          <w:tcPr>
            <w:tcW w:w="3085" w:type="dxa"/>
          </w:tcPr>
          <w:p w:rsidR="000C6614" w:rsidRPr="00EA0007" w:rsidRDefault="000C6614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EA0007" w:rsidRDefault="00DF0561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C6614" w:rsidRPr="00EA0007" w:rsidRDefault="000C6614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EA0007" w:rsidRDefault="00A42575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:rsidR="000C6614" w:rsidRDefault="000C6614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EA0007" w:rsidRDefault="00DF0561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:rsidR="000C6614" w:rsidRPr="00EA0007" w:rsidRDefault="000C6614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:rsidR="000C6614" w:rsidRPr="00EA0007" w:rsidRDefault="00A42575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D5DAF" w:rsidRPr="00EA0007" w:rsidTr="007018DB">
        <w:tc>
          <w:tcPr>
            <w:tcW w:w="3085" w:type="dxa"/>
          </w:tcPr>
          <w:p w:rsidR="003D5DAF" w:rsidRDefault="003D5DAF" w:rsidP="0057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</w:tcPr>
          <w:p w:rsidR="003D5DAF" w:rsidRPr="00960A77" w:rsidRDefault="003D5DAF" w:rsidP="00571711">
            <w:pPr>
              <w:pStyle w:val="BodyText3"/>
              <w:ind w:right="137"/>
              <w:jc w:val="right"/>
            </w:pPr>
            <w:r w:rsidRPr="00960A77">
              <w:t>80,350</w:t>
            </w:r>
          </w:p>
        </w:tc>
        <w:tc>
          <w:tcPr>
            <w:tcW w:w="283" w:type="dxa"/>
          </w:tcPr>
          <w:p w:rsidR="003D5DAF" w:rsidRDefault="003D5DAF" w:rsidP="0057171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3D5DAF" w:rsidRPr="00A47587" w:rsidRDefault="003D5DAF" w:rsidP="00EA7793">
            <w:pPr>
              <w:pStyle w:val="BodyText3"/>
              <w:ind w:right="137"/>
              <w:jc w:val="right"/>
            </w:pPr>
            <w:r w:rsidRPr="00A47587">
              <w:t>80,350</w:t>
            </w:r>
          </w:p>
        </w:tc>
        <w:tc>
          <w:tcPr>
            <w:tcW w:w="284" w:type="dxa"/>
          </w:tcPr>
          <w:p w:rsidR="003D5DAF" w:rsidRPr="00807175" w:rsidRDefault="003D5DAF" w:rsidP="00571711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01" w:type="dxa"/>
          </w:tcPr>
          <w:p w:rsidR="003D5DAF" w:rsidRPr="00960A77" w:rsidRDefault="003D5DAF" w:rsidP="00571711">
            <w:pPr>
              <w:pStyle w:val="BodyText3"/>
              <w:ind w:right="137"/>
              <w:jc w:val="right"/>
            </w:pPr>
            <w:r w:rsidRPr="00960A77">
              <w:t>4</w:t>
            </w:r>
            <w:r w:rsidRPr="00960A77">
              <w:rPr>
                <w:rFonts w:hint="cs"/>
                <w:cs/>
              </w:rPr>
              <w:t>0</w:t>
            </w:r>
            <w:r w:rsidRPr="00960A77">
              <w:t>,0</w:t>
            </w:r>
            <w:r w:rsidRPr="00960A77">
              <w:rPr>
                <w:rFonts w:hint="cs"/>
                <w:cs/>
              </w:rPr>
              <w:t>0</w:t>
            </w:r>
            <w:r w:rsidRPr="00960A77">
              <w:t>0</w:t>
            </w:r>
          </w:p>
        </w:tc>
        <w:tc>
          <w:tcPr>
            <w:tcW w:w="275" w:type="dxa"/>
          </w:tcPr>
          <w:p w:rsidR="003D5DAF" w:rsidRPr="00EA0007" w:rsidRDefault="003D5DAF" w:rsidP="00571711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:rsidR="003D5DAF" w:rsidRPr="00A47587" w:rsidRDefault="003D5DAF" w:rsidP="00EA7793">
            <w:pPr>
              <w:pStyle w:val="BodyText3"/>
              <w:ind w:right="137"/>
              <w:jc w:val="right"/>
            </w:pPr>
            <w:r w:rsidRPr="00A47587">
              <w:t>4</w:t>
            </w:r>
            <w:r w:rsidRPr="00A47587">
              <w:rPr>
                <w:rFonts w:hint="cs"/>
                <w:cs/>
              </w:rPr>
              <w:t>0</w:t>
            </w:r>
            <w:r w:rsidRPr="00A47587">
              <w:t>,0</w:t>
            </w:r>
            <w:r w:rsidRPr="00A47587">
              <w:rPr>
                <w:rFonts w:hint="cs"/>
                <w:cs/>
              </w:rPr>
              <w:t>0</w:t>
            </w:r>
            <w:r w:rsidRPr="00A47587">
              <w:t>0</w:t>
            </w:r>
          </w:p>
        </w:tc>
      </w:tr>
      <w:tr w:rsidR="003D5DAF" w:rsidRPr="00EA0007" w:rsidTr="007018DB">
        <w:tc>
          <w:tcPr>
            <w:tcW w:w="3085" w:type="dxa"/>
          </w:tcPr>
          <w:p w:rsidR="003D5DAF" w:rsidRPr="00374FD7" w:rsidRDefault="003D5DA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:rsidR="003D5DAF" w:rsidRPr="00960A77" w:rsidRDefault="00960A77" w:rsidP="00295EAF">
            <w:pPr>
              <w:pStyle w:val="BodyText3"/>
              <w:ind w:right="137"/>
              <w:jc w:val="right"/>
              <w:rPr>
                <w:cs/>
              </w:rPr>
            </w:pPr>
            <w:r w:rsidRPr="00960A77">
              <w:rPr>
                <w:rFonts w:hint="cs"/>
                <w:cs/>
              </w:rPr>
              <w:t>42</w:t>
            </w:r>
            <w:r w:rsidR="003D5DAF" w:rsidRPr="00960A77">
              <w:t>0,000</w:t>
            </w:r>
          </w:p>
        </w:tc>
        <w:tc>
          <w:tcPr>
            <w:tcW w:w="283" w:type="dxa"/>
          </w:tcPr>
          <w:p w:rsidR="003D5DAF" w:rsidRDefault="003D5DAF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3D5DAF" w:rsidRPr="00A47587" w:rsidRDefault="003D5DAF" w:rsidP="00EA7793">
            <w:pPr>
              <w:pStyle w:val="BodyText3"/>
              <w:ind w:right="137"/>
              <w:jc w:val="right"/>
              <w:rPr>
                <w:cs/>
              </w:rPr>
            </w:pPr>
            <w:r w:rsidRPr="00A47587">
              <w:t>350,000</w:t>
            </w:r>
          </w:p>
        </w:tc>
        <w:tc>
          <w:tcPr>
            <w:tcW w:w="284" w:type="dxa"/>
          </w:tcPr>
          <w:p w:rsidR="003D5DAF" w:rsidRPr="00807175" w:rsidRDefault="003D5DAF" w:rsidP="005D0BBA">
            <w:pPr>
              <w:pStyle w:val="BodyText3"/>
              <w:ind w:right="137"/>
              <w:jc w:val="right"/>
              <w:rPr>
                <w:highlight w:val="yellow"/>
                <w:cs/>
              </w:rPr>
            </w:pPr>
          </w:p>
        </w:tc>
        <w:tc>
          <w:tcPr>
            <w:tcW w:w="1501" w:type="dxa"/>
          </w:tcPr>
          <w:p w:rsidR="003D5DAF" w:rsidRPr="00960A77" w:rsidRDefault="00960A77" w:rsidP="00DA5118">
            <w:pPr>
              <w:pStyle w:val="BodyText3"/>
              <w:ind w:right="137"/>
              <w:jc w:val="right"/>
              <w:rPr>
                <w:cs/>
              </w:rPr>
            </w:pPr>
            <w:r w:rsidRPr="00960A77">
              <w:rPr>
                <w:rFonts w:hint="cs"/>
                <w:cs/>
              </w:rPr>
              <w:t>33</w:t>
            </w:r>
            <w:r w:rsidR="003D5DAF" w:rsidRPr="00960A77">
              <w:rPr>
                <w:rFonts w:hint="cs"/>
                <w:cs/>
              </w:rPr>
              <w:t>0</w:t>
            </w:r>
            <w:r w:rsidR="003D5DAF" w:rsidRPr="00960A77">
              <w:t>,0</w:t>
            </w:r>
            <w:r w:rsidR="003D5DAF" w:rsidRPr="00960A77">
              <w:rPr>
                <w:rFonts w:hint="cs"/>
                <w:cs/>
              </w:rPr>
              <w:t>00</w:t>
            </w:r>
          </w:p>
        </w:tc>
        <w:tc>
          <w:tcPr>
            <w:tcW w:w="275" w:type="dxa"/>
          </w:tcPr>
          <w:p w:rsidR="003D5DAF" w:rsidRPr="00EA0007" w:rsidRDefault="003D5DAF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:rsidR="003D5DAF" w:rsidRPr="00A47587" w:rsidRDefault="003D5DAF" w:rsidP="00EA7793">
            <w:pPr>
              <w:pStyle w:val="BodyText3"/>
              <w:ind w:right="137"/>
              <w:jc w:val="right"/>
              <w:rPr>
                <w:cs/>
              </w:rPr>
            </w:pPr>
            <w:r w:rsidRPr="00A47587">
              <w:t>25</w:t>
            </w:r>
            <w:r w:rsidRPr="00A47587">
              <w:rPr>
                <w:rFonts w:hint="cs"/>
                <w:cs/>
              </w:rPr>
              <w:t>0</w:t>
            </w:r>
            <w:r w:rsidRPr="00A47587">
              <w:t>,0</w:t>
            </w:r>
            <w:r w:rsidRPr="00A47587">
              <w:rPr>
                <w:rFonts w:hint="cs"/>
                <w:cs/>
              </w:rPr>
              <w:t>00</w:t>
            </w:r>
          </w:p>
        </w:tc>
      </w:tr>
      <w:tr w:rsidR="003D5DAF" w:rsidRPr="00EA0007" w:rsidTr="005703F3">
        <w:tc>
          <w:tcPr>
            <w:tcW w:w="3085" w:type="dxa"/>
          </w:tcPr>
          <w:p w:rsidR="003D5DAF" w:rsidRPr="001B6E0B" w:rsidRDefault="003D5DA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</w:t>
            </w:r>
            <w:r w:rsidRPr="00B405A8">
              <w:rPr>
                <w:rFonts w:ascii="Angsana New" w:hAnsi="Angsana New" w:hint="cs"/>
                <w:sz w:val="30"/>
                <w:szCs w:val="30"/>
                <w:cs/>
              </w:rPr>
              <w:t>นและอาวัล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</w:t>
            </w:r>
          </w:p>
        </w:tc>
        <w:tc>
          <w:tcPr>
            <w:tcW w:w="1418" w:type="dxa"/>
          </w:tcPr>
          <w:p w:rsidR="003D5DAF" w:rsidRPr="00960A77" w:rsidRDefault="00960A77" w:rsidP="00295EAF">
            <w:pPr>
              <w:pStyle w:val="BodyText3"/>
              <w:ind w:right="137"/>
              <w:jc w:val="right"/>
            </w:pPr>
            <w:r w:rsidRPr="00960A77">
              <w:rPr>
                <w:rFonts w:hint="cs"/>
                <w:cs/>
              </w:rPr>
              <w:t>313</w:t>
            </w:r>
            <w:r w:rsidRPr="00960A77">
              <w:t>,</w:t>
            </w:r>
            <w:r w:rsidRPr="00960A77">
              <w:rPr>
                <w:rFonts w:hint="cs"/>
                <w:cs/>
              </w:rPr>
              <w:t>473</w:t>
            </w:r>
          </w:p>
        </w:tc>
        <w:tc>
          <w:tcPr>
            <w:tcW w:w="283" w:type="dxa"/>
          </w:tcPr>
          <w:p w:rsidR="003D5DAF" w:rsidRDefault="003D5DAF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3D5DAF" w:rsidRPr="00A47587" w:rsidRDefault="003D5DAF" w:rsidP="00EA7793">
            <w:pPr>
              <w:pStyle w:val="BodyText3"/>
              <w:ind w:right="137"/>
              <w:jc w:val="right"/>
            </w:pPr>
            <w:r w:rsidRPr="00A47587">
              <w:t>293,213</w:t>
            </w:r>
          </w:p>
        </w:tc>
        <w:tc>
          <w:tcPr>
            <w:tcW w:w="284" w:type="dxa"/>
          </w:tcPr>
          <w:p w:rsidR="003D5DAF" w:rsidRPr="00807175" w:rsidRDefault="003D5DAF" w:rsidP="005D0BBA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01" w:type="dxa"/>
          </w:tcPr>
          <w:p w:rsidR="003D5DAF" w:rsidRPr="00960A77" w:rsidRDefault="00960A77" w:rsidP="00DA5118">
            <w:pPr>
              <w:pStyle w:val="BodyText3"/>
              <w:ind w:right="137"/>
              <w:jc w:val="right"/>
            </w:pPr>
            <w:r w:rsidRPr="00960A77">
              <w:t>2</w:t>
            </w:r>
            <w:r w:rsidRPr="00960A77">
              <w:rPr>
                <w:rFonts w:hint="cs"/>
                <w:cs/>
              </w:rPr>
              <w:t>50</w:t>
            </w:r>
            <w:r w:rsidR="003D5DAF" w:rsidRPr="00960A77">
              <w:t>,000</w:t>
            </w:r>
          </w:p>
        </w:tc>
        <w:tc>
          <w:tcPr>
            <w:tcW w:w="275" w:type="dxa"/>
          </w:tcPr>
          <w:p w:rsidR="003D5DAF" w:rsidRPr="00EA0007" w:rsidRDefault="003D5DAF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:rsidR="003D5DAF" w:rsidRPr="00A47587" w:rsidRDefault="003D5DAF" w:rsidP="00EA7793">
            <w:pPr>
              <w:pStyle w:val="BodyText3"/>
              <w:ind w:right="137"/>
              <w:jc w:val="right"/>
            </w:pPr>
            <w:r w:rsidRPr="00A47587">
              <w:t>235,00</w:t>
            </w:r>
            <w:r>
              <w:t>0</w:t>
            </w:r>
          </w:p>
        </w:tc>
      </w:tr>
      <w:tr w:rsidR="003D5DAF" w:rsidRPr="00EA0007" w:rsidTr="005703F3">
        <w:tc>
          <w:tcPr>
            <w:tcW w:w="3085" w:type="dxa"/>
          </w:tcPr>
          <w:p w:rsidR="003D5DAF" w:rsidRPr="00374FD7" w:rsidRDefault="003D5DA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D5DAF" w:rsidRPr="00960A77" w:rsidRDefault="00960A77" w:rsidP="00295EAF">
            <w:pPr>
              <w:pStyle w:val="BodyText3"/>
              <w:ind w:right="137"/>
              <w:jc w:val="right"/>
              <w:rPr>
                <w:cs/>
              </w:rPr>
            </w:pPr>
            <w:r w:rsidRPr="00960A77">
              <w:rPr>
                <w:rFonts w:hint="cs"/>
                <w:cs/>
              </w:rPr>
              <w:t>813</w:t>
            </w:r>
            <w:r w:rsidRPr="00960A77">
              <w:t>,</w:t>
            </w:r>
            <w:r w:rsidRPr="00960A77">
              <w:rPr>
                <w:rFonts w:hint="cs"/>
                <w:cs/>
              </w:rPr>
              <w:t>82</w:t>
            </w:r>
            <w:r w:rsidR="003D5DAF" w:rsidRPr="00960A77">
              <w:t>3</w:t>
            </w:r>
          </w:p>
        </w:tc>
        <w:tc>
          <w:tcPr>
            <w:tcW w:w="283" w:type="dxa"/>
          </w:tcPr>
          <w:p w:rsidR="003D5DAF" w:rsidRDefault="003D5DAF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D5DAF" w:rsidRPr="00A47587" w:rsidRDefault="003D5DAF" w:rsidP="00EA7793">
            <w:pPr>
              <w:pStyle w:val="BodyText3"/>
              <w:ind w:right="137"/>
              <w:jc w:val="right"/>
              <w:rPr>
                <w:cs/>
              </w:rPr>
            </w:pPr>
            <w:r w:rsidRPr="00A47587">
              <w:t>723,563</w:t>
            </w:r>
          </w:p>
        </w:tc>
        <w:tc>
          <w:tcPr>
            <w:tcW w:w="284" w:type="dxa"/>
          </w:tcPr>
          <w:p w:rsidR="003D5DAF" w:rsidRPr="00807175" w:rsidRDefault="003D5DAF" w:rsidP="00AD272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</w:tcPr>
          <w:p w:rsidR="003D5DAF" w:rsidRPr="00960A77" w:rsidRDefault="00960A77" w:rsidP="00DA5118">
            <w:pPr>
              <w:pStyle w:val="BodyText3"/>
              <w:ind w:right="137"/>
              <w:jc w:val="right"/>
              <w:rPr>
                <w:cs/>
              </w:rPr>
            </w:pPr>
            <w:r w:rsidRPr="00960A77">
              <w:rPr>
                <w:rFonts w:hint="cs"/>
                <w:cs/>
              </w:rPr>
              <w:t>620</w:t>
            </w:r>
            <w:r w:rsidR="003D5DAF" w:rsidRPr="00960A77">
              <w:t>,000</w:t>
            </w:r>
          </w:p>
        </w:tc>
        <w:tc>
          <w:tcPr>
            <w:tcW w:w="275" w:type="dxa"/>
          </w:tcPr>
          <w:p w:rsidR="003D5DAF" w:rsidRPr="00EA0007" w:rsidRDefault="003D5DAF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:rsidR="003D5DAF" w:rsidRPr="00A47587" w:rsidRDefault="003D5DAF" w:rsidP="00EA7793">
            <w:pPr>
              <w:pStyle w:val="BodyText3"/>
              <w:ind w:right="137"/>
              <w:jc w:val="right"/>
              <w:rPr>
                <w:cs/>
              </w:rPr>
            </w:pPr>
            <w:r w:rsidRPr="00A47587">
              <w:t>525,000</w:t>
            </w:r>
          </w:p>
        </w:tc>
      </w:tr>
    </w:tbl>
    <w:p w:rsidR="00041582" w:rsidRDefault="00041582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41582" w:rsidRDefault="00041582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E28A6">
        <w:rPr>
          <w:rFonts w:ascii="Angsana New" w:hAnsi="Angsana New"/>
          <w:i/>
          <w:iCs/>
          <w:sz w:val="30"/>
          <w:szCs w:val="30"/>
          <w:cs/>
        </w:rPr>
        <w:t>เงิน</w:t>
      </w:r>
      <w:r w:rsidRPr="00DE28A6">
        <w:rPr>
          <w:rFonts w:ascii="Angsana New" w:hAnsi="Angsana New" w:hint="cs"/>
          <w:i/>
          <w:iCs/>
          <w:sz w:val="30"/>
          <w:szCs w:val="30"/>
          <w:cs/>
        </w:rPr>
        <w:t>เบิกเกินบัญชีและเงิน</w:t>
      </w:r>
      <w:r w:rsidRPr="00DE28A6">
        <w:rPr>
          <w:rFonts w:ascii="Angsana New" w:hAnsi="Angsana New"/>
          <w:i/>
          <w:iCs/>
          <w:sz w:val="30"/>
          <w:szCs w:val="30"/>
          <w:cs/>
        </w:rPr>
        <w:t>กู้ยืมระยะสั้นจาก</w:t>
      </w:r>
      <w:r w:rsidRPr="00DE28A6">
        <w:rPr>
          <w:rFonts w:ascii="Angsana New" w:hAnsi="Angsana New" w:hint="cs"/>
          <w:i/>
          <w:iCs/>
          <w:sz w:val="30"/>
          <w:szCs w:val="30"/>
          <w:cs/>
        </w:rPr>
        <w:t>สถาบันการเงิน</w:t>
      </w:r>
    </w:p>
    <w:p w:rsidR="00F0151D" w:rsidRPr="00F0151D" w:rsidRDefault="00F0151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F0151D" w:rsidRPr="00896568" w:rsidRDefault="00F0151D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F4E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F4E60">
        <w:rPr>
          <w:rFonts w:ascii="Angsana New" w:hAnsi="Angsana New"/>
          <w:sz w:val="30"/>
          <w:szCs w:val="30"/>
        </w:rPr>
        <w:t>31</w:t>
      </w:r>
      <w:r w:rsidRPr="000F4E6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 w:rsidRPr="000F4E60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2562 </w:t>
      </w:r>
      <w:r w:rsidRPr="00DF3BB6">
        <w:rPr>
          <w:rFonts w:ascii="Angsana New" w:hAnsi="Angsana New" w:hint="cs"/>
          <w:sz w:val="30"/>
          <w:szCs w:val="30"/>
          <w:cs/>
        </w:rPr>
        <w:t>รายละเอียดของ</w:t>
      </w:r>
      <w:r w:rsidRPr="00F0151D">
        <w:rPr>
          <w:rFonts w:ascii="Angsana New" w:hAnsi="Angsana New"/>
          <w:sz w:val="30"/>
          <w:szCs w:val="30"/>
          <w:cs/>
        </w:rPr>
        <w:t>เงิน</w:t>
      </w:r>
      <w:r w:rsidRPr="00F0151D">
        <w:rPr>
          <w:rFonts w:ascii="Angsana New" w:hAnsi="Angsana New" w:hint="cs"/>
          <w:sz w:val="30"/>
          <w:szCs w:val="30"/>
          <w:cs/>
        </w:rPr>
        <w:t>เบิกเกินบัญชีและเงิน</w:t>
      </w:r>
      <w:r w:rsidRPr="00F0151D">
        <w:rPr>
          <w:rFonts w:ascii="Angsana New" w:hAnsi="Angsana New"/>
          <w:sz w:val="30"/>
          <w:szCs w:val="30"/>
          <w:cs/>
        </w:rPr>
        <w:t>กู้ยืมระยะสั้นจาก</w:t>
      </w:r>
      <w:r w:rsidRPr="00F0151D">
        <w:rPr>
          <w:rFonts w:ascii="Angsana New" w:hAnsi="Angsana New" w:hint="cs"/>
          <w:sz w:val="30"/>
          <w:szCs w:val="30"/>
          <w:cs/>
        </w:rPr>
        <w:t>สถาบันการเงิน</w:t>
      </w:r>
      <w:r>
        <w:rPr>
          <w:rFonts w:ascii="Angsana New" w:hAnsi="Angsana New" w:hint="cs"/>
          <w:sz w:val="30"/>
          <w:szCs w:val="30"/>
          <w:cs/>
        </w:rPr>
        <w:t>ในประเทศหลายแห่ง</w:t>
      </w:r>
      <w:r w:rsidRPr="00DF3BB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0151D" w:rsidRPr="00F0151D" w:rsidRDefault="00F0151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16"/>
          <w:szCs w:val="16"/>
          <w:cs/>
        </w:rPr>
      </w:pPr>
    </w:p>
    <w:tbl>
      <w:tblPr>
        <w:tblW w:w="9785" w:type="dxa"/>
        <w:tblInd w:w="-72" w:type="dxa"/>
        <w:tblLayout w:type="fixed"/>
        <w:tblLook w:val="0000"/>
      </w:tblPr>
      <w:tblGrid>
        <w:gridCol w:w="3870"/>
        <w:gridCol w:w="1272"/>
        <w:gridCol w:w="270"/>
        <w:gridCol w:w="1289"/>
        <w:gridCol w:w="283"/>
        <w:gridCol w:w="1271"/>
        <w:gridCol w:w="284"/>
        <w:gridCol w:w="1246"/>
      </w:tblGrid>
      <w:tr w:rsidR="00041582" w:rsidRPr="004F07C8" w:rsidTr="00A51A42">
        <w:trPr>
          <w:cantSplit/>
        </w:trPr>
        <w:tc>
          <w:tcPr>
            <w:tcW w:w="3870" w:type="dxa"/>
          </w:tcPr>
          <w:p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5" w:type="dxa"/>
            <w:gridSpan w:val="7"/>
            <w:tcBorders>
              <w:bottom w:val="single" w:sz="4" w:space="0" w:color="auto"/>
            </w:tcBorders>
          </w:tcPr>
          <w:p w:rsidR="00041582" w:rsidRPr="004F07C8" w:rsidRDefault="00041582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41582" w:rsidRPr="004F07C8" w:rsidTr="00A51A42">
        <w:trPr>
          <w:cantSplit/>
        </w:trPr>
        <w:tc>
          <w:tcPr>
            <w:tcW w:w="3870" w:type="dxa"/>
          </w:tcPr>
          <w:p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582" w:rsidRPr="004F07C8" w:rsidRDefault="00041582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41582" w:rsidRPr="00F51F88" w:rsidTr="00A51A42">
        <w:trPr>
          <w:cantSplit/>
        </w:trPr>
        <w:tc>
          <w:tcPr>
            <w:tcW w:w="3870" w:type="dxa"/>
          </w:tcPr>
          <w:p w:rsidR="00041582" w:rsidRPr="00F51F8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41582" w:rsidRPr="00EA0007" w:rsidRDefault="00041582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041582" w:rsidRPr="00EA0007" w:rsidRDefault="00041582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041582" w:rsidRPr="00EA0007" w:rsidRDefault="00041582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:rsidR="00041582" w:rsidRDefault="00041582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041582" w:rsidRPr="00EA0007" w:rsidRDefault="00041582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041582" w:rsidRPr="00EA0007" w:rsidRDefault="00041582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041582" w:rsidRPr="00EA0007" w:rsidRDefault="00041582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34FA" w:rsidRPr="00E24209" w:rsidTr="00A51A42">
        <w:trPr>
          <w:cantSplit/>
        </w:trPr>
        <w:tc>
          <w:tcPr>
            <w:tcW w:w="3870" w:type="dxa"/>
          </w:tcPr>
          <w:p w:rsidR="004C34FA" w:rsidRPr="00161CAE" w:rsidRDefault="004C34FA" w:rsidP="00A51A42">
            <w:pPr>
              <w:tabs>
                <w:tab w:val="left" w:pos="342"/>
              </w:tabs>
              <w:ind w:right="-108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4C34FA" w:rsidRPr="002F365B" w:rsidRDefault="004C34F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4C34FA" w:rsidRPr="00D40D00" w:rsidRDefault="004C34FA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4C34FA" w:rsidRPr="0039647F" w:rsidRDefault="004C34F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16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957</w:t>
            </w:r>
          </w:p>
        </w:tc>
        <w:tc>
          <w:tcPr>
            <w:tcW w:w="283" w:type="dxa"/>
          </w:tcPr>
          <w:p w:rsidR="004C34FA" w:rsidRPr="000233DF" w:rsidRDefault="004C34FA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4C34FA" w:rsidRPr="002F365B" w:rsidRDefault="004C34F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4C34FA" w:rsidRPr="000233DF" w:rsidRDefault="004C34FA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4C34FA" w:rsidRPr="0039647F" w:rsidRDefault="004C34F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522</w:t>
            </w:r>
          </w:p>
        </w:tc>
      </w:tr>
      <w:tr w:rsidR="00041582" w:rsidRPr="00E24209" w:rsidTr="00A51A42">
        <w:trPr>
          <w:cantSplit/>
        </w:trPr>
        <w:tc>
          <w:tcPr>
            <w:tcW w:w="3870" w:type="dxa"/>
          </w:tcPr>
          <w:p w:rsidR="00041582" w:rsidRPr="00161CAE" w:rsidRDefault="0004158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2" w:type="dxa"/>
          </w:tcPr>
          <w:p w:rsidR="00041582" w:rsidRPr="004C34FA" w:rsidRDefault="004C34F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197</w:t>
            </w:r>
            <w:r w:rsidR="00041582" w:rsidRPr="004C34F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41582" w:rsidRPr="004C34F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041582" w:rsidRPr="004C34FA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041582" w:rsidRPr="00D40D00" w:rsidRDefault="00041582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041582" w:rsidRPr="0039647F" w:rsidRDefault="0004158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39647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:rsidR="00041582" w:rsidRPr="000233DF" w:rsidRDefault="00041582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041582" w:rsidRPr="004C34FA" w:rsidRDefault="004C34F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041582" w:rsidRPr="004C34FA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041582" w:rsidRPr="004C34FA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041582" w:rsidRPr="000233DF" w:rsidRDefault="00041582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:rsidR="00041582" w:rsidRPr="0039647F" w:rsidRDefault="0004158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220</w:t>
            </w:r>
            <w:r w:rsidRPr="0039647F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4C34FA" w:rsidRPr="00E24209" w:rsidTr="00A51A42">
        <w:trPr>
          <w:cantSplit/>
        </w:trPr>
        <w:tc>
          <w:tcPr>
            <w:tcW w:w="3870" w:type="dxa"/>
          </w:tcPr>
          <w:p w:rsidR="004C34FA" w:rsidRPr="00963AF0" w:rsidRDefault="004C34F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4C34FA" w:rsidRPr="004C34FA" w:rsidRDefault="004C34F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197</w:t>
            </w:r>
            <w:r w:rsidRPr="004C34F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C34F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4C34FA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4C34FA" w:rsidRPr="00D40D00" w:rsidRDefault="004C34FA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4C34FA" w:rsidRPr="0039647F" w:rsidRDefault="004C34F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67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457</w:t>
            </w:r>
          </w:p>
        </w:tc>
        <w:tc>
          <w:tcPr>
            <w:tcW w:w="283" w:type="dxa"/>
          </w:tcPr>
          <w:p w:rsidR="004C34FA" w:rsidRPr="000233DF" w:rsidRDefault="004C34FA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4C34FA" w:rsidRPr="004C34FA" w:rsidRDefault="004C34F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4C34FA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4C34FA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4C34FA" w:rsidRPr="000233DF" w:rsidRDefault="004C34FA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4C34FA" w:rsidRPr="0039647F" w:rsidRDefault="004C34F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225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522</w:t>
            </w:r>
          </w:p>
        </w:tc>
      </w:tr>
    </w:tbl>
    <w:p w:rsidR="00041582" w:rsidRDefault="00041582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0151D" w:rsidRPr="00166A78" w:rsidRDefault="00F0151D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7A7637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</w:t>
      </w:r>
      <w:r w:rsidRPr="00960A77">
        <w:rPr>
          <w:rFonts w:ascii="Angsana New" w:hAnsi="Angsana New" w:hint="cs"/>
          <w:sz w:val="30"/>
          <w:szCs w:val="30"/>
          <w:cs/>
        </w:rPr>
        <w:t>เท่ากับ</w:t>
      </w:r>
      <w:r w:rsidRPr="00960A77">
        <w:rPr>
          <w:rFonts w:ascii="Angsana New" w:hAnsi="Angsana New"/>
          <w:sz w:val="30"/>
          <w:szCs w:val="30"/>
        </w:rPr>
        <w:t xml:space="preserve"> MOR </w:t>
      </w:r>
      <w:r w:rsidRPr="00960A7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60A77">
        <w:rPr>
          <w:rFonts w:ascii="Angsana New" w:hAnsi="Angsana New"/>
          <w:sz w:val="30"/>
          <w:szCs w:val="30"/>
        </w:rPr>
        <w:t xml:space="preserve">MOR </w:t>
      </w:r>
      <w:r w:rsidR="00960A77" w:rsidRPr="00960A77">
        <w:rPr>
          <w:rFonts w:ascii="Angsana New" w:hAnsi="Angsana New" w:hint="cs"/>
          <w:sz w:val="30"/>
          <w:szCs w:val="30"/>
          <w:cs/>
        </w:rPr>
        <w:t>ลบร้อยละ 2.</w:t>
      </w:r>
      <w:r w:rsidR="00960A77" w:rsidRPr="00960A77">
        <w:rPr>
          <w:rFonts w:ascii="Angsana New" w:hAnsi="Angsana New"/>
          <w:sz w:val="30"/>
          <w:szCs w:val="30"/>
        </w:rPr>
        <w:t xml:space="preserve">25 </w:t>
      </w:r>
      <w:r w:rsidR="00960A77" w:rsidRPr="00960A77">
        <w:rPr>
          <w:rFonts w:ascii="Angsana New" w:hAnsi="Angsana New" w:hint="cs"/>
          <w:sz w:val="30"/>
          <w:szCs w:val="30"/>
          <w:cs/>
        </w:rPr>
        <w:t>ถึงร้อยละ 2.5</w:t>
      </w:r>
      <w:r w:rsidRPr="00960A77">
        <w:rPr>
          <w:rFonts w:ascii="Angsana New" w:hAnsi="Angsana New"/>
          <w:sz w:val="30"/>
          <w:szCs w:val="30"/>
        </w:rPr>
        <w:t xml:space="preserve"> </w:t>
      </w:r>
      <w:r w:rsidRPr="00960A77">
        <w:rPr>
          <w:rFonts w:ascii="Angsana New" w:hAnsi="Angsana New" w:hint="cs"/>
          <w:sz w:val="30"/>
          <w:szCs w:val="30"/>
          <w:cs/>
        </w:rPr>
        <w:t>ต่อปี</w:t>
      </w:r>
      <w:r w:rsidRPr="00A47587">
        <w:rPr>
          <w:rFonts w:ascii="Angsana New" w:hAnsi="Angsana New"/>
          <w:sz w:val="30"/>
          <w:szCs w:val="30"/>
        </w:rPr>
        <w:t xml:space="preserve"> </w:t>
      </w:r>
      <w:r w:rsidRPr="005471D6">
        <w:rPr>
          <w:rFonts w:ascii="Angsana New" w:hAnsi="Angsana New" w:hint="cs"/>
          <w:sz w:val="30"/>
          <w:szCs w:val="30"/>
          <w:cs/>
        </w:rPr>
        <w:t>และเงินกู้ยืมระยะสั้น</w:t>
      </w:r>
      <w:r w:rsidRPr="00960A77">
        <w:rPr>
          <w:rFonts w:ascii="Angsana New" w:hAnsi="Angsana New" w:hint="cs"/>
          <w:sz w:val="30"/>
          <w:szCs w:val="30"/>
          <w:cs/>
        </w:rPr>
        <w:t xml:space="preserve">ประกอบด้วยตั๋วสัญญาใช้เงินมีอัตราดอกเบี้ยเท่ากับ </w:t>
      </w:r>
      <w:r w:rsidRPr="00960A77">
        <w:rPr>
          <w:rFonts w:ascii="Angsana New" w:hAnsi="Angsana New"/>
          <w:sz w:val="30"/>
          <w:szCs w:val="30"/>
        </w:rPr>
        <w:t xml:space="preserve">MMR </w:t>
      </w:r>
      <w:r w:rsidRPr="00960A7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60A77">
        <w:rPr>
          <w:rFonts w:ascii="Angsana New" w:hAnsi="Angsana New"/>
          <w:sz w:val="30"/>
          <w:szCs w:val="30"/>
        </w:rPr>
        <w:t xml:space="preserve">MLR </w:t>
      </w:r>
      <w:r w:rsidRPr="00960A77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960A77">
        <w:rPr>
          <w:rFonts w:ascii="Angsana New" w:hAnsi="Angsana New"/>
          <w:sz w:val="30"/>
          <w:szCs w:val="30"/>
        </w:rPr>
        <w:t>1</w:t>
      </w:r>
      <w:r w:rsidR="00960A77">
        <w:rPr>
          <w:rFonts w:ascii="Angsana New" w:hAnsi="Angsana New" w:hint="cs"/>
          <w:sz w:val="30"/>
          <w:szCs w:val="30"/>
          <w:cs/>
        </w:rPr>
        <w:t xml:space="preserve"> ถึงร้อยละ 3</w:t>
      </w:r>
      <w:r w:rsidRPr="00960A77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:rsidR="000E2129" w:rsidRPr="0081691B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4"/>
          <w:szCs w:val="14"/>
          <w:highlight w:val="yellow"/>
          <w:cs/>
        </w:rPr>
      </w:pPr>
    </w:p>
    <w:p w:rsidR="005F015C" w:rsidRDefault="005F015C" w:rsidP="000E2129">
      <w:pPr>
        <w:jc w:val="thaiDistribute"/>
        <w:rPr>
          <w:rFonts w:ascii="Angsana New" w:hAnsi="Angsana New"/>
          <w:sz w:val="30"/>
          <w:szCs w:val="30"/>
        </w:rPr>
      </w:pPr>
    </w:p>
    <w:p w:rsidR="00DE28A6" w:rsidRPr="00DE28A6" w:rsidRDefault="007A7637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041582">
        <w:rPr>
          <w:rFonts w:ascii="Angsana New" w:hAnsi="Angsana New" w:hint="cs"/>
          <w:b/>
          <w:bCs/>
          <w:sz w:val="30"/>
          <w:szCs w:val="30"/>
        </w:rPr>
        <w:lastRenderedPageBreak/>
        <w:t xml:space="preserve"> </w:t>
      </w:r>
      <w:r w:rsidR="00DE28A6" w:rsidRPr="00DE28A6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DE28A6" w:rsidRPr="002601EE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DE28A6" w:rsidRPr="00896568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F4E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F4E60">
        <w:rPr>
          <w:rFonts w:ascii="Angsana New" w:hAnsi="Angsana New"/>
          <w:sz w:val="30"/>
          <w:szCs w:val="30"/>
        </w:rPr>
        <w:t>31</w:t>
      </w:r>
      <w:r w:rsidRPr="000F4E6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 w:rsidRPr="000F4E60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2562 </w:t>
      </w:r>
      <w:r w:rsidRPr="00DF3BB6">
        <w:rPr>
          <w:rFonts w:ascii="Angsana New" w:hAnsi="Angsana New" w:hint="cs"/>
          <w:sz w:val="30"/>
          <w:szCs w:val="30"/>
          <w:cs/>
        </w:rPr>
        <w:t>รายละเอียดของเงินกู้ยืมระยะยาว</w:t>
      </w:r>
      <w:r>
        <w:rPr>
          <w:rFonts w:ascii="Angsana New" w:hAnsi="Angsana New" w:hint="cs"/>
          <w:sz w:val="30"/>
          <w:szCs w:val="30"/>
          <w:cs/>
        </w:rPr>
        <w:t xml:space="preserve">จากสถาบันการเงินในประเทศหลายแห่ง </w:t>
      </w:r>
      <w:r w:rsidRPr="00DF3BB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E28A6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69" w:type="dxa"/>
        <w:tblLook w:val="04A0"/>
      </w:tblPr>
      <w:tblGrid>
        <w:gridCol w:w="668"/>
        <w:gridCol w:w="277"/>
        <w:gridCol w:w="1113"/>
        <w:gridCol w:w="244"/>
        <w:gridCol w:w="985"/>
        <w:gridCol w:w="244"/>
        <w:gridCol w:w="871"/>
        <w:gridCol w:w="244"/>
        <w:gridCol w:w="871"/>
        <w:gridCol w:w="244"/>
        <w:gridCol w:w="871"/>
        <w:gridCol w:w="244"/>
        <w:gridCol w:w="871"/>
        <w:gridCol w:w="244"/>
        <w:gridCol w:w="1071"/>
        <w:gridCol w:w="244"/>
        <w:gridCol w:w="1063"/>
      </w:tblGrid>
      <w:tr w:rsidR="00DE28A6" w:rsidRPr="00292ACB" w:rsidTr="00D33E87">
        <w:tc>
          <w:tcPr>
            <w:tcW w:w="668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277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244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5" w:type="dxa"/>
            <w:gridSpan w:val="9"/>
            <w:tcBorders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244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</w:p>
        </w:tc>
      </w:tr>
      <w:tr w:rsidR="00DE28A6" w:rsidRPr="00292ACB" w:rsidTr="00D33E87">
        <w:tc>
          <w:tcPr>
            <w:tcW w:w="668" w:type="dxa"/>
            <w:tcBorders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5" w:hanging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7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244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4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  <w:tcBorders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จ่ายชำระคืนเงินต้นตามสัญญา</w:t>
            </w:r>
          </w:p>
        </w:tc>
      </w:tr>
      <w:tr w:rsidR="00DE28A6" w:rsidRPr="00292ACB" w:rsidTr="00D33E87"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65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77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4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คืนเดือนละ</w:t>
            </w:r>
          </w:p>
        </w:tc>
        <w:tc>
          <w:tcPr>
            <w:tcW w:w="244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4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4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4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4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เริ่มต้น</w:t>
            </w:r>
          </w:p>
        </w:tc>
        <w:tc>
          <w:tcPr>
            <w:tcW w:w="244" w:type="dxa"/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DE28A6" w:rsidRPr="000F4E60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สุดท้าย</w:t>
            </w:r>
          </w:p>
        </w:tc>
      </w:tr>
      <w:tr w:rsidR="00DE28A6" w:rsidRPr="007C49EB" w:rsidTr="00D33E87">
        <w:tc>
          <w:tcPr>
            <w:tcW w:w="668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3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71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71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4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3" w:type="dxa"/>
          </w:tcPr>
          <w:p w:rsidR="00DE28A6" w:rsidRPr="007C49EB" w:rsidRDefault="00DE28A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F1534" w:rsidRPr="00292ACB" w:rsidTr="00D33E87">
        <w:tc>
          <w:tcPr>
            <w:tcW w:w="668" w:type="dxa"/>
          </w:tcPr>
          <w:p w:rsidR="004F1534" w:rsidRPr="007A7637" w:rsidRDefault="004F153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7" w:type="dxa"/>
          </w:tcPr>
          <w:p w:rsidR="004F1534" w:rsidRPr="007A7637" w:rsidRDefault="004F153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4F1534" w:rsidRPr="007A7637" w:rsidRDefault="004F153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MLR-1.25</w:t>
            </w:r>
          </w:p>
        </w:tc>
        <w:tc>
          <w:tcPr>
            <w:tcW w:w="244" w:type="dxa"/>
          </w:tcPr>
          <w:p w:rsidR="004F1534" w:rsidRPr="007A7637" w:rsidRDefault="004F153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4F1534" w:rsidRPr="008A22B7" w:rsidRDefault="004F1534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1,670</w:t>
            </w:r>
          </w:p>
        </w:tc>
        <w:tc>
          <w:tcPr>
            <w:tcW w:w="244" w:type="dxa"/>
          </w:tcPr>
          <w:p w:rsidR="004F1534" w:rsidRPr="007A7637" w:rsidRDefault="004F153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4F1534" w:rsidRPr="004F1534" w:rsidRDefault="004F153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4F1534" w:rsidRPr="00E22ECB" w:rsidRDefault="004F153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4F1534" w:rsidRPr="00EB654E" w:rsidRDefault="004F1534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19,840</w:t>
            </w:r>
          </w:p>
        </w:tc>
        <w:tc>
          <w:tcPr>
            <w:tcW w:w="244" w:type="dxa"/>
          </w:tcPr>
          <w:p w:rsidR="004F1534" w:rsidRPr="00E22ECB" w:rsidRDefault="004F153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4F1534" w:rsidRPr="004F1534" w:rsidRDefault="004F1534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4F1534" w:rsidRPr="007A7637" w:rsidRDefault="004F153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4F1534" w:rsidRPr="00EB654E" w:rsidRDefault="004F1534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19,840</w:t>
            </w:r>
          </w:p>
        </w:tc>
        <w:tc>
          <w:tcPr>
            <w:tcW w:w="244" w:type="dxa"/>
          </w:tcPr>
          <w:p w:rsidR="004F1534" w:rsidRPr="007A7637" w:rsidRDefault="004F153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4F1534" w:rsidRPr="007A7637" w:rsidRDefault="004F153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4" w:type="dxa"/>
          </w:tcPr>
          <w:p w:rsidR="004F1534" w:rsidRPr="007A7637" w:rsidRDefault="004F153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4F1534" w:rsidRPr="007A7637" w:rsidRDefault="004F153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A4397" w:rsidRPr="00292ACB" w:rsidTr="00D33E87">
        <w:tc>
          <w:tcPr>
            <w:tcW w:w="668" w:type="dxa"/>
          </w:tcPr>
          <w:p w:rsidR="003A4397" w:rsidRPr="007A7637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" w:type="dxa"/>
          </w:tcPr>
          <w:p w:rsidR="003A4397" w:rsidRPr="007A7637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3A4397" w:rsidRPr="007A7637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3A4397" w:rsidRPr="007A7637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3A4397" w:rsidRPr="008A22B7" w:rsidRDefault="003A439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3A4397" w:rsidRPr="007A7637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3A4397" w:rsidRPr="003A4397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3A4397" w:rsidRPr="00E22ECB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3A4397" w:rsidRPr="005B3E23" w:rsidRDefault="003A439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3A4397" w:rsidRPr="00E22ECB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3A4397" w:rsidRPr="003A4397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3A4397" w:rsidRPr="007A7637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3A4397" w:rsidRPr="005B3E23" w:rsidRDefault="003A439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3A4397" w:rsidRPr="007A7637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3A4397" w:rsidRPr="007A7637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244" w:type="dxa"/>
          </w:tcPr>
          <w:p w:rsidR="003A4397" w:rsidRPr="007A7637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3A4397" w:rsidRPr="007A7637" w:rsidRDefault="003A439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7A763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MLR-1.75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21,644</w:t>
            </w: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EB654E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26,648</w:t>
            </w: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21,644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26,648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02097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5B3E23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020979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4F1534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EB654E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EB654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4F1534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5B3E23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A763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25,44</w:t>
            </w:r>
            <w:r w:rsidRPr="004F153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EB654E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28,800</w:t>
            </w: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25,44</w:t>
            </w:r>
            <w:r w:rsidRPr="004F153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28,800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02097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5B3E23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A763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1,400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66,4</w:t>
            </w:r>
            <w:r w:rsidRPr="004F153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EB654E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74,800</w:t>
            </w: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66,4</w:t>
            </w:r>
            <w:r w:rsidRPr="004F153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74,800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02097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5B3E23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MLR-1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51,657</w:t>
            </w: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EB654E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71,661</w:t>
            </w:r>
          </w:p>
        </w:tc>
        <w:tc>
          <w:tcPr>
            <w:tcW w:w="244" w:type="dxa"/>
          </w:tcPr>
          <w:p w:rsidR="00D33E87" w:rsidRPr="00E22ECB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51,657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71,661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5B3E23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A763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2,240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128,64</w:t>
            </w:r>
            <w:r w:rsidRPr="004F153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EB654E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142,080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128,64</w:t>
            </w:r>
            <w:r w:rsidRPr="004F153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142,080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02097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5B3E23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18.4</w:t>
            </w: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12,88</w:t>
            </w:r>
            <w:r w:rsidRPr="004F153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EB654E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16,560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12,88</w:t>
            </w:r>
            <w:r w:rsidRPr="004F153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16,560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244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A22B7" w:rsidRPr="00292ACB" w:rsidTr="00D33E87">
        <w:tc>
          <w:tcPr>
            <w:tcW w:w="668" w:type="dxa"/>
          </w:tcPr>
          <w:p w:rsidR="008A22B7" w:rsidRPr="007A763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8A22B7" w:rsidRPr="007A763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8A22B7" w:rsidRPr="007A763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8A22B7" w:rsidRPr="007A763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8A22B7" w:rsidRPr="00CB2304" w:rsidRDefault="008A22B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8A22B7" w:rsidRPr="007A763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8A22B7" w:rsidRPr="003A439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8A22B7" w:rsidRPr="007A763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8A22B7" w:rsidRPr="005B3E23" w:rsidRDefault="008A22B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8A22B7" w:rsidRPr="007A763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8A22B7" w:rsidRPr="003A439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8A22B7" w:rsidRPr="007A763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8A22B7" w:rsidRPr="005B3E23" w:rsidRDefault="008A22B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8A22B7" w:rsidRPr="007A763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8A22B7" w:rsidRPr="007A763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4" w:type="dxa"/>
          </w:tcPr>
          <w:p w:rsidR="008A22B7" w:rsidRPr="007A763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8A22B7" w:rsidRPr="007A763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98,333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98,333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7A7637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พฤศจิกา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CB230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3A439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5B3E23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3A439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5B3E23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7A7637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7A76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2.6</w:t>
            </w: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8A22B7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455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7A7637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</w:tr>
      <w:tr w:rsidR="00D33E87" w:rsidRPr="00292ACB" w:rsidTr="00D33E87">
        <w:tc>
          <w:tcPr>
            <w:tcW w:w="668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D33E87" w:rsidRPr="00CB2304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3A439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D33E87" w:rsidRPr="005B3E23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D33E87" w:rsidRPr="003A439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D33E87" w:rsidRPr="005B3E23" w:rsidRDefault="00D33E8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D33E87" w:rsidRPr="007A7637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7A76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4" w:type="dxa"/>
          </w:tcPr>
          <w:p w:rsidR="00D33E87" w:rsidRPr="007A763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D33E87" w:rsidRPr="004F1534" w:rsidRDefault="00D33E8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8A22B7" w:rsidRPr="00292ACB" w:rsidTr="00D33E87">
        <w:tc>
          <w:tcPr>
            <w:tcW w:w="3287" w:type="dxa"/>
            <w:gridSpan w:val="5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244" w:type="dxa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8A22B7" w:rsidRPr="00D33E8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449</w:t>
            </w:r>
          </w:p>
        </w:tc>
        <w:tc>
          <w:tcPr>
            <w:tcW w:w="244" w:type="dxa"/>
          </w:tcPr>
          <w:p w:rsidR="008A22B7" w:rsidRPr="00E22ECB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8A22B7" w:rsidRPr="00EB654E" w:rsidRDefault="008A22B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480,389</w:t>
            </w:r>
          </w:p>
        </w:tc>
        <w:tc>
          <w:tcPr>
            <w:tcW w:w="244" w:type="dxa"/>
          </w:tcPr>
          <w:p w:rsidR="008A22B7" w:rsidRPr="00E22ECB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8A22B7" w:rsidRPr="00D33E8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994</w:t>
            </w:r>
          </w:p>
        </w:tc>
        <w:tc>
          <w:tcPr>
            <w:tcW w:w="244" w:type="dxa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8A22B7" w:rsidRPr="00EB654E" w:rsidRDefault="008A22B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480,389</w:t>
            </w:r>
          </w:p>
        </w:tc>
        <w:tc>
          <w:tcPr>
            <w:tcW w:w="244" w:type="dxa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22B7" w:rsidRPr="00292ACB" w:rsidTr="00D33E87">
        <w:tc>
          <w:tcPr>
            <w:tcW w:w="3287" w:type="dxa"/>
            <w:gridSpan w:val="5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44" w:type="dxa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8A22B7" w:rsidRPr="00D33E8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835</w:t>
            </w:r>
            <w:r w:rsidR="008A22B7" w:rsidRPr="00D33E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8A22B7" w:rsidRPr="00E22ECB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8A22B7" w:rsidRPr="00EB654E" w:rsidRDefault="008A22B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(133,932</w:t>
            </w:r>
            <w:r w:rsidRPr="00EB65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8A22B7" w:rsidRPr="00E22ECB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8A22B7" w:rsidRPr="00D33E8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095</w:t>
            </w:r>
            <w:r w:rsidR="008A22B7" w:rsidRPr="00D33E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8A22B7" w:rsidRPr="00EB654E" w:rsidRDefault="008A22B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(133,932</w:t>
            </w:r>
            <w:r w:rsidRPr="00EB65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22B7" w:rsidRPr="00292ACB" w:rsidTr="00D33E87">
        <w:tc>
          <w:tcPr>
            <w:tcW w:w="3287" w:type="dxa"/>
            <w:gridSpan w:val="5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(ครบกำหนดชำระหลังจากหนึ่งปี </w:t>
            </w:r>
          </w:p>
        </w:tc>
        <w:tc>
          <w:tcPr>
            <w:tcW w:w="244" w:type="dxa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8A22B7" w:rsidRPr="00D33E8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8A22B7" w:rsidRPr="00E22ECB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8A22B7" w:rsidRPr="00EB654E" w:rsidRDefault="008A22B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8A22B7" w:rsidRPr="00E22ECB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8A22B7" w:rsidRPr="00D33E87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8A22B7" w:rsidRPr="00EB654E" w:rsidRDefault="008A22B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22B7" w:rsidRPr="00292ACB" w:rsidTr="00D33E87">
        <w:tc>
          <w:tcPr>
            <w:tcW w:w="3287" w:type="dxa"/>
            <w:gridSpan w:val="5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_Hlk286221810"/>
            <w:r w:rsidRPr="00970644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แต่ไม่เกินห้าปี)</w:t>
            </w:r>
          </w:p>
        </w:tc>
        <w:tc>
          <w:tcPr>
            <w:tcW w:w="244" w:type="dxa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8A22B7" w:rsidRPr="00D33E8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614</w:t>
            </w:r>
          </w:p>
        </w:tc>
        <w:tc>
          <w:tcPr>
            <w:tcW w:w="244" w:type="dxa"/>
          </w:tcPr>
          <w:p w:rsidR="008A22B7" w:rsidRPr="00E22ECB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8A22B7" w:rsidRPr="00EB654E" w:rsidRDefault="008A22B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346,457</w:t>
            </w:r>
          </w:p>
        </w:tc>
        <w:tc>
          <w:tcPr>
            <w:tcW w:w="244" w:type="dxa"/>
          </w:tcPr>
          <w:p w:rsidR="008A22B7" w:rsidRPr="00E22ECB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8A22B7" w:rsidRPr="00D33E87" w:rsidRDefault="00D33E8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899</w:t>
            </w:r>
          </w:p>
        </w:tc>
        <w:tc>
          <w:tcPr>
            <w:tcW w:w="244" w:type="dxa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8A22B7" w:rsidRPr="00EB654E" w:rsidRDefault="008A22B7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346,457</w:t>
            </w:r>
          </w:p>
        </w:tc>
        <w:tc>
          <w:tcPr>
            <w:tcW w:w="244" w:type="dxa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8A22B7" w:rsidRPr="00970644" w:rsidRDefault="008A22B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bookmarkEnd w:id="0"/>
    </w:tbl>
    <w:p w:rsidR="00DE28A6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E28A6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15565" w:rsidRDefault="00E15565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0151D" w:rsidRDefault="00F0151D" w:rsidP="00F0151D">
      <w:pPr>
        <w:jc w:val="thaiDistribute"/>
        <w:rPr>
          <w:rFonts w:ascii="Angsana New" w:hAnsi="Angsana New"/>
          <w:sz w:val="30"/>
          <w:szCs w:val="30"/>
        </w:rPr>
      </w:pPr>
      <w:r w:rsidRPr="00A41EA1">
        <w:rPr>
          <w:rFonts w:ascii="Angsana New" w:hAnsi="Angsana New"/>
          <w:sz w:val="30"/>
          <w:szCs w:val="30"/>
          <w:cs/>
        </w:rPr>
        <w:lastRenderedPageBreak/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และเงินกู้ยืมระยะยาว</w:t>
      </w:r>
      <w:r w:rsidRPr="00A41EA1">
        <w:rPr>
          <w:rFonts w:ascii="Angsana New" w:hAnsi="Angsana New" w:hint="cs"/>
          <w:sz w:val="30"/>
          <w:szCs w:val="30"/>
          <w:cs/>
        </w:rPr>
        <w:t>มีข้อจำกัดบางประการเกี่ยวกับการดำรงอัตราส่วนทางการเงินและอื่น ๆ</w:t>
      </w:r>
    </w:p>
    <w:p w:rsidR="00F0151D" w:rsidRDefault="00F0151D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0151D" w:rsidRPr="00621508" w:rsidRDefault="00041582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21508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และเงินกู้ยืมระยะยาว</w:t>
      </w:r>
      <w:r w:rsidR="00F0151D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="00F0151D" w:rsidRPr="00621508">
        <w:rPr>
          <w:rFonts w:ascii="Angsana New" w:hAnsi="Angsana New"/>
          <w:sz w:val="30"/>
          <w:szCs w:val="30"/>
          <w:cs/>
        </w:rPr>
        <w:t>ค้ำประกันโดย</w:t>
      </w:r>
    </w:p>
    <w:p w:rsidR="00F0151D" w:rsidRPr="00621508" w:rsidRDefault="00F0151D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:rsidR="00F0151D" w:rsidRDefault="00F0151D" w:rsidP="00A00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621508">
        <w:rPr>
          <w:rFonts w:ascii="Angsana New" w:hAnsi="Angsana New"/>
          <w:sz w:val="30"/>
          <w:szCs w:val="30"/>
          <w:cs/>
        </w:rPr>
        <w:t>ก)</w:t>
      </w:r>
      <w:r w:rsidRPr="00621508">
        <w:rPr>
          <w:rFonts w:ascii="Angsana New" w:hAnsi="Angsana New"/>
          <w:sz w:val="30"/>
          <w:szCs w:val="30"/>
          <w:cs/>
        </w:rPr>
        <w:tab/>
      </w:r>
      <w:r w:rsidRPr="00D86988">
        <w:rPr>
          <w:rFonts w:ascii="Angsana New" w:hAnsi="Angsana New" w:hint="cs"/>
          <w:sz w:val="30"/>
          <w:szCs w:val="30"/>
          <w:cs/>
        </w:rPr>
        <w:t>จดจำนองที่ดินพร้อมสิ่งปลูกสร้างส่วนใหญ่ของกลุ่มบริษัท</w:t>
      </w:r>
      <w:r w:rsidR="00020979">
        <w:rPr>
          <w:rFonts w:ascii="Angsana New" w:hAnsi="Angsana New" w:hint="cs"/>
          <w:sz w:val="30"/>
          <w:szCs w:val="30"/>
          <w:cs/>
        </w:rPr>
        <w:t xml:space="preserve"> </w:t>
      </w:r>
      <w:r w:rsidR="002C74FF">
        <w:rPr>
          <w:rFonts w:ascii="Angsana New" w:hAnsi="Angsana New" w:hint="cs"/>
          <w:sz w:val="30"/>
          <w:szCs w:val="30"/>
          <w:cs/>
        </w:rPr>
        <w:t>และ</w:t>
      </w:r>
      <w:r w:rsidR="002C74FF" w:rsidRPr="00D86988">
        <w:rPr>
          <w:rFonts w:ascii="Angsana New" w:hAnsi="Angsana New" w:hint="cs"/>
          <w:sz w:val="30"/>
          <w:szCs w:val="30"/>
          <w:cs/>
        </w:rPr>
        <w:t>ที่ดินพร้อมสิ่งปลูกสร้าง</w:t>
      </w:r>
      <w:r w:rsidR="002C74FF">
        <w:rPr>
          <w:rFonts w:ascii="Angsana New" w:hAnsi="Angsana New" w:hint="cs"/>
          <w:sz w:val="30"/>
          <w:szCs w:val="30"/>
          <w:cs/>
        </w:rPr>
        <w:t>ของกิจการที่เกี่ยวข้องกันแห่งหนึ่</w:t>
      </w:r>
      <w:r w:rsidR="00E15565">
        <w:rPr>
          <w:rFonts w:ascii="Angsana New" w:hAnsi="Angsana New" w:hint="cs"/>
          <w:sz w:val="30"/>
          <w:szCs w:val="30"/>
          <w:cs/>
        </w:rPr>
        <w:t>ง</w:t>
      </w:r>
    </w:p>
    <w:p w:rsidR="00F0151D" w:rsidRPr="006774F1" w:rsidRDefault="00F0151D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F0151D" w:rsidRDefault="00A00BA8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="00F0151D" w:rsidRPr="00621508">
        <w:rPr>
          <w:rFonts w:ascii="Angsana New" w:hAnsi="Angsana New" w:hint="cs"/>
          <w:sz w:val="30"/>
          <w:szCs w:val="30"/>
          <w:cs/>
        </w:rPr>
        <w:t>)</w:t>
      </w:r>
      <w:r w:rsidR="00F0151D" w:rsidRPr="00621508">
        <w:rPr>
          <w:rFonts w:ascii="Angsana New" w:hAnsi="Angsana New" w:hint="cs"/>
          <w:sz w:val="30"/>
          <w:szCs w:val="30"/>
          <w:cs/>
        </w:rPr>
        <w:tab/>
      </w:r>
      <w:r w:rsidR="00F0151D">
        <w:rPr>
          <w:rFonts w:ascii="Angsana New" w:hAnsi="Angsana New" w:hint="cs"/>
          <w:sz w:val="30"/>
          <w:szCs w:val="30"/>
          <w:cs/>
        </w:rPr>
        <w:t>จำนำเครื่องจักรของบริษัท</w:t>
      </w:r>
      <w:r w:rsidR="00F0151D">
        <w:rPr>
          <w:rFonts w:ascii="Angsana New" w:hAnsi="Angsana New"/>
          <w:sz w:val="30"/>
          <w:szCs w:val="30"/>
        </w:rPr>
        <w:t xml:space="preserve"> </w:t>
      </w:r>
    </w:p>
    <w:p w:rsidR="00F0151D" w:rsidRPr="00864593" w:rsidRDefault="00F0151D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F0151D" w:rsidRPr="00F54220" w:rsidRDefault="00A00BA8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="00F0151D">
        <w:rPr>
          <w:rFonts w:ascii="Angsana New" w:hAnsi="Angsana New" w:hint="cs"/>
          <w:sz w:val="30"/>
          <w:szCs w:val="30"/>
          <w:cs/>
        </w:rPr>
        <w:t>)</w:t>
      </w:r>
      <w:r w:rsidR="00F0151D">
        <w:rPr>
          <w:rFonts w:ascii="Angsana New" w:hAnsi="Angsana New" w:hint="cs"/>
          <w:sz w:val="30"/>
          <w:szCs w:val="30"/>
          <w:cs/>
        </w:rPr>
        <w:tab/>
      </w:r>
      <w:r w:rsidR="00F0151D">
        <w:rPr>
          <w:rFonts w:ascii="Angsana New" w:hAnsi="Angsana New"/>
          <w:spacing w:val="-8"/>
          <w:sz w:val="30"/>
          <w:szCs w:val="30"/>
          <w:cs/>
        </w:rPr>
        <w:t>จำนำเงินฝาก</w:t>
      </w:r>
      <w:r w:rsidR="00004D36">
        <w:rPr>
          <w:rFonts w:ascii="Angsana New" w:hAnsi="Angsana New" w:hint="cs"/>
          <w:spacing w:val="-8"/>
          <w:sz w:val="30"/>
          <w:szCs w:val="30"/>
          <w:cs/>
        </w:rPr>
        <w:t>ธนาคารของบริษัทย่อยสองแห่ง</w:t>
      </w:r>
      <w:r w:rsidR="00F0151D" w:rsidRPr="007A7637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="00F0151D" w:rsidRPr="007A7637">
        <w:rPr>
          <w:rFonts w:ascii="Angsana New" w:hAnsi="Angsana New" w:hint="cs"/>
          <w:spacing w:val="-8"/>
          <w:sz w:val="30"/>
          <w:szCs w:val="30"/>
          <w:cs/>
        </w:rPr>
        <w:t>เงิน</w:t>
      </w:r>
      <w:r w:rsidR="00F0151D" w:rsidRPr="00A47587">
        <w:rPr>
          <w:rFonts w:ascii="Angsana New" w:hAnsi="Angsana New" w:hint="cs"/>
          <w:spacing w:val="-8"/>
          <w:sz w:val="30"/>
          <w:szCs w:val="30"/>
          <w:cs/>
        </w:rPr>
        <w:t xml:space="preserve">ประมาณ </w:t>
      </w:r>
      <w:r w:rsidR="00004D36">
        <w:rPr>
          <w:rFonts w:ascii="Angsana New" w:hAnsi="Angsana New" w:hint="cs"/>
          <w:spacing w:val="-8"/>
          <w:sz w:val="30"/>
          <w:szCs w:val="30"/>
          <w:cs/>
        </w:rPr>
        <w:t>3.9</w:t>
      </w:r>
      <w:r w:rsidR="00F0151D" w:rsidRPr="00A47587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F0151D" w:rsidRPr="00A47587">
        <w:rPr>
          <w:rFonts w:ascii="Angsana New" w:hAnsi="Angsana New"/>
          <w:spacing w:val="-8"/>
          <w:sz w:val="30"/>
          <w:szCs w:val="30"/>
          <w:cs/>
        </w:rPr>
        <w:t>ล้าน</w:t>
      </w:r>
      <w:r w:rsidR="00F0151D" w:rsidRPr="007A7637">
        <w:rPr>
          <w:rFonts w:ascii="Angsana New" w:hAnsi="Angsana New" w:hint="cs"/>
          <w:sz w:val="30"/>
          <w:szCs w:val="30"/>
          <w:cs/>
        </w:rPr>
        <w:t>บาท</w:t>
      </w:r>
      <w:r w:rsidR="00F0151D"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F0151D" w:rsidRPr="00F44BB8" w:rsidRDefault="00F0151D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F0151D" w:rsidRDefault="00A00BA8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ง</w:t>
      </w:r>
      <w:r w:rsidR="00F0151D">
        <w:rPr>
          <w:rFonts w:ascii="Angsana New" w:hAnsi="Angsana New" w:hint="cs"/>
          <w:sz w:val="30"/>
          <w:szCs w:val="30"/>
          <w:cs/>
        </w:rPr>
        <w:t>)</w:t>
      </w:r>
      <w:r w:rsidR="00F0151D">
        <w:rPr>
          <w:rFonts w:ascii="Angsana New" w:hAnsi="Angsana New" w:hint="cs"/>
          <w:sz w:val="30"/>
          <w:szCs w:val="30"/>
          <w:cs/>
        </w:rPr>
        <w:tab/>
        <w:t>บริษัทค้ำประกันวงเงินสินเชื่อของบริษัทย่อยสองแห่ง</w:t>
      </w:r>
    </w:p>
    <w:p w:rsidR="00041582" w:rsidRDefault="00041582" w:rsidP="00577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78F1" w:rsidRDefault="0098757B" w:rsidP="00577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A9455D">
        <w:rPr>
          <w:rFonts w:ascii="Angsana New" w:hAnsi="Angsana New"/>
          <w:b/>
          <w:bCs/>
          <w:sz w:val="30"/>
          <w:szCs w:val="30"/>
        </w:rPr>
        <w:t>6</w:t>
      </w:r>
      <w:r w:rsidR="005778F1" w:rsidRPr="006675A1">
        <w:rPr>
          <w:rFonts w:ascii="Angsana New" w:hAnsi="Angsana New"/>
          <w:b/>
          <w:bCs/>
          <w:sz w:val="30"/>
          <w:szCs w:val="30"/>
        </w:rPr>
        <w:t>.</w:t>
      </w:r>
      <w:r w:rsidR="005778F1" w:rsidRPr="006675A1">
        <w:rPr>
          <w:rFonts w:ascii="Angsana New" w:hAnsi="Angsana New"/>
          <w:b/>
          <w:bCs/>
          <w:sz w:val="30"/>
          <w:szCs w:val="30"/>
        </w:rPr>
        <w:tab/>
      </w:r>
      <w:r w:rsidR="00F0151D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</w:t>
      </w:r>
      <w:r w:rsidR="005778F1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p w:rsidR="005778F1" w:rsidRPr="00F94500" w:rsidRDefault="005778F1" w:rsidP="00577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21" w:type="dxa"/>
        <w:tblInd w:w="-72" w:type="dxa"/>
        <w:tblLayout w:type="fixed"/>
        <w:tblLook w:val="0000"/>
      </w:tblPr>
      <w:tblGrid>
        <w:gridCol w:w="4291"/>
        <w:gridCol w:w="1134"/>
        <w:gridCol w:w="270"/>
        <w:gridCol w:w="1087"/>
        <w:gridCol w:w="283"/>
        <w:gridCol w:w="1157"/>
        <w:gridCol w:w="284"/>
        <w:gridCol w:w="1115"/>
      </w:tblGrid>
      <w:tr w:rsidR="005778F1" w:rsidRPr="004F07C8" w:rsidTr="002035B8">
        <w:trPr>
          <w:cantSplit/>
        </w:trPr>
        <w:tc>
          <w:tcPr>
            <w:tcW w:w="4291" w:type="dxa"/>
          </w:tcPr>
          <w:p w:rsidR="005778F1" w:rsidRPr="0098458A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330" w:type="dxa"/>
            <w:gridSpan w:val="7"/>
            <w:tcBorders>
              <w:bottom w:val="single" w:sz="4" w:space="0" w:color="auto"/>
            </w:tcBorders>
          </w:tcPr>
          <w:p w:rsidR="005778F1" w:rsidRPr="004F07C8" w:rsidRDefault="005778F1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78F1" w:rsidRPr="004F07C8" w:rsidTr="002035B8">
        <w:trPr>
          <w:cantSplit/>
        </w:trPr>
        <w:tc>
          <w:tcPr>
            <w:tcW w:w="4291" w:type="dxa"/>
          </w:tcPr>
          <w:p w:rsidR="005778F1" w:rsidRPr="004F07C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78F1" w:rsidRPr="004F07C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778F1" w:rsidRPr="004F07C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78F1" w:rsidRPr="004F07C8" w:rsidRDefault="005778F1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78F1" w:rsidRPr="00F51F88" w:rsidTr="002035B8">
        <w:trPr>
          <w:cantSplit/>
        </w:trPr>
        <w:tc>
          <w:tcPr>
            <w:tcW w:w="4291" w:type="dxa"/>
          </w:tcPr>
          <w:p w:rsidR="005778F1" w:rsidRPr="00F51F8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78F1" w:rsidRPr="009B78DC" w:rsidRDefault="005778F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:rsidR="005778F1" w:rsidRPr="00F51F88" w:rsidRDefault="005778F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5778F1" w:rsidRPr="00F51F88" w:rsidRDefault="005778F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5778F1" w:rsidRPr="00F51F8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5778F1" w:rsidRPr="009B78DC" w:rsidRDefault="005778F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5778F1" w:rsidRPr="00F51F88" w:rsidRDefault="005778F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5778F1" w:rsidRPr="00F51F88" w:rsidRDefault="005778F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98757B" w:rsidRPr="00E24209" w:rsidTr="0098757B">
        <w:trPr>
          <w:cantSplit/>
        </w:trPr>
        <w:tc>
          <w:tcPr>
            <w:tcW w:w="4291" w:type="dxa"/>
          </w:tcPr>
          <w:p w:rsidR="0098757B" w:rsidRPr="00736CC1" w:rsidRDefault="0098757B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8757B" w:rsidRDefault="0098757B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757B" w:rsidRPr="00282D5F" w:rsidRDefault="0098757B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98757B" w:rsidRDefault="0098757B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8757B" w:rsidRPr="00282D5F" w:rsidRDefault="0098757B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8757B" w:rsidRDefault="0098757B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8757B" w:rsidRPr="00282D5F" w:rsidRDefault="0098757B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98757B" w:rsidRDefault="0098757B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0151D" w:rsidRPr="00E24209" w:rsidTr="00DF2164">
        <w:trPr>
          <w:cantSplit/>
        </w:trPr>
        <w:tc>
          <w:tcPr>
            <w:tcW w:w="4291" w:type="dxa"/>
          </w:tcPr>
          <w:p w:rsidR="00F0151D" w:rsidRPr="00947518" w:rsidRDefault="00F0151D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70" w:type="dxa"/>
          </w:tcPr>
          <w:p w:rsidR="00F0151D" w:rsidRPr="00F0151D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  <w:tc>
          <w:tcPr>
            <w:tcW w:w="283" w:type="dxa"/>
          </w:tcPr>
          <w:p w:rsidR="00F0151D" w:rsidRPr="00F0151D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31,840</w:t>
            </w:r>
          </w:p>
        </w:tc>
        <w:tc>
          <w:tcPr>
            <w:tcW w:w="284" w:type="dxa"/>
          </w:tcPr>
          <w:p w:rsidR="00F0151D" w:rsidRPr="00F0151D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39,974</w:t>
            </w:r>
          </w:p>
        </w:tc>
      </w:tr>
      <w:tr w:rsidR="00F0151D" w:rsidRPr="00E24209" w:rsidTr="00DF2164">
        <w:trPr>
          <w:cantSplit/>
        </w:trPr>
        <w:tc>
          <w:tcPr>
            <w:tcW w:w="4291" w:type="dxa"/>
          </w:tcPr>
          <w:p w:rsidR="00F0151D" w:rsidRPr="00947518" w:rsidRDefault="00F0151D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อื่น ๆ </w:t>
            </w:r>
          </w:p>
        </w:tc>
        <w:tc>
          <w:tcPr>
            <w:tcW w:w="1134" w:type="dxa"/>
            <w:shd w:val="clear" w:color="auto" w:fill="auto"/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318,465</w:t>
            </w:r>
          </w:p>
        </w:tc>
        <w:tc>
          <w:tcPr>
            <w:tcW w:w="270" w:type="dxa"/>
          </w:tcPr>
          <w:p w:rsidR="00F0151D" w:rsidRPr="00F0151D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385,412</w:t>
            </w:r>
          </w:p>
        </w:tc>
        <w:tc>
          <w:tcPr>
            <w:tcW w:w="283" w:type="dxa"/>
          </w:tcPr>
          <w:p w:rsidR="00F0151D" w:rsidRPr="00F0151D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173,737</w:t>
            </w:r>
          </w:p>
        </w:tc>
        <w:tc>
          <w:tcPr>
            <w:tcW w:w="284" w:type="dxa"/>
          </w:tcPr>
          <w:p w:rsidR="00F0151D" w:rsidRPr="00F0151D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203,307</w:t>
            </w:r>
          </w:p>
        </w:tc>
      </w:tr>
      <w:tr w:rsidR="00F0151D" w:rsidRPr="00E24209" w:rsidTr="00DF2164">
        <w:trPr>
          <w:cantSplit/>
        </w:trPr>
        <w:tc>
          <w:tcPr>
            <w:tcW w:w="4291" w:type="dxa"/>
          </w:tcPr>
          <w:p w:rsidR="00F0151D" w:rsidRPr="00947518" w:rsidRDefault="00F0151D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323,024</w:t>
            </w:r>
          </w:p>
        </w:tc>
        <w:tc>
          <w:tcPr>
            <w:tcW w:w="270" w:type="dxa"/>
          </w:tcPr>
          <w:p w:rsidR="00F0151D" w:rsidRPr="00F0151D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F0151D" w:rsidRPr="00DF2164" w:rsidRDefault="00734E3D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391</w:t>
            </w:r>
            <w:r w:rsidR="00DF2164">
              <w:rPr>
                <w:rFonts w:ascii="Angsana New" w:hAnsi="Angsana New"/>
                <w:bCs/>
                <w:sz w:val="30"/>
                <w:szCs w:val="30"/>
              </w:rPr>
              <w:t>,022</w:t>
            </w:r>
          </w:p>
        </w:tc>
        <w:tc>
          <w:tcPr>
            <w:tcW w:w="283" w:type="dxa"/>
          </w:tcPr>
          <w:p w:rsidR="00F0151D" w:rsidRPr="00F0151D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205,577</w:t>
            </w:r>
          </w:p>
        </w:tc>
        <w:tc>
          <w:tcPr>
            <w:tcW w:w="284" w:type="dxa"/>
          </w:tcPr>
          <w:p w:rsidR="00F0151D" w:rsidRPr="00F0151D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243,281</w:t>
            </w:r>
          </w:p>
        </w:tc>
      </w:tr>
      <w:tr w:rsidR="005778F1" w:rsidRPr="00E24209" w:rsidTr="00DF2164">
        <w:trPr>
          <w:cantSplit/>
        </w:trPr>
        <w:tc>
          <w:tcPr>
            <w:tcW w:w="4291" w:type="dxa"/>
          </w:tcPr>
          <w:p w:rsidR="005778F1" w:rsidRPr="00736CC1" w:rsidRDefault="005778F1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</w:t>
            </w:r>
            <w:r w:rsidR="00F0151D"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หมุนเวียน</w:t>
            </w: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778F1" w:rsidRPr="00DF2164" w:rsidRDefault="005778F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78F1" w:rsidRPr="00F0151D" w:rsidRDefault="005778F1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5778F1" w:rsidRPr="00F0151D" w:rsidRDefault="005778F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5778F1" w:rsidRPr="00F0151D" w:rsidRDefault="005778F1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5778F1" w:rsidRPr="00F0151D" w:rsidRDefault="005778F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78F1" w:rsidRPr="00F0151D" w:rsidRDefault="005778F1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5778F1" w:rsidRPr="00F0151D" w:rsidRDefault="005778F1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0151D" w:rsidRPr="00E24209" w:rsidTr="00DF2164">
        <w:trPr>
          <w:cantSplit/>
        </w:trPr>
        <w:tc>
          <w:tcPr>
            <w:tcW w:w="4291" w:type="dxa"/>
          </w:tcPr>
          <w:p w:rsidR="00F0151D" w:rsidRPr="00947518" w:rsidRDefault="00F0151D" w:rsidP="00A51A42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4,046</w:t>
            </w:r>
          </w:p>
        </w:tc>
        <w:tc>
          <w:tcPr>
            <w:tcW w:w="270" w:type="dxa"/>
          </w:tcPr>
          <w:p w:rsidR="00F0151D" w:rsidRPr="00F0151D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4,601</w:t>
            </w:r>
          </w:p>
        </w:tc>
        <w:tc>
          <w:tcPr>
            <w:tcW w:w="283" w:type="dxa"/>
          </w:tcPr>
          <w:p w:rsidR="00F0151D" w:rsidRPr="00DF2164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2,798</w:t>
            </w:r>
          </w:p>
        </w:tc>
        <w:tc>
          <w:tcPr>
            <w:tcW w:w="284" w:type="dxa"/>
          </w:tcPr>
          <w:p w:rsidR="00F0151D" w:rsidRPr="00DF2164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387</w:t>
            </w:r>
          </w:p>
        </w:tc>
      </w:tr>
      <w:tr w:rsidR="00DF2164" w:rsidRPr="00E24209" w:rsidTr="00DF2164">
        <w:trPr>
          <w:cantSplit/>
        </w:trPr>
        <w:tc>
          <w:tcPr>
            <w:tcW w:w="4291" w:type="dxa"/>
          </w:tcPr>
          <w:p w:rsidR="00DF2164" w:rsidRPr="00947518" w:rsidRDefault="00DF2164" w:rsidP="00DF216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อื่นๆ</w:t>
            </w:r>
          </w:p>
        </w:tc>
        <w:tc>
          <w:tcPr>
            <w:tcW w:w="1134" w:type="dxa"/>
            <w:shd w:val="clear" w:color="auto" w:fill="auto"/>
          </w:tcPr>
          <w:p w:rsidR="00DF2164" w:rsidRPr="00DF2164" w:rsidRDefault="00DF2164" w:rsidP="00AE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Pr="00DF216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:rsidR="00DF2164" w:rsidRPr="00F0151D" w:rsidRDefault="00DF2164" w:rsidP="00AE616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DF2164" w:rsidRPr="00DF2164" w:rsidRDefault="00DF2164" w:rsidP="00AE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36,586</w:t>
            </w:r>
          </w:p>
        </w:tc>
        <w:tc>
          <w:tcPr>
            <w:tcW w:w="283" w:type="dxa"/>
          </w:tcPr>
          <w:p w:rsidR="00DF2164" w:rsidRPr="00DF2164" w:rsidRDefault="00DF2164" w:rsidP="00AE616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DF2164" w:rsidRPr="00DF2164" w:rsidRDefault="00DF2164" w:rsidP="00AE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32,719</w:t>
            </w:r>
          </w:p>
        </w:tc>
        <w:tc>
          <w:tcPr>
            <w:tcW w:w="284" w:type="dxa"/>
          </w:tcPr>
          <w:p w:rsidR="00DF2164" w:rsidRPr="00DF2164" w:rsidRDefault="00DF2164" w:rsidP="00AE616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DF2164" w:rsidRPr="00DF2164" w:rsidRDefault="00DF2164" w:rsidP="00AE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26,255</w:t>
            </w:r>
          </w:p>
        </w:tc>
      </w:tr>
      <w:tr w:rsidR="00F0151D" w:rsidRPr="00E24209" w:rsidTr="00DF2164">
        <w:trPr>
          <w:cantSplit/>
        </w:trPr>
        <w:tc>
          <w:tcPr>
            <w:tcW w:w="4291" w:type="dxa"/>
          </w:tcPr>
          <w:p w:rsidR="00F0151D" w:rsidRPr="00947518" w:rsidRDefault="00F0151D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134" w:type="dxa"/>
            <w:shd w:val="clear" w:color="auto" w:fill="auto"/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18,138</w:t>
            </w:r>
          </w:p>
        </w:tc>
        <w:tc>
          <w:tcPr>
            <w:tcW w:w="270" w:type="dxa"/>
          </w:tcPr>
          <w:p w:rsidR="00F0151D" w:rsidRPr="00F0151D" w:rsidRDefault="00F0151D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29,454</w:t>
            </w:r>
          </w:p>
        </w:tc>
        <w:tc>
          <w:tcPr>
            <w:tcW w:w="283" w:type="dxa"/>
          </w:tcPr>
          <w:p w:rsidR="00F0151D" w:rsidRPr="00DF2164" w:rsidRDefault="00F0151D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12,370</w:t>
            </w:r>
          </w:p>
        </w:tc>
        <w:tc>
          <w:tcPr>
            <w:tcW w:w="284" w:type="dxa"/>
          </w:tcPr>
          <w:p w:rsidR="00F0151D" w:rsidRPr="00DF2164" w:rsidRDefault="00F0151D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24,770</w:t>
            </w:r>
          </w:p>
        </w:tc>
      </w:tr>
      <w:tr w:rsidR="00F0151D" w:rsidRPr="00E24209" w:rsidTr="00DF2164">
        <w:trPr>
          <w:cantSplit/>
        </w:trPr>
        <w:tc>
          <w:tcPr>
            <w:tcW w:w="4291" w:type="dxa"/>
          </w:tcPr>
          <w:p w:rsidR="00F0151D" w:rsidRPr="00947518" w:rsidRDefault="00F0151D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27,872</w:t>
            </w:r>
          </w:p>
        </w:tc>
        <w:tc>
          <w:tcPr>
            <w:tcW w:w="270" w:type="dxa"/>
          </w:tcPr>
          <w:p w:rsidR="00F0151D" w:rsidRPr="00F0151D" w:rsidRDefault="00F0151D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27,466</w:t>
            </w:r>
          </w:p>
        </w:tc>
        <w:tc>
          <w:tcPr>
            <w:tcW w:w="283" w:type="dxa"/>
          </w:tcPr>
          <w:p w:rsidR="00F0151D" w:rsidRPr="00DF2164" w:rsidRDefault="00F0151D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11,727</w:t>
            </w:r>
          </w:p>
        </w:tc>
        <w:tc>
          <w:tcPr>
            <w:tcW w:w="284" w:type="dxa"/>
          </w:tcPr>
          <w:p w:rsidR="00F0151D" w:rsidRPr="00DF2164" w:rsidRDefault="00F0151D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12,877</w:t>
            </w:r>
          </w:p>
        </w:tc>
      </w:tr>
      <w:tr w:rsidR="00F0151D" w:rsidRPr="00E24209" w:rsidTr="00DF2164">
        <w:trPr>
          <w:cantSplit/>
        </w:trPr>
        <w:tc>
          <w:tcPr>
            <w:tcW w:w="4291" w:type="dxa"/>
          </w:tcPr>
          <w:p w:rsidR="00F0151D" w:rsidRPr="00947518" w:rsidRDefault="00F0151D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11,04</w:t>
            </w:r>
            <w:r w:rsidR="004D37EE" w:rsidRPr="002C74F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F0151D" w:rsidRPr="00F0151D" w:rsidRDefault="00F0151D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12,006</w:t>
            </w:r>
          </w:p>
        </w:tc>
        <w:tc>
          <w:tcPr>
            <w:tcW w:w="283" w:type="dxa"/>
          </w:tcPr>
          <w:p w:rsidR="00F0151D" w:rsidRPr="00DF2164" w:rsidRDefault="00F0151D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6,905</w:t>
            </w:r>
          </w:p>
        </w:tc>
        <w:tc>
          <w:tcPr>
            <w:tcW w:w="284" w:type="dxa"/>
          </w:tcPr>
          <w:p w:rsidR="00F0151D" w:rsidRPr="00DF2164" w:rsidRDefault="00F0151D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6,791</w:t>
            </w:r>
          </w:p>
        </w:tc>
      </w:tr>
      <w:tr w:rsidR="00F0151D" w:rsidRPr="00E24209" w:rsidTr="00DF2164">
        <w:trPr>
          <w:cantSplit/>
        </w:trPr>
        <w:tc>
          <w:tcPr>
            <w:tcW w:w="4291" w:type="dxa"/>
          </w:tcPr>
          <w:p w:rsidR="00F0151D" w:rsidRPr="00947518" w:rsidRDefault="00F0151D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151D" w:rsidRPr="004D37EE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102,32</w:t>
            </w:r>
            <w:r w:rsidR="004D37E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F0151D" w:rsidRPr="00F0151D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F0151D" w:rsidRPr="00DF2164" w:rsidRDefault="00F0151D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F2164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DF2164">
              <w:rPr>
                <w:rFonts w:ascii="Angsana New" w:hAnsi="Angsana New"/>
                <w:bCs/>
                <w:sz w:val="30"/>
                <w:szCs w:val="30"/>
              </w:rPr>
              <w:t>0,113</w:t>
            </w:r>
          </w:p>
        </w:tc>
        <w:tc>
          <w:tcPr>
            <w:tcW w:w="283" w:type="dxa"/>
          </w:tcPr>
          <w:p w:rsidR="00F0151D" w:rsidRPr="00DF2164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F0151D" w:rsidRPr="00DF2164" w:rsidRDefault="00F0151D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F216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DF2164">
              <w:rPr>
                <w:rFonts w:ascii="Angsana New" w:hAnsi="Angsana New"/>
                <w:bCs/>
                <w:sz w:val="30"/>
                <w:szCs w:val="30"/>
              </w:rPr>
              <w:t>6,519</w:t>
            </w:r>
          </w:p>
        </w:tc>
        <w:tc>
          <w:tcPr>
            <w:tcW w:w="284" w:type="dxa"/>
          </w:tcPr>
          <w:p w:rsidR="00F0151D" w:rsidRPr="00DF2164" w:rsidRDefault="00F0151D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F0151D" w:rsidRPr="00DF2164" w:rsidRDefault="00DF2164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71,080</w:t>
            </w:r>
          </w:p>
        </w:tc>
      </w:tr>
      <w:tr w:rsidR="00F0151D" w:rsidRPr="00E24209" w:rsidTr="00DF2164">
        <w:trPr>
          <w:cantSplit/>
        </w:trPr>
        <w:tc>
          <w:tcPr>
            <w:tcW w:w="4291" w:type="dxa"/>
          </w:tcPr>
          <w:p w:rsidR="00F0151D" w:rsidRPr="00947518" w:rsidRDefault="00F0151D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425,34</w:t>
            </w:r>
            <w:r w:rsidR="004D37EE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F0151D" w:rsidRPr="00F0151D" w:rsidRDefault="00F0151D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501,135</w:t>
            </w:r>
          </w:p>
        </w:tc>
        <w:tc>
          <w:tcPr>
            <w:tcW w:w="283" w:type="dxa"/>
          </w:tcPr>
          <w:p w:rsidR="00F0151D" w:rsidRPr="00DF2164" w:rsidRDefault="00F0151D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272,096</w:t>
            </w:r>
          </w:p>
        </w:tc>
        <w:tc>
          <w:tcPr>
            <w:tcW w:w="284" w:type="dxa"/>
          </w:tcPr>
          <w:p w:rsidR="00F0151D" w:rsidRPr="00DF2164" w:rsidRDefault="00F0151D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F0151D" w:rsidRPr="00DF2164" w:rsidRDefault="00DF2164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314,361</w:t>
            </w:r>
          </w:p>
        </w:tc>
      </w:tr>
    </w:tbl>
    <w:p w:rsidR="00952324" w:rsidRDefault="007A7637" w:rsidP="008B2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B78DC" w:rsidRDefault="00952324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17</w:t>
      </w:r>
      <w:r w:rsidR="009B78DC">
        <w:rPr>
          <w:rFonts w:ascii="Angsana New" w:hAnsi="Angsana New"/>
          <w:b/>
          <w:bCs/>
          <w:sz w:val="30"/>
          <w:szCs w:val="30"/>
        </w:rPr>
        <w:t>.</w:t>
      </w:r>
      <w:r w:rsidR="00C26CF4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F0151D">
        <w:rPr>
          <w:rFonts w:ascii="Angsana New" w:hAnsi="Angsana New" w:hint="cs"/>
          <w:b/>
          <w:bCs/>
          <w:sz w:val="30"/>
          <w:szCs w:val="30"/>
          <w:cs/>
        </w:rPr>
        <w:t xml:space="preserve">ลูกหนี้ตามสัญญาเช่าและหนี้สินตามสัญญาเช่า </w:t>
      </w:r>
    </w:p>
    <w:p w:rsidR="00F0151D" w:rsidRPr="00906835" w:rsidRDefault="00F0151D" w:rsidP="009B78DC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7C0F9E" w:rsidRPr="00F0151D" w:rsidRDefault="007C0F9E" w:rsidP="007C0F9E">
      <w:pPr>
        <w:rPr>
          <w:rFonts w:ascii="Angsana New" w:hAnsi="Angsana New"/>
          <w:b/>
          <w:bCs/>
          <w:i/>
          <w:iCs/>
          <w:sz w:val="30"/>
          <w:szCs w:val="30"/>
        </w:rPr>
      </w:pPr>
      <w:r w:rsidRPr="00F0151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ลูกหนี้ตามสัญญาเช่า</w:t>
      </w:r>
    </w:p>
    <w:p w:rsidR="00AD5066" w:rsidRPr="00AD5066" w:rsidRDefault="00AD5066" w:rsidP="007C0F9E">
      <w:pPr>
        <w:rPr>
          <w:rFonts w:ascii="Angsana New" w:hAnsi="Angsana New"/>
          <w:sz w:val="16"/>
          <w:szCs w:val="16"/>
        </w:rPr>
      </w:pPr>
    </w:p>
    <w:p w:rsidR="007C0F9E" w:rsidRDefault="00AD5066" w:rsidP="007C0F9E">
      <w:pPr>
        <w:rPr>
          <w:rFonts w:ascii="Angsana New" w:hAnsi="Angsana New"/>
          <w:sz w:val="30"/>
          <w:szCs w:val="30"/>
        </w:rPr>
      </w:pPr>
      <w:r w:rsidRPr="005E72F1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วันที่ 31 ธันวาคม 2563 </w:t>
      </w:r>
      <w:r w:rsidR="007C0F9E">
        <w:rPr>
          <w:rFonts w:ascii="Angsana New" w:hAnsi="Angsana New" w:hint="cs"/>
          <w:sz w:val="30"/>
          <w:szCs w:val="30"/>
          <w:cs/>
        </w:rPr>
        <w:t>ยอดคงเ</w:t>
      </w:r>
      <w:r>
        <w:rPr>
          <w:rFonts w:ascii="Angsana New" w:hAnsi="Angsana New" w:hint="cs"/>
          <w:sz w:val="30"/>
          <w:szCs w:val="30"/>
          <w:cs/>
        </w:rPr>
        <w:t>หลือของลูกหนี้ตามสัญญาเช่า</w:t>
      </w:r>
      <w:r w:rsidR="002A5833">
        <w:rPr>
          <w:rFonts w:ascii="Angsana New" w:hAnsi="Angsana New" w:hint="cs"/>
          <w:sz w:val="30"/>
          <w:szCs w:val="30"/>
          <w:cs/>
        </w:rPr>
        <w:t xml:space="preserve"> (เช่า</w:t>
      </w:r>
      <w:r>
        <w:rPr>
          <w:rFonts w:ascii="Angsana New" w:hAnsi="Angsana New" w:hint="cs"/>
          <w:sz w:val="30"/>
          <w:szCs w:val="30"/>
          <w:cs/>
        </w:rPr>
        <w:t xml:space="preserve">ช่วง </w:t>
      </w:r>
      <w:r w:rsidR="002A5833">
        <w:rPr>
          <w:rFonts w:ascii="Angsana New" w:hAnsi="Angsana New" w:hint="cs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 xml:space="preserve"> ที่ดิน</w:t>
      </w:r>
      <w:r w:rsidR="002A5833">
        <w:rPr>
          <w:rFonts w:ascii="Angsana New" w:hAnsi="Angsana New" w:hint="cs"/>
          <w:sz w:val="30"/>
          <w:szCs w:val="30"/>
          <w:cs/>
        </w:rPr>
        <w:t>)</w:t>
      </w:r>
      <w:r w:rsidR="007C0F9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AA63B4" w:rsidRDefault="00AA63B4" w:rsidP="007C0F9E">
      <w:pPr>
        <w:rPr>
          <w:rFonts w:ascii="Angsana New" w:hAnsi="Angsana New"/>
          <w:sz w:val="30"/>
          <w:szCs w:val="30"/>
        </w:rPr>
      </w:pPr>
    </w:p>
    <w:tbl>
      <w:tblPr>
        <w:tblW w:w="9747" w:type="dxa"/>
        <w:tblLook w:val="04A0"/>
      </w:tblPr>
      <w:tblGrid>
        <w:gridCol w:w="4331"/>
        <w:gridCol w:w="1695"/>
        <w:gridCol w:w="283"/>
        <w:gridCol w:w="1692"/>
        <w:gridCol w:w="236"/>
        <w:gridCol w:w="1510"/>
      </w:tblGrid>
      <w:tr w:rsidR="00AA63B4" w:rsidRPr="00AA63B4" w:rsidTr="002B7510">
        <w:tc>
          <w:tcPr>
            <w:tcW w:w="4331" w:type="dxa"/>
          </w:tcPr>
          <w:p w:rsidR="00AA63B4" w:rsidRPr="00C518C9" w:rsidRDefault="00AA63B4" w:rsidP="002B7510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416" w:type="dxa"/>
            <w:gridSpan w:val="5"/>
            <w:tcBorders>
              <w:bottom w:val="single" w:sz="4" w:space="0" w:color="auto"/>
            </w:tcBorders>
          </w:tcPr>
          <w:p w:rsidR="00AA63B4" w:rsidRDefault="00AA63B4" w:rsidP="002B75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 / งบการเงินเฉพาะกิจการ (</w:t>
            </w: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63B4" w:rsidRPr="00161CAE" w:rsidTr="002B7510">
        <w:tc>
          <w:tcPr>
            <w:tcW w:w="4331" w:type="dxa"/>
          </w:tcPr>
          <w:p w:rsidR="00AA63B4" w:rsidRPr="00EA0007" w:rsidRDefault="00AA63B4" w:rsidP="002B75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:rsidR="00AA63B4" w:rsidRPr="00161CAE" w:rsidRDefault="00AA63B4" w:rsidP="002B751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จำนวนเงินขั้นต่ำ</w:t>
            </w:r>
          </w:p>
        </w:tc>
        <w:tc>
          <w:tcPr>
            <w:tcW w:w="283" w:type="dxa"/>
          </w:tcPr>
          <w:p w:rsidR="00AA63B4" w:rsidRPr="00161CAE" w:rsidRDefault="00AA63B4" w:rsidP="002B751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</w:tcPr>
          <w:p w:rsidR="00AA63B4" w:rsidRPr="00161CAE" w:rsidRDefault="00AA63B4" w:rsidP="002B751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ดอกเบี้ยรับ</w:t>
            </w:r>
          </w:p>
        </w:tc>
        <w:tc>
          <w:tcPr>
            <w:tcW w:w="236" w:type="dxa"/>
          </w:tcPr>
          <w:p w:rsidR="00AA63B4" w:rsidRPr="00161CAE" w:rsidRDefault="00AA63B4" w:rsidP="002B751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0" w:type="dxa"/>
          </w:tcPr>
          <w:p w:rsidR="00AA63B4" w:rsidRPr="00161CAE" w:rsidRDefault="00AA63B4" w:rsidP="002B751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A63B4" w:rsidRPr="00161CAE" w:rsidTr="00AA63B4">
        <w:tc>
          <w:tcPr>
            <w:tcW w:w="4331" w:type="dxa"/>
          </w:tcPr>
          <w:p w:rsidR="00AA63B4" w:rsidRPr="0009694C" w:rsidRDefault="00AA63B4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AA63B4" w:rsidRDefault="00AA63B4" w:rsidP="002B751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ที่รับชำระ</w:t>
            </w:r>
          </w:p>
        </w:tc>
        <w:tc>
          <w:tcPr>
            <w:tcW w:w="283" w:type="dxa"/>
          </w:tcPr>
          <w:p w:rsidR="00AA63B4" w:rsidRPr="00161CAE" w:rsidRDefault="00AA63B4" w:rsidP="002B751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AA63B4" w:rsidRPr="00161CAE" w:rsidRDefault="00AA63B4" w:rsidP="00AA63B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รอตัดบัญชี</w:t>
            </w:r>
          </w:p>
        </w:tc>
        <w:tc>
          <w:tcPr>
            <w:tcW w:w="236" w:type="dxa"/>
          </w:tcPr>
          <w:p w:rsidR="00AA63B4" w:rsidRPr="00161CAE" w:rsidRDefault="00AA63B4" w:rsidP="002B751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AA63B4" w:rsidRPr="00161CAE" w:rsidRDefault="00AA63B4" w:rsidP="002B751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มูลค่าปัจจุบัน</w:t>
            </w:r>
          </w:p>
        </w:tc>
      </w:tr>
      <w:tr w:rsidR="00AA63B4" w:rsidRPr="007614EF" w:rsidTr="00AA63B4">
        <w:tc>
          <w:tcPr>
            <w:tcW w:w="4331" w:type="dxa"/>
          </w:tcPr>
          <w:p w:rsidR="00AA63B4" w:rsidRPr="00730935" w:rsidRDefault="00AA63B4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AA63B4" w:rsidRPr="00F94957" w:rsidRDefault="0019433B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83" w:type="dxa"/>
          </w:tcPr>
          <w:p w:rsidR="00AA63B4" w:rsidRPr="00F94957" w:rsidRDefault="00AA63B4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AA63B4" w:rsidRPr="00F94957" w:rsidRDefault="0019433B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(65</w:t>
            </w:r>
            <w:r w:rsidR="00AA63B4" w:rsidRPr="00F949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AA63B4" w:rsidRPr="00F94957" w:rsidRDefault="00AA63B4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AA63B4" w:rsidRPr="00F94957" w:rsidRDefault="0019433B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AA63B4" w:rsidRPr="00172854" w:rsidTr="002B7510">
        <w:tc>
          <w:tcPr>
            <w:tcW w:w="4331" w:type="dxa"/>
          </w:tcPr>
          <w:p w:rsidR="00AA63B4" w:rsidRDefault="00AA63B4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695" w:type="dxa"/>
          </w:tcPr>
          <w:p w:rsidR="00AA63B4" w:rsidRPr="00F94957" w:rsidRDefault="0019433B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1,406</w:t>
            </w:r>
          </w:p>
        </w:tc>
        <w:tc>
          <w:tcPr>
            <w:tcW w:w="283" w:type="dxa"/>
          </w:tcPr>
          <w:p w:rsidR="00AA63B4" w:rsidRPr="00F94957" w:rsidRDefault="00AA63B4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</w:tcPr>
          <w:p w:rsidR="00AA63B4" w:rsidRPr="00F94957" w:rsidRDefault="0019433B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(92</w:t>
            </w:r>
            <w:r w:rsidR="00AA63B4" w:rsidRPr="00F949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AA63B4" w:rsidRPr="00F94957" w:rsidRDefault="00AA63B4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:rsidR="00AA63B4" w:rsidRPr="00F94957" w:rsidRDefault="0019433B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1,314</w:t>
            </w:r>
          </w:p>
        </w:tc>
      </w:tr>
      <w:tr w:rsidR="00AA63B4" w:rsidRPr="00172854" w:rsidTr="00AA63B4">
        <w:tc>
          <w:tcPr>
            <w:tcW w:w="4331" w:type="dxa"/>
          </w:tcPr>
          <w:p w:rsidR="00AA63B4" w:rsidRDefault="00AA63B4" w:rsidP="002B7510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:rsidR="00AA63B4" w:rsidRPr="00F94957" w:rsidRDefault="0019433B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  <w:tc>
          <w:tcPr>
            <w:tcW w:w="283" w:type="dxa"/>
          </w:tcPr>
          <w:p w:rsidR="00AA63B4" w:rsidRPr="00F94957" w:rsidRDefault="00AA63B4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:rsidR="00AA63B4" w:rsidRPr="00F94957" w:rsidRDefault="0019433B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(157</w:t>
            </w:r>
            <w:r w:rsidR="00AA63B4" w:rsidRPr="00F949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A63B4" w:rsidRPr="00F94957" w:rsidRDefault="00AA63B4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:rsidR="00AA63B4" w:rsidRPr="00F94957" w:rsidRDefault="00AA63B4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19433B" w:rsidRPr="00F94957">
              <w:rPr>
                <w:rFonts w:ascii="Angsana New" w:hAnsi="Angsana New"/>
                <w:sz w:val="30"/>
                <w:szCs w:val="30"/>
              </w:rPr>
              <w:t>,656</w:t>
            </w:r>
          </w:p>
        </w:tc>
      </w:tr>
    </w:tbl>
    <w:p w:rsidR="00AA63B4" w:rsidRDefault="00AA63B4" w:rsidP="00AA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:rsidR="005F3F96" w:rsidRPr="005F3F96" w:rsidRDefault="005F3F96" w:rsidP="005F3F96">
      <w:pPr>
        <w:rPr>
          <w:rFonts w:ascii="Angsana New" w:hAnsi="Angsana New"/>
          <w:b/>
          <w:bCs/>
          <w:i/>
          <w:iCs/>
          <w:sz w:val="30"/>
          <w:szCs w:val="30"/>
        </w:rPr>
      </w:pPr>
      <w:r w:rsidRPr="005F3F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5F3F96" w:rsidRPr="005F3F96" w:rsidRDefault="005F3F96" w:rsidP="00AA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AA63B4" w:rsidRDefault="00AA63B4" w:rsidP="00AA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2563 ยอดคงเหลือของหนี้สินตามสัญญาเช่าประกอบด้วยรายการดังต่อไปนี้</w:t>
      </w:r>
    </w:p>
    <w:p w:rsidR="00AA63B4" w:rsidRDefault="00AA63B4" w:rsidP="00AA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47" w:type="dxa"/>
        <w:tblLook w:val="04A0"/>
      </w:tblPr>
      <w:tblGrid>
        <w:gridCol w:w="4331"/>
        <w:gridCol w:w="1695"/>
        <w:gridCol w:w="283"/>
        <w:gridCol w:w="1692"/>
        <w:gridCol w:w="236"/>
        <w:gridCol w:w="1510"/>
      </w:tblGrid>
      <w:tr w:rsidR="00AA63B4" w:rsidRPr="00EA0007" w:rsidTr="002B7510">
        <w:tc>
          <w:tcPr>
            <w:tcW w:w="4331" w:type="dxa"/>
          </w:tcPr>
          <w:p w:rsidR="00AA63B4" w:rsidRPr="00F94957" w:rsidRDefault="00AA63B4" w:rsidP="002B75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6" w:type="dxa"/>
            <w:gridSpan w:val="5"/>
            <w:tcBorders>
              <w:bottom w:val="single" w:sz="4" w:space="0" w:color="auto"/>
            </w:tcBorders>
          </w:tcPr>
          <w:p w:rsidR="00AA63B4" w:rsidRPr="00F94957" w:rsidRDefault="00AA63B4" w:rsidP="002B75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AA63B4" w:rsidRPr="00EA0007" w:rsidTr="002B7510">
        <w:tc>
          <w:tcPr>
            <w:tcW w:w="4331" w:type="dxa"/>
          </w:tcPr>
          <w:p w:rsidR="00AA63B4" w:rsidRPr="00F94957" w:rsidRDefault="00AA63B4" w:rsidP="002B75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:rsidR="00AA63B4" w:rsidRPr="00F94957" w:rsidRDefault="00AA63B4" w:rsidP="002B751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949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จำนวนเงินขั้นต่ำ</w:t>
            </w:r>
          </w:p>
        </w:tc>
        <w:tc>
          <w:tcPr>
            <w:tcW w:w="283" w:type="dxa"/>
          </w:tcPr>
          <w:p w:rsidR="00AA63B4" w:rsidRPr="00F94957" w:rsidRDefault="00AA63B4" w:rsidP="002B751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</w:tcPr>
          <w:p w:rsidR="00AA63B4" w:rsidRPr="00F94957" w:rsidRDefault="00AA63B4" w:rsidP="002B751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949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ดอกเบี้ย</w:t>
            </w:r>
            <w:r w:rsidR="008A587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จ่าย</w:t>
            </w:r>
          </w:p>
        </w:tc>
        <w:tc>
          <w:tcPr>
            <w:tcW w:w="236" w:type="dxa"/>
          </w:tcPr>
          <w:p w:rsidR="00AA63B4" w:rsidRPr="00F94957" w:rsidRDefault="00AA63B4" w:rsidP="002B751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0" w:type="dxa"/>
          </w:tcPr>
          <w:p w:rsidR="00AA63B4" w:rsidRPr="00F94957" w:rsidRDefault="00AA63B4" w:rsidP="002B751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A63B4" w:rsidRPr="00012D07" w:rsidTr="00BF5514">
        <w:tc>
          <w:tcPr>
            <w:tcW w:w="4331" w:type="dxa"/>
          </w:tcPr>
          <w:p w:rsidR="00AA63B4" w:rsidRPr="00F94957" w:rsidRDefault="00AA63B4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AA63B4" w:rsidRPr="00F94957" w:rsidRDefault="00AA63B4" w:rsidP="002B751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949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ที่ต้องจ่ายชำระ</w:t>
            </w:r>
          </w:p>
        </w:tc>
        <w:tc>
          <w:tcPr>
            <w:tcW w:w="283" w:type="dxa"/>
          </w:tcPr>
          <w:p w:rsidR="00AA63B4" w:rsidRPr="00F94957" w:rsidRDefault="00AA63B4" w:rsidP="002B751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AA63B4" w:rsidRPr="00F94957" w:rsidRDefault="008A5876" w:rsidP="002B751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รอ</w:t>
            </w:r>
            <w:r w:rsidR="00AA63B4" w:rsidRPr="00F949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ตัดบัญชี</w:t>
            </w:r>
          </w:p>
        </w:tc>
        <w:tc>
          <w:tcPr>
            <w:tcW w:w="236" w:type="dxa"/>
          </w:tcPr>
          <w:p w:rsidR="00AA63B4" w:rsidRPr="00F94957" w:rsidRDefault="00AA63B4" w:rsidP="002B751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AA63B4" w:rsidRPr="00F94957" w:rsidRDefault="00AA63B4" w:rsidP="002B751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949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มูลค่าปัจจุบัน</w:t>
            </w:r>
          </w:p>
        </w:tc>
      </w:tr>
      <w:tr w:rsidR="00E80CA9" w:rsidRPr="00012D07" w:rsidTr="00BF5514">
        <w:tc>
          <w:tcPr>
            <w:tcW w:w="4331" w:type="dxa"/>
          </w:tcPr>
          <w:p w:rsidR="00E80CA9" w:rsidRPr="00F94957" w:rsidRDefault="00E80CA9" w:rsidP="00F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4957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11,099</w:t>
            </w:r>
          </w:p>
        </w:tc>
        <w:tc>
          <w:tcPr>
            <w:tcW w:w="283" w:type="dxa"/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(2,509)</w:t>
            </w:r>
          </w:p>
        </w:tc>
        <w:tc>
          <w:tcPr>
            <w:tcW w:w="236" w:type="dxa"/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8,590</w:t>
            </w:r>
          </w:p>
        </w:tc>
      </w:tr>
      <w:tr w:rsidR="00F9482B" w:rsidRPr="00F94957" w:rsidTr="002B7510">
        <w:tc>
          <w:tcPr>
            <w:tcW w:w="4331" w:type="dxa"/>
          </w:tcPr>
          <w:p w:rsidR="00F9482B" w:rsidRPr="00F94957" w:rsidRDefault="00F9482B" w:rsidP="00F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95" w:type="dxa"/>
          </w:tcPr>
          <w:p w:rsidR="00F9482B" w:rsidRPr="00F94957" w:rsidRDefault="00F9482B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F9482B" w:rsidRPr="00F94957" w:rsidRDefault="00F9482B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692" w:type="dxa"/>
            <w:vAlign w:val="bottom"/>
          </w:tcPr>
          <w:p w:rsidR="00F9482B" w:rsidRPr="00F94957" w:rsidRDefault="00F9482B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:rsidR="00F9482B" w:rsidRPr="00F94957" w:rsidRDefault="00F9482B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10" w:type="dxa"/>
          </w:tcPr>
          <w:p w:rsidR="00F9482B" w:rsidRPr="00F94957" w:rsidRDefault="00F9482B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BF5514" w:rsidRPr="00012D07" w:rsidTr="002B7510">
        <w:tc>
          <w:tcPr>
            <w:tcW w:w="4331" w:type="dxa"/>
          </w:tcPr>
          <w:p w:rsidR="00BF5514" w:rsidRPr="00F94957" w:rsidRDefault="00BF5514" w:rsidP="00F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4957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695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23,835</w:t>
            </w:r>
          </w:p>
        </w:tc>
        <w:tc>
          <w:tcPr>
            <w:tcW w:w="283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(7,801)</w:t>
            </w:r>
          </w:p>
        </w:tc>
        <w:tc>
          <w:tcPr>
            <w:tcW w:w="236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16,034</w:t>
            </w:r>
          </w:p>
        </w:tc>
      </w:tr>
      <w:tr w:rsidR="00BF5514" w:rsidRPr="00012D07" w:rsidTr="00F13BF5">
        <w:tc>
          <w:tcPr>
            <w:tcW w:w="4331" w:type="dxa"/>
          </w:tcPr>
          <w:p w:rsidR="00BF5514" w:rsidRPr="00F94957" w:rsidRDefault="00BF5514" w:rsidP="00F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4957">
              <w:rPr>
                <w:rFonts w:ascii="Angsana New" w:hAnsi="Angsana New"/>
                <w:sz w:val="30"/>
                <w:szCs w:val="30"/>
                <w:cs/>
              </w:rPr>
              <w:t>ครบกำหนดชำระเกินกว่าห้าปี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44,130</w:t>
            </w:r>
          </w:p>
        </w:tc>
        <w:tc>
          <w:tcPr>
            <w:tcW w:w="283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(12,455)</w:t>
            </w:r>
          </w:p>
        </w:tc>
        <w:tc>
          <w:tcPr>
            <w:tcW w:w="236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31,675</w:t>
            </w:r>
          </w:p>
        </w:tc>
      </w:tr>
      <w:tr w:rsidR="00E80CA9" w:rsidRPr="00012D07" w:rsidTr="00F13BF5">
        <w:tc>
          <w:tcPr>
            <w:tcW w:w="4331" w:type="dxa"/>
          </w:tcPr>
          <w:p w:rsidR="00E80CA9" w:rsidRPr="00F94957" w:rsidRDefault="00E80CA9" w:rsidP="002B7510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67,965</w:t>
            </w:r>
          </w:p>
        </w:tc>
        <w:tc>
          <w:tcPr>
            <w:tcW w:w="283" w:type="dxa"/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(20,256)</w:t>
            </w:r>
          </w:p>
        </w:tc>
        <w:tc>
          <w:tcPr>
            <w:tcW w:w="236" w:type="dxa"/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47,709</w:t>
            </w:r>
          </w:p>
        </w:tc>
      </w:tr>
      <w:tr w:rsidR="00E80CA9" w:rsidRPr="00012D07" w:rsidTr="00E80CA9">
        <w:tc>
          <w:tcPr>
            <w:tcW w:w="4331" w:type="dxa"/>
          </w:tcPr>
          <w:p w:rsidR="00E80CA9" w:rsidRPr="00F94957" w:rsidRDefault="00E80CA9" w:rsidP="002B7510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49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79,064</w:t>
            </w:r>
          </w:p>
        </w:tc>
        <w:tc>
          <w:tcPr>
            <w:tcW w:w="283" w:type="dxa"/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(22,765)</w:t>
            </w:r>
          </w:p>
        </w:tc>
        <w:tc>
          <w:tcPr>
            <w:tcW w:w="236" w:type="dxa"/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56,299</w:t>
            </w:r>
          </w:p>
        </w:tc>
      </w:tr>
    </w:tbl>
    <w:p w:rsidR="00AA63B4" w:rsidRDefault="00AA63B4" w:rsidP="007C0F9E">
      <w:pPr>
        <w:rPr>
          <w:rFonts w:ascii="Angsana New" w:hAnsi="Angsana New"/>
          <w:sz w:val="30"/>
          <w:szCs w:val="30"/>
        </w:rPr>
      </w:pPr>
    </w:p>
    <w:p w:rsidR="00BF5514" w:rsidRDefault="00BF5514" w:rsidP="007C0F9E">
      <w:pPr>
        <w:rPr>
          <w:rFonts w:ascii="Angsana New" w:hAnsi="Angsana New"/>
          <w:sz w:val="30"/>
          <w:szCs w:val="30"/>
        </w:rPr>
      </w:pPr>
    </w:p>
    <w:p w:rsidR="00BF5514" w:rsidRDefault="00BF5514" w:rsidP="007C0F9E">
      <w:pPr>
        <w:rPr>
          <w:rFonts w:ascii="Angsana New" w:hAnsi="Angsana New"/>
          <w:sz w:val="30"/>
          <w:szCs w:val="30"/>
        </w:rPr>
      </w:pPr>
    </w:p>
    <w:p w:rsidR="00BF5514" w:rsidRDefault="00BF5514" w:rsidP="007C0F9E">
      <w:pPr>
        <w:rPr>
          <w:rFonts w:ascii="Angsana New" w:hAnsi="Angsana New"/>
          <w:sz w:val="30"/>
          <w:szCs w:val="30"/>
        </w:rPr>
      </w:pPr>
    </w:p>
    <w:p w:rsidR="00BF5514" w:rsidRDefault="00BF5514" w:rsidP="007C0F9E">
      <w:pPr>
        <w:rPr>
          <w:rFonts w:ascii="Angsana New" w:hAnsi="Angsana New"/>
          <w:sz w:val="30"/>
          <w:szCs w:val="30"/>
        </w:rPr>
      </w:pPr>
    </w:p>
    <w:p w:rsidR="00E80CA9" w:rsidRDefault="00E80CA9" w:rsidP="007C0F9E">
      <w:pPr>
        <w:rPr>
          <w:rFonts w:ascii="Angsana New" w:hAnsi="Angsana New"/>
          <w:sz w:val="30"/>
          <w:szCs w:val="30"/>
        </w:rPr>
      </w:pPr>
    </w:p>
    <w:p w:rsidR="00BF5514" w:rsidRPr="005E72F1" w:rsidRDefault="00BF5514" w:rsidP="007C0F9E">
      <w:pPr>
        <w:rPr>
          <w:rFonts w:ascii="Angsana New" w:hAnsi="Angsana New"/>
          <w:sz w:val="30"/>
          <w:szCs w:val="30"/>
        </w:rPr>
      </w:pPr>
    </w:p>
    <w:tbl>
      <w:tblPr>
        <w:tblW w:w="9747" w:type="dxa"/>
        <w:tblLook w:val="04A0"/>
      </w:tblPr>
      <w:tblGrid>
        <w:gridCol w:w="4331"/>
        <w:gridCol w:w="1695"/>
        <w:gridCol w:w="283"/>
        <w:gridCol w:w="1692"/>
        <w:gridCol w:w="236"/>
        <w:gridCol w:w="1510"/>
      </w:tblGrid>
      <w:tr w:rsidR="00300F92" w:rsidTr="002B7510">
        <w:tc>
          <w:tcPr>
            <w:tcW w:w="4331" w:type="dxa"/>
          </w:tcPr>
          <w:p w:rsidR="00300F92" w:rsidRPr="00F94957" w:rsidRDefault="00AD5066" w:rsidP="002B75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49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416" w:type="dxa"/>
            <w:gridSpan w:val="5"/>
            <w:tcBorders>
              <w:bottom w:val="single" w:sz="4" w:space="0" w:color="auto"/>
            </w:tcBorders>
          </w:tcPr>
          <w:p w:rsidR="00300F92" w:rsidRPr="00F94957" w:rsidRDefault="00300F92" w:rsidP="002B75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300F92" w:rsidRPr="00161CAE" w:rsidTr="002B7510">
        <w:tc>
          <w:tcPr>
            <w:tcW w:w="4331" w:type="dxa"/>
          </w:tcPr>
          <w:p w:rsidR="00300F92" w:rsidRPr="00F94957" w:rsidRDefault="00300F92" w:rsidP="002B75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:rsidR="00300F92" w:rsidRPr="00F94957" w:rsidRDefault="00300F92" w:rsidP="002B751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949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จำนวนเงินขั้นต่ำ</w:t>
            </w:r>
          </w:p>
        </w:tc>
        <w:tc>
          <w:tcPr>
            <w:tcW w:w="283" w:type="dxa"/>
          </w:tcPr>
          <w:p w:rsidR="00300F92" w:rsidRPr="00F94957" w:rsidRDefault="00300F92" w:rsidP="002B751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</w:tcPr>
          <w:p w:rsidR="00300F92" w:rsidRPr="00F94957" w:rsidRDefault="00300F92" w:rsidP="002B751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949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ดอกเบี้ย</w:t>
            </w:r>
            <w:r w:rsidR="00A8708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จ่าย</w:t>
            </w:r>
          </w:p>
        </w:tc>
        <w:tc>
          <w:tcPr>
            <w:tcW w:w="236" w:type="dxa"/>
          </w:tcPr>
          <w:p w:rsidR="00300F92" w:rsidRPr="00F94957" w:rsidRDefault="00300F92" w:rsidP="002B751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0" w:type="dxa"/>
          </w:tcPr>
          <w:p w:rsidR="00300F92" w:rsidRPr="00F94957" w:rsidRDefault="00300F92" w:rsidP="002B751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00F92" w:rsidRPr="00161CAE" w:rsidTr="00BF5514">
        <w:tc>
          <w:tcPr>
            <w:tcW w:w="4331" w:type="dxa"/>
          </w:tcPr>
          <w:p w:rsidR="00300F92" w:rsidRPr="00F94957" w:rsidRDefault="00300F92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300F92" w:rsidRPr="00F94957" w:rsidRDefault="00300F92" w:rsidP="002B751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949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ที่ต้องจ่ายชำระ</w:t>
            </w:r>
          </w:p>
        </w:tc>
        <w:tc>
          <w:tcPr>
            <w:tcW w:w="283" w:type="dxa"/>
          </w:tcPr>
          <w:p w:rsidR="00300F92" w:rsidRPr="00F94957" w:rsidRDefault="00300F92" w:rsidP="002B751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300F92" w:rsidRPr="00F94957" w:rsidRDefault="00A8708C" w:rsidP="002B751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รอ</w:t>
            </w:r>
            <w:r w:rsidR="00300F92" w:rsidRPr="00F949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ตัดบัญชี</w:t>
            </w:r>
          </w:p>
        </w:tc>
        <w:tc>
          <w:tcPr>
            <w:tcW w:w="236" w:type="dxa"/>
          </w:tcPr>
          <w:p w:rsidR="00300F92" w:rsidRPr="00F94957" w:rsidRDefault="00300F92" w:rsidP="002B751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300F92" w:rsidRPr="00F94957" w:rsidRDefault="00300F92" w:rsidP="002B751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949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มูลค่าปัจจุบัน</w:t>
            </w:r>
          </w:p>
        </w:tc>
      </w:tr>
      <w:tr w:rsidR="00E80CA9" w:rsidRPr="00300F92" w:rsidTr="00BF5514">
        <w:tc>
          <w:tcPr>
            <w:tcW w:w="4331" w:type="dxa"/>
          </w:tcPr>
          <w:p w:rsidR="00E80CA9" w:rsidRPr="00F94957" w:rsidRDefault="00E80CA9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4957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11,089</w:t>
            </w:r>
          </w:p>
        </w:tc>
        <w:tc>
          <w:tcPr>
            <w:tcW w:w="283" w:type="dxa"/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(3,298)</w:t>
            </w:r>
          </w:p>
        </w:tc>
        <w:tc>
          <w:tcPr>
            <w:tcW w:w="236" w:type="dxa"/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7,791</w:t>
            </w:r>
          </w:p>
        </w:tc>
      </w:tr>
      <w:tr w:rsidR="00B62217" w:rsidRPr="00F94957" w:rsidTr="002B7510">
        <w:tc>
          <w:tcPr>
            <w:tcW w:w="4331" w:type="dxa"/>
          </w:tcPr>
          <w:p w:rsidR="00B62217" w:rsidRPr="00F94957" w:rsidRDefault="00B62217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95" w:type="dxa"/>
          </w:tcPr>
          <w:p w:rsidR="00B62217" w:rsidRPr="00F94957" w:rsidRDefault="00B6221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B62217" w:rsidRPr="00F94957" w:rsidRDefault="00B6221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92" w:type="dxa"/>
            <w:vAlign w:val="bottom"/>
          </w:tcPr>
          <w:p w:rsidR="00B62217" w:rsidRPr="00F94957" w:rsidRDefault="00B6221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:rsidR="00B62217" w:rsidRPr="00F94957" w:rsidRDefault="00B6221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510" w:type="dxa"/>
          </w:tcPr>
          <w:p w:rsidR="00B62217" w:rsidRPr="00F94957" w:rsidRDefault="00B62217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</w:tr>
      <w:tr w:rsidR="00BF5514" w:rsidRPr="00300F92" w:rsidTr="002B7510">
        <w:tc>
          <w:tcPr>
            <w:tcW w:w="4331" w:type="dxa"/>
          </w:tcPr>
          <w:p w:rsidR="00BF5514" w:rsidRPr="00F94957" w:rsidRDefault="00BF5514" w:rsidP="00F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4957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695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27,586</w:t>
            </w:r>
          </w:p>
        </w:tc>
        <w:tc>
          <w:tcPr>
            <w:tcW w:w="283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(11,127)</w:t>
            </w:r>
          </w:p>
        </w:tc>
        <w:tc>
          <w:tcPr>
            <w:tcW w:w="236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16,459</w:t>
            </w:r>
          </w:p>
        </w:tc>
      </w:tr>
      <w:tr w:rsidR="00BF5514" w:rsidRPr="00300F92" w:rsidTr="00E15565">
        <w:tc>
          <w:tcPr>
            <w:tcW w:w="4331" w:type="dxa"/>
          </w:tcPr>
          <w:p w:rsidR="00BF5514" w:rsidRPr="00F94957" w:rsidRDefault="00BF5514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4957">
              <w:rPr>
                <w:rFonts w:ascii="Angsana New" w:hAnsi="Angsana New"/>
                <w:sz w:val="30"/>
                <w:szCs w:val="30"/>
                <w:cs/>
              </w:rPr>
              <w:t>ครบกำหนดชำระเกินกว่าห้าปี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63,684</w:t>
            </w:r>
          </w:p>
        </w:tc>
        <w:tc>
          <w:tcPr>
            <w:tcW w:w="283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(14,017)</w:t>
            </w:r>
          </w:p>
        </w:tc>
        <w:tc>
          <w:tcPr>
            <w:tcW w:w="236" w:type="dxa"/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BF5514" w:rsidRPr="00F94957" w:rsidRDefault="00BF551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49,667</w:t>
            </w:r>
          </w:p>
        </w:tc>
      </w:tr>
      <w:tr w:rsidR="00E80CA9" w:rsidRPr="00300F92" w:rsidTr="00E15565">
        <w:tc>
          <w:tcPr>
            <w:tcW w:w="4331" w:type="dxa"/>
          </w:tcPr>
          <w:p w:rsidR="00E80CA9" w:rsidRPr="00F94957" w:rsidRDefault="00E80CA9" w:rsidP="002B7510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91,270</w:t>
            </w:r>
          </w:p>
        </w:tc>
        <w:tc>
          <w:tcPr>
            <w:tcW w:w="283" w:type="dxa"/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(25,144)</w:t>
            </w:r>
          </w:p>
        </w:tc>
        <w:tc>
          <w:tcPr>
            <w:tcW w:w="236" w:type="dxa"/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E80CA9" w:rsidRPr="00F94957" w:rsidRDefault="00E80CA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66,126</w:t>
            </w:r>
          </w:p>
        </w:tc>
      </w:tr>
      <w:tr w:rsidR="00E15565" w:rsidRPr="00300F92" w:rsidTr="00E15565">
        <w:tc>
          <w:tcPr>
            <w:tcW w:w="4331" w:type="dxa"/>
          </w:tcPr>
          <w:p w:rsidR="00E15565" w:rsidRPr="00F94957" w:rsidRDefault="00E15565" w:rsidP="00F9482B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49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:rsidR="00E15565" w:rsidRPr="00F94957" w:rsidRDefault="00E15565" w:rsidP="00F948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102,359</w:t>
            </w:r>
          </w:p>
        </w:tc>
        <w:tc>
          <w:tcPr>
            <w:tcW w:w="283" w:type="dxa"/>
          </w:tcPr>
          <w:p w:rsidR="00E15565" w:rsidRPr="00F94957" w:rsidRDefault="00E15565" w:rsidP="00F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:rsidR="00E15565" w:rsidRPr="00F94957" w:rsidRDefault="00E15565" w:rsidP="00F948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 xml:space="preserve"> (28,442)</w:t>
            </w:r>
          </w:p>
        </w:tc>
        <w:tc>
          <w:tcPr>
            <w:tcW w:w="236" w:type="dxa"/>
            <w:tcBorders>
              <w:bottom w:val="nil"/>
            </w:tcBorders>
          </w:tcPr>
          <w:p w:rsidR="00E15565" w:rsidRPr="00F94957" w:rsidRDefault="00E15565" w:rsidP="00F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:rsidR="00E15565" w:rsidRPr="00F94957" w:rsidRDefault="00E15565" w:rsidP="00F948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957">
              <w:rPr>
                <w:rFonts w:ascii="Angsana New" w:hAnsi="Angsana New"/>
                <w:sz w:val="30"/>
                <w:szCs w:val="30"/>
              </w:rPr>
              <w:t>73,917</w:t>
            </w:r>
          </w:p>
        </w:tc>
      </w:tr>
    </w:tbl>
    <w:p w:rsidR="00300F92" w:rsidRDefault="00300F92" w:rsidP="007C0F9E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C307D" w:rsidRDefault="006C307D" w:rsidP="006C307D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 w:rsidRPr="00880CC7">
        <w:rPr>
          <w:rFonts w:ascii="Angsana New" w:hAnsi="Angsana New"/>
          <w:sz w:val="30"/>
          <w:szCs w:val="30"/>
          <w:cs/>
        </w:rPr>
        <w:t>ค่าใช้จ่าย</w:t>
      </w:r>
      <w:r w:rsidR="00A8708C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880CC7">
        <w:rPr>
          <w:rFonts w:ascii="Angsana New" w:hAnsi="Angsana New"/>
          <w:sz w:val="30"/>
          <w:szCs w:val="30"/>
          <w:cs/>
        </w:rPr>
        <w:t>ที่เกี่ยวกับ</w:t>
      </w:r>
      <w:r>
        <w:rPr>
          <w:rFonts w:ascii="Angsana New" w:hAnsi="Angsana New" w:hint="cs"/>
          <w:sz w:val="30"/>
          <w:szCs w:val="30"/>
          <w:cs/>
        </w:rPr>
        <w:t>สัญญาเช่า</w:t>
      </w:r>
      <w:r>
        <w:rPr>
          <w:rFonts w:ascii="Angsana New" w:hAnsi="Angsana New"/>
          <w:sz w:val="30"/>
          <w:szCs w:val="30"/>
          <w:cs/>
        </w:rPr>
        <w:t>ที่รับรู้ในกำไ</w:t>
      </w:r>
      <w:r>
        <w:rPr>
          <w:rFonts w:ascii="Angsana New" w:hAnsi="Angsana New" w:hint="cs"/>
          <w:sz w:val="30"/>
          <w:szCs w:val="30"/>
          <w:cs/>
        </w:rPr>
        <w:t>ร</w:t>
      </w:r>
      <w:r w:rsidR="00A8708C">
        <w:rPr>
          <w:rFonts w:ascii="Angsana New" w:hAnsi="Angsana New" w:hint="cs"/>
          <w:sz w:val="30"/>
          <w:szCs w:val="30"/>
          <w:cs/>
        </w:rPr>
        <w:t>หรือ</w:t>
      </w:r>
      <w:r w:rsidRPr="00880CC7">
        <w:rPr>
          <w:rFonts w:ascii="Angsana New" w:hAnsi="Angsana New"/>
          <w:sz w:val="30"/>
          <w:szCs w:val="30"/>
          <w:cs/>
        </w:rPr>
        <w:t xml:space="preserve">ขาดทุนสำหรับปีสิ้นสุดวันที่ </w:t>
      </w:r>
      <w:r w:rsidRPr="00880CC7">
        <w:rPr>
          <w:rFonts w:ascii="Angsana New" w:hAnsi="Angsana New"/>
          <w:sz w:val="30"/>
          <w:szCs w:val="30"/>
        </w:rPr>
        <w:t xml:space="preserve">31 </w:t>
      </w:r>
      <w:r w:rsidRPr="00880CC7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z w:val="30"/>
          <w:szCs w:val="30"/>
          <w:cs/>
        </w:rPr>
        <w:t xml:space="preserve">2563 </w:t>
      </w:r>
      <w:r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:rsidR="002B7510" w:rsidRPr="00880CC7" w:rsidRDefault="002B7510" w:rsidP="002B7510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678" w:type="dxa"/>
        <w:tblInd w:w="-72" w:type="dxa"/>
        <w:tblLayout w:type="fixed"/>
        <w:tblLook w:val="0000"/>
      </w:tblPr>
      <w:tblGrid>
        <w:gridCol w:w="5567"/>
        <w:gridCol w:w="1843"/>
        <w:gridCol w:w="284"/>
        <w:gridCol w:w="1984"/>
      </w:tblGrid>
      <w:tr w:rsidR="002B7510" w:rsidRPr="004F07C8" w:rsidTr="002B7510">
        <w:trPr>
          <w:cantSplit/>
        </w:trPr>
        <w:tc>
          <w:tcPr>
            <w:tcW w:w="5567" w:type="dxa"/>
          </w:tcPr>
          <w:p w:rsidR="002B7510" w:rsidRPr="006C307D" w:rsidRDefault="002B7510" w:rsidP="002B751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2B7510" w:rsidRPr="004F07C8" w:rsidRDefault="002B7510" w:rsidP="002B751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B7510" w:rsidRPr="00F51F88" w:rsidTr="002B7510">
        <w:trPr>
          <w:cantSplit/>
        </w:trPr>
        <w:tc>
          <w:tcPr>
            <w:tcW w:w="5567" w:type="dxa"/>
          </w:tcPr>
          <w:p w:rsidR="002B7510" w:rsidRPr="00F51F88" w:rsidRDefault="002B7510" w:rsidP="002B751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B7510" w:rsidRPr="00F51F88" w:rsidRDefault="002B7510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2B7510" w:rsidRPr="00F51F88" w:rsidRDefault="002B7510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B7510" w:rsidRPr="00F51F88" w:rsidRDefault="002B7510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E77" w:rsidRPr="00402323" w:rsidTr="002B7510">
        <w:trPr>
          <w:cantSplit/>
        </w:trPr>
        <w:tc>
          <w:tcPr>
            <w:tcW w:w="5567" w:type="dxa"/>
          </w:tcPr>
          <w:p w:rsidR="007A2E77" w:rsidRPr="00C54BB4" w:rsidRDefault="007A2E77" w:rsidP="002B7510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A2E77" w:rsidRPr="00431059" w:rsidRDefault="005F55B4" w:rsidP="00C213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6,030</w:t>
            </w:r>
          </w:p>
        </w:tc>
        <w:tc>
          <w:tcPr>
            <w:tcW w:w="284" w:type="dxa"/>
          </w:tcPr>
          <w:p w:rsidR="007A2E77" w:rsidRPr="007C1E03" w:rsidRDefault="007A2E77" w:rsidP="002B751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A2E77" w:rsidRPr="00431059" w:rsidRDefault="007A2E77" w:rsidP="00C213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10,467</w:t>
            </w:r>
          </w:p>
        </w:tc>
      </w:tr>
      <w:tr w:rsidR="007A2E77" w:rsidRPr="00E438D2" w:rsidTr="002B7510">
        <w:trPr>
          <w:cantSplit/>
        </w:trPr>
        <w:tc>
          <w:tcPr>
            <w:tcW w:w="5567" w:type="dxa"/>
          </w:tcPr>
          <w:p w:rsidR="007A2E77" w:rsidRPr="00C54BB4" w:rsidRDefault="007A2E77" w:rsidP="002B7510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43" w:type="dxa"/>
            <w:shd w:val="clear" w:color="auto" w:fill="auto"/>
          </w:tcPr>
          <w:p w:rsidR="007A2E77" w:rsidRPr="00431059" w:rsidRDefault="00F9482B" w:rsidP="00F948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F55B4">
              <w:rPr>
                <w:rFonts w:ascii="Angsana New" w:hAnsi="Angsana New"/>
                <w:sz w:val="30"/>
                <w:szCs w:val="30"/>
              </w:rPr>
              <w:t>2,</w:t>
            </w:r>
            <w:r w:rsidR="007151CD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84" w:type="dxa"/>
          </w:tcPr>
          <w:p w:rsidR="007A2E77" w:rsidRPr="007C1E03" w:rsidRDefault="007A2E77" w:rsidP="002B751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7A2E77" w:rsidRPr="00431059" w:rsidRDefault="00F9482B" w:rsidP="00F948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A2E77">
              <w:rPr>
                <w:rFonts w:ascii="Angsana New" w:hAnsi="Angsana New"/>
                <w:sz w:val="30"/>
                <w:szCs w:val="30"/>
              </w:rPr>
              <w:t>4,929</w:t>
            </w:r>
          </w:p>
        </w:tc>
      </w:tr>
      <w:tr w:rsidR="005F55B4" w:rsidRPr="00680E45" w:rsidTr="002B7510">
        <w:trPr>
          <w:cantSplit/>
        </w:trPr>
        <w:tc>
          <w:tcPr>
            <w:tcW w:w="5567" w:type="dxa"/>
          </w:tcPr>
          <w:p w:rsidR="005F55B4" w:rsidRPr="00C54BB4" w:rsidRDefault="005F55B4" w:rsidP="002B7510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C54BB4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843" w:type="dxa"/>
            <w:shd w:val="clear" w:color="auto" w:fill="auto"/>
          </w:tcPr>
          <w:p w:rsidR="005F55B4" w:rsidRPr="00680E45" w:rsidRDefault="003A3E11" w:rsidP="00C213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5F55B4">
              <w:rPr>
                <w:rFonts w:ascii="Angsana New" w:hAnsi="Angsana New"/>
                <w:sz w:val="30"/>
                <w:szCs w:val="30"/>
              </w:rPr>
              <w:t>,</w:t>
            </w:r>
            <w:r w:rsidR="007151CD"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284" w:type="dxa"/>
          </w:tcPr>
          <w:p w:rsidR="005F55B4" w:rsidRPr="00431059" w:rsidRDefault="005F55B4" w:rsidP="002B751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5F55B4" w:rsidRPr="00680E45" w:rsidRDefault="005F55B4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7151CD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2B7510" w:rsidRPr="00680E45" w:rsidTr="002B7510">
        <w:trPr>
          <w:cantSplit/>
        </w:trPr>
        <w:tc>
          <w:tcPr>
            <w:tcW w:w="5567" w:type="dxa"/>
            <w:vAlign w:val="center"/>
          </w:tcPr>
          <w:p w:rsidR="002B7510" w:rsidRDefault="002B7510" w:rsidP="002B7510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ค่าใช้จ่ายที่เกี่ยว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กับค่าเช่าผันแปรซึ่งไม่รวมอยู่ในการวัดมูลค่า</w:t>
            </w:r>
          </w:p>
        </w:tc>
        <w:tc>
          <w:tcPr>
            <w:tcW w:w="1843" w:type="dxa"/>
            <w:shd w:val="clear" w:color="auto" w:fill="auto"/>
          </w:tcPr>
          <w:p w:rsidR="002B7510" w:rsidRDefault="002B7510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B7510" w:rsidRPr="00431059" w:rsidRDefault="002B7510" w:rsidP="002B751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2B7510" w:rsidRPr="00680E45" w:rsidRDefault="002B7510" w:rsidP="002B7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2E77" w:rsidRPr="00680E45" w:rsidTr="002B7510">
        <w:trPr>
          <w:cantSplit/>
        </w:trPr>
        <w:tc>
          <w:tcPr>
            <w:tcW w:w="5567" w:type="dxa"/>
            <w:vAlign w:val="center"/>
          </w:tcPr>
          <w:p w:rsidR="007A2E77" w:rsidRPr="00880CC7" w:rsidRDefault="007A2E77" w:rsidP="002B7510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ของหนี้สินตามสัญญาเช่า</w:t>
            </w:r>
          </w:p>
        </w:tc>
        <w:tc>
          <w:tcPr>
            <w:tcW w:w="1843" w:type="dxa"/>
            <w:shd w:val="clear" w:color="auto" w:fill="auto"/>
          </w:tcPr>
          <w:p w:rsidR="007A2E77" w:rsidRPr="00431059" w:rsidRDefault="007A2E77" w:rsidP="00C213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151CD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84" w:type="dxa"/>
          </w:tcPr>
          <w:p w:rsidR="007A2E77" w:rsidRPr="00431059" w:rsidRDefault="007A2E77" w:rsidP="002B751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7A2E77" w:rsidRPr="002F365B" w:rsidRDefault="007A2E77" w:rsidP="00C213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A8708C" w:rsidRPr="00680E45" w:rsidTr="002B7510">
        <w:trPr>
          <w:cantSplit/>
        </w:trPr>
        <w:tc>
          <w:tcPr>
            <w:tcW w:w="5567" w:type="dxa"/>
            <w:vAlign w:val="center"/>
          </w:tcPr>
          <w:p w:rsidR="00A8708C" w:rsidRDefault="00A8708C" w:rsidP="002B7510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กำไรจากการยกเลิกสัญญาเช่า</w:t>
            </w:r>
          </w:p>
        </w:tc>
        <w:tc>
          <w:tcPr>
            <w:tcW w:w="1843" w:type="dxa"/>
            <w:shd w:val="clear" w:color="auto" w:fill="auto"/>
          </w:tcPr>
          <w:p w:rsidR="00A8708C" w:rsidRPr="002F365B" w:rsidRDefault="00A8708C" w:rsidP="00E415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A8708C" w:rsidRPr="00431059" w:rsidRDefault="00A8708C" w:rsidP="002B751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A8708C" w:rsidRPr="00F94957" w:rsidRDefault="00A8708C" w:rsidP="00E415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(536</w:t>
            </w:r>
            <w:r w:rsidRPr="00F949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7A2E77" w:rsidRDefault="007A2E77" w:rsidP="0095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967579" w:rsidRDefault="00967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52324" w:rsidRPr="008B2E18" w:rsidRDefault="00952324" w:rsidP="0095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18.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8B2E18">
        <w:rPr>
          <w:rFonts w:ascii="Angsana New" w:hAnsi="Angsana New" w:hint="cs"/>
          <w:b/>
          <w:bCs/>
          <w:sz w:val="30"/>
          <w:szCs w:val="30"/>
          <w:cs/>
        </w:rPr>
        <w:t>สัญญาเช่าที่ดิน</w:t>
      </w:r>
    </w:p>
    <w:p w:rsidR="00952324" w:rsidRPr="00720369" w:rsidRDefault="00952324" w:rsidP="00952324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952324" w:rsidRPr="00720369" w:rsidRDefault="00952324" w:rsidP="0095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ชลประทีปสินทรัพย์ จำกัด (“บริษัทย่อย”) </w:t>
      </w:r>
      <w:r w:rsidRPr="00720369">
        <w:rPr>
          <w:rFonts w:ascii="Angsana New" w:hAnsi="Angsana New" w:hint="cs"/>
          <w:sz w:val="30"/>
          <w:szCs w:val="30"/>
          <w:cs/>
        </w:rPr>
        <w:t>มีสัญญาเช่าที่ดินกับลูกค้ารายหนึ่ง (“ผู้เช่า”) มีกำหนดระยะเวลา 30 ปี สิ้นสุดวันที่ 1</w:t>
      </w:r>
      <w:r w:rsidRPr="00720369">
        <w:rPr>
          <w:rFonts w:ascii="Angsana New" w:hAnsi="Angsana New"/>
          <w:sz w:val="30"/>
          <w:szCs w:val="30"/>
        </w:rPr>
        <w:t>6</w:t>
      </w:r>
      <w:r w:rsidRPr="00720369">
        <w:rPr>
          <w:rFonts w:ascii="Angsana New" w:hAnsi="Angsana New" w:hint="cs"/>
          <w:sz w:val="30"/>
          <w:szCs w:val="30"/>
          <w:cs/>
        </w:rPr>
        <w:t xml:space="preserve"> ตุลาคม 2580 นับตั้งแต่วันครบกำหนดหนึ่งปีจากวันที่จดทะเบียนสิทธิการเช่ากับเจ้าพนักงานที่ดินเมื่อวันที่ 17 ตุลาคม 2549 ผู้เช่าได้จ่ายค่าตอบแทนสิทธิการเช่าให้กับบริษัทย่อยจำนวนเงิน 99 ล้านบาทและจะชำระค่าเช่าที่ดินรายปีให้กับบริษัทย่อย โดยค่าเช่าที่ดินปีที่ 1 จะจ่ายชำระในวันที่ 17 ตุลาคม 2550 (ครบหนึ่งปีนับจากวันจดทะเบียนสิทธิการเช่า) ค่าเช่ารายปีดังกล่าวมีจำนวนเพิ่มขึ้นทุกๆ 3 ปี ตามที่ตกลงในสัญญา โดยมีค่าเช่ารายปีจำนวนเงินรวม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E0F68">
        <w:rPr>
          <w:rFonts w:ascii="Angsana New" w:hAnsi="Angsana New" w:hint="cs"/>
          <w:sz w:val="30"/>
          <w:szCs w:val="30"/>
          <w:cs/>
        </w:rPr>
        <w:t>80.4</w:t>
      </w:r>
      <w:r w:rsidRPr="0072036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720369">
        <w:rPr>
          <w:rFonts w:ascii="Angsana New" w:hAnsi="Angsana New" w:hint="cs"/>
          <w:sz w:val="30"/>
          <w:szCs w:val="30"/>
          <w:cs/>
        </w:rPr>
        <w:t>บาท</w:t>
      </w:r>
    </w:p>
    <w:p w:rsidR="00952324" w:rsidRPr="00720369" w:rsidRDefault="00952324" w:rsidP="0095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52324" w:rsidRDefault="00952324" w:rsidP="0095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0369">
        <w:rPr>
          <w:rFonts w:ascii="Angsana New" w:hAnsi="Angsana New" w:hint="cs"/>
          <w:sz w:val="30"/>
          <w:szCs w:val="30"/>
          <w:cs/>
        </w:rPr>
        <w:t xml:space="preserve">บริษัทย่อยรับรู้รายได้จากการให้เช่าที่ดิน (ค่าตอบแทนสิทธิการเช่ารับล่วงหน้าจำนวน 99 ล้านบาท และค่าเช่ารายปีจำนวนเงินรวม </w:t>
      </w:r>
      <w:r>
        <w:rPr>
          <w:rFonts w:ascii="Angsana New" w:hAnsi="Angsana New" w:hint="cs"/>
          <w:sz w:val="30"/>
          <w:szCs w:val="30"/>
          <w:cs/>
        </w:rPr>
        <w:t>80.4</w:t>
      </w:r>
      <w:r w:rsidRPr="0072036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720369">
        <w:rPr>
          <w:rFonts w:ascii="Angsana New" w:hAnsi="Angsana New" w:hint="cs"/>
          <w:sz w:val="30"/>
          <w:szCs w:val="30"/>
          <w:cs/>
        </w:rPr>
        <w:t>บาท) ตามวิธีเส้นตรงตลอดอายุสัญญาเช่านับจากวันที่มีการให้ใช้สิทธิในที่ดิน (17 ตุลาคม 2549) ถึงวันสิ้นสุดสัญญาเช่า (1</w:t>
      </w:r>
      <w:r w:rsidRPr="00720369">
        <w:rPr>
          <w:rFonts w:ascii="Angsana New" w:hAnsi="Angsana New"/>
          <w:sz w:val="30"/>
          <w:szCs w:val="30"/>
        </w:rPr>
        <w:t>6</w:t>
      </w:r>
      <w:r w:rsidRPr="00720369">
        <w:rPr>
          <w:rFonts w:ascii="Angsana New" w:hAnsi="Angsana New" w:hint="cs"/>
          <w:sz w:val="30"/>
          <w:szCs w:val="30"/>
          <w:cs/>
        </w:rPr>
        <w:t xml:space="preserve"> ตุลาคม 2580) รวมระยะเวลา 31 ปี และแสดงผลต่างของการรับรู้รายได้จากการให้เช่าทางบัญชีกับจำนวนเงินที่กำหนดในสัญญาเช่าจำนวนเงิน</w:t>
      </w:r>
      <w:r w:rsidRPr="00381733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Pr="006503E3">
        <w:rPr>
          <w:rFonts w:ascii="Angsana New" w:hAnsi="Angsana New"/>
          <w:sz w:val="30"/>
          <w:szCs w:val="30"/>
        </w:rPr>
        <w:t>12.46</w:t>
      </w:r>
      <w:r w:rsidRPr="00796D6D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720369">
        <w:rPr>
          <w:rFonts w:ascii="Angsana New" w:hAnsi="Angsana New" w:hint="cs"/>
          <w:sz w:val="30"/>
          <w:szCs w:val="30"/>
          <w:cs/>
        </w:rPr>
        <w:t>ไว้เป็น</w:t>
      </w:r>
      <w:r>
        <w:rPr>
          <w:rFonts w:ascii="Angsana New" w:hAnsi="Angsana New" w:hint="cs"/>
          <w:sz w:val="30"/>
          <w:szCs w:val="30"/>
          <w:cs/>
        </w:rPr>
        <w:t xml:space="preserve"> “สินทรัพย์ที่เกิดจากสัญญา-ไม่หมุนเวียน” </w:t>
      </w:r>
      <w:r w:rsidRPr="00720369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720369">
        <w:rPr>
          <w:rFonts w:ascii="Angsana New" w:hAnsi="Angsana New" w:hint="cs"/>
          <w:sz w:val="30"/>
          <w:szCs w:val="30"/>
          <w:cs/>
        </w:rPr>
        <w:t xml:space="preserve"> (วันที่ 31 ธันวาคม </w:t>
      </w:r>
      <w:r>
        <w:rPr>
          <w:rFonts w:ascii="Angsana New" w:hAnsi="Angsana New" w:hint="cs"/>
          <w:sz w:val="30"/>
          <w:szCs w:val="30"/>
          <w:cs/>
        </w:rPr>
        <w:t>2562</w:t>
      </w:r>
      <w:r w:rsidRPr="00720369">
        <w:rPr>
          <w:rFonts w:ascii="Angsana New" w:hAnsi="Angsana New" w:hint="cs"/>
          <w:sz w:val="30"/>
          <w:szCs w:val="30"/>
          <w:cs/>
        </w:rPr>
        <w:t xml:space="preserve"> </w:t>
      </w:r>
      <w:r w:rsidRPr="00720369"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/>
          <w:sz w:val="30"/>
          <w:szCs w:val="30"/>
        </w:rPr>
        <w:t>12.17</w:t>
      </w:r>
      <w:r w:rsidRPr="00796D6D">
        <w:rPr>
          <w:rFonts w:ascii="Angsana New" w:hAnsi="Angsana New" w:hint="cs"/>
          <w:sz w:val="30"/>
          <w:szCs w:val="30"/>
          <w:cs/>
        </w:rPr>
        <w:t xml:space="preserve"> </w:t>
      </w:r>
      <w:r w:rsidRPr="00720369">
        <w:rPr>
          <w:rFonts w:ascii="Angsana New" w:hAnsi="Angsana New" w:hint="cs"/>
          <w:sz w:val="30"/>
          <w:szCs w:val="30"/>
          <w:cs/>
        </w:rPr>
        <w:t>ล้านบาท)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967579" w:rsidRDefault="00967579" w:rsidP="00967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6C64" w:rsidRPr="00152E8F" w:rsidRDefault="00283A17" w:rsidP="00967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ค่าเช่าที่</w:t>
      </w:r>
      <w:r w:rsidR="00A8708C">
        <w:rPr>
          <w:rFonts w:ascii="Angsana New" w:hAnsi="Angsana New" w:hint="cs"/>
          <w:sz w:val="30"/>
          <w:szCs w:val="30"/>
          <w:cs/>
        </w:rPr>
        <w:t>จะ</w:t>
      </w:r>
      <w:r w:rsidR="00FF6C64" w:rsidRPr="00152E8F">
        <w:rPr>
          <w:rFonts w:ascii="Angsana New" w:hAnsi="Angsana New" w:hint="cs"/>
          <w:sz w:val="30"/>
          <w:szCs w:val="30"/>
          <w:cs/>
        </w:rPr>
        <w:t>ได้รับตามสัญญา</w:t>
      </w:r>
      <w:r w:rsidR="00A8708C">
        <w:rPr>
          <w:rFonts w:ascii="Angsana New" w:hAnsi="Angsana New" w:hint="cs"/>
          <w:sz w:val="30"/>
          <w:szCs w:val="30"/>
          <w:cs/>
        </w:rPr>
        <w:t>เช่า</w:t>
      </w:r>
      <w:r w:rsidR="00FF6C64" w:rsidRPr="00152E8F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F6C64" w:rsidRPr="00FF6C64" w:rsidRDefault="00FF6C64" w:rsidP="00FF6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088" w:type="dxa"/>
        <w:tblLook w:val="04A0"/>
      </w:tblPr>
      <w:tblGrid>
        <w:gridCol w:w="7196"/>
        <w:gridCol w:w="1892"/>
      </w:tblGrid>
      <w:tr w:rsidR="00FF6C64" w:rsidRPr="00161CAE" w:rsidTr="00967579">
        <w:tc>
          <w:tcPr>
            <w:tcW w:w="7196" w:type="dxa"/>
          </w:tcPr>
          <w:p w:rsidR="00FF6C64" w:rsidRPr="00EA0007" w:rsidRDefault="00FF6C64" w:rsidP="009675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FF6C64" w:rsidRPr="00161CAE" w:rsidRDefault="00FF6C64" w:rsidP="0096757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FF6C64" w:rsidTr="00967579">
        <w:tc>
          <w:tcPr>
            <w:tcW w:w="7196" w:type="dxa"/>
          </w:tcPr>
          <w:p w:rsidR="00FF6C64" w:rsidRPr="0009694C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:rsidR="00FF6C64" w:rsidRDefault="00FF6C64" w:rsidP="0096757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FF6C64" w:rsidRPr="005F3F96" w:rsidTr="00967579">
        <w:tc>
          <w:tcPr>
            <w:tcW w:w="7196" w:type="dxa"/>
          </w:tcPr>
          <w:p w:rsidR="00FF6C64" w:rsidRPr="00730935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892" w:type="dxa"/>
            <w:tcBorders>
              <w:top w:val="single" w:sz="4" w:space="0" w:color="auto"/>
            </w:tcBorders>
          </w:tcPr>
          <w:p w:rsidR="00FF6C64" w:rsidRPr="005F3F96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308</w:t>
            </w:r>
          </w:p>
        </w:tc>
      </w:tr>
      <w:tr w:rsidR="00FF6C64" w:rsidRPr="00300F92" w:rsidTr="00967579">
        <w:tc>
          <w:tcPr>
            <w:tcW w:w="7196" w:type="dxa"/>
          </w:tcPr>
          <w:p w:rsidR="00FF6C64" w:rsidRPr="007614EF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2" w:type="dxa"/>
          </w:tcPr>
          <w:p w:rsidR="00FF6C64" w:rsidRPr="00300F92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F6C64" w:rsidRPr="00E80CA9" w:rsidTr="00967579">
        <w:tc>
          <w:tcPr>
            <w:tcW w:w="7196" w:type="dxa"/>
          </w:tcPr>
          <w:p w:rsidR="00FF6C64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892" w:type="dxa"/>
          </w:tcPr>
          <w:p w:rsidR="00FF6C64" w:rsidRPr="00C319DD" w:rsidRDefault="00FF6C64" w:rsidP="00C319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19DD">
              <w:rPr>
                <w:rFonts w:ascii="Angsana New" w:hAnsi="Angsana New"/>
                <w:sz w:val="30"/>
                <w:szCs w:val="30"/>
              </w:rPr>
              <w:t>13,48</w:t>
            </w:r>
            <w:r w:rsidR="00C319DD" w:rsidRPr="00C319D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F6C64" w:rsidRPr="00E80CA9" w:rsidTr="00967579">
        <w:tc>
          <w:tcPr>
            <w:tcW w:w="7196" w:type="dxa"/>
          </w:tcPr>
          <w:p w:rsidR="00FF6C64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ครบกำหนดชำระเกินกว่าห้าปี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FF6C64" w:rsidRPr="00C319DD" w:rsidRDefault="00FF6C64" w:rsidP="00C319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19DD">
              <w:rPr>
                <w:rFonts w:ascii="Angsana New" w:hAnsi="Angsana New"/>
                <w:sz w:val="30"/>
                <w:szCs w:val="30"/>
              </w:rPr>
              <w:t>42,0</w:t>
            </w:r>
            <w:r w:rsidR="00C319DD" w:rsidRPr="00C319DD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FF6C64" w:rsidRPr="005F3F96" w:rsidTr="00967579">
        <w:tc>
          <w:tcPr>
            <w:tcW w:w="7196" w:type="dxa"/>
          </w:tcPr>
          <w:p w:rsidR="00FF6C64" w:rsidRDefault="00FF6C64" w:rsidP="0096757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:rsidR="00FF6C64" w:rsidRPr="005F3F96" w:rsidRDefault="00FF6C64" w:rsidP="00C319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</w:t>
            </w:r>
            <w:r w:rsidR="00C319DD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FF6C64" w:rsidRPr="00E15565" w:rsidTr="00967579">
        <w:tc>
          <w:tcPr>
            <w:tcW w:w="7196" w:type="dxa"/>
          </w:tcPr>
          <w:p w:rsidR="00FF6C64" w:rsidRDefault="00FF6C64" w:rsidP="0096757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:rsidR="00FF6C64" w:rsidRPr="00E15565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</w:t>
            </w:r>
            <w:r w:rsidR="00C319D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</w:tbl>
    <w:p w:rsidR="00FF6C64" w:rsidRDefault="00FF6C6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:rsidR="00967579" w:rsidRDefault="00967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777BA" w:rsidRPr="00D061EA" w:rsidRDefault="00AD5066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 </w:t>
      </w:r>
      <w:r w:rsidR="006002CC">
        <w:rPr>
          <w:rFonts w:ascii="Angsana New" w:hAnsi="Angsana New"/>
          <w:b/>
          <w:bCs/>
          <w:sz w:val="30"/>
          <w:szCs w:val="30"/>
        </w:rPr>
        <w:t>1</w:t>
      </w:r>
      <w:r w:rsidR="008B2E18">
        <w:rPr>
          <w:rFonts w:ascii="Angsana New" w:hAnsi="Angsana New"/>
          <w:b/>
          <w:bCs/>
          <w:sz w:val="30"/>
          <w:szCs w:val="30"/>
        </w:rPr>
        <w:t>9.</w:t>
      </w:r>
      <w:r w:rsidR="009777BA" w:rsidRPr="009777BA">
        <w:rPr>
          <w:rFonts w:ascii="Angsana New" w:hAnsi="Angsana New"/>
          <w:b/>
          <w:bCs/>
          <w:sz w:val="30"/>
          <w:szCs w:val="30"/>
        </w:rPr>
        <w:tab/>
      </w:r>
      <w:r w:rsidR="009777BA" w:rsidRPr="009777BA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9777BA" w:rsidRPr="009777BA" w:rsidRDefault="009777BA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</w:rPr>
      </w:pPr>
    </w:p>
    <w:p w:rsidR="000E2129" w:rsidRDefault="000E2129" w:rsidP="000E2129">
      <w:pPr>
        <w:jc w:val="both"/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F3C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F0561">
        <w:rPr>
          <w:rFonts w:ascii="Angsana New" w:hAnsi="Angsana New"/>
          <w:sz w:val="30"/>
          <w:szCs w:val="30"/>
        </w:rPr>
        <w:t>2563</w:t>
      </w:r>
      <w:r w:rsidR="009777B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42575">
        <w:rPr>
          <w:rFonts w:ascii="Angsana New" w:hAnsi="Angsana New"/>
          <w:sz w:val="30"/>
          <w:szCs w:val="30"/>
          <w:cs/>
        </w:rPr>
        <w:t>2562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9F3CE7">
        <w:rPr>
          <w:rFonts w:ascii="Angsana New" w:hAnsi="Angsana New"/>
          <w:sz w:val="30"/>
          <w:szCs w:val="30"/>
          <w:cs/>
        </w:rPr>
        <w:t>มีดังนี้</w:t>
      </w:r>
    </w:p>
    <w:p w:rsidR="00A67781" w:rsidRPr="002C3BD4" w:rsidRDefault="00A67781" w:rsidP="000E2129">
      <w:pPr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9943" w:type="dxa"/>
        <w:tblInd w:w="-72" w:type="dxa"/>
        <w:tblLayout w:type="fixed"/>
        <w:tblLook w:val="0000"/>
      </w:tblPr>
      <w:tblGrid>
        <w:gridCol w:w="4575"/>
        <w:gridCol w:w="1134"/>
        <w:gridCol w:w="270"/>
        <w:gridCol w:w="1148"/>
        <w:gridCol w:w="283"/>
        <w:gridCol w:w="1134"/>
        <w:gridCol w:w="284"/>
        <w:gridCol w:w="1115"/>
      </w:tblGrid>
      <w:tr w:rsidR="00A67781" w:rsidRPr="004F07C8" w:rsidTr="004C509C">
        <w:trPr>
          <w:cantSplit/>
        </w:trPr>
        <w:tc>
          <w:tcPr>
            <w:tcW w:w="4575" w:type="dxa"/>
          </w:tcPr>
          <w:p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8" w:type="dxa"/>
            <w:gridSpan w:val="7"/>
            <w:tcBorders>
              <w:bottom w:val="single" w:sz="4" w:space="0" w:color="auto"/>
            </w:tcBorders>
          </w:tcPr>
          <w:p w:rsidR="00A67781" w:rsidRPr="004F07C8" w:rsidRDefault="00A67781" w:rsidP="0086700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67781" w:rsidRPr="004F07C8" w:rsidTr="004C509C">
        <w:trPr>
          <w:cantSplit/>
        </w:trPr>
        <w:tc>
          <w:tcPr>
            <w:tcW w:w="4575" w:type="dxa"/>
          </w:tcPr>
          <w:p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7781" w:rsidRPr="004F07C8" w:rsidRDefault="00A67781" w:rsidP="0086700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B3E23" w:rsidRPr="00F51F88" w:rsidTr="004C509C">
        <w:trPr>
          <w:cantSplit/>
        </w:trPr>
        <w:tc>
          <w:tcPr>
            <w:tcW w:w="4575" w:type="dxa"/>
          </w:tcPr>
          <w:p w:rsidR="005B3E23" w:rsidRPr="00F51F88" w:rsidRDefault="005B3E23" w:rsidP="005B3E2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3E23" w:rsidRPr="009B78DC" w:rsidRDefault="00DF0561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:rsidR="005B3E23" w:rsidRPr="00F51F88" w:rsidRDefault="005B3E23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5B3E23" w:rsidRPr="00F51F88" w:rsidRDefault="00A42575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5B3E23" w:rsidRPr="00F51F88" w:rsidRDefault="005B3E23" w:rsidP="005B3E2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3E23" w:rsidRPr="009B78DC" w:rsidRDefault="00DF0561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5B3E23" w:rsidRPr="00F51F88" w:rsidRDefault="005B3E23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5B3E23" w:rsidRPr="00F51F88" w:rsidRDefault="00A42575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5B3E23" w:rsidRPr="003823BE" w:rsidTr="004C509C">
        <w:trPr>
          <w:cantSplit/>
        </w:trPr>
        <w:tc>
          <w:tcPr>
            <w:tcW w:w="4575" w:type="dxa"/>
          </w:tcPr>
          <w:p w:rsidR="005B3E23" w:rsidRPr="00161CAE" w:rsidRDefault="005B3E23" w:rsidP="005B3E2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B3E23" w:rsidRPr="001E7017" w:rsidRDefault="005B3E23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5B3E23" w:rsidRPr="00D40D00" w:rsidRDefault="005B3E23" w:rsidP="005B3E2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5B3E23" w:rsidRPr="00A67781" w:rsidRDefault="005B3E23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5B3E23" w:rsidRPr="000233DF" w:rsidRDefault="005B3E23" w:rsidP="005B3E2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B3E23" w:rsidRPr="001E7017" w:rsidRDefault="005B3E23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B3E23" w:rsidRPr="000233DF" w:rsidRDefault="005B3E23" w:rsidP="005B3E2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5B3E23" w:rsidRPr="00A67781" w:rsidRDefault="005B3E23" w:rsidP="005B3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D5066" w:rsidRPr="003823BE" w:rsidTr="004C509C">
        <w:trPr>
          <w:cantSplit/>
        </w:trPr>
        <w:tc>
          <w:tcPr>
            <w:tcW w:w="4575" w:type="dxa"/>
          </w:tcPr>
          <w:p w:rsidR="00AD5066" w:rsidRPr="001201DE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21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62,641</w:t>
            </w:r>
          </w:p>
        </w:tc>
        <w:tc>
          <w:tcPr>
            <w:tcW w:w="270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AD5066" w:rsidRPr="00BC661A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C661A">
              <w:rPr>
                <w:rFonts w:ascii="Angsana New" w:hAnsi="Angsana New"/>
                <w:bCs/>
                <w:sz w:val="30"/>
                <w:szCs w:val="30"/>
              </w:rPr>
              <w:t>41,6</w:t>
            </w:r>
            <w:r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83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48,412</w:t>
            </w:r>
          </w:p>
        </w:tc>
        <w:tc>
          <w:tcPr>
            <w:tcW w:w="284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AD5066" w:rsidRPr="00BC661A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C661A">
              <w:rPr>
                <w:rFonts w:ascii="Angsana New" w:hAnsi="Angsana New"/>
                <w:bCs/>
                <w:sz w:val="30"/>
                <w:szCs w:val="30"/>
              </w:rPr>
              <w:t>32,746</w:t>
            </w:r>
          </w:p>
        </w:tc>
      </w:tr>
      <w:tr w:rsidR="00AD5066" w:rsidRPr="003823BE" w:rsidTr="004C509C">
        <w:trPr>
          <w:cantSplit/>
        </w:trPr>
        <w:tc>
          <w:tcPr>
            <w:tcW w:w="4575" w:type="dxa"/>
          </w:tcPr>
          <w:p w:rsidR="00AD5066" w:rsidRPr="00161CAE" w:rsidRDefault="00AD5066" w:rsidP="00AD506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 w:hint="cs"/>
                <w:b/>
                <w:sz w:val="30"/>
                <w:szCs w:val="30"/>
                <w:cs/>
              </w:rPr>
              <w:t>4,509</w:t>
            </w:r>
          </w:p>
        </w:tc>
        <w:tc>
          <w:tcPr>
            <w:tcW w:w="270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AD5066" w:rsidRPr="00B15A5C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,790</w:t>
            </w:r>
          </w:p>
        </w:tc>
        <w:tc>
          <w:tcPr>
            <w:tcW w:w="283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3,112</w:t>
            </w:r>
          </w:p>
        </w:tc>
        <w:tc>
          <w:tcPr>
            <w:tcW w:w="284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AD5066" w:rsidRPr="00B15A5C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637</w:t>
            </w:r>
          </w:p>
        </w:tc>
      </w:tr>
      <w:tr w:rsidR="00130D39" w:rsidRPr="003823BE" w:rsidTr="006503E3">
        <w:trPr>
          <w:cantSplit/>
        </w:trPr>
        <w:tc>
          <w:tcPr>
            <w:tcW w:w="4575" w:type="dxa"/>
          </w:tcPr>
          <w:p w:rsidR="00130D39" w:rsidRPr="00161CAE" w:rsidRDefault="00130D39" w:rsidP="00AD506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134" w:type="dxa"/>
            <w:vAlign w:val="center"/>
          </w:tcPr>
          <w:p w:rsidR="00130D39" w:rsidRPr="00130D39" w:rsidRDefault="00130D39" w:rsidP="0065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0D39" w:rsidRPr="00597AF1" w:rsidRDefault="00130D39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130D39" w:rsidRPr="00B15A5C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7,836</w:t>
            </w:r>
          </w:p>
        </w:tc>
        <w:tc>
          <w:tcPr>
            <w:tcW w:w="283" w:type="dxa"/>
          </w:tcPr>
          <w:p w:rsidR="00130D39" w:rsidRPr="00597AF1" w:rsidRDefault="00130D39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30D39" w:rsidRPr="00130D39" w:rsidRDefault="00130D39" w:rsidP="0065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130D39" w:rsidRPr="00597AF1" w:rsidRDefault="00130D39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</w:tcPr>
          <w:p w:rsidR="00130D39" w:rsidRPr="00B15A5C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198</w:t>
            </w:r>
          </w:p>
        </w:tc>
      </w:tr>
      <w:tr w:rsidR="00AD5066" w:rsidRPr="003823BE" w:rsidTr="004C509C">
        <w:trPr>
          <w:cantSplit/>
        </w:trPr>
        <w:tc>
          <w:tcPr>
            <w:tcW w:w="4575" w:type="dxa"/>
          </w:tcPr>
          <w:p w:rsidR="00AD5066" w:rsidRDefault="00AD5066" w:rsidP="00AD5066">
            <w:pPr>
              <w:tabs>
                <w:tab w:val="left" w:pos="342"/>
              </w:tabs>
              <w:ind w:left="72" w:right="-108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AD5066" w:rsidRPr="00B15A5C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15A5C">
              <w:rPr>
                <w:rFonts w:ascii="Angsana New" w:hAnsi="Angsana New"/>
                <w:bCs/>
                <w:sz w:val="30"/>
                <w:szCs w:val="30"/>
              </w:rPr>
              <w:t>1,0</w:t>
            </w: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  <w:tc>
          <w:tcPr>
            <w:tcW w:w="283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30D39">
              <w:rPr>
                <w:rFonts w:ascii="Angsana New" w:hAnsi="Angsana New" w:hint="cs"/>
                <w:b/>
                <w:sz w:val="30"/>
                <w:szCs w:val="30"/>
                <w:cs/>
              </w:rPr>
              <w:t>582</w:t>
            </w:r>
          </w:p>
        </w:tc>
        <w:tc>
          <w:tcPr>
            <w:tcW w:w="284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AD5066" w:rsidRPr="00B15A5C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757</w:t>
            </w:r>
          </w:p>
        </w:tc>
      </w:tr>
      <w:tr w:rsidR="00AD5066" w:rsidRPr="00AF7DDD" w:rsidTr="004C509C">
        <w:trPr>
          <w:cantSplit/>
        </w:trPr>
        <w:tc>
          <w:tcPr>
            <w:tcW w:w="4575" w:type="dxa"/>
          </w:tcPr>
          <w:p w:rsidR="00AD5066" w:rsidRPr="00543B56" w:rsidRDefault="00AD5066" w:rsidP="00AD506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5,318</w:t>
            </w:r>
          </w:p>
        </w:tc>
        <w:tc>
          <w:tcPr>
            <w:tcW w:w="270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AD5066" w:rsidRPr="00B15A5C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83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3,694</w:t>
            </w:r>
          </w:p>
        </w:tc>
        <w:tc>
          <w:tcPr>
            <w:tcW w:w="284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AD5066" w:rsidRPr="001134CF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9,592</w:t>
            </w:r>
          </w:p>
        </w:tc>
      </w:tr>
      <w:tr w:rsidR="00AD5066" w:rsidRPr="00AF7DDD" w:rsidTr="004C509C">
        <w:trPr>
          <w:cantSplit/>
        </w:trPr>
        <w:tc>
          <w:tcPr>
            <w:tcW w:w="4575" w:type="dxa"/>
          </w:tcPr>
          <w:p w:rsidR="00AD5066" w:rsidRPr="0019486D" w:rsidRDefault="00AD5066" w:rsidP="00AD5066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48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รายการที่รับรู้เป็นรายการกำไรหรือขาดทุนเบ็ดเสร็จอื่น</w:t>
            </w:r>
          </w:p>
        </w:tc>
        <w:tc>
          <w:tcPr>
            <w:tcW w:w="1134" w:type="dxa"/>
            <w:vAlign w:val="center"/>
          </w:tcPr>
          <w:p w:rsidR="00AD5066" w:rsidRPr="00130D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:rsidR="00AD5066" w:rsidRPr="00B15A5C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AD5066" w:rsidRPr="00AD5066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vAlign w:val="center"/>
          </w:tcPr>
          <w:p w:rsidR="00AD5066" w:rsidRPr="005B3E23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D5066" w:rsidRPr="00AF7DDD" w:rsidTr="004C509C">
        <w:trPr>
          <w:cantSplit/>
        </w:trPr>
        <w:tc>
          <w:tcPr>
            <w:tcW w:w="4575" w:type="dxa"/>
          </w:tcPr>
          <w:p w:rsidR="00AD5066" w:rsidRPr="009F3CE7" w:rsidRDefault="006503E3" w:rsidP="00AD506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ขาดทุน</w:t>
            </w:r>
            <w:r w:rsidR="00AD5066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จากการวัดมูลค่าประมาณการต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หลัก</w:t>
            </w:r>
          </w:p>
        </w:tc>
        <w:tc>
          <w:tcPr>
            <w:tcW w:w="1134" w:type="dxa"/>
            <w:vAlign w:val="center"/>
          </w:tcPr>
          <w:p w:rsidR="00AD5066" w:rsidRPr="00130D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:rsidR="00AD5066" w:rsidRPr="00B15A5C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AD5066" w:rsidRPr="00AD5066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vAlign w:val="center"/>
          </w:tcPr>
          <w:p w:rsidR="00AD5066" w:rsidRPr="005B3E23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D5066" w:rsidRPr="00AF7DDD" w:rsidTr="005B3E23">
        <w:trPr>
          <w:cantSplit/>
        </w:trPr>
        <w:tc>
          <w:tcPr>
            <w:tcW w:w="4575" w:type="dxa"/>
          </w:tcPr>
          <w:p w:rsidR="00AD5066" w:rsidRDefault="00AD5066" w:rsidP="006503E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34" w:type="dxa"/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3,072</w:t>
            </w:r>
          </w:p>
        </w:tc>
        <w:tc>
          <w:tcPr>
            <w:tcW w:w="270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AD5066" w:rsidRPr="00B15A5C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9,566</w:t>
            </w:r>
          </w:p>
        </w:tc>
        <w:tc>
          <w:tcPr>
            <w:tcW w:w="283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30D39">
              <w:rPr>
                <w:rFonts w:ascii="Angsana New" w:hAnsi="Angsana New" w:hint="cs"/>
                <w:b/>
                <w:sz w:val="30"/>
                <w:szCs w:val="30"/>
                <w:cs/>
              </w:rPr>
              <w:t>659</w:t>
            </w:r>
          </w:p>
        </w:tc>
        <w:tc>
          <w:tcPr>
            <w:tcW w:w="284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</w:tcPr>
          <w:p w:rsidR="00AD5066" w:rsidRPr="001134CF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131</w:t>
            </w:r>
          </w:p>
        </w:tc>
      </w:tr>
      <w:tr w:rsidR="00AD5066" w:rsidRPr="00AF7DDD" w:rsidTr="004C509C">
        <w:trPr>
          <w:cantSplit/>
        </w:trPr>
        <w:tc>
          <w:tcPr>
            <w:tcW w:w="4575" w:type="dxa"/>
          </w:tcPr>
          <w:p w:rsidR="00AD5066" w:rsidRDefault="00AD5066" w:rsidP="00AD506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134" w:type="dxa"/>
          </w:tcPr>
          <w:p w:rsidR="00AD5066" w:rsidRPr="00130D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30D39" w:rsidRPr="00130D39">
              <w:rPr>
                <w:rFonts w:ascii="Angsana New" w:hAnsi="Angsana New"/>
                <w:sz w:val="30"/>
                <w:szCs w:val="30"/>
              </w:rPr>
              <w:t>2,188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AD5066" w:rsidRPr="00B15A5C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5A5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1,223</w:t>
            </w:r>
            <w:r w:rsidRPr="00B15A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(2</w:t>
            </w:r>
            <w:r w:rsidR="00AD5066" w:rsidRPr="00130D39">
              <w:rPr>
                <w:rFonts w:ascii="Angsana New" w:hAnsi="Angsana New"/>
                <w:sz w:val="30"/>
                <w:szCs w:val="30"/>
              </w:rPr>
              <w:t>,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017</w:t>
            </w:r>
            <w:r w:rsidR="00AD5066" w:rsidRPr="00130D3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</w:tcPr>
          <w:p w:rsidR="00AD5066" w:rsidRPr="001134CF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34C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057</w:t>
            </w:r>
            <w:r w:rsidRPr="001134C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D5066" w:rsidRPr="00AF7DDD" w:rsidTr="004C509C">
        <w:trPr>
          <w:cantSplit/>
        </w:trPr>
        <w:tc>
          <w:tcPr>
            <w:tcW w:w="4575" w:type="dxa"/>
          </w:tcPr>
          <w:p w:rsidR="00AD5066" w:rsidRPr="009F3CE7" w:rsidRDefault="00AD5066" w:rsidP="00AD506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5066" w:rsidRPr="00130D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AD5066" w:rsidRPr="00B15A5C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D5066" w:rsidRPr="00130D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D5066" w:rsidRPr="00597AF1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:rsidR="00AD5066" w:rsidRPr="001134CF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D5066" w:rsidRPr="003823BE" w:rsidTr="004C509C">
        <w:trPr>
          <w:cantSplit/>
        </w:trPr>
        <w:tc>
          <w:tcPr>
            <w:tcW w:w="4575" w:type="dxa"/>
          </w:tcPr>
          <w:p w:rsidR="00AD5066" w:rsidRPr="009F3CE7" w:rsidRDefault="00AD5066" w:rsidP="00AD506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D5066" w:rsidRPr="00130D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30D39" w:rsidRPr="00130D39">
              <w:rPr>
                <w:rFonts w:ascii="Angsana New" w:hAnsi="Angsana New"/>
                <w:bCs/>
                <w:sz w:val="30"/>
                <w:szCs w:val="30"/>
              </w:rPr>
              <w:t>8,843</w:t>
            </w:r>
          </w:p>
        </w:tc>
        <w:tc>
          <w:tcPr>
            <w:tcW w:w="270" w:type="dxa"/>
          </w:tcPr>
          <w:p w:rsidR="00AD5066" w:rsidRPr="00D40D00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AD5066" w:rsidRPr="00B15A5C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62,641</w:t>
            </w:r>
          </w:p>
        </w:tc>
        <w:tc>
          <w:tcPr>
            <w:tcW w:w="283" w:type="dxa"/>
          </w:tcPr>
          <w:p w:rsidR="00AD5066" w:rsidRPr="00077BDB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30D39">
              <w:rPr>
                <w:rFonts w:ascii="Angsana New" w:hAnsi="Angsana New" w:hint="cs"/>
                <w:b/>
                <w:sz w:val="30"/>
                <w:szCs w:val="30"/>
                <w:cs/>
              </w:rPr>
              <w:t>50,748</w:t>
            </w:r>
          </w:p>
        </w:tc>
        <w:tc>
          <w:tcPr>
            <w:tcW w:w="284" w:type="dxa"/>
          </w:tcPr>
          <w:p w:rsidR="00AD5066" w:rsidRPr="00077BDB" w:rsidRDefault="00AD5066" w:rsidP="00AD506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AD5066" w:rsidRPr="001134CF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48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412</w:t>
            </w:r>
          </w:p>
        </w:tc>
      </w:tr>
    </w:tbl>
    <w:p w:rsidR="004C509C" w:rsidRDefault="004C509C" w:rsidP="004C509C">
      <w:pPr>
        <w:outlineLvl w:val="0"/>
        <w:rPr>
          <w:rFonts w:ascii="Angsana New" w:hAnsi="Angsana New"/>
          <w:sz w:val="30"/>
          <w:szCs w:val="30"/>
        </w:rPr>
      </w:pPr>
    </w:p>
    <w:p w:rsidR="004C509C" w:rsidRDefault="006503E3" w:rsidP="000B2A2C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994F62">
        <w:rPr>
          <w:rFonts w:ascii="Angsana New" w:hAnsi="Angsana New" w:hint="cs"/>
          <w:sz w:val="30"/>
          <w:szCs w:val="30"/>
          <w:cs/>
        </w:rPr>
        <w:t>จากการวัดมูลค่าประมาณ</w:t>
      </w:r>
      <w:r w:rsidR="004C509C">
        <w:rPr>
          <w:rFonts w:ascii="Angsana New" w:hAnsi="Angsana New" w:hint="cs"/>
          <w:sz w:val="30"/>
          <w:szCs w:val="30"/>
          <w:cs/>
        </w:rPr>
        <w:t xml:space="preserve">ตามหลักคณิตศาสตร์ประกันภัยที่รับรู้ในกำไรขาดทุนเบ็ดเสร็จอื่นสำหรับปีสิ้นสุดวันที่ </w:t>
      </w:r>
      <w:r w:rsidR="004C509C">
        <w:rPr>
          <w:rFonts w:ascii="Angsana New" w:hAnsi="Angsana New"/>
          <w:sz w:val="30"/>
          <w:szCs w:val="30"/>
        </w:rPr>
        <w:t>31</w:t>
      </w:r>
      <w:r w:rsidR="005B3E2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F0561">
        <w:rPr>
          <w:rFonts w:ascii="Angsana New" w:hAnsi="Angsana New" w:hint="cs"/>
          <w:sz w:val="30"/>
          <w:szCs w:val="30"/>
          <w:cs/>
        </w:rPr>
        <w:t>2563</w:t>
      </w:r>
      <w:r w:rsidR="00AD00D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42575">
        <w:rPr>
          <w:rFonts w:ascii="Angsana New" w:hAnsi="Angsana New" w:hint="cs"/>
          <w:sz w:val="30"/>
          <w:szCs w:val="30"/>
          <w:cs/>
        </w:rPr>
        <w:t>2562</w:t>
      </w:r>
      <w:r w:rsidR="004C509C">
        <w:rPr>
          <w:rFonts w:ascii="Angsana New" w:hAnsi="Angsana New" w:hint="cs"/>
          <w:sz w:val="30"/>
          <w:szCs w:val="30"/>
          <w:cs/>
        </w:rPr>
        <w:t xml:space="preserve"> เกิดขึ้นจาก</w:t>
      </w:r>
    </w:p>
    <w:p w:rsidR="004C509C" w:rsidRPr="004C509C" w:rsidRDefault="004C509C" w:rsidP="004C509C">
      <w:pPr>
        <w:outlineLvl w:val="0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245" w:type="dxa"/>
        <w:tblInd w:w="-72" w:type="dxa"/>
        <w:tblLayout w:type="fixed"/>
        <w:tblLook w:val="0000"/>
      </w:tblPr>
      <w:tblGrid>
        <w:gridCol w:w="4858"/>
        <w:gridCol w:w="1134"/>
        <w:gridCol w:w="283"/>
        <w:gridCol w:w="1135"/>
        <w:gridCol w:w="285"/>
        <w:gridCol w:w="1132"/>
        <w:gridCol w:w="284"/>
        <w:gridCol w:w="1134"/>
      </w:tblGrid>
      <w:tr w:rsidR="005E0ADF" w:rsidRPr="004F07C8" w:rsidTr="005E0ADF">
        <w:trPr>
          <w:cantSplit/>
        </w:trPr>
        <w:tc>
          <w:tcPr>
            <w:tcW w:w="4858" w:type="dxa"/>
          </w:tcPr>
          <w:p w:rsidR="005E0ADF" w:rsidRPr="004F07C8" w:rsidRDefault="005E0ADF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</w:tcPr>
          <w:p w:rsidR="005E0ADF" w:rsidRPr="004F07C8" w:rsidRDefault="005E0ADF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E0ADF" w:rsidRPr="004F07C8" w:rsidTr="005E0ADF">
        <w:trPr>
          <w:cantSplit/>
        </w:trPr>
        <w:tc>
          <w:tcPr>
            <w:tcW w:w="4858" w:type="dxa"/>
          </w:tcPr>
          <w:p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</w:tcBorders>
          </w:tcPr>
          <w:p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E0ADF" w:rsidRPr="00A67781" w:rsidTr="005E0ADF">
        <w:trPr>
          <w:cantSplit/>
        </w:trPr>
        <w:tc>
          <w:tcPr>
            <w:tcW w:w="4858" w:type="dxa"/>
          </w:tcPr>
          <w:p w:rsidR="005E0ADF" w:rsidRDefault="005E0ADF" w:rsidP="005E0AD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E0ADF" w:rsidRPr="009B78DC" w:rsidRDefault="00DF0561" w:rsidP="005E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5E0ADF" w:rsidRPr="00F51F88" w:rsidRDefault="005E0ADF" w:rsidP="005E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E0ADF" w:rsidRPr="00F51F88" w:rsidRDefault="00A42575" w:rsidP="005E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5" w:type="dxa"/>
          </w:tcPr>
          <w:p w:rsidR="005E0ADF" w:rsidRDefault="005E0ADF" w:rsidP="005E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E0ADF" w:rsidRPr="009B78DC" w:rsidRDefault="00DF0561" w:rsidP="005E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E0ADF" w:rsidRPr="00F51F88" w:rsidRDefault="005E0ADF" w:rsidP="005E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E0ADF" w:rsidRPr="00F51F88" w:rsidRDefault="00A42575" w:rsidP="005E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AD5066" w:rsidRPr="00A67781" w:rsidTr="005E0ADF">
        <w:trPr>
          <w:cantSplit/>
        </w:trPr>
        <w:tc>
          <w:tcPr>
            <w:tcW w:w="4858" w:type="dxa"/>
          </w:tcPr>
          <w:p w:rsidR="00AD5066" w:rsidRDefault="00AD5066" w:rsidP="00AD506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5066" w:rsidRPr="00130D39" w:rsidRDefault="00D109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130D39" w:rsidRPr="00130D3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810</w:t>
            </w:r>
          </w:p>
        </w:tc>
        <w:tc>
          <w:tcPr>
            <w:tcW w:w="283" w:type="dxa"/>
          </w:tcPr>
          <w:p w:rsidR="00AD5066" w:rsidRPr="00130D39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D5066" w:rsidRPr="00130D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3,975</w:t>
            </w:r>
          </w:p>
        </w:tc>
        <w:tc>
          <w:tcPr>
            <w:tcW w:w="285" w:type="dxa"/>
          </w:tcPr>
          <w:p w:rsidR="00AD5066" w:rsidRPr="00130D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587</w:t>
            </w:r>
          </w:p>
        </w:tc>
        <w:tc>
          <w:tcPr>
            <w:tcW w:w="284" w:type="dxa"/>
          </w:tcPr>
          <w:p w:rsidR="00AD5066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5066" w:rsidRPr="00B15A5C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3,634</w:t>
            </w:r>
          </w:p>
        </w:tc>
      </w:tr>
      <w:tr w:rsidR="00AD5066" w:rsidRPr="00A67781" w:rsidTr="005E0ADF">
        <w:trPr>
          <w:cantSplit/>
        </w:trPr>
        <w:tc>
          <w:tcPr>
            <w:tcW w:w="4858" w:type="dxa"/>
          </w:tcPr>
          <w:p w:rsidR="00AD5066" w:rsidRPr="000374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134" w:type="dxa"/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AD5066" w:rsidRPr="00130D39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:rsidR="00AD5066" w:rsidRPr="00130D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269</w:t>
            </w:r>
          </w:p>
        </w:tc>
        <w:tc>
          <w:tcPr>
            <w:tcW w:w="285" w:type="dxa"/>
          </w:tcPr>
          <w:p w:rsidR="00AD5066" w:rsidRPr="00130D39" w:rsidRDefault="00AD5066" w:rsidP="00AD5066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132" w:type="dxa"/>
          </w:tcPr>
          <w:p w:rsidR="00AD5066" w:rsidRPr="00130D39" w:rsidRDefault="00AD5066" w:rsidP="00AD5066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130D39">
              <w:t>(3)</w:t>
            </w:r>
          </w:p>
        </w:tc>
        <w:tc>
          <w:tcPr>
            <w:tcW w:w="284" w:type="dxa"/>
          </w:tcPr>
          <w:p w:rsidR="00AD5066" w:rsidRDefault="00AD5066" w:rsidP="00AD5066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134" w:type="dxa"/>
          </w:tcPr>
          <w:p w:rsidR="00AD5066" w:rsidRPr="00B15A5C" w:rsidRDefault="00AD5066" w:rsidP="00AD5066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(3</w:t>
            </w:r>
            <w:r w:rsidRPr="00B15A5C">
              <w:t>)</w:t>
            </w:r>
          </w:p>
        </w:tc>
      </w:tr>
      <w:tr w:rsidR="00AD5066" w:rsidRPr="00597AF1" w:rsidTr="005E0ADF">
        <w:trPr>
          <w:cantSplit/>
        </w:trPr>
        <w:tc>
          <w:tcPr>
            <w:tcW w:w="4858" w:type="dxa"/>
          </w:tcPr>
          <w:p w:rsidR="00AD5066" w:rsidRPr="009F3CE7" w:rsidRDefault="00AD5066" w:rsidP="00AD506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134" w:type="dxa"/>
          </w:tcPr>
          <w:p w:rsidR="00AD5066" w:rsidRPr="00130D39" w:rsidRDefault="00D109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  <w:tc>
          <w:tcPr>
            <w:tcW w:w="283" w:type="dxa"/>
          </w:tcPr>
          <w:p w:rsidR="00AD5066" w:rsidRPr="00130D39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D5066" w:rsidRPr="00130D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5,322</w:t>
            </w:r>
          </w:p>
        </w:tc>
        <w:tc>
          <w:tcPr>
            <w:tcW w:w="285" w:type="dxa"/>
          </w:tcPr>
          <w:p w:rsidR="00AD5066" w:rsidRPr="00130D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  <w:tc>
          <w:tcPr>
            <w:tcW w:w="284" w:type="dxa"/>
          </w:tcPr>
          <w:p w:rsidR="00AD5066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AD5066" w:rsidRPr="00B15A5C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3,500</w:t>
            </w:r>
          </w:p>
        </w:tc>
      </w:tr>
      <w:tr w:rsidR="00AD5066" w:rsidRPr="00597AF1" w:rsidTr="005E0ADF">
        <w:trPr>
          <w:cantSplit/>
        </w:trPr>
        <w:tc>
          <w:tcPr>
            <w:tcW w:w="4858" w:type="dxa"/>
          </w:tcPr>
          <w:p w:rsidR="00AD5066" w:rsidRPr="00EC7271" w:rsidRDefault="00AD5066" w:rsidP="00AD506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3,072</w:t>
            </w:r>
          </w:p>
        </w:tc>
        <w:tc>
          <w:tcPr>
            <w:tcW w:w="283" w:type="dxa"/>
          </w:tcPr>
          <w:p w:rsidR="00AD5066" w:rsidRPr="00130D39" w:rsidRDefault="00AD5066" w:rsidP="00AD5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AD5066" w:rsidRPr="00130D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9,566</w:t>
            </w:r>
          </w:p>
        </w:tc>
        <w:tc>
          <w:tcPr>
            <w:tcW w:w="285" w:type="dxa"/>
          </w:tcPr>
          <w:p w:rsidR="00AD5066" w:rsidRPr="00130D39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AD5066" w:rsidRPr="00130D39" w:rsidRDefault="00130D39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30D39">
              <w:rPr>
                <w:rFonts w:ascii="Angsana New" w:hAnsi="Angsana New" w:hint="cs"/>
                <w:b/>
                <w:sz w:val="30"/>
                <w:szCs w:val="30"/>
                <w:cs/>
              </w:rPr>
              <w:t>659</w:t>
            </w:r>
          </w:p>
        </w:tc>
        <w:tc>
          <w:tcPr>
            <w:tcW w:w="284" w:type="dxa"/>
          </w:tcPr>
          <w:p w:rsidR="00AD5066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D5066" w:rsidRPr="001134CF" w:rsidRDefault="00AD5066" w:rsidP="00AD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131</w:t>
            </w:r>
          </w:p>
        </w:tc>
      </w:tr>
    </w:tbl>
    <w:p w:rsidR="00A8708C" w:rsidRDefault="00A8708C" w:rsidP="004C509C">
      <w:pPr>
        <w:rPr>
          <w:rFonts w:ascii="Angsana New" w:hAnsi="Angsana New"/>
          <w:sz w:val="30"/>
          <w:szCs w:val="30"/>
        </w:rPr>
      </w:pPr>
    </w:p>
    <w:p w:rsidR="004C509C" w:rsidRPr="009F3CE7" w:rsidRDefault="004C509C" w:rsidP="004C509C">
      <w:pPr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4C509C" w:rsidRPr="005D0A21" w:rsidRDefault="004C509C" w:rsidP="004C509C">
      <w:pPr>
        <w:rPr>
          <w:rFonts w:ascii="Angsana New" w:hAnsi="Angsana New"/>
          <w:sz w:val="16"/>
          <w:szCs w:val="16"/>
        </w:rPr>
      </w:pPr>
    </w:p>
    <w:tbl>
      <w:tblPr>
        <w:tblW w:w="10456" w:type="dxa"/>
        <w:tblLook w:val="04A0"/>
      </w:tblPr>
      <w:tblGrid>
        <w:gridCol w:w="2802"/>
        <w:gridCol w:w="3733"/>
        <w:gridCol w:w="258"/>
        <w:gridCol w:w="3663"/>
      </w:tblGrid>
      <w:tr w:rsidR="00DB793C" w:rsidRPr="009B78DC" w:rsidTr="00DB793C">
        <w:tc>
          <w:tcPr>
            <w:tcW w:w="2802" w:type="dxa"/>
          </w:tcPr>
          <w:p w:rsidR="00DB793C" w:rsidRPr="009B78DC" w:rsidRDefault="00DB793C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54" w:type="dxa"/>
            <w:gridSpan w:val="3"/>
          </w:tcPr>
          <w:p w:rsidR="00DB793C" w:rsidRPr="0019486D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86D"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DB793C" w:rsidRPr="009B78DC" w:rsidTr="00DB793C">
        <w:tc>
          <w:tcPr>
            <w:tcW w:w="2802" w:type="dxa"/>
          </w:tcPr>
          <w:p w:rsidR="00DB793C" w:rsidRPr="009B78DC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DB793C" w:rsidRPr="0019486D" w:rsidRDefault="00DF0561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:rsidR="00DB793C" w:rsidRPr="0019486D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:rsidR="00DB793C" w:rsidRPr="0019486D" w:rsidRDefault="00A42575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C6990" w:rsidRPr="009B78DC" w:rsidTr="00DB793C">
        <w:tc>
          <w:tcPr>
            <w:tcW w:w="2802" w:type="dxa"/>
          </w:tcPr>
          <w:p w:rsidR="003C6990" w:rsidRPr="00597AF1" w:rsidRDefault="003C6990" w:rsidP="009A05C6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733" w:type="dxa"/>
            <w:tcBorders>
              <w:top w:val="single" w:sz="4" w:space="0" w:color="auto"/>
            </w:tcBorders>
          </w:tcPr>
          <w:p w:rsidR="003C6990" w:rsidRPr="00130D39" w:rsidRDefault="003C6990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0D3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130D39" w:rsidRPr="00130D39">
              <w:rPr>
                <w:rFonts w:ascii="Angsana New" w:hAnsi="Angsana New" w:hint="cs"/>
                <w:sz w:val="30"/>
                <w:szCs w:val="30"/>
                <w:cs/>
              </w:rPr>
              <w:t>1.59</w:t>
            </w:r>
            <w:r w:rsidRPr="00130D3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130D39" w:rsidRPr="00130D39">
              <w:rPr>
                <w:rFonts w:ascii="Angsana New" w:hAnsi="Angsana New" w:hint="cs"/>
                <w:sz w:val="30"/>
                <w:szCs w:val="30"/>
                <w:cs/>
              </w:rPr>
              <w:t>ถึงร้อยละ 1.91</w:t>
            </w:r>
            <w:r w:rsidRPr="00130D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0D39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8" w:type="dxa"/>
          </w:tcPr>
          <w:p w:rsidR="003C6990" w:rsidRPr="00597AF1" w:rsidRDefault="003C6990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  <w:tcBorders>
              <w:top w:val="single" w:sz="4" w:space="0" w:color="auto"/>
            </w:tcBorders>
          </w:tcPr>
          <w:p w:rsidR="003C6990" w:rsidRPr="00DB793C" w:rsidRDefault="003C6990" w:rsidP="00A51A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93C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1.61</w:t>
            </w:r>
            <w:r w:rsidRPr="00DB793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B793C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DB79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1.94</w:t>
            </w:r>
            <w:r w:rsidRPr="00DB79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793C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DB79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3C6990" w:rsidRPr="009B78DC" w:rsidTr="00DB793C">
        <w:tc>
          <w:tcPr>
            <w:tcW w:w="2802" w:type="dxa"/>
          </w:tcPr>
          <w:p w:rsidR="003C6990" w:rsidRPr="00597AF1" w:rsidRDefault="003C6990" w:rsidP="009A05C6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733" w:type="dxa"/>
          </w:tcPr>
          <w:p w:rsidR="003C6990" w:rsidRPr="00130D39" w:rsidRDefault="003C6990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130D39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ถึงร้อยละ 6.</w:t>
            </w:r>
            <w:r w:rsidRPr="00130D39">
              <w:rPr>
                <w:rFonts w:ascii="Angsana New" w:hAnsi="Angsana New"/>
                <w:sz w:val="30"/>
                <w:szCs w:val="30"/>
              </w:rPr>
              <w:t>0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130D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</w:p>
        </w:tc>
        <w:tc>
          <w:tcPr>
            <w:tcW w:w="258" w:type="dxa"/>
          </w:tcPr>
          <w:p w:rsidR="003C6990" w:rsidRPr="00597AF1" w:rsidRDefault="003C6990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:rsidR="003C6990" w:rsidRPr="00DB793C" w:rsidRDefault="003C6990" w:rsidP="00A51A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93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B793C">
              <w:rPr>
                <w:rFonts w:ascii="Angsana New" w:hAnsi="Angsana New"/>
                <w:sz w:val="30"/>
                <w:szCs w:val="30"/>
              </w:rPr>
              <w:t xml:space="preserve">4.00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ถึงร้อยละ 6</w:t>
            </w:r>
            <w:r w:rsidRPr="00DB793C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793C">
              <w:rPr>
                <w:rFonts w:ascii="Angsana New" w:hAnsi="Angsana New"/>
                <w:sz w:val="30"/>
                <w:szCs w:val="30"/>
              </w:rPr>
              <w:t>0</w:t>
            </w:r>
            <w:r w:rsidRPr="00DB793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DB79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793C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</w:p>
        </w:tc>
      </w:tr>
      <w:tr w:rsidR="003C6990" w:rsidRPr="009B78DC" w:rsidTr="00DB793C">
        <w:tc>
          <w:tcPr>
            <w:tcW w:w="2802" w:type="dxa"/>
          </w:tcPr>
          <w:p w:rsidR="003C6990" w:rsidRPr="00597AF1" w:rsidRDefault="003C6990" w:rsidP="009A05C6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733" w:type="dxa"/>
          </w:tcPr>
          <w:p w:rsidR="003C6990" w:rsidRPr="00130D39" w:rsidRDefault="003C6990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0D39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 xml:space="preserve"> 1.91</w:t>
            </w:r>
            <w:r w:rsidRPr="00130D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ถึงร้อยละ</w:t>
            </w:r>
            <w:r w:rsidRPr="00130D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30D39">
              <w:rPr>
                <w:rFonts w:ascii="Angsana New" w:hAnsi="Angsana New"/>
                <w:sz w:val="30"/>
                <w:szCs w:val="30"/>
              </w:rPr>
              <w:t>4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0.11</w:t>
            </w:r>
            <w:r w:rsidRPr="00130D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0D39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8" w:type="dxa"/>
          </w:tcPr>
          <w:p w:rsidR="003C6990" w:rsidRPr="00597AF1" w:rsidRDefault="003C6990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:rsidR="003C6990" w:rsidRPr="00DB793C" w:rsidRDefault="003C6990" w:rsidP="00A51A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93C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DB79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1.91</w:t>
            </w:r>
            <w:r w:rsidRPr="00DB79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793C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DB79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0.11</w:t>
            </w:r>
            <w:r w:rsidRPr="00DB79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793C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DB79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3C6990" w:rsidRPr="009B78DC" w:rsidTr="00DB793C">
        <w:tc>
          <w:tcPr>
            <w:tcW w:w="2802" w:type="dxa"/>
          </w:tcPr>
          <w:p w:rsidR="003C6990" w:rsidRPr="00597AF1" w:rsidRDefault="003C6990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3733" w:type="dxa"/>
          </w:tcPr>
          <w:p w:rsidR="003C6990" w:rsidRPr="00130D39" w:rsidRDefault="003C6990" w:rsidP="009A05C6">
            <w:pPr>
              <w:rPr>
                <w:rFonts w:ascii="Angsana New" w:hAnsi="Angsana New"/>
                <w:sz w:val="30"/>
                <w:szCs w:val="30"/>
              </w:rPr>
            </w:pP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ของตารางมรณะไทย </w:t>
            </w:r>
            <w:r w:rsidRPr="00130D39">
              <w:rPr>
                <w:rFonts w:ascii="Angsana New" w:hAnsi="Angsana New"/>
                <w:sz w:val="30"/>
                <w:szCs w:val="30"/>
              </w:rPr>
              <w:t>(TMO17)</w:t>
            </w:r>
          </w:p>
        </w:tc>
        <w:tc>
          <w:tcPr>
            <w:tcW w:w="258" w:type="dxa"/>
          </w:tcPr>
          <w:p w:rsidR="003C6990" w:rsidRPr="00597AF1" w:rsidRDefault="003C6990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:rsidR="003C6990" w:rsidRPr="00DB793C" w:rsidRDefault="003C6990" w:rsidP="00A51A42">
            <w:pPr>
              <w:rPr>
                <w:rFonts w:ascii="Angsana New" w:hAnsi="Angsana New"/>
                <w:sz w:val="30"/>
                <w:szCs w:val="30"/>
              </w:rPr>
            </w:pPr>
            <w:r w:rsidRPr="00DB793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ของตารางมรณะไทย </w:t>
            </w:r>
            <w:r w:rsidRPr="00DB793C">
              <w:rPr>
                <w:rFonts w:ascii="Angsana New" w:hAnsi="Angsana New"/>
                <w:sz w:val="30"/>
                <w:szCs w:val="30"/>
              </w:rPr>
              <w:t>(TMO17)</w:t>
            </w:r>
          </w:p>
        </w:tc>
      </w:tr>
    </w:tbl>
    <w:p w:rsidR="00CB6EC0" w:rsidRDefault="00CB6EC0" w:rsidP="004C509C">
      <w:pPr>
        <w:rPr>
          <w:rFonts w:ascii="Angsana New" w:hAnsi="Angsana New"/>
          <w:sz w:val="30"/>
          <w:szCs w:val="30"/>
        </w:rPr>
      </w:pPr>
    </w:p>
    <w:p w:rsidR="004C509C" w:rsidRPr="0030464C" w:rsidRDefault="004C509C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30464C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:rsidR="004C509C" w:rsidRPr="000F3339" w:rsidRDefault="004C509C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4C509C" w:rsidRDefault="004C509C" w:rsidP="000B2A2C">
      <w:pPr>
        <w:jc w:val="both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:rsidR="00C858C8" w:rsidRPr="004C509C" w:rsidRDefault="00C858C8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103" w:type="dxa"/>
        <w:tblInd w:w="-72" w:type="dxa"/>
        <w:tblLayout w:type="fixed"/>
        <w:tblLook w:val="0000"/>
      </w:tblPr>
      <w:tblGrid>
        <w:gridCol w:w="2590"/>
        <w:gridCol w:w="2409"/>
        <w:gridCol w:w="284"/>
        <w:gridCol w:w="992"/>
        <w:gridCol w:w="270"/>
        <w:gridCol w:w="1006"/>
        <w:gridCol w:w="283"/>
        <w:gridCol w:w="993"/>
        <w:gridCol w:w="284"/>
        <w:gridCol w:w="992"/>
      </w:tblGrid>
      <w:tr w:rsidR="00994A64" w:rsidRPr="004F07C8" w:rsidTr="001E65B0">
        <w:trPr>
          <w:cantSplit/>
        </w:trPr>
        <w:tc>
          <w:tcPr>
            <w:tcW w:w="2590" w:type="dxa"/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:rsidR="00994A64" w:rsidRPr="004F07C8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94A64" w:rsidRPr="004F07C8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994A64" w:rsidRPr="004F07C8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A64" w:rsidRPr="004F07C8" w:rsidTr="001E65B0">
        <w:trPr>
          <w:cantSplit/>
        </w:trPr>
        <w:tc>
          <w:tcPr>
            <w:tcW w:w="2590" w:type="dxa"/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:rsidR="00994A64" w:rsidRPr="00992A45" w:rsidRDefault="00994A64" w:rsidP="00B8567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4" w:type="dxa"/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4A64" w:rsidRPr="006A4E57" w:rsidRDefault="00994A64" w:rsidP="006A4E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A4E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94A64" w:rsidRPr="00F51F88" w:rsidTr="001E65B0">
        <w:trPr>
          <w:cantSplit/>
        </w:trPr>
        <w:tc>
          <w:tcPr>
            <w:tcW w:w="2590" w:type="dxa"/>
          </w:tcPr>
          <w:p w:rsidR="00994A64" w:rsidRPr="00F51F8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94A64" w:rsidRPr="00992A45" w:rsidRDefault="00994A64" w:rsidP="00B8567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4" w:type="dxa"/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994A64" w:rsidRPr="00992A45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</w:tcPr>
          <w:p w:rsidR="00994A64" w:rsidRPr="00F51F8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994A64" w:rsidRPr="00992A45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994A64" w:rsidRPr="004C509C" w:rsidTr="001E65B0">
        <w:trPr>
          <w:cantSplit/>
        </w:trPr>
        <w:tc>
          <w:tcPr>
            <w:tcW w:w="2590" w:type="dxa"/>
          </w:tcPr>
          <w:p w:rsidR="00994A64" w:rsidRPr="005E377E" w:rsidRDefault="00994A64" w:rsidP="009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E377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ภาระผูกพันของผลประโยชน์ 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94A64" w:rsidRPr="00255419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94A64" w:rsidRPr="00255419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94A64" w:rsidRPr="00255419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4A64" w:rsidRPr="00D40D00" w:rsidRDefault="00994A64" w:rsidP="009A05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994A64" w:rsidRPr="004C509C" w:rsidRDefault="00994A64" w:rsidP="009A05C6">
            <w:pPr>
              <w:pStyle w:val="BodyText3"/>
              <w:tabs>
                <w:tab w:val="clear" w:pos="907"/>
              </w:tabs>
              <w:ind w:right="57"/>
              <w:jc w:val="right"/>
              <w:rPr>
                <w:highlight w:val="yellow"/>
              </w:rPr>
            </w:pPr>
          </w:p>
        </w:tc>
        <w:tc>
          <w:tcPr>
            <w:tcW w:w="283" w:type="dxa"/>
          </w:tcPr>
          <w:p w:rsidR="00994A64" w:rsidRPr="000233DF" w:rsidRDefault="00994A64" w:rsidP="009A05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94A64" w:rsidRPr="00CE7A70" w:rsidRDefault="00994A64" w:rsidP="009A05C6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284" w:type="dxa"/>
          </w:tcPr>
          <w:p w:rsidR="00994A64" w:rsidRPr="000233DF" w:rsidRDefault="00994A64" w:rsidP="009A05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94A64" w:rsidRPr="004C509C" w:rsidRDefault="00994A64" w:rsidP="009A05C6">
            <w:pPr>
              <w:pStyle w:val="BodyText3"/>
              <w:tabs>
                <w:tab w:val="clear" w:pos="907"/>
              </w:tabs>
              <w:ind w:right="57"/>
              <w:jc w:val="right"/>
              <w:rPr>
                <w:highlight w:val="yellow"/>
              </w:rPr>
            </w:pPr>
          </w:p>
        </w:tc>
      </w:tr>
      <w:tr w:rsidR="00994A64" w:rsidRPr="004C509C" w:rsidTr="001E65B0">
        <w:trPr>
          <w:cantSplit/>
        </w:trPr>
        <w:tc>
          <w:tcPr>
            <w:tcW w:w="2590" w:type="dxa"/>
          </w:tcPr>
          <w:p w:rsidR="00994A64" w:rsidRPr="005E377E" w:rsidRDefault="00994A64" w:rsidP="006A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E377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 </w:t>
            </w:r>
            <w:r w:rsidRPr="005E377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ณ วันที่ 31 ธันวาคม </w:t>
            </w:r>
            <w:r w:rsidR="00DF0561" w:rsidRPr="005E377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2563</w:t>
            </w:r>
          </w:p>
        </w:tc>
        <w:tc>
          <w:tcPr>
            <w:tcW w:w="2409" w:type="dxa"/>
          </w:tcPr>
          <w:p w:rsidR="00994A64" w:rsidRDefault="00994A64" w:rsidP="006A4E57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</w:p>
        </w:tc>
        <w:tc>
          <w:tcPr>
            <w:tcW w:w="284" w:type="dxa"/>
          </w:tcPr>
          <w:p w:rsidR="00994A64" w:rsidRDefault="00994A64" w:rsidP="006A4E57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</w:p>
        </w:tc>
        <w:tc>
          <w:tcPr>
            <w:tcW w:w="992" w:type="dxa"/>
          </w:tcPr>
          <w:p w:rsidR="00994A64" w:rsidRDefault="00994A64" w:rsidP="006A4E57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</w:p>
        </w:tc>
        <w:tc>
          <w:tcPr>
            <w:tcW w:w="270" w:type="dxa"/>
          </w:tcPr>
          <w:p w:rsidR="00994A64" w:rsidRPr="00137A4B" w:rsidRDefault="00994A64" w:rsidP="006A4E5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:rsidR="00994A64" w:rsidRDefault="00994A64" w:rsidP="006A4E57">
            <w:pPr>
              <w:pStyle w:val="BodyText3"/>
              <w:ind w:right="137"/>
              <w:jc w:val="right"/>
            </w:pPr>
          </w:p>
        </w:tc>
        <w:tc>
          <w:tcPr>
            <w:tcW w:w="283" w:type="dxa"/>
          </w:tcPr>
          <w:p w:rsidR="00994A64" w:rsidRPr="00137A4B" w:rsidRDefault="00994A64" w:rsidP="006A4E57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:rsidR="00994A64" w:rsidRDefault="00994A64" w:rsidP="006A4E57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284" w:type="dxa"/>
          </w:tcPr>
          <w:p w:rsidR="00994A64" w:rsidRPr="00137A4B" w:rsidRDefault="00994A64" w:rsidP="006A4E57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:rsidR="00994A64" w:rsidRDefault="00994A64" w:rsidP="006A4E57">
            <w:pPr>
              <w:pStyle w:val="BodyText3"/>
              <w:ind w:right="137"/>
              <w:jc w:val="right"/>
            </w:pPr>
          </w:p>
        </w:tc>
      </w:tr>
      <w:tr w:rsidR="00994A64" w:rsidRPr="004C509C" w:rsidTr="001E65B0">
        <w:trPr>
          <w:cantSplit/>
        </w:trPr>
        <w:tc>
          <w:tcPr>
            <w:tcW w:w="2590" w:type="dxa"/>
          </w:tcPr>
          <w:p w:rsidR="00994A64" w:rsidRPr="004C509C" w:rsidRDefault="00994A64" w:rsidP="009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09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409" w:type="dxa"/>
          </w:tcPr>
          <w:p w:rsidR="00994A64" w:rsidRPr="00130D39" w:rsidRDefault="001E65B0" w:rsidP="006A4E57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cs/>
              </w:rPr>
            </w:pPr>
            <w:r w:rsidRPr="00130D39">
              <w:rPr>
                <w:rFonts w:hint="cs"/>
                <w:cs/>
              </w:rPr>
              <w:t>ร้อยละ 0.5 และ</w:t>
            </w:r>
            <w:r w:rsidR="00994A64" w:rsidRPr="00130D39">
              <w:rPr>
                <w:rFonts w:hint="cs"/>
                <w:cs/>
              </w:rPr>
              <w:t>ร้อยละ 1.0</w:t>
            </w:r>
          </w:p>
        </w:tc>
        <w:tc>
          <w:tcPr>
            <w:tcW w:w="284" w:type="dxa"/>
          </w:tcPr>
          <w:p w:rsidR="00994A64" w:rsidRPr="003C6990" w:rsidRDefault="00994A64" w:rsidP="006A4E57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:rsidR="00994A64" w:rsidRPr="00130D39" w:rsidRDefault="00130D39" w:rsidP="006A4E57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130D39">
              <w:t>(4,981</w:t>
            </w:r>
            <w:r w:rsidR="00994A64" w:rsidRPr="00130D39">
              <w:t>)</w:t>
            </w:r>
          </w:p>
        </w:tc>
        <w:tc>
          <w:tcPr>
            <w:tcW w:w="270" w:type="dxa"/>
          </w:tcPr>
          <w:p w:rsidR="00994A64" w:rsidRPr="00130D39" w:rsidRDefault="00994A64" w:rsidP="006A4E5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:rsidR="00994A64" w:rsidRPr="00130D39" w:rsidRDefault="00994A64" w:rsidP="006A4E57">
            <w:pPr>
              <w:pStyle w:val="BodyText3"/>
              <w:ind w:right="137"/>
              <w:jc w:val="right"/>
            </w:pPr>
            <w:r w:rsidRPr="00130D39">
              <w:t>5,</w:t>
            </w:r>
            <w:r w:rsidR="00130D39" w:rsidRPr="00130D39">
              <w:t>749</w:t>
            </w:r>
          </w:p>
        </w:tc>
        <w:tc>
          <w:tcPr>
            <w:tcW w:w="283" w:type="dxa"/>
          </w:tcPr>
          <w:p w:rsidR="00994A64" w:rsidRPr="003C6990" w:rsidRDefault="00994A64" w:rsidP="006A4E57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:rsidR="00994A64" w:rsidRPr="00130D39" w:rsidRDefault="00130D39" w:rsidP="006A4E57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130D39">
              <w:t>(3,528</w:t>
            </w:r>
            <w:r w:rsidR="00994A64" w:rsidRPr="00130D39">
              <w:t>)</w:t>
            </w:r>
          </w:p>
        </w:tc>
        <w:tc>
          <w:tcPr>
            <w:tcW w:w="284" w:type="dxa"/>
          </w:tcPr>
          <w:p w:rsidR="00994A64" w:rsidRPr="00130D39" w:rsidRDefault="00994A64" w:rsidP="006A4E57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:rsidR="00994A64" w:rsidRPr="00130D39" w:rsidRDefault="00130D39" w:rsidP="006A4E57">
            <w:pPr>
              <w:pStyle w:val="BodyText3"/>
              <w:ind w:right="137"/>
              <w:jc w:val="right"/>
            </w:pPr>
            <w:r w:rsidRPr="00130D39">
              <w:t>4,069</w:t>
            </w:r>
          </w:p>
        </w:tc>
      </w:tr>
      <w:tr w:rsidR="00994A64" w:rsidRPr="004C509C" w:rsidTr="001E65B0">
        <w:trPr>
          <w:cantSplit/>
        </w:trPr>
        <w:tc>
          <w:tcPr>
            <w:tcW w:w="2590" w:type="dxa"/>
          </w:tcPr>
          <w:p w:rsidR="00994A64" w:rsidRPr="004C509C" w:rsidRDefault="00994A64" w:rsidP="009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09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2409" w:type="dxa"/>
          </w:tcPr>
          <w:p w:rsidR="00994A64" w:rsidRPr="00130D39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130D39">
              <w:rPr>
                <w:rFonts w:hint="cs"/>
                <w:cs/>
              </w:rPr>
              <w:t>ร้อยละ 1.0</w:t>
            </w:r>
          </w:p>
        </w:tc>
        <w:tc>
          <w:tcPr>
            <w:tcW w:w="284" w:type="dxa"/>
          </w:tcPr>
          <w:p w:rsidR="00994A64" w:rsidRPr="003C6990" w:rsidRDefault="00994A64" w:rsidP="00994A6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:rsidR="00994A64" w:rsidRPr="00130D39" w:rsidRDefault="00994A64" w:rsidP="00994A64">
            <w:pPr>
              <w:pStyle w:val="BodyText3"/>
              <w:ind w:right="137"/>
              <w:jc w:val="right"/>
            </w:pPr>
            <w:r w:rsidRPr="00130D39">
              <w:t>5,</w:t>
            </w:r>
            <w:r w:rsidR="00130D39" w:rsidRPr="00130D39">
              <w:t>672</w:t>
            </w:r>
          </w:p>
        </w:tc>
        <w:tc>
          <w:tcPr>
            <w:tcW w:w="270" w:type="dxa"/>
          </w:tcPr>
          <w:p w:rsidR="00994A64" w:rsidRPr="00130D39" w:rsidRDefault="00994A64" w:rsidP="00994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:rsidR="00994A64" w:rsidRPr="00130D39" w:rsidRDefault="00130D39" w:rsidP="00994A64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130D39">
              <w:t>(5,001</w:t>
            </w:r>
            <w:r w:rsidR="00994A64" w:rsidRPr="00130D39">
              <w:t>)</w:t>
            </w:r>
          </w:p>
        </w:tc>
        <w:tc>
          <w:tcPr>
            <w:tcW w:w="283" w:type="dxa"/>
          </w:tcPr>
          <w:p w:rsidR="00994A64" w:rsidRPr="003C6990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:rsidR="00994A64" w:rsidRPr="00130D39" w:rsidRDefault="00994A64" w:rsidP="00994A64">
            <w:pPr>
              <w:pStyle w:val="BodyText3"/>
              <w:ind w:right="137"/>
              <w:jc w:val="right"/>
            </w:pPr>
            <w:r w:rsidRPr="00130D39">
              <w:t>3,</w:t>
            </w:r>
            <w:r w:rsidR="00130D39" w:rsidRPr="00130D39">
              <w:t>762</w:t>
            </w:r>
          </w:p>
        </w:tc>
        <w:tc>
          <w:tcPr>
            <w:tcW w:w="284" w:type="dxa"/>
          </w:tcPr>
          <w:p w:rsidR="00994A64" w:rsidRPr="00130D39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:rsidR="00994A64" w:rsidRPr="00130D39" w:rsidRDefault="00130D39" w:rsidP="00994A64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130D39">
              <w:t>(3,340</w:t>
            </w:r>
            <w:r w:rsidR="00994A64" w:rsidRPr="00130D39">
              <w:t>)</w:t>
            </w:r>
          </w:p>
        </w:tc>
      </w:tr>
      <w:tr w:rsidR="00994A64" w:rsidRPr="004C509C" w:rsidTr="001E65B0">
        <w:trPr>
          <w:cantSplit/>
        </w:trPr>
        <w:tc>
          <w:tcPr>
            <w:tcW w:w="2590" w:type="dxa"/>
          </w:tcPr>
          <w:p w:rsidR="00994A64" w:rsidRPr="004C509C" w:rsidRDefault="00994A64" w:rsidP="009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09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2409" w:type="dxa"/>
          </w:tcPr>
          <w:p w:rsidR="00994A64" w:rsidRPr="00130D39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130D39">
              <w:rPr>
                <w:rFonts w:hint="cs"/>
                <w:cs/>
              </w:rPr>
              <w:t>ร้อยละ 20</w:t>
            </w:r>
          </w:p>
        </w:tc>
        <w:tc>
          <w:tcPr>
            <w:tcW w:w="284" w:type="dxa"/>
          </w:tcPr>
          <w:p w:rsidR="00994A64" w:rsidRPr="003C6990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94A64" w:rsidRPr="00130D39" w:rsidRDefault="00130D39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130D39">
              <w:t>(5,304</w:t>
            </w:r>
            <w:r w:rsidR="00994A64" w:rsidRPr="00130D39">
              <w:t>)</w:t>
            </w:r>
          </w:p>
        </w:tc>
        <w:tc>
          <w:tcPr>
            <w:tcW w:w="270" w:type="dxa"/>
          </w:tcPr>
          <w:p w:rsidR="00994A64" w:rsidRPr="00130D39" w:rsidRDefault="00994A64" w:rsidP="00994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994A64" w:rsidRPr="00130D39" w:rsidRDefault="00994A64" w:rsidP="00994A64">
            <w:pPr>
              <w:pStyle w:val="BodyText3"/>
              <w:ind w:right="137"/>
              <w:jc w:val="right"/>
            </w:pPr>
            <w:r w:rsidRPr="00130D39">
              <w:t>6,</w:t>
            </w:r>
            <w:r w:rsidR="00130D39" w:rsidRPr="00130D39">
              <w:t>395</w:t>
            </w:r>
          </w:p>
        </w:tc>
        <w:tc>
          <w:tcPr>
            <w:tcW w:w="283" w:type="dxa"/>
          </w:tcPr>
          <w:p w:rsidR="00994A64" w:rsidRPr="003C6990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994A64" w:rsidRPr="00130D39" w:rsidRDefault="00130D39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130D39">
              <w:t>(3,391</w:t>
            </w:r>
            <w:r w:rsidR="00994A64" w:rsidRPr="00130D39">
              <w:t>)</w:t>
            </w:r>
          </w:p>
        </w:tc>
        <w:tc>
          <w:tcPr>
            <w:tcW w:w="284" w:type="dxa"/>
          </w:tcPr>
          <w:p w:rsidR="00994A64" w:rsidRPr="00130D39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94A64" w:rsidRPr="00130D39" w:rsidRDefault="00130D39" w:rsidP="00994A64">
            <w:pPr>
              <w:pStyle w:val="BodyText3"/>
              <w:ind w:right="137"/>
              <w:jc w:val="right"/>
            </w:pPr>
            <w:r w:rsidRPr="00130D39">
              <w:t>4,027</w:t>
            </w:r>
          </w:p>
        </w:tc>
      </w:tr>
    </w:tbl>
    <w:p w:rsidR="004C509C" w:rsidRPr="000B2A2C" w:rsidRDefault="004C509C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</w:p>
    <w:p w:rsidR="005B3E23" w:rsidRPr="006D7A5C" w:rsidRDefault="005B3E23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D7A5C">
        <w:rPr>
          <w:rFonts w:ascii="Angsana New" w:hAnsi="Angsana New"/>
          <w:sz w:val="30"/>
          <w:szCs w:val="30"/>
          <w:cs/>
        </w:rPr>
        <w:t>ในระหว่างปี 2561 สภานิติบัญญัติแห่งชาติได้อนุมัติและเห็นชอบให้มีการแก้ไขพระราชบัญญัติคุ้มครองแรงงาน พ.ศ. 2541 ในบางเรื่องซึ่งรวมถึงการเพิ่มค่าชดเชยให้แก่ลูกจ้างที่ทำงานมาเป็นระยะเวลาตั้งแต่ 20 ปีขึ้นไปจากเดิมเท่ากับอัตราค่าจ้างจำนวน 300 วัน</w:t>
      </w:r>
      <w:r w:rsidRPr="006D7A5C">
        <w:rPr>
          <w:rFonts w:ascii="Angsana New" w:hAnsi="Angsana New" w:hint="cs"/>
          <w:sz w:val="30"/>
          <w:szCs w:val="30"/>
          <w:cs/>
        </w:rPr>
        <w:t xml:space="preserve"> </w:t>
      </w:r>
      <w:r w:rsidRPr="006D7A5C">
        <w:rPr>
          <w:rFonts w:ascii="Angsana New" w:hAnsi="Angsana New"/>
          <w:sz w:val="30"/>
          <w:szCs w:val="30"/>
          <w:cs/>
        </w:rPr>
        <w:t>เป็นอัตราใหม่เท่ากับ 400 วัน</w:t>
      </w:r>
      <w:r w:rsidRPr="006D7A5C">
        <w:rPr>
          <w:rFonts w:ascii="Angsana New" w:hAnsi="Angsana New" w:hint="cs"/>
          <w:sz w:val="30"/>
          <w:szCs w:val="30"/>
          <w:cs/>
        </w:rPr>
        <w:t xml:space="preserve"> </w:t>
      </w:r>
      <w:r w:rsidRPr="006D7A5C">
        <w:rPr>
          <w:rFonts w:ascii="Angsana New" w:hAnsi="Angsana New"/>
          <w:sz w:val="30"/>
          <w:szCs w:val="30"/>
          <w:cs/>
        </w:rPr>
        <w:t>ซึ่งต่อมาได้ถูกประกาศกำหนดเป็นกฎหมายในช่วงต้นเดือนเมษายน 2562 และมีผลบังคับใช้ในช่วงต้นเดือนพฤษภาคม 2562 ทั้งนี้ ฝ่ายบริหารของ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6D7A5C">
        <w:rPr>
          <w:rFonts w:ascii="Angsana New" w:hAnsi="Angsana New"/>
          <w:sz w:val="30"/>
          <w:szCs w:val="30"/>
          <w:cs/>
        </w:rPr>
        <w:t>บริษัทได้ใช้ดุลยพินิจพิจารณาแล้วว่าการแก้ไขโครงการผลประโยชน์ของพนัก</w:t>
      </w:r>
      <w:r>
        <w:rPr>
          <w:rFonts w:ascii="Angsana New" w:hAnsi="Angsana New"/>
          <w:sz w:val="30"/>
          <w:szCs w:val="30"/>
          <w:cs/>
        </w:rPr>
        <w:t>งานดังกล่าว (การแก้ไขก</w:t>
      </w:r>
      <w:r>
        <w:rPr>
          <w:rFonts w:ascii="Angsana New" w:hAnsi="Angsana New" w:hint="cs"/>
          <w:sz w:val="30"/>
          <w:szCs w:val="30"/>
          <w:cs/>
        </w:rPr>
        <w:t>ฎ</w:t>
      </w:r>
      <w:r w:rsidRPr="006D7A5C">
        <w:rPr>
          <w:rFonts w:ascii="Angsana New" w:hAnsi="Angsana New"/>
          <w:sz w:val="30"/>
          <w:szCs w:val="30"/>
          <w:cs/>
        </w:rPr>
        <w:t xml:space="preserve">หมาย) ได้เกิดขึ้นและมีผลบังคับใช้ในปี 2562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6D7A5C">
        <w:rPr>
          <w:rFonts w:ascii="Angsana New" w:hAnsi="Angsana New"/>
          <w:sz w:val="30"/>
          <w:szCs w:val="30"/>
          <w:cs/>
        </w:rPr>
        <w:t>บันทึกต้นทุนบริการในอดีตส่วนที่เป็นผลจากการ</w:t>
      </w:r>
      <w:r>
        <w:rPr>
          <w:rFonts w:ascii="Angsana New" w:hAnsi="Angsana New"/>
          <w:sz w:val="30"/>
          <w:szCs w:val="30"/>
          <w:cs/>
        </w:rPr>
        <w:t xml:space="preserve">แก้ไขโครงการซึ่งมีจำนวนประมาณ </w:t>
      </w:r>
      <w:r w:rsidRPr="00DB793C">
        <w:rPr>
          <w:rFonts w:ascii="Angsana New" w:hAnsi="Angsana New"/>
          <w:sz w:val="30"/>
          <w:szCs w:val="30"/>
        </w:rPr>
        <w:t>7</w:t>
      </w:r>
      <w:r w:rsidRPr="00DB793C">
        <w:rPr>
          <w:rFonts w:ascii="Angsana New" w:hAnsi="Angsana New"/>
          <w:sz w:val="30"/>
          <w:szCs w:val="30"/>
          <w:cs/>
        </w:rPr>
        <w:t>.</w:t>
      </w:r>
      <w:r w:rsidRPr="00DB793C">
        <w:rPr>
          <w:rFonts w:ascii="Angsana New" w:hAnsi="Angsana New" w:hint="cs"/>
          <w:sz w:val="30"/>
          <w:szCs w:val="30"/>
          <w:cs/>
        </w:rPr>
        <w:t>8</w:t>
      </w:r>
      <w:r w:rsidRPr="00DB793C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DB793C">
        <w:rPr>
          <w:rFonts w:ascii="Angsana New" w:hAnsi="Angsana New" w:hint="cs"/>
          <w:sz w:val="30"/>
          <w:szCs w:val="30"/>
          <w:cs/>
        </w:rPr>
        <w:t xml:space="preserve"> ในงบการเงินรวม และ 6.2 ล้านบาท ในงบการเงินเฉพาะกิจการ </w:t>
      </w:r>
      <w:r w:rsidRPr="00DB793C">
        <w:rPr>
          <w:rFonts w:ascii="Angsana New" w:hAnsi="Angsana New"/>
          <w:sz w:val="30"/>
          <w:szCs w:val="30"/>
          <w:cs/>
        </w:rPr>
        <w:t xml:space="preserve">ในปี 2562 </w:t>
      </w:r>
    </w:p>
    <w:p w:rsidR="00F42546" w:rsidRPr="0009390C" w:rsidRDefault="008B2E18" w:rsidP="00A8708C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F42546" w:rsidRPr="00836535">
        <w:rPr>
          <w:rFonts w:ascii="Angsana New" w:hAnsi="Angsana New"/>
          <w:b/>
          <w:bCs/>
          <w:sz w:val="30"/>
          <w:szCs w:val="30"/>
        </w:rPr>
        <w:t>.</w:t>
      </w:r>
      <w:r w:rsidR="00F42546" w:rsidRPr="00836535">
        <w:rPr>
          <w:rFonts w:ascii="Angsana New" w:hAnsi="Angsana New"/>
          <w:b/>
          <w:bCs/>
          <w:sz w:val="30"/>
          <w:szCs w:val="30"/>
        </w:rPr>
        <w:tab/>
      </w:r>
      <w:r w:rsidR="00F42546" w:rsidRPr="0083653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  <w:r w:rsidR="00A8708C">
        <w:rPr>
          <w:rFonts w:ascii="Angsana New" w:hAnsi="Angsana New" w:hint="cs"/>
          <w:b/>
          <w:bCs/>
          <w:sz w:val="30"/>
          <w:szCs w:val="30"/>
          <w:cs/>
        </w:rPr>
        <w:t xml:space="preserve"> ทุนสำรองตามกฎหมาย และเงินปันผลจ่าย</w:t>
      </w:r>
    </w:p>
    <w:p w:rsidR="00F42546" w:rsidRPr="004D6B7E" w:rsidRDefault="00F42546" w:rsidP="00F4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7E80" w:rsidRPr="00DA7E80" w:rsidRDefault="00DA7E80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i/>
          <w:iCs/>
          <w:cs/>
        </w:rPr>
      </w:pPr>
      <w:r w:rsidRPr="00DA7E80">
        <w:rPr>
          <w:rFonts w:ascii="Angsana New" w:hAnsi="Angsana New" w:hint="cs"/>
          <w:i/>
          <w:iCs/>
          <w:cs/>
        </w:rPr>
        <w:t>ส่วนเกินมูลค่าหุ้น</w:t>
      </w:r>
    </w:p>
    <w:p w:rsidR="00DA7E80" w:rsidRPr="00DA7E80" w:rsidRDefault="00DA7E80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B3E85" w:rsidRDefault="00F42546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A34ECC">
        <w:rPr>
          <w:rFonts w:ascii="Angsana New" w:hAnsi="Angsana New"/>
          <w:cs/>
        </w:rPr>
        <w:t xml:space="preserve">ตามบทบัญญัติแห่งพระราชบัญญัติบริษัทมหาชนจำกัด พ.ศ. 2535 มาตรา 51 ในกรณีที่บริษัทเสนอขายหุ้นสูงกว่ามูลค่าหุ้นที่จดทะเบียนไว้  บริษัทต้องนำค่าหุ้นส่วนเกินนี้ตั้งเป็นทุนสำรอง (“ส่วนเกินมูลค่าหุ้น”) </w:t>
      </w:r>
      <w:r w:rsidR="007D696B">
        <w:rPr>
          <w:rFonts w:ascii="Angsana New" w:hAnsi="Angsana New" w:hint="cs"/>
          <w:cs/>
        </w:rPr>
        <w:t>ส่วนเกินมูลค่าหุ้นนี้</w:t>
      </w:r>
      <w:r w:rsidRPr="00A34ECC">
        <w:rPr>
          <w:rFonts w:ascii="Angsana New" w:hAnsi="Angsana New"/>
          <w:cs/>
        </w:rPr>
        <w:t>จะนำไปจ่ายเป็นเงินปันผลไม่ได้</w:t>
      </w:r>
      <w:r w:rsidRPr="00A34ECC">
        <w:rPr>
          <w:rFonts w:ascii="Angsana New" w:hAnsi="Angsana New"/>
          <w:cs/>
        </w:rPr>
        <w:tab/>
      </w:r>
    </w:p>
    <w:p w:rsidR="00006568" w:rsidRPr="00C11EED" w:rsidRDefault="00006568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</w:p>
    <w:p w:rsidR="000E2129" w:rsidRPr="00736CC1" w:rsidRDefault="007D696B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36CC1">
        <w:rPr>
          <w:rFonts w:ascii="Angsana New" w:hAnsi="Angsana New" w:hint="cs"/>
          <w:i/>
          <w:iCs/>
          <w:sz w:val="30"/>
          <w:szCs w:val="30"/>
          <w:cs/>
        </w:rPr>
        <w:t>ทุน</w:t>
      </w:r>
      <w:r w:rsidR="000E2129" w:rsidRPr="00736CC1">
        <w:rPr>
          <w:rFonts w:ascii="Angsana New" w:hAnsi="Angsana New" w:hint="cs"/>
          <w:i/>
          <w:iCs/>
          <w:sz w:val="30"/>
          <w:szCs w:val="30"/>
          <w:cs/>
        </w:rPr>
        <w:t>สำรองตามกฎหมาย</w:t>
      </w:r>
    </w:p>
    <w:p w:rsidR="000E2129" w:rsidRPr="002067DC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0E2129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D5BFD">
        <w:rPr>
          <w:rFonts w:ascii="Angsana New" w:hAnsi="Angsana New"/>
          <w:sz w:val="30"/>
          <w:szCs w:val="30"/>
        </w:rPr>
        <w:t>2535</w:t>
      </w:r>
      <w:r w:rsidRPr="002D5BFD">
        <w:rPr>
          <w:rFonts w:ascii="Angsana New" w:hAnsi="Angsana New"/>
          <w:sz w:val="30"/>
          <w:szCs w:val="30"/>
          <w:cs/>
        </w:rPr>
        <w:t xml:space="preserve"> มาตรา </w:t>
      </w:r>
      <w:r w:rsidRPr="002D5BFD">
        <w:rPr>
          <w:rFonts w:ascii="Angsana New" w:hAnsi="Angsana New"/>
          <w:sz w:val="30"/>
          <w:szCs w:val="30"/>
        </w:rPr>
        <w:t>116</w:t>
      </w:r>
      <w:r w:rsidRPr="002D5BF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D5BFD">
        <w:rPr>
          <w:rFonts w:ascii="Angsana New" w:hAnsi="Angsana New"/>
          <w:sz w:val="30"/>
          <w:szCs w:val="30"/>
        </w:rPr>
        <w:t>“</w:t>
      </w:r>
      <w:r w:rsidRPr="002D5BFD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D5BFD">
        <w:rPr>
          <w:rFonts w:ascii="Angsana New" w:hAnsi="Angsana New"/>
          <w:sz w:val="30"/>
          <w:szCs w:val="30"/>
        </w:rPr>
        <w:t>”</w:t>
      </w:r>
      <w:r w:rsidRPr="002D5BFD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2D5BFD">
        <w:rPr>
          <w:rFonts w:ascii="Angsana New" w:hAnsi="Angsana New"/>
          <w:sz w:val="30"/>
          <w:szCs w:val="30"/>
        </w:rPr>
        <w:t>5</w:t>
      </w:r>
      <w:r w:rsidRPr="002D5BFD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</w:t>
      </w:r>
      <w:r w:rsidR="007D696B">
        <w:rPr>
          <w:rFonts w:ascii="Angsana New" w:hAnsi="Angsana New" w:hint="cs"/>
          <w:sz w:val="30"/>
          <w:szCs w:val="30"/>
          <w:cs/>
        </w:rPr>
        <w:t>ทุน</w:t>
      </w:r>
      <w:r w:rsidRPr="002D5BFD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D5BFD">
        <w:rPr>
          <w:rFonts w:ascii="Angsana New" w:hAnsi="Angsana New"/>
          <w:sz w:val="30"/>
          <w:szCs w:val="30"/>
        </w:rPr>
        <w:t xml:space="preserve">10 </w:t>
      </w:r>
      <w:r w:rsidRPr="002D5BFD">
        <w:rPr>
          <w:rFonts w:ascii="Angsana New" w:hAnsi="Angsana New"/>
          <w:sz w:val="30"/>
          <w:szCs w:val="30"/>
          <w:cs/>
        </w:rPr>
        <w:t>ของทุนจด</w:t>
      </w:r>
      <w:r w:rsidR="007D696B">
        <w:rPr>
          <w:rFonts w:ascii="Angsana New" w:hAnsi="Angsana New"/>
          <w:sz w:val="30"/>
          <w:szCs w:val="30"/>
          <w:cs/>
        </w:rPr>
        <w:t xml:space="preserve">ทะเบียน </w:t>
      </w:r>
      <w:r w:rsidR="007D696B">
        <w:rPr>
          <w:rFonts w:ascii="Angsana New" w:hAnsi="Angsana New" w:hint="cs"/>
          <w:sz w:val="30"/>
          <w:szCs w:val="30"/>
          <w:cs/>
        </w:rPr>
        <w:t>ทุน</w:t>
      </w:r>
      <w:r w:rsidRPr="002D5BFD">
        <w:rPr>
          <w:rFonts w:ascii="Angsana New" w:hAnsi="Angsana New"/>
          <w:sz w:val="30"/>
          <w:szCs w:val="30"/>
          <w:cs/>
        </w:rPr>
        <w:t>สำรอง</w:t>
      </w:r>
      <w:r w:rsidR="007D696B">
        <w:rPr>
          <w:rFonts w:ascii="Angsana New" w:hAnsi="Angsana New" w:hint="cs"/>
          <w:sz w:val="30"/>
          <w:szCs w:val="30"/>
          <w:cs/>
        </w:rPr>
        <w:t>ตามกฎหมาย</w:t>
      </w:r>
      <w:r w:rsidRPr="002D5BFD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30464C" w:rsidRDefault="0030464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A7E80" w:rsidRPr="00736CC1" w:rsidRDefault="00DA7E80" w:rsidP="00DA7E80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i/>
          <w:iCs/>
          <w:sz w:val="32"/>
          <w:szCs w:val="32"/>
        </w:rPr>
      </w:pPr>
      <w:r w:rsidRPr="00736CC1">
        <w:rPr>
          <w:rFonts w:ascii="Angsana New" w:hAnsi="Angsana New" w:hint="cs"/>
          <w:i/>
          <w:iCs/>
          <w:sz w:val="30"/>
          <w:szCs w:val="30"/>
          <w:cs/>
        </w:rPr>
        <w:t>เงินปันผลจ่าย</w:t>
      </w:r>
    </w:p>
    <w:p w:rsidR="00DA7E80" w:rsidRPr="00F605D9" w:rsidRDefault="00DA7E80" w:rsidP="00DA7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DA7E80" w:rsidRDefault="00DA7E80" w:rsidP="00DA7E80">
      <w:pPr>
        <w:pStyle w:val="NoSpacing"/>
        <w:jc w:val="both"/>
        <w:rPr>
          <w:rFonts w:ascii="Angsana New" w:hAnsi="Angsana New"/>
          <w:szCs w:val="30"/>
        </w:rPr>
      </w:pPr>
      <w:r w:rsidRPr="005B3E23">
        <w:rPr>
          <w:rFonts w:ascii="Angsana New" w:hAnsi="Angsana New"/>
          <w:szCs w:val="30"/>
          <w:cs/>
        </w:rPr>
        <w:t>ในที่ประชุม</w:t>
      </w:r>
      <w:r w:rsidRPr="005B3E23">
        <w:rPr>
          <w:rFonts w:ascii="Angsana New" w:hAnsi="Angsana New" w:hint="cs"/>
          <w:szCs w:val="30"/>
          <w:cs/>
        </w:rPr>
        <w:t>สามัญผู้ถือหุ้นประจำปี 2562 ของบริษัท</w:t>
      </w:r>
      <w:r w:rsidRPr="005B3E23">
        <w:rPr>
          <w:rFonts w:ascii="Angsana New" w:hAnsi="Angsana New"/>
          <w:szCs w:val="30"/>
          <w:cs/>
        </w:rPr>
        <w:t xml:space="preserve">เมื่อวันที่ </w:t>
      </w:r>
      <w:r w:rsidRPr="005B3E23">
        <w:rPr>
          <w:rFonts w:ascii="Angsana New" w:hAnsi="Angsana New" w:hint="cs"/>
          <w:szCs w:val="30"/>
          <w:cs/>
        </w:rPr>
        <w:t>25</w:t>
      </w:r>
      <w:r w:rsidRPr="005B3E23">
        <w:rPr>
          <w:rFonts w:ascii="Angsana New" w:hAnsi="Angsana New"/>
          <w:szCs w:val="30"/>
          <w:cs/>
        </w:rPr>
        <w:t xml:space="preserve"> </w:t>
      </w:r>
      <w:r w:rsidRPr="005B3E23">
        <w:rPr>
          <w:rFonts w:ascii="Angsana New" w:hAnsi="Angsana New" w:hint="cs"/>
          <w:szCs w:val="30"/>
          <w:cs/>
        </w:rPr>
        <w:t xml:space="preserve">เมษายน </w:t>
      </w:r>
      <w:r w:rsidRPr="005B3E23">
        <w:rPr>
          <w:rFonts w:ascii="Angsana New" w:hAnsi="Angsana New"/>
          <w:szCs w:val="30"/>
          <w:cs/>
        </w:rPr>
        <w:t>256</w:t>
      </w:r>
      <w:r w:rsidRPr="005B3E23">
        <w:rPr>
          <w:rFonts w:ascii="Angsana New" w:hAnsi="Angsana New" w:hint="cs"/>
          <w:szCs w:val="30"/>
          <w:cs/>
        </w:rPr>
        <w:t>2</w:t>
      </w:r>
      <w:r w:rsidRPr="005B3E23">
        <w:rPr>
          <w:rFonts w:ascii="Angsana New" w:hAnsi="Angsana New"/>
          <w:szCs w:val="30"/>
          <w:cs/>
        </w:rPr>
        <w:t xml:space="preserve"> </w:t>
      </w:r>
      <w:r w:rsidRPr="005B3E23"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ผู้ถือหุ้นมีมติอนุมัติจ่ายเงินปันผลจากกำไรสุทธิประจำปี 25</w:t>
      </w:r>
      <w:r w:rsidRPr="005B3E23">
        <w:rPr>
          <w:rFonts w:ascii="Angsana New" w:hAnsi="Angsana New"/>
          <w:szCs w:val="30"/>
        </w:rPr>
        <w:t xml:space="preserve">61 </w:t>
      </w:r>
      <w:r w:rsidRPr="005B3E23">
        <w:rPr>
          <w:rFonts w:ascii="Angsana New" w:hAnsi="Angsana New" w:hint="cs"/>
          <w:szCs w:val="30"/>
          <w:cs/>
        </w:rPr>
        <w:t xml:space="preserve">และกำไรสะสม ในอัตรา 0.01 บาทต่อหุ้น เป็นจำนวนเงิน </w:t>
      </w:r>
      <w:r w:rsidRPr="005B3E23">
        <w:rPr>
          <w:rFonts w:ascii="Angsana New" w:hAnsi="Angsana New"/>
          <w:szCs w:val="22"/>
        </w:rPr>
        <w:t>27,679,736.81</w:t>
      </w:r>
      <w:r w:rsidRPr="005B3E23">
        <w:rPr>
          <w:rFonts w:ascii="Angsana New" w:hAnsi="Angsana New" w:hint="cs"/>
          <w:szCs w:val="30"/>
          <w:cs/>
        </w:rPr>
        <w:t xml:space="preserve"> บาท บริษัทจ่ายปันผลให้กับผู้ถือหุ้นในวันที่ 24 พฤษภาคม 2562</w:t>
      </w:r>
    </w:p>
    <w:p w:rsidR="00DA7E80" w:rsidRPr="00DA7E80" w:rsidRDefault="00DA7E80" w:rsidP="00DA7E80">
      <w:pPr>
        <w:pStyle w:val="NoSpacing"/>
        <w:jc w:val="both"/>
        <w:rPr>
          <w:rFonts w:ascii="Angsana New" w:hAnsi="Angsana New"/>
          <w:sz w:val="16"/>
          <w:szCs w:val="16"/>
        </w:rPr>
      </w:pPr>
    </w:p>
    <w:p w:rsidR="00DA7E80" w:rsidRDefault="00DA7E80" w:rsidP="00DA7E80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/>
          <w:szCs w:val="30"/>
          <w:cs/>
        </w:rPr>
        <w:t>ใน</w:t>
      </w:r>
      <w:r w:rsidRPr="00C12AB0">
        <w:rPr>
          <w:rFonts w:ascii="Angsana New" w:hAnsi="Angsana New" w:hint="cs"/>
          <w:szCs w:val="30"/>
          <w:cs/>
        </w:rPr>
        <w:t>ที่ประชุมคณะกรรมการบริษัท</w:t>
      </w:r>
      <w:r>
        <w:rPr>
          <w:rFonts w:ascii="Angsana New" w:hAnsi="Angsana New" w:hint="cs"/>
          <w:szCs w:val="30"/>
          <w:cs/>
        </w:rPr>
        <w:t>ครั้งที่ 3/2563 เมื่อวันที่ 15</w:t>
      </w:r>
      <w:r w:rsidRPr="00C12AB0">
        <w:rPr>
          <w:rFonts w:ascii="Angsana New" w:hAnsi="Angsana New" w:hint="cs"/>
          <w:szCs w:val="30"/>
          <w:cs/>
        </w:rPr>
        <w:t xml:space="preserve"> พฤษภาคม 2563 คณะกรรมการมีมติอนุมัติ</w:t>
      </w:r>
      <w:r w:rsidRPr="00AE71D5">
        <w:rPr>
          <w:rFonts w:ascii="Angsana New" w:hAnsi="Angsana New"/>
          <w:szCs w:val="30"/>
          <w:cs/>
        </w:rPr>
        <w:t>จ่ายเงินปันผลระหว่างกาล</w:t>
      </w:r>
      <w:r w:rsidRPr="00AE71D5">
        <w:rPr>
          <w:rFonts w:ascii="Angsana New" w:hAnsi="Angsana New" w:hint="cs"/>
          <w:szCs w:val="30"/>
          <w:cs/>
        </w:rPr>
        <w:t xml:space="preserve">ครั้งที่ </w:t>
      </w:r>
      <w:r w:rsidRPr="00AE71D5">
        <w:rPr>
          <w:rFonts w:ascii="Angsana New" w:hAnsi="Angsana New"/>
          <w:szCs w:val="30"/>
        </w:rPr>
        <w:t>1/2563</w:t>
      </w:r>
      <w:r w:rsidRPr="00AE71D5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โดยจ่ายจากกำไรสะสม</w:t>
      </w:r>
      <w:r>
        <w:rPr>
          <w:rFonts w:ascii="Angsana New" w:hAnsi="Angsana New"/>
          <w:szCs w:val="30"/>
        </w:rPr>
        <w:t xml:space="preserve"> </w:t>
      </w:r>
      <w:r w:rsidRPr="00AE71D5">
        <w:rPr>
          <w:rFonts w:ascii="Angsana New" w:hAnsi="Angsana New"/>
          <w:szCs w:val="30"/>
          <w:cs/>
        </w:rPr>
        <w:t xml:space="preserve">ในอัตรา </w:t>
      </w:r>
      <w:r>
        <w:rPr>
          <w:rFonts w:ascii="Angsana New" w:hAnsi="Angsana New" w:hint="cs"/>
          <w:szCs w:val="30"/>
          <w:cs/>
        </w:rPr>
        <w:t>0.01</w:t>
      </w:r>
      <w:r w:rsidRPr="00AE71D5">
        <w:rPr>
          <w:rFonts w:ascii="Angsana New" w:hAnsi="Angsana New"/>
          <w:szCs w:val="30"/>
          <w:cs/>
        </w:rPr>
        <w:t xml:space="preserve"> บาทต่อหุ้น </w:t>
      </w:r>
      <w:r>
        <w:rPr>
          <w:rFonts w:ascii="Angsana New" w:hAnsi="Angsana New" w:hint="cs"/>
          <w:szCs w:val="30"/>
          <w:cs/>
        </w:rPr>
        <w:t>เป็นจำนวนเงินรวม</w:t>
      </w:r>
      <w:r w:rsidRPr="00AE71D5">
        <w:rPr>
          <w:rFonts w:ascii="Angsana New" w:hAnsi="Angsana New" w:hint="cs"/>
          <w:szCs w:val="30"/>
          <w:cs/>
        </w:rPr>
        <w:t xml:space="preserve"> </w:t>
      </w:r>
      <w:r w:rsidRPr="003A59A0">
        <w:rPr>
          <w:rFonts w:ascii="Angsana New" w:hAnsi="Angsana New"/>
          <w:szCs w:val="22"/>
        </w:rPr>
        <w:t>27,679,736.81</w:t>
      </w:r>
      <w:r w:rsidRPr="001E2925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บาท และจ่าย</w:t>
      </w:r>
      <w:r w:rsidRPr="00AE71D5">
        <w:rPr>
          <w:rFonts w:ascii="Angsana New" w:hAnsi="Angsana New" w:hint="cs"/>
          <w:szCs w:val="30"/>
          <w:cs/>
        </w:rPr>
        <w:t>เงิน</w:t>
      </w:r>
      <w:r w:rsidRPr="00AE71D5">
        <w:rPr>
          <w:rFonts w:ascii="Angsana New" w:hAnsi="Angsana New"/>
          <w:szCs w:val="30"/>
          <w:cs/>
        </w:rPr>
        <w:t>ปันผล</w:t>
      </w:r>
      <w:r w:rsidRPr="00AE71D5">
        <w:rPr>
          <w:rFonts w:ascii="Angsana New" w:hAnsi="Angsana New" w:hint="cs"/>
          <w:szCs w:val="30"/>
          <w:cs/>
        </w:rPr>
        <w:t>ระหว่างกาลใ</w:t>
      </w:r>
      <w:r>
        <w:rPr>
          <w:rFonts w:ascii="Angsana New" w:hAnsi="Angsana New"/>
          <w:szCs w:val="30"/>
          <w:cs/>
        </w:rPr>
        <w:t xml:space="preserve">ห้กับผู้ถือหุ้นในวันที่ </w:t>
      </w:r>
      <w:r>
        <w:rPr>
          <w:rFonts w:ascii="Angsana New" w:hAnsi="Angsana New" w:hint="cs"/>
          <w:szCs w:val="30"/>
          <w:cs/>
        </w:rPr>
        <w:t>15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2563</w:t>
      </w:r>
      <w:r>
        <w:rPr>
          <w:rFonts w:ascii="Angsana New" w:hAnsi="Angsana New" w:hint="cs"/>
          <w:szCs w:val="30"/>
          <w:cs/>
        </w:rPr>
        <w:t>โดยคณะกรรมการนำเสนอการจ่ายเงินปันผลระหว่างกาลนี้ในที่</w:t>
      </w:r>
      <w:r w:rsidRPr="00AE71D5">
        <w:rPr>
          <w:rFonts w:ascii="Angsana New" w:hAnsi="Angsana New"/>
          <w:szCs w:val="30"/>
          <w:cs/>
        </w:rPr>
        <w:t>ประชุม</w:t>
      </w:r>
      <w:r w:rsidRPr="00AE71D5">
        <w:rPr>
          <w:rFonts w:ascii="Angsana New" w:hAnsi="Angsana New" w:hint="cs"/>
          <w:szCs w:val="30"/>
          <w:cs/>
        </w:rPr>
        <w:t>สามัญผู้ถือหุ้นประจำปี 256</w:t>
      </w:r>
      <w:r w:rsidRPr="00AE71D5">
        <w:rPr>
          <w:rFonts w:ascii="Angsana New" w:hAnsi="Angsana New"/>
          <w:szCs w:val="30"/>
        </w:rPr>
        <w:t>3</w:t>
      </w:r>
      <w:r w:rsidRPr="00AE71D5">
        <w:rPr>
          <w:rFonts w:ascii="Angsana New" w:hAnsi="Angsana New" w:hint="cs"/>
          <w:szCs w:val="30"/>
          <w:cs/>
        </w:rPr>
        <w:t xml:space="preserve"> ของบริษัท</w:t>
      </w:r>
      <w:r w:rsidRPr="00AE71D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>30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</w:t>
      </w:r>
      <w:r w:rsidRPr="00AE71D5">
        <w:rPr>
          <w:rFonts w:ascii="Angsana New" w:hAnsi="Angsana New" w:hint="cs"/>
          <w:szCs w:val="30"/>
          <w:cs/>
        </w:rPr>
        <w:t>3</w:t>
      </w:r>
      <w:r>
        <w:rPr>
          <w:rFonts w:ascii="Angsana New" w:hAnsi="Angsana New" w:hint="cs"/>
          <w:szCs w:val="30"/>
          <w:cs/>
        </w:rPr>
        <w:t xml:space="preserve"> เป็นวาระเพื่อทราบ</w:t>
      </w:r>
    </w:p>
    <w:p w:rsidR="00DA7E80" w:rsidRPr="005B3E23" w:rsidRDefault="00DA7E80" w:rsidP="00DA7E80">
      <w:pPr>
        <w:pStyle w:val="NoSpacing"/>
        <w:jc w:val="both"/>
        <w:rPr>
          <w:rFonts w:ascii="Angsana New" w:hAnsi="Angsana New"/>
          <w:szCs w:val="30"/>
        </w:rPr>
      </w:pPr>
    </w:p>
    <w:p w:rsidR="00967579" w:rsidRDefault="00967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30464C" w:rsidRPr="006178D6" w:rsidRDefault="008B2E18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21</w:t>
      </w:r>
      <w:r w:rsidR="0030464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30464C" w:rsidRPr="003D20A1">
        <w:rPr>
          <w:rFonts w:ascii="Angsana New" w:hAnsi="Angsana New"/>
          <w:b/>
          <w:bCs/>
          <w:sz w:val="30"/>
          <w:szCs w:val="30"/>
        </w:rPr>
        <w:tab/>
      </w:r>
      <w:r w:rsidR="0030464C" w:rsidRPr="006178D6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C858C8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30464C" w:rsidRPr="0036710D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C858C8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2563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2562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30464C" w:rsidRPr="008C576B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2C501E">
        <w:rPr>
          <w:rFonts w:ascii="Angsana New" w:hAnsi="Angsana New" w:hint="cs"/>
          <w:b/>
          <w:sz w:val="30"/>
          <w:szCs w:val="30"/>
          <w:cs/>
        </w:rPr>
        <w:t xml:space="preserve">สำหรับปีสิ้นสุดวันที่ </w:t>
      </w:r>
      <w:r w:rsidRPr="00836535">
        <w:rPr>
          <w:rFonts w:ascii="Angsana New" w:hAnsi="Angsana New"/>
          <w:bCs/>
          <w:sz w:val="30"/>
          <w:szCs w:val="30"/>
        </w:rPr>
        <w:t>31</w:t>
      </w:r>
      <w:r w:rsidRPr="00836535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bCs/>
          <w:sz w:val="30"/>
          <w:szCs w:val="30"/>
        </w:rPr>
        <w:t>2563</w:t>
      </w:r>
      <w:r w:rsidRPr="00836535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>
        <w:rPr>
          <w:rFonts w:ascii="Angsana New" w:hAnsi="Angsana New"/>
          <w:bCs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30464C" w:rsidRPr="002416A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06" w:type="dxa"/>
        <w:tblInd w:w="108" w:type="dxa"/>
        <w:tblLook w:val="04A0"/>
      </w:tblPr>
      <w:tblGrid>
        <w:gridCol w:w="3828"/>
        <w:gridCol w:w="1302"/>
        <w:gridCol w:w="270"/>
        <w:gridCol w:w="1229"/>
        <w:gridCol w:w="283"/>
        <w:gridCol w:w="1206"/>
        <w:gridCol w:w="270"/>
        <w:gridCol w:w="1218"/>
      </w:tblGrid>
      <w:tr w:rsidR="0030464C" w:rsidRPr="00501620" w:rsidTr="00401B65">
        <w:tc>
          <w:tcPr>
            <w:tcW w:w="3828" w:type="dxa"/>
          </w:tcPr>
          <w:p w:rsidR="0030464C" w:rsidRPr="00501620" w:rsidRDefault="0030464C" w:rsidP="00A51A42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30464C" w:rsidRPr="00501620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0464C" w:rsidRPr="00501620" w:rsidTr="00401B65">
        <w:tblPrEx>
          <w:tblLook w:val="0000"/>
        </w:tblPrEx>
        <w:trPr>
          <w:cantSplit/>
        </w:trPr>
        <w:tc>
          <w:tcPr>
            <w:tcW w:w="3828" w:type="dxa"/>
          </w:tcPr>
          <w:p w:rsidR="0030464C" w:rsidRPr="0050162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50162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30464C" w:rsidRPr="0050162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501620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0464C" w:rsidRPr="006B2360" w:rsidTr="00401B65">
        <w:tblPrEx>
          <w:tblLook w:val="0000"/>
        </w:tblPrEx>
        <w:trPr>
          <w:cantSplit/>
        </w:trPr>
        <w:tc>
          <w:tcPr>
            <w:tcW w:w="3828" w:type="dxa"/>
          </w:tcPr>
          <w:p w:rsidR="0030464C" w:rsidRPr="006B236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30464C" w:rsidRPr="006B2360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:rsidR="0030464C" w:rsidRPr="006B2360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30464C" w:rsidRPr="006B2360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30464C" w:rsidRPr="006B236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30464C" w:rsidRPr="006B2360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:rsidR="0030464C" w:rsidRPr="006B2360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30464C" w:rsidRPr="006B2360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30464C" w:rsidRPr="006B2360" w:rsidTr="00401B65">
        <w:tblPrEx>
          <w:tblLook w:val="0000"/>
        </w:tblPrEx>
        <w:trPr>
          <w:cantSplit/>
        </w:trPr>
        <w:tc>
          <w:tcPr>
            <w:tcW w:w="3828" w:type="dxa"/>
          </w:tcPr>
          <w:p w:rsidR="0030464C" w:rsidRPr="006B2360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30464C" w:rsidRPr="006B2360" w:rsidRDefault="0030464C" w:rsidP="00A51A4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30464C" w:rsidRPr="006B2360" w:rsidRDefault="0030464C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30464C" w:rsidRPr="006B2360" w:rsidRDefault="0030464C" w:rsidP="00A51A4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30464C" w:rsidRPr="006B2360" w:rsidRDefault="0030464C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30464C" w:rsidRPr="006B2360" w:rsidRDefault="0030464C" w:rsidP="00A51A4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30464C" w:rsidRPr="006B2360" w:rsidRDefault="0030464C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30464C" w:rsidRPr="006B2360" w:rsidRDefault="0030464C" w:rsidP="00A51A4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7A3325" w:rsidRPr="009C03E3" w:rsidTr="00401B65">
        <w:tblPrEx>
          <w:tblLook w:val="0000"/>
        </w:tblPrEx>
        <w:trPr>
          <w:cantSplit/>
        </w:trPr>
        <w:tc>
          <w:tcPr>
            <w:tcW w:w="3828" w:type="dxa"/>
            <w:vAlign w:val="bottom"/>
          </w:tcPr>
          <w:p w:rsidR="007A3325" w:rsidRPr="00767D3F" w:rsidRDefault="007A3325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7A3325" w:rsidRPr="00FE6E1F" w:rsidRDefault="007A3325" w:rsidP="00AE6160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A3325" w:rsidRPr="00E40B0D" w:rsidRDefault="007A3325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7A3325" w:rsidRPr="00C94C68" w:rsidRDefault="007A3325" w:rsidP="00D0081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4C68">
              <w:rPr>
                <w:rFonts w:ascii="Angsana New" w:hAnsi="Angsana New"/>
                <w:sz w:val="30"/>
                <w:szCs w:val="30"/>
              </w:rPr>
              <w:t>253,</w:t>
            </w:r>
            <w:r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83" w:type="dxa"/>
          </w:tcPr>
          <w:p w:rsidR="007A3325" w:rsidRPr="008C576B" w:rsidRDefault="007A3325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7A3325" w:rsidRPr="007A3325" w:rsidRDefault="007A3325" w:rsidP="00A51A42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208,737</w:t>
            </w:r>
          </w:p>
        </w:tc>
        <w:tc>
          <w:tcPr>
            <w:tcW w:w="270" w:type="dxa"/>
          </w:tcPr>
          <w:p w:rsidR="007A3325" w:rsidRPr="008C576B" w:rsidRDefault="007A3325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7A3325" w:rsidRPr="00C94C68" w:rsidRDefault="007A3325" w:rsidP="00D0081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4C68">
              <w:rPr>
                <w:rFonts w:ascii="Angsana New" w:hAnsi="Angsana New"/>
                <w:sz w:val="30"/>
                <w:szCs w:val="30"/>
              </w:rPr>
              <w:t>253,</w:t>
            </w:r>
            <w:r>
              <w:rPr>
                <w:rFonts w:ascii="Angsana New" w:hAnsi="Angsana New"/>
                <w:sz w:val="30"/>
                <w:szCs w:val="30"/>
              </w:rPr>
              <w:t>064</w:t>
            </w:r>
          </w:p>
        </w:tc>
      </w:tr>
    </w:tbl>
    <w:p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58C8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23" w:type="dxa"/>
        <w:tblInd w:w="-34" w:type="dxa"/>
        <w:tblLayout w:type="fixed"/>
        <w:tblLook w:val="0000"/>
      </w:tblPr>
      <w:tblGrid>
        <w:gridCol w:w="3970"/>
        <w:gridCol w:w="1276"/>
        <w:gridCol w:w="257"/>
        <w:gridCol w:w="1302"/>
        <w:gridCol w:w="284"/>
        <w:gridCol w:w="1275"/>
        <w:gridCol w:w="283"/>
        <w:gridCol w:w="1276"/>
      </w:tblGrid>
      <w:tr w:rsidR="00C858C8" w:rsidRPr="004F07C8" w:rsidTr="00401B65">
        <w:trPr>
          <w:cantSplit/>
        </w:trPr>
        <w:tc>
          <w:tcPr>
            <w:tcW w:w="3970" w:type="dxa"/>
          </w:tcPr>
          <w:p w:rsidR="00C858C8" w:rsidRPr="004F07C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C858C8" w:rsidRPr="004F07C8" w:rsidRDefault="00C858C8" w:rsidP="0096757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C858C8" w:rsidRPr="004F07C8" w:rsidTr="00401B65">
        <w:trPr>
          <w:cantSplit/>
        </w:trPr>
        <w:tc>
          <w:tcPr>
            <w:tcW w:w="3970" w:type="dxa"/>
          </w:tcPr>
          <w:p w:rsidR="00C858C8" w:rsidRPr="004F07C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58C8" w:rsidRPr="004F07C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C858C8" w:rsidRPr="004F07C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58C8" w:rsidRPr="004F07C8" w:rsidRDefault="00C858C8" w:rsidP="0096757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858C8" w:rsidRPr="00F51F88" w:rsidTr="00401B65">
        <w:trPr>
          <w:cantSplit/>
        </w:trPr>
        <w:tc>
          <w:tcPr>
            <w:tcW w:w="3970" w:type="dxa"/>
          </w:tcPr>
          <w:p w:rsidR="00C858C8" w:rsidRPr="00F51F8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58C8" w:rsidRPr="00836535" w:rsidRDefault="00C858C8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57" w:type="dxa"/>
          </w:tcPr>
          <w:p w:rsidR="00C858C8" w:rsidRPr="00F51F88" w:rsidRDefault="00C858C8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C858C8" w:rsidRPr="00F51F88" w:rsidRDefault="00C858C8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C858C8" w:rsidRPr="00F51F8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858C8" w:rsidRPr="00836535" w:rsidRDefault="00C858C8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C858C8" w:rsidRPr="00F51F88" w:rsidRDefault="00C858C8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58C8" w:rsidRPr="00F51F88" w:rsidRDefault="00C858C8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C858C8" w:rsidRPr="0040703F" w:rsidTr="00401B65">
        <w:trPr>
          <w:cantSplit/>
        </w:trPr>
        <w:tc>
          <w:tcPr>
            <w:tcW w:w="3970" w:type="dxa"/>
          </w:tcPr>
          <w:p w:rsidR="00C858C8" w:rsidRPr="00AA5D9C" w:rsidRDefault="00C858C8" w:rsidP="00C858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58C8">
              <w:rPr>
                <w:rFonts w:ascii="Angsana New" w:hAnsi="Angsana New" w:hint="cs"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:rsidR="00C858C8" w:rsidRPr="001E535E" w:rsidRDefault="00C858C8" w:rsidP="0096757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57" w:type="dxa"/>
          </w:tcPr>
          <w:p w:rsidR="00C858C8" w:rsidRPr="0040703F" w:rsidRDefault="00C858C8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C858C8" w:rsidRPr="0040703F" w:rsidRDefault="00C858C8" w:rsidP="0096757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C858C8" w:rsidRPr="0040703F" w:rsidRDefault="00C858C8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858C8" w:rsidRPr="001E535E" w:rsidRDefault="00C858C8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C858C8" w:rsidRPr="0040703F" w:rsidRDefault="00C858C8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C858C8" w:rsidRPr="0040703F" w:rsidRDefault="00C858C8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01B65" w:rsidRPr="00FE6E1F" w:rsidTr="00D54D3F">
        <w:trPr>
          <w:cantSplit/>
        </w:trPr>
        <w:tc>
          <w:tcPr>
            <w:tcW w:w="3970" w:type="dxa"/>
          </w:tcPr>
          <w:p w:rsidR="00401B65" w:rsidRPr="007C5763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401B65" w:rsidRPr="00401B65" w:rsidRDefault="00401B6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2,354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289</w:t>
            </w:r>
          </w:p>
        </w:tc>
        <w:tc>
          <w:tcPr>
            <w:tcW w:w="257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401B65" w:rsidRP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2,530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822</w:t>
            </w:r>
          </w:p>
        </w:tc>
        <w:tc>
          <w:tcPr>
            <w:tcW w:w="284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401B65" w:rsidRPr="00401B65" w:rsidRDefault="00401B6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1,369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464</w:t>
            </w:r>
          </w:p>
        </w:tc>
        <w:tc>
          <w:tcPr>
            <w:tcW w:w="283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401B65" w:rsidRP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1,446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109</w:t>
            </w:r>
          </w:p>
        </w:tc>
      </w:tr>
      <w:tr w:rsidR="00401B65" w:rsidRPr="00FE6E1F" w:rsidTr="00401B65">
        <w:trPr>
          <w:cantSplit/>
        </w:trPr>
        <w:tc>
          <w:tcPr>
            <w:tcW w:w="3970" w:type="dxa"/>
          </w:tcPr>
          <w:p w:rsidR="00401B65" w:rsidRPr="007C5763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01B65" w:rsidRPr="00401B65" w:rsidRDefault="009737B7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</w:t>
            </w:r>
            <w:r w:rsidR="00401B65"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484</w:t>
            </w:r>
          </w:p>
        </w:tc>
        <w:tc>
          <w:tcPr>
            <w:tcW w:w="257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401B65" w:rsidRP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943</w:t>
            </w:r>
          </w:p>
        </w:tc>
        <w:tc>
          <w:tcPr>
            <w:tcW w:w="284" w:type="dxa"/>
          </w:tcPr>
          <w:p w:rsidR="00401B65" w:rsidRPr="00401B65" w:rsidRDefault="00401B65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01B65" w:rsidRPr="00401B65" w:rsidRDefault="00401B6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635</w:t>
            </w:r>
          </w:p>
        </w:tc>
        <w:tc>
          <w:tcPr>
            <w:tcW w:w="283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1B65" w:rsidRP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916</w:t>
            </w:r>
          </w:p>
        </w:tc>
      </w:tr>
      <w:tr w:rsidR="00401B65" w:rsidRPr="00FE6E1F" w:rsidTr="00401B65">
        <w:trPr>
          <w:cantSplit/>
        </w:trPr>
        <w:tc>
          <w:tcPr>
            <w:tcW w:w="3970" w:type="dxa"/>
          </w:tcPr>
          <w:p w:rsidR="00401B65" w:rsidRPr="007C5763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01B65" w:rsidRPr="00401B65" w:rsidRDefault="009737B7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2,430</w:t>
            </w:r>
            <w:r w:rsidR="00401B65"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01B65">
              <w:rPr>
                <w:rFonts w:ascii="Angsana New" w:hAnsi="Angsana New"/>
                <w:bCs/>
                <w:sz w:val="30"/>
                <w:szCs w:val="30"/>
              </w:rPr>
              <w:t>773</w:t>
            </w:r>
          </w:p>
        </w:tc>
        <w:tc>
          <w:tcPr>
            <w:tcW w:w="257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401B65" w:rsidRP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2,614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765</w:t>
            </w:r>
          </w:p>
        </w:tc>
        <w:tc>
          <w:tcPr>
            <w:tcW w:w="284" w:type="dxa"/>
          </w:tcPr>
          <w:p w:rsidR="00401B65" w:rsidRPr="00401B65" w:rsidRDefault="00401B65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1B65" w:rsidRPr="00401B65" w:rsidRDefault="00401B6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1,437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099</w:t>
            </w:r>
          </w:p>
        </w:tc>
        <w:tc>
          <w:tcPr>
            <w:tcW w:w="283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01B65" w:rsidRP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1,520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025</w:t>
            </w:r>
          </w:p>
        </w:tc>
      </w:tr>
      <w:tr w:rsidR="00401B65" w:rsidRPr="00C858C8" w:rsidTr="00401B65">
        <w:trPr>
          <w:cantSplit/>
        </w:trPr>
        <w:tc>
          <w:tcPr>
            <w:tcW w:w="3970" w:type="dxa"/>
          </w:tcPr>
          <w:p w:rsidR="00401B65" w:rsidRPr="00C858C8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01B65" w:rsidRPr="00401B65" w:rsidRDefault="00401B6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57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401B65" w:rsidRP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401B65" w:rsidRPr="00401B65" w:rsidRDefault="00401B65" w:rsidP="00967579">
            <w:pPr>
              <w:ind w:right="176"/>
              <w:jc w:val="right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01B65" w:rsidRPr="00401B65" w:rsidRDefault="00401B6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01B65" w:rsidRP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401B65" w:rsidRPr="00FE6E1F" w:rsidTr="00401B65">
        <w:trPr>
          <w:cantSplit/>
        </w:trPr>
        <w:tc>
          <w:tcPr>
            <w:tcW w:w="3970" w:type="dxa"/>
          </w:tcPr>
          <w:p w:rsid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401B65" w:rsidRPr="00401B65" w:rsidRDefault="00401B6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401B65" w:rsidRP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01B65" w:rsidRPr="00401B65" w:rsidRDefault="00401B65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:rsidR="00401B65" w:rsidRPr="00401B65" w:rsidRDefault="00401B6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401B65" w:rsidRP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01B65" w:rsidRPr="00FE6E1F" w:rsidTr="00401B65">
        <w:trPr>
          <w:cantSplit/>
        </w:trPr>
        <w:tc>
          <w:tcPr>
            <w:tcW w:w="3970" w:type="dxa"/>
          </w:tcPr>
          <w:p w:rsidR="00401B65" w:rsidRPr="007C5763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ค่าเช่ารับ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1B65" w:rsidRPr="00401B65" w:rsidRDefault="009737B7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401B65"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943</w:t>
            </w:r>
          </w:p>
        </w:tc>
        <w:tc>
          <w:tcPr>
            <w:tcW w:w="257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401B65" w:rsidRP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008</w:t>
            </w:r>
          </w:p>
        </w:tc>
        <w:tc>
          <w:tcPr>
            <w:tcW w:w="284" w:type="dxa"/>
          </w:tcPr>
          <w:p w:rsidR="00401B65" w:rsidRPr="00401B65" w:rsidRDefault="00401B65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01B65" w:rsidRPr="00FE6E1F" w:rsidRDefault="00401B65" w:rsidP="00D54D3F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1B65" w:rsidRPr="00FE6E1F" w:rsidRDefault="00401B65" w:rsidP="00D54D3F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01B65" w:rsidRPr="00FE6E1F" w:rsidTr="00401B65">
        <w:trPr>
          <w:cantSplit/>
        </w:trPr>
        <w:tc>
          <w:tcPr>
            <w:tcW w:w="3970" w:type="dxa"/>
          </w:tcPr>
          <w:p w:rsid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01B65" w:rsidRPr="00401B65" w:rsidRDefault="00401B6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2,436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716</w:t>
            </w:r>
          </w:p>
        </w:tc>
        <w:tc>
          <w:tcPr>
            <w:tcW w:w="257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401B65" w:rsidRPr="00401B65" w:rsidRDefault="00401B6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2,620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773</w:t>
            </w:r>
          </w:p>
        </w:tc>
        <w:tc>
          <w:tcPr>
            <w:tcW w:w="284" w:type="dxa"/>
          </w:tcPr>
          <w:p w:rsidR="00401B65" w:rsidRPr="00401B65" w:rsidRDefault="00401B65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401B65" w:rsidRPr="00401B65" w:rsidRDefault="00401B6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1,437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099</w:t>
            </w:r>
          </w:p>
        </w:tc>
        <w:tc>
          <w:tcPr>
            <w:tcW w:w="283" w:type="dxa"/>
          </w:tcPr>
          <w:p w:rsidR="00401B65" w:rsidRPr="00401B65" w:rsidRDefault="00401B6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01B65" w:rsidRPr="00401B65" w:rsidRDefault="00401B6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1,520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025</w:t>
            </w:r>
          </w:p>
        </w:tc>
      </w:tr>
    </w:tbl>
    <w:p w:rsidR="00C858C8" w:rsidRDefault="00C858C8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B2E18">
        <w:rPr>
          <w:rFonts w:ascii="Angsana New" w:hAnsi="Angsana New"/>
          <w:b/>
          <w:bCs/>
          <w:sz w:val="30"/>
          <w:szCs w:val="30"/>
        </w:rPr>
        <w:t>2</w:t>
      </w:r>
      <w:r w:rsidRPr="00921D15"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21D15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:rsidR="0030464C" w:rsidRPr="002067DC" w:rsidRDefault="0030464C" w:rsidP="0030464C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30464C" w:rsidRPr="00C819C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819CC">
        <w:rPr>
          <w:rFonts w:ascii="Angsana New" w:hAnsi="Angsana New"/>
          <w:sz w:val="30"/>
          <w:szCs w:val="30"/>
          <w:cs/>
        </w:rPr>
        <w:t>รายการค่าใช้จ่ายแบ่งตามลักษณะ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19CC">
        <w:rPr>
          <w:rFonts w:ascii="Angsana New" w:hAnsi="Angsana New"/>
          <w:sz w:val="30"/>
          <w:szCs w:val="30"/>
          <w:cs/>
        </w:rPr>
        <w:t>สำคัญ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C819CC">
        <w:rPr>
          <w:rFonts w:ascii="Angsana New" w:hAnsi="Angsana New"/>
          <w:sz w:val="30"/>
          <w:szCs w:val="30"/>
          <w:cs/>
        </w:rPr>
        <w:t>ดังต่อไปนี้</w:t>
      </w:r>
    </w:p>
    <w:p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4253"/>
        <w:gridCol w:w="1276"/>
        <w:gridCol w:w="257"/>
        <w:gridCol w:w="1302"/>
        <w:gridCol w:w="284"/>
        <w:gridCol w:w="1134"/>
        <w:gridCol w:w="283"/>
        <w:gridCol w:w="1276"/>
      </w:tblGrid>
      <w:tr w:rsidR="0030464C" w:rsidRPr="004F07C8" w:rsidTr="00A51A42">
        <w:trPr>
          <w:cantSplit/>
        </w:trPr>
        <w:tc>
          <w:tcPr>
            <w:tcW w:w="4253" w:type="dxa"/>
          </w:tcPr>
          <w:p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30464C" w:rsidRPr="004F07C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30464C" w:rsidRPr="004F07C8" w:rsidTr="00A51A42">
        <w:trPr>
          <w:cantSplit/>
        </w:trPr>
        <w:tc>
          <w:tcPr>
            <w:tcW w:w="4253" w:type="dxa"/>
          </w:tcPr>
          <w:p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4F07C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0464C" w:rsidRPr="00F51F88" w:rsidTr="00A51A42">
        <w:trPr>
          <w:cantSplit/>
        </w:trPr>
        <w:tc>
          <w:tcPr>
            <w:tcW w:w="4253" w:type="dxa"/>
          </w:tcPr>
          <w:p w:rsidR="0030464C" w:rsidRPr="00F51F8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0464C" w:rsidRPr="00836535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57" w:type="dxa"/>
          </w:tcPr>
          <w:p w:rsidR="0030464C" w:rsidRPr="00F51F88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30464C" w:rsidRPr="00F51F88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30464C" w:rsidRPr="00F51F8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464C" w:rsidRPr="00836535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30464C" w:rsidRPr="00F51F88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0464C" w:rsidRPr="00F51F88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30464C" w:rsidRPr="00E24209" w:rsidTr="00A51A42">
        <w:trPr>
          <w:cantSplit/>
        </w:trPr>
        <w:tc>
          <w:tcPr>
            <w:tcW w:w="4253" w:type="dxa"/>
          </w:tcPr>
          <w:p w:rsidR="0030464C" w:rsidRPr="00AA5D9C" w:rsidRDefault="003046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 สินค้าซื้อมา</w:t>
            </w:r>
          </w:p>
        </w:tc>
        <w:tc>
          <w:tcPr>
            <w:tcW w:w="1276" w:type="dxa"/>
            <w:vAlign w:val="bottom"/>
          </w:tcPr>
          <w:p w:rsidR="0030464C" w:rsidRPr="001E535E" w:rsidRDefault="0030464C" w:rsidP="00A51A4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57" w:type="dxa"/>
          </w:tcPr>
          <w:p w:rsidR="0030464C" w:rsidRPr="0040703F" w:rsidRDefault="0030464C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30464C" w:rsidRPr="0040703F" w:rsidRDefault="0030464C" w:rsidP="00A51A4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30464C" w:rsidRPr="0040703F" w:rsidRDefault="0030464C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30464C" w:rsidRPr="001E535E" w:rsidRDefault="0030464C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30464C" w:rsidRPr="0040703F" w:rsidRDefault="0030464C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30464C" w:rsidRPr="0040703F" w:rsidRDefault="0030464C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736A0" w:rsidRPr="007C5763" w:rsidTr="00C21384">
        <w:trPr>
          <w:cantSplit/>
        </w:trPr>
        <w:tc>
          <w:tcPr>
            <w:tcW w:w="4253" w:type="dxa"/>
          </w:tcPr>
          <w:p w:rsidR="006736A0" w:rsidRPr="007C5763" w:rsidRDefault="006736A0" w:rsidP="0067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เพื่อขาย </w:t>
            </w: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 และงานระหว่างทำ</w:t>
            </w:r>
          </w:p>
        </w:tc>
        <w:tc>
          <w:tcPr>
            <w:tcW w:w="1276" w:type="dxa"/>
          </w:tcPr>
          <w:p w:rsidR="006736A0" w:rsidRPr="00931FA1" w:rsidRDefault="006736A0" w:rsidP="0093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31FA1">
              <w:rPr>
                <w:rFonts w:ascii="Angsana New" w:hAnsi="Angsana New"/>
                <w:bCs/>
                <w:sz w:val="30"/>
                <w:szCs w:val="30"/>
              </w:rPr>
              <w:t>(8,962)</w:t>
            </w:r>
          </w:p>
        </w:tc>
        <w:tc>
          <w:tcPr>
            <w:tcW w:w="257" w:type="dxa"/>
          </w:tcPr>
          <w:p w:rsidR="006736A0" w:rsidRPr="007C5763" w:rsidRDefault="006736A0" w:rsidP="006736A0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6736A0" w:rsidRPr="00FE6E1F" w:rsidRDefault="006736A0" w:rsidP="0067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9555F2">
              <w:rPr>
                <w:rFonts w:ascii="Angsana New" w:hAnsi="Angsana New"/>
                <w:bCs/>
                <w:sz w:val="30"/>
                <w:szCs w:val="30"/>
              </w:rPr>
              <w:t>7,209</w:t>
            </w:r>
          </w:p>
        </w:tc>
        <w:tc>
          <w:tcPr>
            <w:tcW w:w="284" w:type="dxa"/>
          </w:tcPr>
          <w:p w:rsidR="006736A0" w:rsidRPr="007C5763" w:rsidRDefault="006736A0" w:rsidP="006736A0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:rsidR="006736A0" w:rsidRPr="00931FA1" w:rsidRDefault="006736A0" w:rsidP="0093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31FA1">
              <w:rPr>
                <w:rFonts w:ascii="Angsana New" w:hAnsi="Angsana New"/>
                <w:bCs/>
                <w:sz w:val="30"/>
                <w:szCs w:val="30"/>
              </w:rPr>
              <w:t>(8,051)</w:t>
            </w:r>
          </w:p>
        </w:tc>
        <w:tc>
          <w:tcPr>
            <w:tcW w:w="283" w:type="dxa"/>
          </w:tcPr>
          <w:p w:rsidR="006736A0" w:rsidRPr="007C5763" w:rsidRDefault="006736A0" w:rsidP="006736A0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736A0" w:rsidRPr="00FE6E1F" w:rsidRDefault="006736A0" w:rsidP="0067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28,211</w:t>
            </w:r>
          </w:p>
        </w:tc>
      </w:tr>
      <w:tr w:rsidR="00BB3049" w:rsidRPr="007C5763" w:rsidTr="00A51A42">
        <w:trPr>
          <w:cantSplit/>
        </w:trPr>
        <w:tc>
          <w:tcPr>
            <w:tcW w:w="4253" w:type="dxa"/>
          </w:tcPr>
          <w:p w:rsidR="00BB3049" w:rsidRPr="007C5763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วัตถุดิบ อะไหล่และวัสดุโรงงานใช้ไป</w:t>
            </w:r>
          </w:p>
        </w:tc>
        <w:tc>
          <w:tcPr>
            <w:tcW w:w="1276" w:type="dxa"/>
            <w:vAlign w:val="center"/>
          </w:tcPr>
          <w:p w:rsidR="00BB3049" w:rsidRPr="00931FA1" w:rsidRDefault="006736A0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31FA1">
              <w:rPr>
                <w:rFonts w:ascii="Angsana New" w:hAnsi="Angsana New"/>
                <w:bCs/>
                <w:sz w:val="30"/>
                <w:szCs w:val="30"/>
              </w:rPr>
              <w:t>741,382</w:t>
            </w:r>
          </w:p>
        </w:tc>
        <w:tc>
          <w:tcPr>
            <w:tcW w:w="257" w:type="dxa"/>
          </w:tcPr>
          <w:p w:rsidR="00BB3049" w:rsidRPr="007C5763" w:rsidRDefault="00BB3049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center"/>
          </w:tcPr>
          <w:p w:rsidR="00BB3049" w:rsidRPr="00FE6E1F" w:rsidRDefault="009555F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794</w:t>
            </w:r>
            <w:r w:rsidR="00BB304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020</w:t>
            </w:r>
          </w:p>
        </w:tc>
        <w:tc>
          <w:tcPr>
            <w:tcW w:w="284" w:type="dxa"/>
          </w:tcPr>
          <w:p w:rsidR="00BB3049" w:rsidRPr="007C5763" w:rsidRDefault="00BB3049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BB3049" w:rsidRPr="006736A0" w:rsidRDefault="006736A0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516,942</w:t>
            </w:r>
          </w:p>
        </w:tc>
        <w:tc>
          <w:tcPr>
            <w:tcW w:w="283" w:type="dxa"/>
          </w:tcPr>
          <w:p w:rsidR="00BB3049" w:rsidRPr="007C5763" w:rsidRDefault="00BB3049" w:rsidP="00A51A4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BB3049" w:rsidRPr="00FE6E1F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541,604</w:t>
            </w:r>
          </w:p>
        </w:tc>
      </w:tr>
      <w:tr w:rsidR="00BB3049" w:rsidRPr="007C5763" w:rsidTr="00A51A42">
        <w:trPr>
          <w:cantSplit/>
        </w:trPr>
        <w:tc>
          <w:tcPr>
            <w:tcW w:w="4253" w:type="dxa"/>
          </w:tcPr>
          <w:p w:rsidR="00BB3049" w:rsidRPr="007C5763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ซื้อสินค้าซื้อมาเพื่อขาย</w:t>
            </w:r>
          </w:p>
        </w:tc>
        <w:tc>
          <w:tcPr>
            <w:tcW w:w="1276" w:type="dxa"/>
          </w:tcPr>
          <w:p w:rsidR="00BB3049" w:rsidRPr="006736A0" w:rsidRDefault="006736A0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589,894</w:t>
            </w:r>
          </w:p>
        </w:tc>
        <w:tc>
          <w:tcPr>
            <w:tcW w:w="257" w:type="dxa"/>
          </w:tcPr>
          <w:p w:rsidR="00BB3049" w:rsidRPr="007C5763" w:rsidRDefault="00BB3049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BB3049" w:rsidRPr="00FE6E1F" w:rsidRDefault="009555F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625,745</w:t>
            </w:r>
          </w:p>
        </w:tc>
        <w:tc>
          <w:tcPr>
            <w:tcW w:w="284" w:type="dxa"/>
          </w:tcPr>
          <w:p w:rsidR="00BB3049" w:rsidRPr="007C5763" w:rsidRDefault="00BB3049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BB3049" w:rsidRPr="006736A0" w:rsidRDefault="00BB3049" w:rsidP="00A51A4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6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BB3049" w:rsidRPr="007C5763" w:rsidRDefault="00BB3049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BB3049" w:rsidRPr="00FE6E1F" w:rsidRDefault="00BB3049" w:rsidP="00A51A4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3049" w:rsidRPr="007C5763" w:rsidTr="00A51A42">
        <w:trPr>
          <w:cantSplit/>
        </w:trPr>
        <w:tc>
          <w:tcPr>
            <w:tcW w:w="4253" w:type="dxa"/>
          </w:tcPr>
          <w:p w:rsidR="00BB3049" w:rsidRPr="007C5763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76" w:type="dxa"/>
          </w:tcPr>
          <w:p w:rsidR="00BB3049" w:rsidRPr="006736A0" w:rsidRDefault="006736A0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345,267</w:t>
            </w:r>
          </w:p>
        </w:tc>
        <w:tc>
          <w:tcPr>
            <w:tcW w:w="257" w:type="dxa"/>
          </w:tcPr>
          <w:p w:rsidR="00BB3049" w:rsidRPr="007C5763" w:rsidRDefault="00BB3049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BB3049" w:rsidRPr="00FE6E1F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9555F2">
              <w:rPr>
                <w:rFonts w:ascii="Angsana New" w:hAnsi="Angsana New"/>
                <w:bCs/>
                <w:sz w:val="30"/>
                <w:szCs w:val="30"/>
              </w:rPr>
              <w:t>5,707</w:t>
            </w:r>
          </w:p>
        </w:tc>
        <w:tc>
          <w:tcPr>
            <w:tcW w:w="284" w:type="dxa"/>
          </w:tcPr>
          <w:p w:rsidR="00BB3049" w:rsidRPr="007C5763" w:rsidRDefault="00BB3049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BB3049" w:rsidRPr="006736A0" w:rsidRDefault="006736A0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232,331</w:t>
            </w:r>
          </w:p>
        </w:tc>
        <w:tc>
          <w:tcPr>
            <w:tcW w:w="283" w:type="dxa"/>
          </w:tcPr>
          <w:p w:rsidR="00BB3049" w:rsidRPr="007C5763" w:rsidRDefault="00BB3049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BB3049" w:rsidRPr="00FE6E1F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</w:t>
            </w:r>
            <w:r w:rsidR="009555F2">
              <w:rPr>
                <w:rFonts w:ascii="Angsana New" w:hAnsi="Angsana New"/>
                <w:bCs/>
                <w:sz w:val="30"/>
                <w:szCs w:val="30"/>
              </w:rPr>
              <w:t>2,436</w:t>
            </w:r>
          </w:p>
        </w:tc>
      </w:tr>
      <w:tr w:rsidR="00BB3049" w:rsidRPr="00E24209" w:rsidTr="00A51A42">
        <w:trPr>
          <w:cantSplit/>
        </w:trPr>
        <w:tc>
          <w:tcPr>
            <w:tcW w:w="4253" w:type="dxa"/>
          </w:tcPr>
          <w:p w:rsidR="00BB3049" w:rsidRPr="007C5763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vAlign w:val="bottom"/>
          </w:tcPr>
          <w:p w:rsidR="00BB3049" w:rsidRPr="006736A0" w:rsidRDefault="007F35B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6736A0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893</w:t>
            </w:r>
          </w:p>
        </w:tc>
        <w:tc>
          <w:tcPr>
            <w:tcW w:w="257" w:type="dxa"/>
          </w:tcPr>
          <w:p w:rsidR="00BB3049" w:rsidRPr="007C5763" w:rsidRDefault="00BB3049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BB3049" w:rsidRPr="00FE6E1F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="007F35BA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9555F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7F35BA">
              <w:rPr>
                <w:rFonts w:ascii="Angsana New" w:hAnsi="Angsana New"/>
                <w:bCs/>
                <w:sz w:val="30"/>
                <w:szCs w:val="30"/>
              </w:rPr>
              <w:t>995</w:t>
            </w:r>
          </w:p>
        </w:tc>
        <w:tc>
          <w:tcPr>
            <w:tcW w:w="284" w:type="dxa"/>
          </w:tcPr>
          <w:p w:rsidR="00BB3049" w:rsidRPr="007C5763" w:rsidRDefault="00BB3049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:rsidR="00BB3049" w:rsidRPr="006736A0" w:rsidRDefault="006736A0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89,370</w:t>
            </w:r>
          </w:p>
        </w:tc>
        <w:tc>
          <w:tcPr>
            <w:tcW w:w="283" w:type="dxa"/>
          </w:tcPr>
          <w:p w:rsidR="00BB3049" w:rsidRPr="007C5763" w:rsidRDefault="00BB3049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BB3049" w:rsidRPr="00FE6E1F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78,612</w:t>
            </w:r>
          </w:p>
        </w:tc>
      </w:tr>
    </w:tbl>
    <w:p w:rsidR="0030464C" w:rsidRDefault="0030464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7579" w:rsidRDefault="00967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E2129" w:rsidRPr="00111CAE" w:rsidRDefault="000E2129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11CA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B2E18">
        <w:rPr>
          <w:rFonts w:ascii="Angsana New" w:hAnsi="Angsana New"/>
          <w:b/>
          <w:bCs/>
          <w:sz w:val="30"/>
          <w:szCs w:val="30"/>
        </w:rPr>
        <w:t>3</w:t>
      </w:r>
      <w:r w:rsidRPr="00111CAE">
        <w:rPr>
          <w:rFonts w:ascii="Angsana New" w:hAnsi="Angsana New"/>
          <w:b/>
          <w:bCs/>
          <w:sz w:val="30"/>
          <w:szCs w:val="30"/>
        </w:rPr>
        <w:t>.</w:t>
      </w:r>
      <w:r w:rsidRPr="00111CAE">
        <w:rPr>
          <w:rFonts w:ascii="Angsana New" w:hAnsi="Angsana New"/>
          <w:b/>
          <w:bCs/>
          <w:sz w:val="30"/>
          <w:szCs w:val="30"/>
        </w:rPr>
        <w:tab/>
      </w:r>
      <w:r w:rsidRPr="00111CAE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867399" w:rsidRPr="00B914A5" w:rsidRDefault="00867399" w:rsidP="00006228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  <w:cs/>
        </w:rPr>
      </w:pPr>
    </w:p>
    <w:p w:rsidR="00006228" w:rsidRDefault="00006228" w:rsidP="00006228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</w:rPr>
      </w:pPr>
      <w:r w:rsidRPr="002C501E">
        <w:rPr>
          <w:rFonts w:ascii="Angsana New" w:hAnsi="Angsana New" w:hint="cs"/>
          <w:b/>
          <w:sz w:val="30"/>
          <w:szCs w:val="30"/>
          <w:cs/>
        </w:rPr>
        <w:t xml:space="preserve">ภาษีเงินได้ที่บันทึกเป็นค่าใช้จ่ายสำหรับปีสิ้นสุดวันที่ </w:t>
      </w:r>
      <w:r w:rsidRPr="00836535">
        <w:rPr>
          <w:rFonts w:ascii="Angsana New" w:hAnsi="Angsana New"/>
          <w:bCs/>
          <w:sz w:val="30"/>
          <w:szCs w:val="30"/>
        </w:rPr>
        <w:t>31</w:t>
      </w:r>
      <w:r w:rsidRPr="00836535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="00DF0561">
        <w:rPr>
          <w:rFonts w:ascii="Angsana New" w:hAnsi="Angsana New"/>
          <w:bCs/>
          <w:sz w:val="30"/>
          <w:szCs w:val="30"/>
        </w:rPr>
        <w:t>2563</w:t>
      </w:r>
      <w:r w:rsidRPr="00836535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A42575">
        <w:rPr>
          <w:rFonts w:ascii="Angsana New" w:hAnsi="Angsana New"/>
          <w:bCs/>
          <w:sz w:val="30"/>
          <w:szCs w:val="30"/>
        </w:rPr>
        <w:t>2562</w:t>
      </w:r>
      <w:r w:rsidRPr="00966CB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C501E">
        <w:rPr>
          <w:rFonts w:ascii="Angsana New" w:hAnsi="Angsana New" w:hint="cs"/>
          <w:b/>
          <w:sz w:val="30"/>
          <w:szCs w:val="30"/>
          <w:cs/>
        </w:rPr>
        <w:t>ประกอบด้วยรายการดังต่อไปนี้</w:t>
      </w:r>
    </w:p>
    <w:p w:rsidR="00154B83" w:rsidRPr="004F14A0" w:rsidRDefault="00154B83" w:rsidP="00006228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10206" w:type="dxa"/>
        <w:tblInd w:w="-34" w:type="dxa"/>
        <w:tblBorders>
          <w:bottom w:val="double" w:sz="4" w:space="0" w:color="auto"/>
        </w:tblBorders>
        <w:tblLayout w:type="fixed"/>
        <w:tblLook w:val="0000"/>
      </w:tblPr>
      <w:tblGrid>
        <w:gridCol w:w="4253"/>
        <w:gridCol w:w="1275"/>
        <w:gridCol w:w="270"/>
        <w:gridCol w:w="1290"/>
        <w:gridCol w:w="283"/>
        <w:gridCol w:w="1276"/>
        <w:gridCol w:w="270"/>
        <w:gridCol w:w="1289"/>
      </w:tblGrid>
      <w:tr w:rsidR="007F5B83" w:rsidRPr="004F07C8" w:rsidTr="0098458A">
        <w:trPr>
          <w:cantSplit/>
        </w:trPr>
        <w:tc>
          <w:tcPr>
            <w:tcW w:w="4253" w:type="dxa"/>
          </w:tcPr>
          <w:p w:rsidR="007F5B83" w:rsidRPr="00DF3677" w:rsidRDefault="007F5B83" w:rsidP="007066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</w:tcPr>
          <w:p w:rsidR="007F5B83" w:rsidRPr="00DF3677" w:rsidRDefault="007F5B83" w:rsidP="007066E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F5B83" w:rsidRPr="004F07C8" w:rsidTr="0098458A">
        <w:trPr>
          <w:cantSplit/>
        </w:trPr>
        <w:tc>
          <w:tcPr>
            <w:tcW w:w="4253" w:type="dxa"/>
          </w:tcPr>
          <w:p w:rsidR="007F5B83" w:rsidRPr="00DF3677" w:rsidRDefault="007F5B83" w:rsidP="007066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right w:val="nil"/>
            </w:tcBorders>
          </w:tcPr>
          <w:p w:rsidR="007F5B83" w:rsidRPr="00DF3677" w:rsidRDefault="007F5B83" w:rsidP="007066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:rsidR="007F5B83" w:rsidRPr="00DF3677" w:rsidRDefault="007F5B83" w:rsidP="007066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7F5B83" w:rsidRPr="00DF3677" w:rsidRDefault="007F5B83" w:rsidP="007066E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367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F367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8C576B" w:rsidRPr="00F51F88" w:rsidTr="0098458A">
        <w:trPr>
          <w:cantSplit/>
        </w:trPr>
        <w:tc>
          <w:tcPr>
            <w:tcW w:w="4253" w:type="dxa"/>
          </w:tcPr>
          <w:p w:rsidR="008C576B" w:rsidRPr="00DF3677" w:rsidRDefault="008C576B" w:rsidP="007066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C576B" w:rsidRPr="00DF3677" w:rsidRDefault="00DF0561" w:rsidP="008C5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C576B" w:rsidRPr="00DF3677" w:rsidRDefault="008C576B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576B" w:rsidRPr="00DF3677" w:rsidRDefault="00A42575" w:rsidP="0066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283" w:type="dxa"/>
            <w:tcBorders>
              <w:left w:val="nil"/>
            </w:tcBorders>
          </w:tcPr>
          <w:p w:rsidR="008C576B" w:rsidRPr="00DF3677" w:rsidRDefault="008C576B" w:rsidP="007066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576B" w:rsidRPr="00DF3677" w:rsidRDefault="00DF0561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C576B" w:rsidRPr="00DF3677" w:rsidRDefault="008C576B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8C576B" w:rsidRPr="00DF3677" w:rsidRDefault="00A42575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</w:tr>
      <w:tr w:rsidR="00BB3049" w:rsidRPr="00A32D5B" w:rsidTr="00A51A42">
        <w:trPr>
          <w:cantSplit/>
        </w:trPr>
        <w:tc>
          <w:tcPr>
            <w:tcW w:w="4253" w:type="dxa"/>
            <w:vAlign w:val="bottom"/>
          </w:tcPr>
          <w:p w:rsidR="00BB3049" w:rsidRPr="00DF3677" w:rsidRDefault="00BB3049" w:rsidP="006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1275" w:type="dxa"/>
          </w:tcPr>
          <w:p w:rsidR="00BB3049" w:rsidRPr="008F41C2" w:rsidRDefault="008F41C2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34,</w:t>
            </w:r>
            <w:r w:rsidR="00813123">
              <w:rPr>
                <w:rFonts w:ascii="Angsana New" w:hAnsi="Angsana New"/>
                <w:bCs/>
                <w:sz w:val="28"/>
                <w:szCs w:val="28"/>
              </w:rPr>
              <w:t>640</w:t>
            </w:r>
          </w:p>
        </w:tc>
        <w:tc>
          <w:tcPr>
            <w:tcW w:w="270" w:type="dxa"/>
          </w:tcPr>
          <w:p w:rsidR="00BB3049" w:rsidRPr="00DF3677" w:rsidRDefault="00BB3049" w:rsidP="007066EA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9,931</w:t>
            </w:r>
          </w:p>
        </w:tc>
        <w:tc>
          <w:tcPr>
            <w:tcW w:w="283" w:type="dxa"/>
          </w:tcPr>
          <w:p w:rsidR="00BB3049" w:rsidRPr="00DF3677" w:rsidRDefault="00BB3049" w:rsidP="00706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BB3049" w:rsidRPr="008F41C2" w:rsidRDefault="008F41C2" w:rsidP="00B0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15,884</w:t>
            </w:r>
          </w:p>
        </w:tc>
        <w:tc>
          <w:tcPr>
            <w:tcW w:w="270" w:type="dxa"/>
          </w:tcPr>
          <w:p w:rsidR="00BB3049" w:rsidRPr="00DF3677" w:rsidRDefault="00BB3049" w:rsidP="00154B83">
            <w:pPr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7,814</w:t>
            </w:r>
          </w:p>
        </w:tc>
      </w:tr>
      <w:tr w:rsidR="00BB3049" w:rsidRPr="00A32D5B" w:rsidTr="00146E5E">
        <w:trPr>
          <w:cantSplit/>
        </w:trPr>
        <w:tc>
          <w:tcPr>
            <w:tcW w:w="4253" w:type="dxa"/>
          </w:tcPr>
          <w:p w:rsidR="00BB3049" w:rsidRPr="00DF3677" w:rsidRDefault="00BB3049" w:rsidP="006C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275" w:type="dxa"/>
            <w:vAlign w:val="center"/>
          </w:tcPr>
          <w:p w:rsidR="00BB3049" w:rsidRPr="008F41C2" w:rsidRDefault="00813123" w:rsidP="00D9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9,765</w:t>
            </w:r>
          </w:p>
        </w:tc>
        <w:tc>
          <w:tcPr>
            <w:tcW w:w="270" w:type="dxa"/>
          </w:tcPr>
          <w:p w:rsidR="00BB3049" w:rsidRPr="00DF3677" w:rsidRDefault="00BB3049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7,200</w:t>
            </w:r>
          </w:p>
        </w:tc>
        <w:tc>
          <w:tcPr>
            <w:tcW w:w="283" w:type="dxa"/>
          </w:tcPr>
          <w:p w:rsidR="00BB3049" w:rsidRPr="00DF3677" w:rsidRDefault="00BB3049" w:rsidP="007066E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vAlign w:val="center"/>
          </w:tcPr>
          <w:p w:rsidR="00BB3049" w:rsidRPr="008F41C2" w:rsidRDefault="008F41C2" w:rsidP="00B0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  <w:r w:rsidR="00BB3049" w:rsidRPr="008F41C2">
              <w:rPr>
                <w:rFonts w:ascii="Angsana New" w:hAnsi="Angsana New"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Cs/>
                <w:sz w:val="28"/>
                <w:szCs w:val="28"/>
              </w:rPr>
              <w:t>398</w:t>
            </w:r>
          </w:p>
        </w:tc>
        <w:tc>
          <w:tcPr>
            <w:tcW w:w="270" w:type="dxa"/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4,140</w:t>
            </w:r>
          </w:p>
        </w:tc>
      </w:tr>
      <w:tr w:rsidR="00BB3049" w:rsidRPr="00A32D5B" w:rsidTr="0098458A">
        <w:trPr>
          <w:cantSplit/>
        </w:trPr>
        <w:tc>
          <w:tcPr>
            <w:tcW w:w="4253" w:type="dxa"/>
          </w:tcPr>
          <w:p w:rsidR="00BB3049" w:rsidRPr="00DF3677" w:rsidRDefault="00BB3049" w:rsidP="00707C4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/>
                <w:sz w:val="28"/>
                <w:szCs w:val="28"/>
                <w:cs/>
              </w:rPr>
              <w:t>ผลกระทบ</w:t>
            </w: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DF3677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DF3677">
              <w:rPr>
                <w:rFonts w:ascii="Angsana New" w:hAnsi="Angsana New"/>
                <w:sz w:val="28"/>
                <w:szCs w:val="28"/>
                <w:cs/>
              </w:rPr>
              <w:t>ยังไม่สามารถถือเป็นรายได้</w:t>
            </w:r>
          </w:p>
        </w:tc>
        <w:tc>
          <w:tcPr>
            <w:tcW w:w="1275" w:type="dxa"/>
            <w:vAlign w:val="center"/>
          </w:tcPr>
          <w:p w:rsidR="00BB3049" w:rsidRPr="008F41C2" w:rsidRDefault="00BB3049" w:rsidP="007066EA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B3049" w:rsidRPr="00DF3677" w:rsidRDefault="00BB3049" w:rsidP="00706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90" w:type="dxa"/>
            <w:vAlign w:val="center"/>
          </w:tcPr>
          <w:p w:rsidR="00BB3049" w:rsidRPr="00DF3677" w:rsidRDefault="00BB3049" w:rsidP="00A51A4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B3049" w:rsidRPr="00DF3677" w:rsidRDefault="00BB3049" w:rsidP="007066E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BB3049" w:rsidRPr="008F41C2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B3049" w:rsidRPr="00DF3677" w:rsidRDefault="00BB3049" w:rsidP="00154B83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BB3049" w:rsidRPr="00A32D5B" w:rsidTr="00707C4B">
        <w:trPr>
          <w:cantSplit/>
        </w:trPr>
        <w:tc>
          <w:tcPr>
            <w:tcW w:w="4253" w:type="dxa"/>
          </w:tcPr>
          <w:p w:rsidR="00BB3049" w:rsidRPr="00DF3677" w:rsidRDefault="00BB3049" w:rsidP="007C4F3A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DF3677">
              <w:rPr>
                <w:rFonts w:ascii="Angsana New" w:hAnsi="Angsana New"/>
                <w:sz w:val="28"/>
                <w:szCs w:val="28"/>
                <w:cs/>
              </w:rPr>
              <w:t>ทาง</w:t>
            </w: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ภาษี</w:t>
            </w:r>
            <w:r w:rsidRPr="00DF36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BB3049" w:rsidRPr="008F41C2" w:rsidRDefault="00BB3049" w:rsidP="0070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(1</w:t>
            </w:r>
            <w:r w:rsidR="008F41C2">
              <w:rPr>
                <w:rFonts w:ascii="Angsana New" w:hAnsi="Angsana New"/>
                <w:bCs/>
                <w:sz w:val="28"/>
                <w:szCs w:val="28"/>
              </w:rPr>
              <w:t>5</w:t>
            </w:r>
            <w:r w:rsidRPr="008F41C2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="008F41C2">
              <w:rPr>
                <w:rFonts w:ascii="Angsana New" w:hAnsi="Angsana New"/>
                <w:bCs/>
                <w:sz w:val="28"/>
                <w:szCs w:val="28"/>
              </w:rPr>
              <w:t>435</w:t>
            </w:r>
            <w:r w:rsidRPr="008F41C2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BB3049" w:rsidRPr="00DF3677" w:rsidRDefault="00BB3049" w:rsidP="00706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290" w:type="dxa"/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(11</w:t>
            </w: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772)</w:t>
            </w:r>
          </w:p>
        </w:tc>
        <w:tc>
          <w:tcPr>
            <w:tcW w:w="283" w:type="dxa"/>
          </w:tcPr>
          <w:p w:rsidR="00BB3049" w:rsidRPr="00DF3677" w:rsidRDefault="00BB3049" w:rsidP="007066E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vAlign w:val="center"/>
          </w:tcPr>
          <w:p w:rsidR="00BB3049" w:rsidRPr="008F41C2" w:rsidRDefault="00BB3049" w:rsidP="00B0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="008F41C2">
              <w:rPr>
                <w:rFonts w:ascii="Angsana New" w:hAnsi="Angsana New"/>
                <w:bCs/>
                <w:sz w:val="28"/>
                <w:szCs w:val="28"/>
              </w:rPr>
              <w:t>9</w:t>
            </w:r>
            <w:r w:rsidRPr="008F41C2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="008F41C2">
              <w:rPr>
                <w:rFonts w:ascii="Angsana New" w:hAnsi="Angsana New"/>
                <w:bCs/>
                <w:sz w:val="28"/>
                <w:szCs w:val="28"/>
              </w:rPr>
              <w:t>228</w:t>
            </w:r>
            <w:r w:rsidRPr="008F41C2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BB3049" w:rsidRPr="00DF3677" w:rsidRDefault="00BB3049" w:rsidP="0070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(5</w:t>
            </w: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763)</w:t>
            </w:r>
          </w:p>
        </w:tc>
      </w:tr>
      <w:tr w:rsidR="00BB3049" w:rsidRPr="00A32D5B" w:rsidTr="0098458A">
        <w:trPr>
          <w:cantSplit/>
        </w:trPr>
        <w:tc>
          <w:tcPr>
            <w:tcW w:w="4253" w:type="dxa"/>
          </w:tcPr>
          <w:p w:rsidR="00BB3049" w:rsidRPr="00DF3677" w:rsidRDefault="00BB3049" w:rsidP="0051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ผลกระทบจากรายการที่สามารถหักเป็นรายจ่าย</w:t>
            </w:r>
          </w:p>
        </w:tc>
        <w:tc>
          <w:tcPr>
            <w:tcW w:w="1275" w:type="dxa"/>
            <w:vAlign w:val="center"/>
          </w:tcPr>
          <w:p w:rsidR="00BB3049" w:rsidRPr="008F41C2" w:rsidRDefault="00BB3049" w:rsidP="007066EA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B3049" w:rsidRPr="00DF3677" w:rsidRDefault="00BB3049" w:rsidP="00706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90" w:type="dxa"/>
            <w:vAlign w:val="center"/>
          </w:tcPr>
          <w:p w:rsidR="00BB3049" w:rsidRPr="00DF3677" w:rsidRDefault="00BB3049" w:rsidP="00A51A4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B3049" w:rsidRPr="00DF3677" w:rsidRDefault="00BB3049" w:rsidP="007066E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BB3049" w:rsidRPr="008F41C2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B3049" w:rsidRPr="00DF3677" w:rsidRDefault="00BB3049" w:rsidP="00154B83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BB3049" w:rsidRPr="00A32D5B" w:rsidTr="0093549C">
        <w:trPr>
          <w:cantSplit/>
        </w:trPr>
        <w:tc>
          <w:tcPr>
            <w:tcW w:w="4253" w:type="dxa"/>
          </w:tcPr>
          <w:p w:rsidR="00BB3049" w:rsidRPr="00DF3677" w:rsidRDefault="00BB3049" w:rsidP="0093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 xml:space="preserve">     ทางภาษีได้เพิ่มเติม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BB3049" w:rsidRPr="008F41C2" w:rsidRDefault="00BB3049" w:rsidP="001D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="008F41C2">
              <w:rPr>
                <w:rFonts w:ascii="Angsana New" w:hAnsi="Angsana New"/>
                <w:bCs/>
                <w:sz w:val="28"/>
                <w:szCs w:val="28"/>
              </w:rPr>
              <w:t>7</w:t>
            </w:r>
            <w:r w:rsidRPr="008F41C2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="008F41C2">
              <w:rPr>
                <w:rFonts w:ascii="Angsana New" w:hAnsi="Angsana New"/>
                <w:bCs/>
                <w:sz w:val="28"/>
                <w:szCs w:val="28"/>
              </w:rPr>
              <w:t>288</w:t>
            </w:r>
            <w:r w:rsidRPr="008F41C2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6,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765)</w:t>
            </w:r>
          </w:p>
        </w:tc>
        <w:tc>
          <w:tcPr>
            <w:tcW w:w="283" w:type="dxa"/>
            <w:tcBorders>
              <w:bottom w:val="nil"/>
            </w:tcBorders>
          </w:tcPr>
          <w:p w:rsidR="00BB3049" w:rsidRPr="00DF3677" w:rsidRDefault="00BB3049" w:rsidP="007066E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B3049" w:rsidRPr="008F41C2" w:rsidRDefault="00BB3049" w:rsidP="00B0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8F41C2">
              <w:rPr>
                <w:rFonts w:ascii="Angsana New" w:hAnsi="Angsana New" w:hint="cs"/>
                <w:b/>
                <w:sz w:val="28"/>
                <w:szCs w:val="28"/>
                <w:cs/>
              </w:rPr>
              <w:t>6,</w:t>
            </w:r>
            <w:r w:rsidR="008F41C2">
              <w:rPr>
                <w:rFonts w:ascii="Angsana New" w:hAnsi="Angsana New"/>
                <w:bCs/>
                <w:sz w:val="28"/>
                <w:szCs w:val="28"/>
              </w:rPr>
              <w:t>886</w:t>
            </w:r>
            <w:r w:rsidRPr="008F41C2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6,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410)</w:t>
            </w:r>
          </w:p>
        </w:tc>
      </w:tr>
      <w:tr w:rsidR="00BB3049" w:rsidRPr="00A32D5B" w:rsidTr="00C83FA5">
        <w:trPr>
          <w:cantSplit/>
        </w:trPr>
        <w:tc>
          <w:tcPr>
            <w:tcW w:w="4253" w:type="dxa"/>
            <w:vAlign w:val="bottom"/>
          </w:tcPr>
          <w:p w:rsidR="00BB3049" w:rsidRPr="00DF3677" w:rsidRDefault="00BB3049" w:rsidP="0093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/>
                <w:sz w:val="28"/>
                <w:szCs w:val="28"/>
                <w:cs/>
              </w:rPr>
              <w:t>ผลกระทบจากการใช้ประโยชน์ของผลขาดทุน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BB3049" w:rsidRPr="008F41C2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3049" w:rsidRPr="00DF3677" w:rsidRDefault="00BB3049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B3049" w:rsidRPr="00DF3677" w:rsidRDefault="00BB3049" w:rsidP="007066E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BB3049" w:rsidRPr="008F41C2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BB3049" w:rsidRPr="00A32D5B" w:rsidTr="0093549C">
        <w:trPr>
          <w:cantSplit/>
        </w:trPr>
        <w:tc>
          <w:tcPr>
            <w:tcW w:w="4253" w:type="dxa"/>
          </w:tcPr>
          <w:p w:rsidR="00BB3049" w:rsidRPr="00DF3677" w:rsidRDefault="00BB3049" w:rsidP="0093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 xml:space="preserve">     สุทธิ</w:t>
            </w:r>
            <w:r w:rsidRPr="00DF3677">
              <w:rPr>
                <w:rFonts w:ascii="Angsana New" w:hAnsi="Angsana New"/>
                <w:sz w:val="28"/>
                <w:szCs w:val="28"/>
                <w:cs/>
              </w:rPr>
              <w:t>ทางภาษียกมา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BB3049" w:rsidRPr="008F41C2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3049" w:rsidRPr="00DF3677" w:rsidRDefault="00BB3049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B3049" w:rsidRPr="00DF3677" w:rsidRDefault="00BB3049" w:rsidP="007066E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BB3049" w:rsidRPr="008F41C2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BB3049" w:rsidRPr="00A32D5B" w:rsidTr="00C83FA5">
        <w:trPr>
          <w:cantSplit/>
        </w:trPr>
        <w:tc>
          <w:tcPr>
            <w:tcW w:w="4253" w:type="dxa"/>
            <w:vAlign w:val="bottom"/>
          </w:tcPr>
          <w:p w:rsidR="00BB3049" w:rsidRPr="00DF3677" w:rsidRDefault="00BB3049" w:rsidP="0071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7157AB">
              <w:rPr>
                <w:rFonts w:ascii="Angsana New" w:hAnsi="Angsana New" w:hint="cs"/>
                <w:sz w:val="28"/>
                <w:szCs w:val="28"/>
                <w:cs/>
              </w:rPr>
              <w:t>ใช้ประโยชน์จาก</w:t>
            </w: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ส่วนที่รับรู้สินทรัพย์ภาษีเงินได้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BB3049" w:rsidRPr="008F41C2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3049" w:rsidRPr="00DF3677" w:rsidRDefault="00BB3049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B3049" w:rsidRPr="00DF3677" w:rsidRDefault="00BB3049" w:rsidP="007066E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BB3049" w:rsidRPr="008F41C2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8F41C2" w:rsidRPr="00A32D5B" w:rsidTr="0093549C">
        <w:trPr>
          <w:cantSplit/>
        </w:trPr>
        <w:tc>
          <w:tcPr>
            <w:tcW w:w="4253" w:type="dxa"/>
          </w:tcPr>
          <w:p w:rsidR="008F41C2" w:rsidRPr="00DF3677" w:rsidRDefault="008F41C2" w:rsidP="0071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7157AB" w:rsidRPr="00DF3677"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ในปี</w:t>
            </w: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ก่อน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F41C2" w:rsidRPr="008F41C2" w:rsidRDefault="008F41C2" w:rsidP="00F3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Cs/>
                <w:sz w:val="28"/>
                <w:szCs w:val="28"/>
              </w:rPr>
              <w:t>9</w:t>
            </w:r>
            <w:r w:rsidRPr="008F41C2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8F41C2">
              <w:rPr>
                <w:rFonts w:ascii="Angsana New" w:hAnsi="Angsana New"/>
                <w:bCs/>
                <w:sz w:val="28"/>
                <w:szCs w:val="28"/>
              </w:rPr>
              <w:t>768)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41C2" w:rsidRPr="00DF3677" w:rsidRDefault="008F41C2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8F41C2" w:rsidRPr="00DF3677" w:rsidRDefault="008F41C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2,956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F41C2" w:rsidRPr="00DF3677" w:rsidRDefault="008F41C2" w:rsidP="007066E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8F41C2" w:rsidRPr="008F41C2" w:rsidRDefault="008F41C2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8F41C2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bCs/>
                <w:sz w:val="28"/>
                <w:szCs w:val="28"/>
              </w:rPr>
              <w:t>,168</w:t>
            </w:r>
            <w:r w:rsidRPr="008F41C2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F41C2" w:rsidRPr="00DF3677" w:rsidRDefault="008F41C2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8F41C2" w:rsidRPr="00DF3677" w:rsidRDefault="008F41C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BB3049" w:rsidRPr="00A32D5B" w:rsidTr="00C83FA5">
        <w:trPr>
          <w:cantSplit/>
        </w:trPr>
        <w:tc>
          <w:tcPr>
            <w:tcW w:w="4253" w:type="dxa"/>
            <w:vAlign w:val="bottom"/>
          </w:tcPr>
          <w:p w:rsidR="00BB3049" w:rsidRPr="00DF3677" w:rsidRDefault="00BB3049" w:rsidP="0071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7157AB">
              <w:rPr>
                <w:rFonts w:ascii="Angsana New" w:hAnsi="Angsana New" w:hint="cs"/>
                <w:sz w:val="28"/>
                <w:szCs w:val="28"/>
                <w:cs/>
              </w:rPr>
              <w:t>ใช้ประโยชน์จาก</w:t>
            </w: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ส่วนที่ยังไม่ได้รับรู้สินทรัพย์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BB3049" w:rsidRPr="008F41C2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BB3049" w:rsidRPr="00DF3677" w:rsidRDefault="00BB3049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BB3049" w:rsidRPr="00DF3677" w:rsidRDefault="00BB3049" w:rsidP="007066E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BB3049" w:rsidRPr="008F41C2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BB3049" w:rsidRPr="00A32D5B" w:rsidTr="0093549C">
        <w:trPr>
          <w:cantSplit/>
        </w:trPr>
        <w:tc>
          <w:tcPr>
            <w:tcW w:w="4253" w:type="dxa"/>
          </w:tcPr>
          <w:p w:rsidR="00BB3049" w:rsidRPr="00DF3677" w:rsidRDefault="00BB3049" w:rsidP="0071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8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157AB" w:rsidRPr="00DF367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  <w:r w:rsidR="00300F92"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รอการตัดบัญชีในปี</w:t>
            </w: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ก่อน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center"/>
          </w:tcPr>
          <w:p w:rsidR="00BB3049" w:rsidRPr="008F41C2" w:rsidRDefault="00BB3049" w:rsidP="00F3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="008F41C2">
              <w:rPr>
                <w:rFonts w:ascii="Angsana New" w:hAnsi="Angsana New"/>
                <w:bCs/>
                <w:sz w:val="28"/>
                <w:szCs w:val="28"/>
              </w:rPr>
              <w:t>2</w:t>
            </w:r>
            <w:r w:rsidRPr="008F41C2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="008F41C2">
              <w:rPr>
                <w:rFonts w:ascii="Angsana New" w:hAnsi="Angsana New"/>
                <w:bCs/>
                <w:sz w:val="28"/>
                <w:szCs w:val="28"/>
              </w:rPr>
              <w:t>765</w:t>
            </w:r>
            <w:r w:rsidRPr="008F41C2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:rsidR="00BB3049" w:rsidRPr="00DF3677" w:rsidRDefault="00BB3049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6,383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</w:tcBorders>
          </w:tcPr>
          <w:p w:rsidR="00BB3049" w:rsidRPr="00DF3677" w:rsidRDefault="00BB3049" w:rsidP="007066E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BB3049" w:rsidRPr="008F41C2" w:rsidRDefault="00BB3049" w:rsidP="00C83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BB3049" w:rsidRPr="00A32D5B" w:rsidTr="0093549C">
        <w:trPr>
          <w:cantSplit/>
        </w:trPr>
        <w:tc>
          <w:tcPr>
            <w:tcW w:w="4253" w:type="dxa"/>
          </w:tcPr>
          <w:p w:rsidR="00BB3049" w:rsidRPr="00DF3677" w:rsidRDefault="00BB3049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ภาษีเงินได้ของงวดปัจจุบันที่คำนวณจาก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center"/>
          </w:tcPr>
          <w:p w:rsidR="00BB3049" w:rsidRPr="008F41C2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BB3049" w:rsidRPr="00DF3677" w:rsidRDefault="00BB3049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BB3049" w:rsidRPr="00DF3677" w:rsidRDefault="00BB3049" w:rsidP="007066E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:rsidR="00BB3049" w:rsidRPr="008F41C2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8F41C2" w:rsidRPr="00A32D5B" w:rsidTr="00D6017E">
        <w:trPr>
          <w:cantSplit/>
        </w:trPr>
        <w:tc>
          <w:tcPr>
            <w:tcW w:w="4253" w:type="dxa"/>
          </w:tcPr>
          <w:p w:rsidR="008F41C2" w:rsidRPr="00DF3677" w:rsidRDefault="008F41C2" w:rsidP="007D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5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 xml:space="preserve">     กำไรทางภาษี (ภาษีเงินได้รอการตัดบัญชี)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F41C2" w:rsidRPr="008F41C2" w:rsidRDefault="008F41C2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 w:hint="cs"/>
                <w:b/>
                <w:sz w:val="28"/>
                <w:szCs w:val="28"/>
                <w:cs/>
              </w:rPr>
              <w:t>9</w:t>
            </w:r>
            <w:r>
              <w:rPr>
                <w:rFonts w:ascii="Angsana New" w:hAnsi="Angsana New"/>
                <w:bCs/>
                <w:sz w:val="28"/>
                <w:szCs w:val="28"/>
              </w:rPr>
              <w:t>,149</w:t>
            </w:r>
          </w:p>
        </w:tc>
        <w:tc>
          <w:tcPr>
            <w:tcW w:w="270" w:type="dxa"/>
          </w:tcPr>
          <w:p w:rsidR="008F41C2" w:rsidRPr="00DF3677" w:rsidRDefault="008F41C2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</w:tcBorders>
            <w:vAlign w:val="center"/>
          </w:tcPr>
          <w:p w:rsidR="008F41C2" w:rsidRPr="00DF3677" w:rsidRDefault="008F41C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9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,255</w:t>
            </w:r>
          </w:p>
        </w:tc>
        <w:tc>
          <w:tcPr>
            <w:tcW w:w="283" w:type="dxa"/>
          </w:tcPr>
          <w:p w:rsidR="008F41C2" w:rsidRPr="00DF3677" w:rsidRDefault="008F41C2" w:rsidP="007066E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8F41C2" w:rsidRPr="008F41C2" w:rsidRDefault="008F41C2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F41C2" w:rsidRPr="00DF3677" w:rsidRDefault="008F41C2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center"/>
          </w:tcPr>
          <w:p w:rsidR="008F41C2" w:rsidRPr="00DF3677" w:rsidRDefault="008F41C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(219)</w:t>
            </w:r>
          </w:p>
        </w:tc>
      </w:tr>
      <w:tr w:rsidR="00BB3049" w:rsidRPr="00A32D5B" w:rsidTr="0098458A">
        <w:trPr>
          <w:cantSplit/>
        </w:trPr>
        <w:tc>
          <w:tcPr>
            <w:tcW w:w="4253" w:type="dxa"/>
          </w:tcPr>
          <w:p w:rsidR="00BB3049" w:rsidRPr="00DF3677" w:rsidRDefault="00BB3049" w:rsidP="0070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F3677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ที่ถูกประเมินโดยกรมสรรพากร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BB3049" w:rsidRPr="008F41C2" w:rsidRDefault="008F41C2" w:rsidP="006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331</w:t>
            </w: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6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369</w:t>
            </w:r>
          </w:p>
        </w:tc>
        <w:tc>
          <w:tcPr>
            <w:tcW w:w="283" w:type="dxa"/>
            <w:tcBorders>
              <w:bottom w:val="nil"/>
            </w:tcBorders>
          </w:tcPr>
          <w:p w:rsidR="00BB3049" w:rsidRPr="00DF3677" w:rsidRDefault="00BB3049" w:rsidP="006A520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B3049" w:rsidRPr="008F41C2" w:rsidRDefault="00BB3049" w:rsidP="006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6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BB3049" w:rsidRPr="00A32D5B" w:rsidTr="00C83FA5">
        <w:trPr>
          <w:cantSplit/>
        </w:trPr>
        <w:tc>
          <w:tcPr>
            <w:tcW w:w="4253" w:type="dxa"/>
            <w:vAlign w:val="bottom"/>
          </w:tcPr>
          <w:p w:rsidR="00BB3049" w:rsidRPr="00DF3677" w:rsidRDefault="00BB3049" w:rsidP="00F469A1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="00F9482B">
              <w:rPr>
                <w:rFonts w:ascii="Angsana New" w:hAnsi="Angsana New" w:hint="cs"/>
                <w:sz w:val="28"/>
                <w:szCs w:val="28"/>
                <w:cs/>
              </w:rPr>
              <w:t>ลดลง (</w:t>
            </w: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F9482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BB3049" w:rsidRPr="008F41C2" w:rsidRDefault="00BB3049" w:rsidP="004C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AC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BB3049" w:rsidRPr="00DF3677" w:rsidRDefault="00BB3049" w:rsidP="00AC74A4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B3049" w:rsidRPr="008F41C2" w:rsidRDefault="00BB3049" w:rsidP="00BD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</w:tr>
      <w:tr w:rsidR="00BB3049" w:rsidRPr="00A32D5B" w:rsidTr="00C83FA5">
        <w:trPr>
          <w:cantSplit/>
        </w:trPr>
        <w:tc>
          <w:tcPr>
            <w:tcW w:w="4253" w:type="dxa"/>
            <w:vAlign w:val="bottom"/>
          </w:tcPr>
          <w:p w:rsidR="00BB3049" w:rsidRPr="00DF3677" w:rsidRDefault="00BB3049" w:rsidP="0093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- รับรู้สินทรัพย์ภาษีเงินได้รอการตัดบัญชี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BB3049" w:rsidRPr="008F41C2" w:rsidRDefault="00BB3049" w:rsidP="004C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AC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BB3049" w:rsidRPr="00DF3677" w:rsidRDefault="00BB3049" w:rsidP="00AC74A4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B3049" w:rsidRPr="008F41C2" w:rsidRDefault="00BB3049" w:rsidP="00BD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</w:tr>
      <w:tr w:rsidR="008F41C2" w:rsidRPr="00A32D5B" w:rsidTr="00C83FA5">
        <w:trPr>
          <w:cantSplit/>
        </w:trPr>
        <w:tc>
          <w:tcPr>
            <w:tcW w:w="4253" w:type="dxa"/>
            <w:vAlign w:val="bottom"/>
          </w:tcPr>
          <w:p w:rsidR="008F41C2" w:rsidRPr="00DF3677" w:rsidRDefault="008F41C2" w:rsidP="00C83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ของปี</w:t>
            </w: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F41C2" w:rsidRPr="008F41C2" w:rsidRDefault="00813123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3,430</w:t>
            </w:r>
          </w:p>
        </w:tc>
        <w:tc>
          <w:tcPr>
            <w:tcW w:w="270" w:type="dxa"/>
            <w:tcBorders>
              <w:bottom w:val="nil"/>
            </w:tcBorders>
          </w:tcPr>
          <w:p w:rsidR="008F41C2" w:rsidRPr="00DF3677" w:rsidRDefault="008F41C2" w:rsidP="00AC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8F41C2" w:rsidRPr="00DF3677" w:rsidRDefault="008F41C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(300)</w:t>
            </w:r>
          </w:p>
        </w:tc>
        <w:tc>
          <w:tcPr>
            <w:tcW w:w="283" w:type="dxa"/>
            <w:tcBorders>
              <w:bottom w:val="nil"/>
            </w:tcBorders>
          </w:tcPr>
          <w:p w:rsidR="008F41C2" w:rsidRPr="00DF3677" w:rsidRDefault="008F41C2" w:rsidP="00AC74A4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8F41C2" w:rsidRPr="008F41C2" w:rsidRDefault="008F41C2" w:rsidP="00F3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8F41C2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bCs/>
                <w:sz w:val="28"/>
                <w:szCs w:val="28"/>
              </w:rPr>
              <w:t>37</w:t>
            </w:r>
            <w:r w:rsidRPr="008F41C2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8F41C2" w:rsidRPr="00DF3677" w:rsidRDefault="008F41C2" w:rsidP="00F3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8F41C2" w:rsidRPr="00DF3677" w:rsidRDefault="008F41C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,173)</w:t>
            </w:r>
          </w:p>
        </w:tc>
      </w:tr>
      <w:tr w:rsidR="00BB3049" w:rsidRPr="00A32D5B" w:rsidTr="00C83FA5">
        <w:trPr>
          <w:cantSplit/>
        </w:trPr>
        <w:tc>
          <w:tcPr>
            <w:tcW w:w="4253" w:type="dxa"/>
            <w:vAlign w:val="bottom"/>
          </w:tcPr>
          <w:p w:rsidR="00BB3049" w:rsidRPr="00DF3677" w:rsidRDefault="00BB3049" w:rsidP="0093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- รับรู้สินทรัพย์ภาษีเงินได้รอการตัดบัญชี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BB3049" w:rsidRPr="008F41C2" w:rsidRDefault="00BB3049" w:rsidP="004C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AC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BB3049" w:rsidRPr="00DF3677" w:rsidRDefault="00BB3049" w:rsidP="00AC74A4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B3049" w:rsidRPr="008F41C2" w:rsidRDefault="00BB3049" w:rsidP="00BD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8F41C2" w:rsidRPr="00A32D5B" w:rsidTr="009B7A43">
        <w:trPr>
          <w:cantSplit/>
        </w:trPr>
        <w:tc>
          <w:tcPr>
            <w:tcW w:w="4253" w:type="dxa"/>
          </w:tcPr>
          <w:p w:rsidR="008F41C2" w:rsidRPr="00DF3677" w:rsidRDefault="008F41C2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ของปี</w:t>
            </w: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ก่อน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F41C2" w:rsidRPr="008F41C2" w:rsidRDefault="008F41C2" w:rsidP="00F3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Cs/>
                <w:sz w:val="28"/>
                <w:szCs w:val="28"/>
              </w:rPr>
              <w:t>6</w:t>
            </w:r>
            <w:r w:rsidRPr="008F41C2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bCs/>
                <w:sz w:val="28"/>
                <w:szCs w:val="28"/>
              </w:rPr>
              <w:t>640</w:t>
            </w:r>
            <w:r w:rsidRPr="008F41C2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8F41C2" w:rsidRPr="00DF3677" w:rsidRDefault="008F41C2" w:rsidP="00AC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8F41C2" w:rsidRPr="00DF3677" w:rsidRDefault="008F41C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(5</w:t>
            </w: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580)</w:t>
            </w:r>
          </w:p>
        </w:tc>
        <w:tc>
          <w:tcPr>
            <w:tcW w:w="283" w:type="dxa"/>
            <w:tcBorders>
              <w:bottom w:val="nil"/>
            </w:tcBorders>
          </w:tcPr>
          <w:p w:rsidR="008F41C2" w:rsidRPr="00DF3677" w:rsidRDefault="008F41C2" w:rsidP="00AC74A4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8F41C2" w:rsidRPr="008F41C2" w:rsidRDefault="008F41C2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8F41C2">
              <w:rPr>
                <w:rFonts w:ascii="Angsana New" w:hAnsi="Angsana New"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Cs/>
                <w:sz w:val="28"/>
                <w:szCs w:val="28"/>
              </w:rPr>
              <w:t>986</w:t>
            </w:r>
          </w:p>
        </w:tc>
        <w:tc>
          <w:tcPr>
            <w:tcW w:w="270" w:type="dxa"/>
            <w:tcBorders>
              <w:bottom w:val="nil"/>
            </w:tcBorders>
          </w:tcPr>
          <w:p w:rsidR="008F41C2" w:rsidRPr="00DF3677" w:rsidRDefault="008F41C2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8F41C2" w:rsidRPr="00DF3677" w:rsidRDefault="008F41C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BB3049" w:rsidRPr="00A32D5B" w:rsidTr="00F319E4">
        <w:trPr>
          <w:cantSplit/>
        </w:trPr>
        <w:tc>
          <w:tcPr>
            <w:tcW w:w="4253" w:type="dxa"/>
          </w:tcPr>
          <w:p w:rsidR="00BB3049" w:rsidRPr="00DF3677" w:rsidRDefault="00BB3049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BB3049" w:rsidRPr="008F41C2" w:rsidRDefault="008F41C2" w:rsidP="00F3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36</w:t>
            </w: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F3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401</w:t>
            </w:r>
          </w:p>
        </w:tc>
        <w:tc>
          <w:tcPr>
            <w:tcW w:w="283" w:type="dxa"/>
            <w:tcBorders>
              <w:bottom w:val="nil"/>
            </w:tcBorders>
          </w:tcPr>
          <w:p w:rsidR="00BB3049" w:rsidRPr="00DF3677" w:rsidRDefault="00BB3049" w:rsidP="00AC74A4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BB3049" w:rsidRPr="008F41C2" w:rsidRDefault="00BB3049" w:rsidP="00F3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F3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BB3049" w:rsidRPr="00A32D5B" w:rsidTr="00F319E4">
        <w:trPr>
          <w:cantSplit/>
        </w:trPr>
        <w:tc>
          <w:tcPr>
            <w:tcW w:w="4253" w:type="dxa"/>
          </w:tcPr>
          <w:p w:rsidR="00BB3049" w:rsidRPr="00DF3677" w:rsidRDefault="00BB3049" w:rsidP="00EB5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ภาษีเงินได้ส่วนที่แสดงเป็นรายการกำไรหรือ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center"/>
          </w:tcPr>
          <w:p w:rsidR="00BB3049" w:rsidRPr="008F41C2" w:rsidRDefault="00BB3049" w:rsidP="004C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AC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BB3049" w:rsidRPr="00DF3677" w:rsidRDefault="00BB3049" w:rsidP="00AC74A4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:rsidR="00BB3049" w:rsidRPr="008F41C2" w:rsidRDefault="00BB3049" w:rsidP="00BD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</w:tr>
      <w:tr w:rsidR="008F41C2" w:rsidRPr="00A32D5B" w:rsidTr="00A51A42">
        <w:trPr>
          <w:cantSplit/>
        </w:trPr>
        <w:tc>
          <w:tcPr>
            <w:tcW w:w="4253" w:type="dxa"/>
          </w:tcPr>
          <w:p w:rsidR="008F41C2" w:rsidRPr="00DF3677" w:rsidRDefault="008F41C2" w:rsidP="007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 xml:space="preserve">     ขาดทุนในงบกำไรขาดทุนเบ็ดเสร็จ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8F41C2" w:rsidRPr="008F41C2" w:rsidRDefault="004F32AF" w:rsidP="00F3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6</w:t>
            </w:r>
            <w:r w:rsidR="008F41C2">
              <w:rPr>
                <w:rFonts w:ascii="Angsana New" w:hAnsi="Angsana New"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Cs/>
                <w:sz w:val="28"/>
                <w:szCs w:val="28"/>
              </w:rPr>
              <w:t>306</w:t>
            </w:r>
          </w:p>
        </w:tc>
        <w:tc>
          <w:tcPr>
            <w:tcW w:w="270" w:type="dxa"/>
            <w:tcBorders>
              <w:bottom w:val="nil"/>
            </w:tcBorders>
          </w:tcPr>
          <w:p w:rsidR="008F41C2" w:rsidRPr="00DF3677" w:rsidRDefault="008F41C2" w:rsidP="00AC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:rsidR="008F41C2" w:rsidRPr="00DF3677" w:rsidRDefault="008F41C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6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,145</w:t>
            </w:r>
          </w:p>
        </w:tc>
        <w:tc>
          <w:tcPr>
            <w:tcW w:w="283" w:type="dxa"/>
            <w:tcBorders>
              <w:bottom w:val="nil"/>
            </w:tcBorders>
          </w:tcPr>
          <w:p w:rsidR="008F41C2" w:rsidRPr="00DF3677" w:rsidRDefault="008F41C2" w:rsidP="00F337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8F41C2" w:rsidRPr="008F41C2" w:rsidRDefault="008F41C2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8F41C2">
              <w:rPr>
                <w:rFonts w:ascii="Angsana New" w:hAnsi="Angsana New"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Cs/>
                <w:sz w:val="28"/>
                <w:szCs w:val="28"/>
              </w:rPr>
              <w:t>749</w:t>
            </w:r>
          </w:p>
        </w:tc>
        <w:tc>
          <w:tcPr>
            <w:tcW w:w="270" w:type="dxa"/>
            <w:tcBorders>
              <w:bottom w:val="nil"/>
            </w:tcBorders>
          </w:tcPr>
          <w:p w:rsidR="008F41C2" w:rsidRPr="00DF3677" w:rsidRDefault="008F41C2" w:rsidP="00F3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center"/>
          </w:tcPr>
          <w:p w:rsidR="008F41C2" w:rsidRPr="00DF3677" w:rsidRDefault="008F41C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,392)</w:t>
            </w:r>
          </w:p>
        </w:tc>
      </w:tr>
      <w:tr w:rsidR="00BB3049" w:rsidRPr="00A32D5B" w:rsidTr="00EB5B90">
        <w:trPr>
          <w:cantSplit/>
        </w:trPr>
        <w:tc>
          <w:tcPr>
            <w:tcW w:w="4253" w:type="dxa"/>
          </w:tcPr>
          <w:p w:rsidR="00BB3049" w:rsidRPr="00DF3677" w:rsidRDefault="00BB3049" w:rsidP="00FE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:rsidR="00BB3049" w:rsidRPr="008F41C2" w:rsidRDefault="00BB3049" w:rsidP="006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BB3049" w:rsidRPr="00DF3677" w:rsidRDefault="00BB3049" w:rsidP="00AC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nil"/>
            </w:tcBorders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BB3049" w:rsidRPr="00DF3677" w:rsidRDefault="00BB3049" w:rsidP="00AC74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BB3049" w:rsidRPr="008F41C2" w:rsidRDefault="00BB3049" w:rsidP="008F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4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BB3049" w:rsidRPr="00A32D5B" w:rsidTr="00F3375B">
        <w:trPr>
          <w:cantSplit/>
        </w:trPr>
        <w:tc>
          <w:tcPr>
            <w:tcW w:w="4253" w:type="dxa"/>
            <w:vAlign w:val="bottom"/>
          </w:tcPr>
          <w:p w:rsidR="00BB3049" w:rsidRPr="00DF3677" w:rsidRDefault="00BB3049" w:rsidP="00F3375B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F3677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DF367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B3049" w:rsidRPr="008F41C2" w:rsidRDefault="00BB3049" w:rsidP="006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B3049" w:rsidRPr="00DF3677" w:rsidRDefault="00BB3049" w:rsidP="00AC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BB3049" w:rsidRPr="00DF3677" w:rsidRDefault="00BB3049" w:rsidP="00AC74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B3049" w:rsidRPr="008F41C2" w:rsidRDefault="00BB3049" w:rsidP="008F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BB3049" w:rsidRPr="00A32D5B" w:rsidTr="00A51A42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:rsidR="00BB3049" w:rsidRPr="00DF3677" w:rsidRDefault="00BB3049" w:rsidP="00F3375B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DF3677">
              <w:rPr>
                <w:rFonts w:ascii="Angsana New" w:hAnsi="Angsana New"/>
                <w:sz w:val="28"/>
                <w:szCs w:val="28"/>
                <w:cs/>
              </w:rPr>
              <w:t>ในส่วนของกำไรเบ็ดเสร็จอื่น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BB3049" w:rsidRPr="008F41C2" w:rsidRDefault="00BB3049" w:rsidP="00F3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F41C2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="008F41C2" w:rsidRPr="008F41C2">
              <w:rPr>
                <w:rFonts w:ascii="Angsana New" w:hAnsi="Angsana New"/>
                <w:bCs/>
                <w:sz w:val="28"/>
                <w:szCs w:val="28"/>
              </w:rPr>
              <w:t>455</w:t>
            </w:r>
            <w:r w:rsidRPr="008F41C2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AC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</w:tcBorders>
            <w:vAlign w:val="center"/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1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DF3677">
              <w:rPr>
                <w:rFonts w:ascii="Angsana New" w:hAnsi="Angsana New" w:hint="cs"/>
                <w:b/>
                <w:sz w:val="28"/>
                <w:szCs w:val="28"/>
                <w:cs/>
              </w:rPr>
              <w:t>182</w:t>
            </w:r>
            <w:r w:rsidRPr="00DF3677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</w:tcPr>
          <w:p w:rsidR="00BB3049" w:rsidRPr="00DF3677" w:rsidRDefault="00BB3049" w:rsidP="00AC74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B3049" w:rsidRPr="008F41C2" w:rsidRDefault="008F41C2" w:rsidP="00F3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(132</w:t>
            </w:r>
            <w:r w:rsidR="00BB3049" w:rsidRPr="008F41C2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BB3049" w:rsidRPr="00DF3677" w:rsidRDefault="00BB3049" w:rsidP="0015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 w:rsidR="00BB3049" w:rsidRPr="00DF3677" w:rsidRDefault="00BB3049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F3677">
              <w:rPr>
                <w:rFonts w:ascii="Angsana New" w:hAnsi="Angsana New"/>
                <w:bCs/>
                <w:sz w:val="28"/>
                <w:szCs w:val="28"/>
              </w:rPr>
              <w:t>(680)</w:t>
            </w:r>
          </w:p>
        </w:tc>
      </w:tr>
    </w:tbl>
    <w:p w:rsidR="000B2A2C" w:rsidRDefault="000B2A2C" w:rsidP="000B2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02CCD" w:rsidRPr="00502CCD" w:rsidRDefault="00502CCD" w:rsidP="0050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0297F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50297F">
        <w:rPr>
          <w:rFonts w:ascii="Angsana New" w:hAnsi="Angsana New"/>
          <w:sz w:val="30"/>
          <w:szCs w:val="30"/>
        </w:rPr>
        <w:t xml:space="preserve">31 </w:t>
      </w:r>
      <w:r w:rsidRPr="0050297F">
        <w:rPr>
          <w:rFonts w:ascii="Angsana New" w:hAnsi="Angsana New"/>
          <w:sz w:val="30"/>
          <w:szCs w:val="30"/>
          <w:cs/>
        </w:rPr>
        <w:t>ธันวาคม</w:t>
      </w:r>
      <w:r w:rsidRPr="0050297F">
        <w:rPr>
          <w:rFonts w:ascii="Angsana New" w:hAnsi="Angsana New"/>
          <w:sz w:val="30"/>
          <w:szCs w:val="30"/>
        </w:rPr>
        <w:t xml:space="preserve"> 2563</w:t>
      </w:r>
      <w:r w:rsidR="00F9482B">
        <w:rPr>
          <w:rFonts w:ascii="Angsana New" w:hAnsi="Angsana New"/>
          <w:sz w:val="30"/>
          <w:szCs w:val="30"/>
          <w:cs/>
        </w:rPr>
        <w:t xml:space="preserve"> </w:t>
      </w:r>
      <w:r w:rsidRPr="0050297F">
        <w:rPr>
          <w:rFonts w:ascii="Angsana New" w:hAnsi="Angsana New"/>
          <w:sz w:val="30"/>
          <w:szCs w:val="30"/>
          <w:cs/>
        </w:rPr>
        <w:t>บริษัท</w:t>
      </w:r>
      <w:r w:rsidR="00F9482B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50297F">
        <w:rPr>
          <w:rFonts w:ascii="Angsana New" w:hAnsi="Angsana New"/>
          <w:sz w:val="30"/>
          <w:szCs w:val="30"/>
          <w:cs/>
        </w:rPr>
        <w:t>ไม่ได้รับรู้</w:t>
      </w:r>
      <w:r w:rsidR="0025197A">
        <w:rPr>
          <w:rFonts w:ascii="Angsana New" w:hAnsi="Angsana New" w:hint="cs"/>
          <w:sz w:val="30"/>
          <w:szCs w:val="30"/>
          <w:cs/>
        </w:rPr>
        <w:t>ผล</w:t>
      </w:r>
      <w:r w:rsidRPr="0050297F">
        <w:rPr>
          <w:rFonts w:ascii="Angsana New" w:hAnsi="Angsana New"/>
          <w:sz w:val="30"/>
          <w:szCs w:val="30"/>
          <w:cs/>
        </w:rPr>
        <w:t>ขาดทุน</w:t>
      </w:r>
      <w:r w:rsidR="0025197A">
        <w:rPr>
          <w:rFonts w:ascii="Angsana New" w:hAnsi="Angsana New" w:hint="cs"/>
          <w:sz w:val="30"/>
          <w:szCs w:val="30"/>
          <w:cs/>
        </w:rPr>
        <w:t>ทางภาษี</w:t>
      </w:r>
      <w:r w:rsidR="00AD6021">
        <w:rPr>
          <w:rFonts w:ascii="Angsana New" w:hAnsi="Angsana New" w:hint="cs"/>
          <w:sz w:val="30"/>
          <w:szCs w:val="30"/>
          <w:cs/>
        </w:rPr>
        <w:t>ยกมา</w:t>
      </w:r>
      <w:r w:rsidR="0025197A">
        <w:rPr>
          <w:rFonts w:ascii="Angsana New" w:hAnsi="Angsana New" w:hint="cs"/>
          <w:sz w:val="30"/>
          <w:szCs w:val="30"/>
          <w:cs/>
        </w:rPr>
        <w:t xml:space="preserve">จำนวนเงินรวม 51.5 ล้านบาท </w:t>
      </w:r>
      <w:r w:rsidR="00AD6021" w:rsidRPr="0050297F">
        <w:rPr>
          <w:rFonts w:ascii="Angsana New" w:hAnsi="Angsana New"/>
          <w:sz w:val="30"/>
          <w:szCs w:val="30"/>
          <w:cs/>
        </w:rPr>
        <w:t xml:space="preserve">เป็นสินทรัพย์ภาษีเงินได้รอการตัดบัญชี </w:t>
      </w:r>
      <w:r w:rsidR="006B04F7">
        <w:rPr>
          <w:rFonts w:ascii="Angsana New" w:hAnsi="Angsana New"/>
          <w:sz w:val="30"/>
          <w:szCs w:val="30"/>
          <w:cs/>
        </w:rPr>
        <w:t>เนื่องจาก</w:t>
      </w:r>
      <w:r w:rsidRPr="0050297F">
        <w:rPr>
          <w:rFonts w:ascii="Angsana New" w:hAnsi="Angsana New"/>
          <w:sz w:val="30"/>
          <w:szCs w:val="30"/>
          <w:cs/>
        </w:rPr>
        <w:t>มี</w:t>
      </w:r>
      <w:r w:rsidR="00F9482B">
        <w:rPr>
          <w:rFonts w:ascii="Angsana New" w:hAnsi="Angsana New"/>
          <w:sz w:val="30"/>
          <w:szCs w:val="30"/>
          <w:cs/>
        </w:rPr>
        <w:t>ความ</w:t>
      </w:r>
      <w:r w:rsidR="006B04F7">
        <w:rPr>
          <w:rFonts w:ascii="Angsana New" w:hAnsi="Angsana New" w:hint="cs"/>
          <w:sz w:val="30"/>
          <w:szCs w:val="30"/>
          <w:cs/>
        </w:rPr>
        <w:t>ไม่แน่นอนว่</w:t>
      </w:r>
      <w:r w:rsidR="00F9482B">
        <w:rPr>
          <w:rFonts w:ascii="Angsana New" w:hAnsi="Angsana New"/>
          <w:sz w:val="30"/>
          <w:szCs w:val="30"/>
          <w:cs/>
        </w:rPr>
        <w:t>า</w:t>
      </w:r>
      <w:r w:rsidR="006B04F7">
        <w:rPr>
          <w:rFonts w:ascii="Angsana New" w:hAnsi="Angsana New" w:hint="cs"/>
          <w:sz w:val="30"/>
          <w:szCs w:val="30"/>
          <w:cs/>
        </w:rPr>
        <w:t>กำ</w:t>
      </w:r>
      <w:r w:rsidRPr="0050297F">
        <w:rPr>
          <w:rFonts w:ascii="Angsana New" w:hAnsi="Angsana New"/>
          <w:sz w:val="30"/>
          <w:szCs w:val="30"/>
          <w:cs/>
        </w:rPr>
        <w:t>ไร</w:t>
      </w:r>
      <w:r w:rsidR="006B04F7">
        <w:rPr>
          <w:rFonts w:ascii="Angsana New" w:hAnsi="Angsana New" w:hint="cs"/>
          <w:sz w:val="30"/>
          <w:szCs w:val="30"/>
          <w:cs/>
        </w:rPr>
        <w:t>เพื่อเสียภาษีในอนาคตจะมีจำนวน</w:t>
      </w:r>
      <w:r w:rsidRPr="0050297F">
        <w:rPr>
          <w:rFonts w:ascii="Angsana New" w:hAnsi="Angsana New"/>
          <w:sz w:val="30"/>
          <w:szCs w:val="30"/>
          <w:cs/>
        </w:rPr>
        <w:t>เพียงพอ</w:t>
      </w:r>
      <w:r w:rsidR="006B04F7">
        <w:rPr>
          <w:rFonts w:ascii="Angsana New" w:hAnsi="Angsana New" w:hint="cs"/>
          <w:sz w:val="30"/>
          <w:szCs w:val="30"/>
          <w:cs/>
        </w:rPr>
        <w:t>กับการ</w:t>
      </w:r>
      <w:r w:rsidRPr="0050297F">
        <w:rPr>
          <w:rFonts w:ascii="Angsana New" w:hAnsi="Angsana New"/>
          <w:sz w:val="30"/>
          <w:szCs w:val="30"/>
          <w:cs/>
        </w:rPr>
        <w:t>ใช้ประโยชน์</w:t>
      </w:r>
      <w:r w:rsidR="006B04F7">
        <w:rPr>
          <w:rFonts w:ascii="Angsana New" w:hAnsi="Angsana New" w:hint="cs"/>
          <w:sz w:val="30"/>
          <w:szCs w:val="30"/>
          <w:cs/>
        </w:rPr>
        <w:t xml:space="preserve">จากผลขาดทุนดังกล่าว </w:t>
      </w:r>
      <w:r w:rsidR="00C319DD">
        <w:rPr>
          <w:rFonts w:ascii="Angsana New" w:hAnsi="Angsana New" w:hint="cs"/>
          <w:sz w:val="30"/>
          <w:szCs w:val="30"/>
          <w:cs/>
        </w:rPr>
        <w:t>ผลขาดทุนดังกล่าว</w:t>
      </w:r>
      <w:r w:rsidR="006B04F7">
        <w:rPr>
          <w:rFonts w:ascii="Angsana New" w:hAnsi="Angsana New" w:hint="cs"/>
          <w:sz w:val="30"/>
          <w:szCs w:val="30"/>
          <w:cs/>
        </w:rPr>
        <w:t>จะ</w:t>
      </w:r>
      <w:r w:rsidR="006B04F7" w:rsidRPr="0050297F">
        <w:rPr>
          <w:rFonts w:ascii="Angsana New" w:hAnsi="Angsana New"/>
          <w:sz w:val="30"/>
          <w:szCs w:val="30"/>
          <w:cs/>
        </w:rPr>
        <w:t>หมดอายุในปี</w:t>
      </w:r>
      <w:r w:rsidR="006B04F7">
        <w:rPr>
          <w:rFonts w:ascii="Angsana New" w:hAnsi="Angsana New"/>
          <w:sz w:val="30"/>
          <w:szCs w:val="30"/>
        </w:rPr>
        <w:t xml:space="preserve"> 2564</w:t>
      </w:r>
      <w:r w:rsidR="006B04F7" w:rsidRPr="0050297F">
        <w:rPr>
          <w:rFonts w:ascii="Angsana New" w:hAnsi="Angsana New"/>
          <w:sz w:val="30"/>
          <w:szCs w:val="30"/>
        </w:rPr>
        <w:t xml:space="preserve"> - 2567</w:t>
      </w:r>
    </w:p>
    <w:p w:rsidR="00502CCD" w:rsidRPr="0025197A" w:rsidRDefault="00502CCD" w:rsidP="000B2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75163" w:rsidRPr="00E75163" w:rsidRDefault="00E75163" w:rsidP="00E75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75163">
        <w:rPr>
          <w:rFonts w:ascii="Angsana New" w:hAnsi="Angsana New" w:hint="cs"/>
          <w:i/>
          <w:iCs/>
          <w:sz w:val="30"/>
          <w:szCs w:val="30"/>
          <w:cs/>
        </w:rPr>
        <w:t xml:space="preserve">สินทรัพย์ภาษีเงินได้รอการตัดบัญชี และหนี้สินภาษีเงินได้รอการตัดบัญชี </w:t>
      </w:r>
    </w:p>
    <w:p w:rsidR="00E75163" w:rsidRPr="00E75163" w:rsidRDefault="00E75163" w:rsidP="00E75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E75163" w:rsidRDefault="00E75163" w:rsidP="00E75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และหนี้สิน</w:t>
      </w:r>
      <w:r w:rsidRPr="008D6154">
        <w:rPr>
          <w:rFonts w:ascii="Angsana New" w:hAnsi="Angsana New"/>
          <w:sz w:val="30"/>
          <w:szCs w:val="30"/>
          <w:cs/>
        </w:rPr>
        <w:t>ภาษีเงินได้รอการตัดบัญชีที่แสดงในงบแสดงฐานะการเงิน ณ วันที่</w:t>
      </w:r>
      <w:r w:rsidRPr="008D6154">
        <w:rPr>
          <w:rFonts w:ascii="Angsana New" w:hAnsi="Angsana New"/>
          <w:sz w:val="30"/>
          <w:szCs w:val="30"/>
        </w:rPr>
        <w:t xml:space="preserve"> 31 </w:t>
      </w:r>
      <w:r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2563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2562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E75163" w:rsidRPr="000B2A2C" w:rsidRDefault="00E75163" w:rsidP="00E75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10206" w:type="dxa"/>
        <w:tblInd w:w="-34" w:type="dxa"/>
        <w:tblBorders>
          <w:bottom w:val="double" w:sz="4" w:space="0" w:color="auto"/>
        </w:tblBorders>
        <w:tblLayout w:type="fixed"/>
        <w:tblLook w:val="0000"/>
      </w:tblPr>
      <w:tblGrid>
        <w:gridCol w:w="4253"/>
        <w:gridCol w:w="1276"/>
        <w:gridCol w:w="269"/>
        <w:gridCol w:w="1290"/>
        <w:gridCol w:w="283"/>
        <w:gridCol w:w="1276"/>
        <w:gridCol w:w="270"/>
        <w:gridCol w:w="1289"/>
      </w:tblGrid>
      <w:tr w:rsidR="00E75163" w:rsidRPr="004F07C8" w:rsidTr="00A51A42">
        <w:trPr>
          <w:cantSplit/>
        </w:trPr>
        <w:tc>
          <w:tcPr>
            <w:tcW w:w="4253" w:type="dxa"/>
          </w:tcPr>
          <w:p w:rsidR="00E75163" w:rsidRPr="008D6154" w:rsidRDefault="00E75163" w:rsidP="00A51A4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</w:tcPr>
          <w:p w:rsidR="00E75163" w:rsidRPr="004F07C8" w:rsidRDefault="00E75163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75163" w:rsidRPr="004F07C8" w:rsidTr="00A51A42">
        <w:trPr>
          <w:cantSplit/>
        </w:trPr>
        <w:tc>
          <w:tcPr>
            <w:tcW w:w="4253" w:type="dxa"/>
          </w:tcPr>
          <w:p w:rsidR="00E75163" w:rsidRPr="008D6154" w:rsidRDefault="00E75163" w:rsidP="00A51A4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right w:val="nil"/>
            </w:tcBorders>
          </w:tcPr>
          <w:p w:rsidR="00E75163" w:rsidRPr="004F07C8" w:rsidRDefault="00E75163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:rsidR="00E75163" w:rsidRPr="004F07C8" w:rsidRDefault="00E75163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E75163" w:rsidRPr="004F07C8" w:rsidRDefault="00E75163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75163" w:rsidRPr="00F51F88" w:rsidTr="00421978">
        <w:trPr>
          <w:cantSplit/>
        </w:trPr>
        <w:tc>
          <w:tcPr>
            <w:tcW w:w="4253" w:type="dxa"/>
          </w:tcPr>
          <w:p w:rsidR="00E75163" w:rsidRPr="00F51F88" w:rsidRDefault="00E75163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75163" w:rsidRPr="00836535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E75163" w:rsidRPr="00F51F88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5163" w:rsidRPr="00F51F88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  <w:tcBorders>
              <w:left w:val="nil"/>
            </w:tcBorders>
          </w:tcPr>
          <w:p w:rsidR="00E75163" w:rsidRPr="00F51F88" w:rsidRDefault="00E75163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75163" w:rsidRPr="00836535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75163" w:rsidRPr="00F51F88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E75163" w:rsidRPr="00F51F88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E75163" w:rsidRPr="00E34444" w:rsidTr="00421978">
        <w:trPr>
          <w:cantSplit/>
        </w:trPr>
        <w:tc>
          <w:tcPr>
            <w:tcW w:w="4253" w:type="dxa"/>
          </w:tcPr>
          <w:p w:rsidR="00E75163" w:rsidRPr="00A41C4C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:rsidR="00E75163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E75163" w:rsidRPr="00E34444" w:rsidRDefault="00E75163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E75163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E75163" w:rsidRPr="00E34444" w:rsidRDefault="00E75163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E75163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75163" w:rsidRPr="00E34444" w:rsidRDefault="00E75163" w:rsidP="00A51A4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E75163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41C4C" w:rsidRPr="00E34444" w:rsidTr="00421978">
        <w:trPr>
          <w:cantSplit/>
        </w:trPr>
        <w:tc>
          <w:tcPr>
            <w:tcW w:w="4253" w:type="dxa"/>
          </w:tcPr>
          <w:p w:rsidR="00A41C4C" w:rsidRPr="00A41C4C" w:rsidRDefault="00A41C4C" w:rsidP="00A4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ผลกระทบของรายการที่ยังไม่สามารถถือเป็น</w:t>
            </w:r>
          </w:p>
        </w:tc>
        <w:tc>
          <w:tcPr>
            <w:tcW w:w="1276" w:type="dxa"/>
          </w:tcPr>
          <w:p w:rsidR="00A41C4C" w:rsidRPr="00E75163" w:rsidRDefault="00A41C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A41C4C" w:rsidRPr="00E34444" w:rsidRDefault="00A41C4C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A41C4C" w:rsidRDefault="00A41C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41C4C" w:rsidRPr="00E34444" w:rsidRDefault="00A41C4C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A41C4C" w:rsidRPr="00E75163" w:rsidRDefault="00A41C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41C4C" w:rsidRPr="00E34444" w:rsidRDefault="00A41C4C" w:rsidP="00A51A4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A41C4C" w:rsidRDefault="00A41C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41C4C" w:rsidRPr="00E34444" w:rsidTr="00421978">
        <w:trPr>
          <w:cantSplit/>
        </w:trPr>
        <w:tc>
          <w:tcPr>
            <w:tcW w:w="4253" w:type="dxa"/>
          </w:tcPr>
          <w:p w:rsidR="00A41C4C" w:rsidRPr="00A41C4C" w:rsidRDefault="00A41C4C" w:rsidP="00A4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รายจ่ายทางภาษี</w:t>
            </w:r>
          </w:p>
        </w:tc>
        <w:tc>
          <w:tcPr>
            <w:tcW w:w="1276" w:type="dxa"/>
          </w:tcPr>
          <w:p w:rsidR="00A41C4C" w:rsidRPr="00E75163" w:rsidRDefault="00A41C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A41C4C" w:rsidRPr="00E34444" w:rsidRDefault="00A41C4C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A41C4C" w:rsidRDefault="00A41C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41C4C" w:rsidRPr="00E34444" w:rsidRDefault="00A41C4C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A41C4C" w:rsidRPr="00E75163" w:rsidRDefault="00A41C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41C4C" w:rsidRPr="00E34444" w:rsidRDefault="00A41C4C" w:rsidP="00A51A4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A41C4C" w:rsidRDefault="00A41C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B203F" w:rsidRPr="00E34444" w:rsidTr="00421978">
        <w:trPr>
          <w:cantSplit/>
        </w:trPr>
        <w:tc>
          <w:tcPr>
            <w:tcW w:w="4253" w:type="dxa"/>
          </w:tcPr>
          <w:p w:rsidR="00EB203F" w:rsidRPr="000F4DC4" w:rsidRDefault="00EB203F" w:rsidP="00EB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ค่าเผื่อการด้อยค่าของผลขาดทุนด้านเครดิต</w:t>
            </w:r>
          </w:p>
        </w:tc>
        <w:tc>
          <w:tcPr>
            <w:tcW w:w="1276" w:type="dxa"/>
          </w:tcPr>
          <w:p w:rsidR="00EB203F" w:rsidRDefault="00EB203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EB203F" w:rsidRPr="00E34444" w:rsidRDefault="00EB203F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EB203F" w:rsidRDefault="00EB203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EB203F" w:rsidRPr="00E34444" w:rsidRDefault="00EB203F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EB203F" w:rsidRPr="00421978" w:rsidRDefault="00EB203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B203F" w:rsidRPr="00E34444" w:rsidRDefault="00EB203F" w:rsidP="00A51A4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EB203F" w:rsidRDefault="00EB203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75163" w:rsidRPr="00E34444" w:rsidTr="00421978">
        <w:trPr>
          <w:cantSplit/>
        </w:trPr>
        <w:tc>
          <w:tcPr>
            <w:tcW w:w="4253" w:type="dxa"/>
          </w:tcPr>
          <w:p w:rsidR="00E75163" w:rsidRPr="009D5681" w:rsidRDefault="00EB203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</w:tcPr>
          <w:p w:rsidR="00E75163" w:rsidRPr="00421978" w:rsidRDefault="0042197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12,922</w:t>
            </w:r>
          </w:p>
        </w:tc>
        <w:tc>
          <w:tcPr>
            <w:tcW w:w="269" w:type="dxa"/>
          </w:tcPr>
          <w:p w:rsidR="00E75163" w:rsidRPr="00E34444" w:rsidRDefault="00E75163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E75163" w:rsidRPr="00C468E6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6,492</w:t>
            </w:r>
          </w:p>
        </w:tc>
        <w:tc>
          <w:tcPr>
            <w:tcW w:w="283" w:type="dxa"/>
          </w:tcPr>
          <w:p w:rsidR="00E75163" w:rsidRPr="00E34444" w:rsidRDefault="00E75163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E75163" w:rsidRPr="00421978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21978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421978">
              <w:rPr>
                <w:rFonts w:ascii="Angsana New" w:hAnsi="Angsana New"/>
                <w:bCs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:rsidR="00E75163" w:rsidRPr="00E34444" w:rsidRDefault="00E75163" w:rsidP="00A51A4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E75163" w:rsidRPr="006600F5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6600F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085</w:t>
            </w:r>
          </w:p>
        </w:tc>
      </w:tr>
      <w:tr w:rsidR="00E75163" w:rsidRPr="00E34444" w:rsidTr="00421978">
        <w:trPr>
          <w:cantSplit/>
        </w:trPr>
        <w:tc>
          <w:tcPr>
            <w:tcW w:w="4253" w:type="dxa"/>
          </w:tcPr>
          <w:p w:rsidR="00E75163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หนี้สิน</w:t>
            </w:r>
            <w:r w:rsidRPr="006C5087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ผลประโยชน์ของพนักงาน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6" w:type="dxa"/>
          </w:tcPr>
          <w:p w:rsidR="00E75163" w:rsidRPr="00421978" w:rsidRDefault="0042197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13,311</w:t>
            </w:r>
          </w:p>
        </w:tc>
        <w:tc>
          <w:tcPr>
            <w:tcW w:w="269" w:type="dxa"/>
          </w:tcPr>
          <w:p w:rsidR="00E75163" w:rsidRPr="00E34444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E75163" w:rsidRPr="00940243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12,342</w:t>
            </w:r>
          </w:p>
        </w:tc>
        <w:tc>
          <w:tcPr>
            <w:tcW w:w="283" w:type="dxa"/>
          </w:tcPr>
          <w:p w:rsidR="00E75163" w:rsidRPr="00E34444" w:rsidRDefault="00E75163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E75163" w:rsidRPr="00421978" w:rsidRDefault="0042197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E75163" w:rsidRPr="0042197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E75163" w:rsidRPr="00E34444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E75163" w:rsidRPr="006600F5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6600F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682</w:t>
            </w:r>
          </w:p>
        </w:tc>
      </w:tr>
      <w:tr w:rsidR="00E75163" w:rsidRPr="00E34444" w:rsidTr="00421978">
        <w:trPr>
          <w:cantSplit/>
        </w:trPr>
        <w:tc>
          <w:tcPr>
            <w:tcW w:w="4253" w:type="dxa"/>
          </w:tcPr>
          <w:p w:rsidR="00E75163" w:rsidRPr="003D50F9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ผลขาดทุนสุทธิทางภาษียกมา</w:t>
            </w:r>
          </w:p>
        </w:tc>
        <w:tc>
          <w:tcPr>
            <w:tcW w:w="1276" w:type="dxa"/>
          </w:tcPr>
          <w:p w:rsidR="00E75163" w:rsidRPr="00421978" w:rsidRDefault="0042197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9,779</w:t>
            </w:r>
          </w:p>
        </w:tc>
        <w:tc>
          <w:tcPr>
            <w:tcW w:w="269" w:type="dxa"/>
          </w:tcPr>
          <w:p w:rsidR="00E75163" w:rsidRPr="00E34444" w:rsidRDefault="00E75163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E75163" w:rsidRPr="00940243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10,740</w:t>
            </w:r>
          </w:p>
        </w:tc>
        <w:tc>
          <w:tcPr>
            <w:tcW w:w="283" w:type="dxa"/>
          </w:tcPr>
          <w:p w:rsidR="00E75163" w:rsidRPr="00E34444" w:rsidRDefault="00E75163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E75163" w:rsidRPr="00421978" w:rsidRDefault="0042197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1,153</w:t>
            </w:r>
          </w:p>
        </w:tc>
        <w:tc>
          <w:tcPr>
            <w:tcW w:w="270" w:type="dxa"/>
          </w:tcPr>
          <w:p w:rsidR="00E75163" w:rsidRPr="00E34444" w:rsidRDefault="00E75163" w:rsidP="00A51A4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E75163" w:rsidRPr="00C468E6" w:rsidRDefault="00E7516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3,140</w:t>
            </w:r>
          </w:p>
        </w:tc>
      </w:tr>
      <w:tr w:rsidR="00C8158E" w:rsidRPr="00E34444" w:rsidTr="00040D4C">
        <w:trPr>
          <w:cantSplit/>
        </w:trPr>
        <w:tc>
          <w:tcPr>
            <w:tcW w:w="4253" w:type="dxa"/>
          </w:tcPr>
          <w:p w:rsidR="00C8158E" w:rsidRPr="003D50F9" w:rsidRDefault="00C8158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:rsidR="00C8158E" w:rsidRPr="00421978" w:rsidRDefault="00C8158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13,147</w:t>
            </w:r>
          </w:p>
        </w:tc>
        <w:tc>
          <w:tcPr>
            <w:tcW w:w="269" w:type="dxa"/>
          </w:tcPr>
          <w:p w:rsidR="00C8158E" w:rsidRPr="00E34444" w:rsidRDefault="00C8158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C8158E" w:rsidRPr="002D4CC3" w:rsidRDefault="00C8158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15,232</w:t>
            </w:r>
          </w:p>
        </w:tc>
        <w:tc>
          <w:tcPr>
            <w:tcW w:w="283" w:type="dxa"/>
          </w:tcPr>
          <w:p w:rsidR="00C8158E" w:rsidRPr="00E34444" w:rsidRDefault="00C8158E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C8158E" w:rsidRPr="00421978" w:rsidRDefault="00C8158E" w:rsidP="00EB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1,611</w:t>
            </w:r>
          </w:p>
        </w:tc>
        <w:tc>
          <w:tcPr>
            <w:tcW w:w="270" w:type="dxa"/>
          </w:tcPr>
          <w:p w:rsidR="00C8158E" w:rsidRPr="00E34444" w:rsidRDefault="00C8158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C8158E" w:rsidRPr="00C468E6" w:rsidRDefault="00C8158E" w:rsidP="00D5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597</w:t>
            </w:r>
          </w:p>
        </w:tc>
      </w:tr>
      <w:tr w:rsidR="005E377E" w:rsidRPr="00E34444" w:rsidTr="00421978">
        <w:trPr>
          <w:cantSplit/>
        </w:trPr>
        <w:tc>
          <w:tcPr>
            <w:tcW w:w="4253" w:type="dxa"/>
          </w:tcPr>
          <w:p w:rsidR="005E377E" w:rsidRPr="003D50F9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E377E" w:rsidRPr="00421978" w:rsidRDefault="0042197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49,</w:t>
            </w:r>
            <w:r w:rsidR="002E1711">
              <w:rPr>
                <w:rFonts w:ascii="Angsana New" w:hAnsi="Angsana New"/>
                <w:bCs/>
                <w:sz w:val="30"/>
                <w:szCs w:val="30"/>
              </w:rPr>
              <w:t>159</w:t>
            </w:r>
          </w:p>
        </w:tc>
        <w:tc>
          <w:tcPr>
            <w:tcW w:w="269" w:type="dxa"/>
          </w:tcPr>
          <w:p w:rsidR="005E377E" w:rsidRPr="00E34444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5E377E" w:rsidRPr="00940243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44,806</w:t>
            </w:r>
          </w:p>
        </w:tc>
        <w:tc>
          <w:tcPr>
            <w:tcW w:w="283" w:type="dxa"/>
          </w:tcPr>
          <w:p w:rsidR="005E377E" w:rsidRPr="00E34444" w:rsidRDefault="005E377E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E377E" w:rsidRPr="00421978" w:rsidRDefault="0042197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="005E377E" w:rsidRPr="0042197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:rsidR="005E377E" w:rsidRPr="00E34444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5E377E" w:rsidRPr="00C468E6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C468E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504</w:t>
            </w:r>
          </w:p>
        </w:tc>
      </w:tr>
      <w:tr w:rsidR="005E377E" w:rsidRPr="00F6185C" w:rsidTr="00421978">
        <w:trPr>
          <w:cantSplit/>
        </w:trPr>
        <w:tc>
          <w:tcPr>
            <w:tcW w:w="4253" w:type="dxa"/>
          </w:tcPr>
          <w:p w:rsidR="005E377E" w:rsidRPr="00F6185C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5E377E" w:rsidRPr="00E75163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:rsidR="005E377E" w:rsidRPr="00F6185C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nil"/>
            </w:tcBorders>
          </w:tcPr>
          <w:p w:rsidR="005E377E" w:rsidRPr="008C576B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5E377E" w:rsidRPr="00F6185C" w:rsidRDefault="005E377E" w:rsidP="00A51A42">
            <w:pPr>
              <w:ind w:right="176"/>
              <w:jc w:val="right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5E377E" w:rsidRPr="008C576B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5E377E" w:rsidRPr="00F6185C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</w:tcPr>
          <w:p w:rsidR="005E377E" w:rsidRPr="00F6185C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5E377E" w:rsidRPr="00E34444" w:rsidTr="00421978">
        <w:trPr>
          <w:cantSplit/>
        </w:trPr>
        <w:tc>
          <w:tcPr>
            <w:tcW w:w="4253" w:type="dxa"/>
          </w:tcPr>
          <w:p w:rsidR="005E377E" w:rsidRPr="00A41C4C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377E" w:rsidRPr="00E75163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E377E" w:rsidRPr="00E34444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5E377E" w:rsidRPr="008C576B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5E377E" w:rsidRPr="00E34444" w:rsidRDefault="005E377E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377E" w:rsidRPr="008C576B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E377E" w:rsidRPr="00E34444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</w:tcPr>
          <w:p w:rsidR="005E377E" w:rsidRPr="007C5763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E377E" w:rsidRPr="00E34444" w:rsidTr="00421978">
        <w:trPr>
          <w:cantSplit/>
        </w:trPr>
        <w:tc>
          <w:tcPr>
            <w:tcW w:w="4253" w:type="dxa"/>
            <w:tcBorders>
              <w:bottom w:val="nil"/>
            </w:tcBorders>
          </w:tcPr>
          <w:p w:rsidR="005E377E" w:rsidRPr="00A41C4C" w:rsidRDefault="005E377E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ผลกระทบของรายการที่ยังไม่สามารถถือเป็น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377E" w:rsidRPr="00E75163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E377E" w:rsidRPr="00E34444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5E377E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5E377E" w:rsidRPr="00E34444" w:rsidRDefault="005E377E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5E377E" w:rsidRPr="00B14BA0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E377E" w:rsidRPr="00E34444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5E377E" w:rsidRPr="00E34444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E377E" w:rsidRPr="00E34444" w:rsidTr="00421978">
        <w:trPr>
          <w:cantSplit/>
        </w:trPr>
        <w:tc>
          <w:tcPr>
            <w:tcW w:w="4253" w:type="dxa"/>
            <w:tcBorders>
              <w:bottom w:val="nil"/>
            </w:tcBorders>
          </w:tcPr>
          <w:p w:rsidR="005E377E" w:rsidRPr="00A41C4C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รายได้ทางภาษี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377E" w:rsidRPr="00E75163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E377E" w:rsidRPr="00E34444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5E377E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5E377E" w:rsidRPr="00E34444" w:rsidRDefault="005E377E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5E377E" w:rsidRPr="00B14BA0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E377E" w:rsidRPr="00E34444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5E377E" w:rsidRPr="00E34444" w:rsidRDefault="005E377E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21978" w:rsidRPr="00E34444" w:rsidTr="00421978">
        <w:trPr>
          <w:cantSplit/>
        </w:trPr>
        <w:tc>
          <w:tcPr>
            <w:tcW w:w="4253" w:type="dxa"/>
            <w:tcBorders>
              <w:bottom w:val="nil"/>
            </w:tcBorders>
          </w:tcPr>
          <w:p w:rsidR="00421978" w:rsidRPr="00F6185C" w:rsidRDefault="0042197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F6ECE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:rsidR="00421978" w:rsidRPr="00B26336" w:rsidRDefault="00421978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421978">
              <w:rPr>
                <w:rFonts w:ascii="Angsana New" w:hAnsi="Angsana New"/>
                <w:bCs/>
                <w:sz w:val="30"/>
                <w:szCs w:val="30"/>
              </w:rPr>
              <w:t>55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421978" w:rsidRPr="00E34444" w:rsidRDefault="0042197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double" w:sz="4" w:space="0" w:color="auto"/>
            </w:tcBorders>
          </w:tcPr>
          <w:p w:rsidR="00421978" w:rsidRPr="00B26336" w:rsidRDefault="0042197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519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21978" w:rsidRPr="00E34444" w:rsidRDefault="00421978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center"/>
          </w:tcPr>
          <w:p w:rsidR="00421978" w:rsidRPr="00421978" w:rsidRDefault="0042197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2197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21978" w:rsidRPr="00E34444" w:rsidRDefault="0042197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double" w:sz="4" w:space="0" w:color="auto"/>
            </w:tcBorders>
            <w:vAlign w:val="center"/>
          </w:tcPr>
          <w:p w:rsidR="00421978" w:rsidRPr="00E34444" w:rsidRDefault="0042197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25197A" w:rsidRDefault="0025197A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25197A" w:rsidRDefault="00251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E2129" w:rsidRDefault="000E2129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B2E18">
        <w:rPr>
          <w:rFonts w:ascii="Angsana New" w:hAnsi="Angsana New"/>
          <w:b/>
          <w:bCs/>
          <w:sz w:val="30"/>
          <w:szCs w:val="30"/>
        </w:rPr>
        <w:t>4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:rsidR="000E2129" w:rsidRPr="0036710D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5309A3" w:rsidRDefault="000E2129" w:rsidP="00D0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โดยพนักงานจ่ายเงินสะสมและกลุ่มบริษัทจ่ายเงินสมทบในอัตราเท่ากันร้อยละ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</w:t>
      </w:r>
      <w:r w:rsidR="006D69F2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>
        <w:rPr>
          <w:rFonts w:ascii="Angsana New" w:hAnsi="Angsana New" w:hint="cs"/>
          <w:sz w:val="30"/>
          <w:szCs w:val="30"/>
          <w:cs/>
        </w:rPr>
        <w:t>ตามข้อกำหนดของ</w:t>
      </w:r>
      <w:r w:rsidR="00F43308" w:rsidRPr="00006277">
        <w:rPr>
          <w:rFonts w:ascii="Angsana New" w:hAnsi="Angsana New" w:hint="cs"/>
          <w:sz w:val="30"/>
          <w:szCs w:val="30"/>
          <w:cs/>
        </w:rPr>
        <w:t>พระราชบัญญัติกองทุนสำรองเลี้ยงชีพ พ</w:t>
      </w:r>
      <w:r w:rsidR="00F43308" w:rsidRPr="00006277">
        <w:rPr>
          <w:rFonts w:ascii="Angsana New" w:hAnsi="Angsana New" w:hint="cs"/>
          <w:sz w:val="30"/>
          <w:szCs w:val="30"/>
        </w:rPr>
        <w:t>.</w:t>
      </w:r>
      <w:r w:rsidR="00F43308" w:rsidRPr="00006277">
        <w:rPr>
          <w:rFonts w:ascii="Angsana New" w:hAnsi="Angsana New" w:hint="cs"/>
          <w:sz w:val="30"/>
          <w:szCs w:val="30"/>
          <w:cs/>
        </w:rPr>
        <w:t>ศ</w:t>
      </w:r>
      <w:r w:rsidR="00F43308" w:rsidRPr="00006277">
        <w:rPr>
          <w:rFonts w:ascii="Angsana New" w:hAnsi="Angsana New" w:hint="cs"/>
          <w:sz w:val="30"/>
          <w:szCs w:val="30"/>
        </w:rPr>
        <w:t xml:space="preserve">. </w:t>
      </w:r>
      <w:r w:rsidR="00F43308" w:rsidRPr="00006277">
        <w:rPr>
          <w:rFonts w:ascii="Angsana New" w:hAnsi="Angsana New"/>
          <w:sz w:val="30"/>
          <w:szCs w:val="30"/>
        </w:rPr>
        <w:t>2530</w:t>
      </w:r>
      <w:r w:rsidR="00F43308" w:rsidRPr="0000627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 w:rsidR="008F7153">
        <w:rPr>
          <w:rFonts w:ascii="Angsana New" w:hAnsi="Angsana New"/>
          <w:sz w:val="30"/>
          <w:szCs w:val="30"/>
        </w:rPr>
        <w:t xml:space="preserve"> </w:t>
      </w:r>
      <w:r w:rsidR="008F715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43308">
        <w:rPr>
          <w:rFonts w:ascii="Angsana New" w:hAnsi="Angsana New" w:hint="cs"/>
          <w:sz w:val="30"/>
          <w:szCs w:val="30"/>
          <w:cs/>
        </w:rPr>
        <w:t>จ่ายสมทบเข้ากองทุน</w:t>
      </w:r>
      <w:r w:rsidR="00DB3CC3">
        <w:rPr>
          <w:rFonts w:ascii="Angsana New" w:hAnsi="Angsana New" w:hint="cs"/>
          <w:sz w:val="30"/>
          <w:szCs w:val="30"/>
          <w:cs/>
        </w:rPr>
        <w:t>ดังนี้</w:t>
      </w:r>
    </w:p>
    <w:p w:rsidR="001D45E8" w:rsidRPr="00F43308" w:rsidRDefault="001D45E8" w:rsidP="00D0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/>
      </w:tblPr>
      <w:tblGrid>
        <w:gridCol w:w="5778"/>
        <w:gridCol w:w="291"/>
        <w:gridCol w:w="1509"/>
        <w:gridCol w:w="540"/>
        <w:gridCol w:w="1560"/>
      </w:tblGrid>
      <w:tr w:rsidR="001B3E01" w:rsidRPr="00EA0007" w:rsidTr="001B3E01">
        <w:tc>
          <w:tcPr>
            <w:tcW w:w="5778" w:type="dxa"/>
          </w:tcPr>
          <w:p w:rsidR="001B3E01" w:rsidRPr="00EA0007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1B3E01" w:rsidRPr="00EA0007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1B3E01" w:rsidRPr="00EA0007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50080" w:rsidRPr="00EA0007" w:rsidTr="001B3E01">
        <w:tc>
          <w:tcPr>
            <w:tcW w:w="5778" w:type="dxa"/>
          </w:tcPr>
          <w:p w:rsidR="00750080" w:rsidRPr="00EA0007" w:rsidRDefault="00750080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750080" w:rsidRDefault="00750080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50080" w:rsidRPr="009E3E3A" w:rsidRDefault="00DF0561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750080" w:rsidRPr="00EA0007" w:rsidRDefault="00750080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50080" w:rsidRPr="00EA0007" w:rsidRDefault="00A42575" w:rsidP="00146E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14BA0" w:rsidRPr="00EA0007" w:rsidTr="001B3E01">
        <w:tc>
          <w:tcPr>
            <w:tcW w:w="5778" w:type="dxa"/>
          </w:tcPr>
          <w:p w:rsidR="00B14BA0" w:rsidRPr="00BB0D13" w:rsidRDefault="00B14BA0" w:rsidP="001B3E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B14BA0" w:rsidRDefault="00B14BA0" w:rsidP="001B3E0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B14BA0" w:rsidRPr="00BE103A" w:rsidRDefault="00B14BA0" w:rsidP="001B3E01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03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BE103A">
              <w:rPr>
                <w:rFonts w:ascii="Angsana New" w:hAnsi="Angsana New"/>
                <w:sz w:val="30"/>
                <w:szCs w:val="30"/>
              </w:rPr>
              <w:t>,656</w:t>
            </w:r>
          </w:p>
        </w:tc>
        <w:tc>
          <w:tcPr>
            <w:tcW w:w="540" w:type="dxa"/>
          </w:tcPr>
          <w:p w:rsidR="00B14BA0" w:rsidRPr="00EA0007" w:rsidRDefault="00B14BA0" w:rsidP="001B3E01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B14BA0" w:rsidRPr="00477923" w:rsidRDefault="00B14BA0" w:rsidP="00D00815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92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,498</w:t>
            </w:r>
          </w:p>
        </w:tc>
      </w:tr>
      <w:tr w:rsidR="00B14BA0" w:rsidRPr="00EA0007" w:rsidTr="001B3E01">
        <w:tc>
          <w:tcPr>
            <w:tcW w:w="5778" w:type="dxa"/>
          </w:tcPr>
          <w:p w:rsidR="00B14BA0" w:rsidRPr="00BB0D13" w:rsidRDefault="00B14BA0" w:rsidP="001B3E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:rsidR="00B14BA0" w:rsidRDefault="00B14BA0" w:rsidP="001B3E0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B14BA0" w:rsidRPr="00BE103A" w:rsidRDefault="00BE103A" w:rsidP="001B3E01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  <w:tc>
          <w:tcPr>
            <w:tcW w:w="540" w:type="dxa"/>
          </w:tcPr>
          <w:p w:rsidR="00B14BA0" w:rsidRPr="00EA0007" w:rsidRDefault="00B14BA0" w:rsidP="001B3E01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B14BA0" w:rsidRPr="00477923" w:rsidRDefault="00B14BA0" w:rsidP="00D00815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</w:t>
            </w:r>
          </w:p>
        </w:tc>
      </w:tr>
    </w:tbl>
    <w:p w:rsidR="0030464C" w:rsidRDefault="0030464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0E2129" w:rsidRPr="00805E61" w:rsidRDefault="005A1231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8B2E18">
        <w:rPr>
          <w:rFonts w:ascii="Angsana New" w:hAnsi="Angsana New"/>
          <w:b/>
          <w:bCs/>
          <w:sz w:val="30"/>
          <w:szCs w:val="30"/>
        </w:rPr>
        <w:t>5</w:t>
      </w:r>
      <w:r w:rsidR="000E2129" w:rsidRPr="009E3E3A">
        <w:rPr>
          <w:rFonts w:ascii="Angsana New" w:hAnsi="Angsana New"/>
          <w:b/>
          <w:bCs/>
          <w:sz w:val="30"/>
          <w:szCs w:val="30"/>
        </w:rPr>
        <w:t>.</w:t>
      </w:r>
      <w:r w:rsidR="000E2129" w:rsidRPr="009E3E3A">
        <w:rPr>
          <w:rFonts w:ascii="Angsana New" w:hAnsi="Angsana New"/>
          <w:b/>
          <w:bCs/>
          <w:sz w:val="30"/>
          <w:szCs w:val="30"/>
        </w:rPr>
        <w:tab/>
      </w:r>
      <w:r w:rsidR="000E2129" w:rsidRPr="009E3E3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0E2129" w:rsidRPr="0036710D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82516" w:rsidRPr="00161CA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นโยบายก</w:t>
      </w:r>
      <w:r>
        <w:rPr>
          <w:rFonts w:ascii="Angsana New" w:hAnsi="Angsana New"/>
          <w:b/>
          <w:bCs/>
          <w:sz w:val="30"/>
          <w:szCs w:val="30"/>
          <w:cs/>
        </w:rPr>
        <w:t>ารจัดการความเสี่ยงทางด้านการเงิ</w:t>
      </w:r>
      <w:r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:rsidR="00582516" w:rsidRPr="00682DEA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582516" w:rsidRPr="004078F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161CAE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</w:t>
      </w:r>
      <w:r>
        <w:rPr>
          <w:rFonts w:ascii="Angsana New" w:hAnsi="Angsana New"/>
          <w:sz w:val="30"/>
          <w:szCs w:val="30"/>
          <w:cs/>
        </w:rPr>
        <w:t xml:space="preserve">าแลกเปลี่ยนเงินตราต่างประเทศ </w:t>
      </w:r>
      <w:r w:rsidRPr="00161CAE">
        <w:rPr>
          <w:rFonts w:ascii="Angsana New" w:hAnsi="Angsana New"/>
          <w:sz w:val="30"/>
          <w:szCs w:val="30"/>
          <w:cs/>
        </w:rPr>
        <w:t>จากการไม่ปฏิบัติตามข้อกำหนดตามสัญญาของคู่สัญญา</w:t>
      </w:r>
      <w:r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บริษัทไม่มี</w:t>
      </w:r>
      <w:r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161CAE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DF0561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A42575">
        <w:rPr>
          <w:rFonts w:ascii="Angsana New" w:hAnsi="Angsana New"/>
          <w:sz w:val="30"/>
          <w:szCs w:val="30"/>
        </w:rPr>
        <w:t>2562</w:t>
      </w:r>
    </w:p>
    <w:p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Pr="00CB2819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B2819">
        <w:rPr>
          <w:rFonts w:ascii="Angsana New" w:hAnsi="Angsana New"/>
          <w:b/>
          <w:bCs/>
          <w:sz w:val="30"/>
          <w:szCs w:val="30"/>
          <w:cs/>
        </w:rPr>
        <w:t>ความเสี่ยงจาก</w:t>
      </w:r>
      <w:r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CB2819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:rsidR="00582516" w:rsidRPr="0036710D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E00CD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/>
          <w:sz w:val="30"/>
          <w:szCs w:val="30"/>
          <w:cs/>
        </w:rPr>
        <w:t>เงินตราต่างประเทศซึ่งเกิดจากกา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D5BFD">
        <w:rPr>
          <w:rFonts w:ascii="Angsana New" w:hAnsi="Angsana New"/>
          <w:sz w:val="30"/>
          <w:szCs w:val="30"/>
          <w:cs/>
        </w:rPr>
        <w:t>ซื้อ</w:t>
      </w:r>
      <w:r>
        <w:rPr>
          <w:rFonts w:ascii="Angsana New" w:hAnsi="Angsana New" w:hint="cs"/>
          <w:sz w:val="30"/>
          <w:szCs w:val="30"/>
          <w:cs/>
        </w:rPr>
        <w:t>วัตถุดิบ</w:t>
      </w:r>
      <w:r w:rsidR="003A3E41">
        <w:rPr>
          <w:rFonts w:ascii="Angsana New" w:hAnsi="Angsana New" w:hint="cs"/>
          <w:sz w:val="30"/>
          <w:szCs w:val="30"/>
          <w:cs/>
        </w:rPr>
        <w:t xml:space="preserve"> เครื่องจักรและอุปกรณ์</w:t>
      </w:r>
      <w:r w:rsidRPr="002D5BFD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3E00CD" w:rsidRPr="002B2294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E00CD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BB1969">
        <w:rPr>
          <w:rFonts w:ascii="Angsana New" w:hAnsi="Angsana New"/>
          <w:sz w:val="30"/>
          <w:szCs w:val="30"/>
          <w:cs/>
          <w:lang w:val="th-TH"/>
        </w:rPr>
        <w:t xml:space="preserve">31 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DF0561">
        <w:rPr>
          <w:rFonts w:ascii="Angsana New" w:hAnsi="Angsana New"/>
          <w:sz w:val="30"/>
          <w:szCs w:val="30"/>
          <w:cs/>
          <w:lang w:val="th-TH"/>
        </w:rPr>
        <w:t>2563</w:t>
      </w:r>
      <w:r w:rsidRPr="00BB19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3A405C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3A405C">
        <w:rPr>
          <w:rFonts w:ascii="Angsana New" w:hAnsi="Angsana New" w:hint="cs"/>
          <w:sz w:val="30"/>
          <w:szCs w:val="30"/>
          <w:cs/>
          <w:lang w:val="th-TH"/>
        </w:rPr>
        <w:t>มีหนี้สินซึ่งเป็น</w:t>
      </w:r>
      <w:r w:rsidRPr="003A405C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 w:rsidRPr="003A405C">
        <w:rPr>
          <w:rFonts w:ascii="Angsana New" w:hAnsi="Angsana New" w:hint="cs"/>
          <w:sz w:val="30"/>
          <w:szCs w:val="30"/>
          <w:cs/>
          <w:lang w:val="th-TH"/>
        </w:rPr>
        <w:t>ที่ไม่ได้มีการป้องกันความเสี่ยงไว้จำนวน</w:t>
      </w:r>
      <w:r w:rsidRPr="00D8788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C62C5" w:rsidRPr="003911D1">
        <w:rPr>
          <w:rFonts w:ascii="Angsana New" w:hAnsi="Angsana New" w:hint="cs"/>
          <w:sz w:val="30"/>
          <w:szCs w:val="30"/>
          <w:cs/>
          <w:lang w:val="th-TH"/>
        </w:rPr>
        <w:t>0.</w:t>
      </w:r>
      <w:r w:rsidR="003911D1" w:rsidRPr="003911D1">
        <w:rPr>
          <w:rFonts w:ascii="Angsana New" w:hAnsi="Angsana New"/>
          <w:sz w:val="30"/>
          <w:szCs w:val="30"/>
        </w:rPr>
        <w:t>1</w:t>
      </w:r>
      <w:r w:rsidR="00AC62C5" w:rsidRPr="00C94C68">
        <w:rPr>
          <w:rFonts w:ascii="Angsana New" w:hAnsi="Angsana New"/>
          <w:sz w:val="30"/>
          <w:szCs w:val="30"/>
        </w:rPr>
        <w:t xml:space="preserve"> </w:t>
      </w:r>
      <w:r w:rsidR="00D8788B" w:rsidRPr="00C94C68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C94C68">
        <w:rPr>
          <w:rFonts w:ascii="Angsana New" w:hAnsi="Angsana New" w:hint="cs"/>
          <w:sz w:val="30"/>
          <w:szCs w:val="30"/>
          <w:cs/>
          <w:lang w:val="th-TH"/>
        </w:rPr>
        <w:t xml:space="preserve">ยูโร </w:t>
      </w:r>
      <w:r w:rsidRPr="00C94C68">
        <w:rPr>
          <w:rFonts w:ascii="Angsana New" w:hAnsi="Angsana New"/>
          <w:sz w:val="30"/>
          <w:szCs w:val="30"/>
          <w:cs/>
        </w:rPr>
        <w:t>ผู้บริหารเชื่อว่าความเสี่ยงที่เกิดจากอัตราแลกเปลี่ยนดังกล่าว</w:t>
      </w:r>
      <w:r w:rsidRPr="00C94C68">
        <w:rPr>
          <w:rFonts w:ascii="Angsana New" w:hAnsi="Angsana New" w:hint="cs"/>
          <w:sz w:val="30"/>
          <w:szCs w:val="30"/>
          <w:cs/>
        </w:rPr>
        <w:t>ไม่เป็นสาระสำคัญ</w:t>
      </w:r>
    </w:p>
    <w:p w:rsidR="003A3E41" w:rsidRDefault="003A3E4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911D1" w:rsidRDefault="003911D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911D1" w:rsidRDefault="003911D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F67A5" w:rsidRDefault="007F67A5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Pr="00161CA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</w:t>
      </w:r>
      <w:r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:rsidR="00582516" w:rsidRPr="00682DEA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>
        <w:rPr>
          <w:rFonts w:ascii="Angsana New" w:hAnsi="Angsana New"/>
          <w:sz w:val="30"/>
          <w:szCs w:val="30"/>
          <w:cs/>
        </w:rPr>
        <w:t>สินเชื่อ</w:t>
      </w:r>
      <w:r w:rsidRPr="00161CAE">
        <w:rPr>
          <w:rFonts w:ascii="Angsana New" w:hAnsi="Angsana New"/>
          <w:sz w:val="30"/>
          <w:szCs w:val="30"/>
          <w:cs/>
        </w:rPr>
        <w:t>คือ ความเสี่ยง</w:t>
      </w:r>
      <w:r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Pr="00161CAE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161CAE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161CAE">
        <w:rPr>
          <w:rFonts w:ascii="Angsana New" w:hAnsi="Angsana New"/>
          <w:sz w:val="30"/>
          <w:szCs w:val="30"/>
          <w:cs/>
        </w:rPr>
        <w:t>ตามเงื่อนไขที่ตกลง</w:t>
      </w:r>
      <w:r>
        <w:rPr>
          <w:rFonts w:ascii="Angsana New" w:hAnsi="Angsana New" w:hint="cs"/>
          <w:sz w:val="30"/>
          <w:szCs w:val="30"/>
          <w:cs/>
        </w:rPr>
        <w:t>กัน</w:t>
      </w:r>
      <w:r w:rsidRPr="00161CAE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:rsidR="003A3E41" w:rsidRPr="003A3E41" w:rsidRDefault="003A3E4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E21A7" w:rsidRDefault="00BE21A7" w:rsidP="00BE2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สินเชื่อและ</w:t>
      </w:r>
      <w:r>
        <w:rPr>
          <w:rFonts w:ascii="Angsana New" w:hAnsi="Angsana New" w:hint="cs"/>
          <w:sz w:val="30"/>
          <w:szCs w:val="30"/>
          <w:cs/>
        </w:rPr>
        <w:t>กำกับดูแล</w:t>
      </w:r>
      <w:r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สินเชื่อดังกล่าว</w:t>
      </w:r>
      <w:r>
        <w:rPr>
          <w:rFonts w:ascii="Angsana New" w:hAnsi="Angsana New" w:hint="cs"/>
          <w:sz w:val="30"/>
          <w:szCs w:val="30"/>
          <w:cs/>
        </w:rPr>
        <w:t>อย่างสม่ำเสมอ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โดยการวิเคราะห์ฐานะการเงินของลูกค้าทุกรายที่ขอวงเงินสินเชื่อจากกลุ่มบริษัท </w:t>
      </w:r>
      <w:r w:rsidRPr="0096614C">
        <w:rPr>
          <w:rFonts w:ascii="Angsana New" w:hAnsi="Angsana New" w:hint="cs"/>
          <w:sz w:val="30"/>
          <w:szCs w:val="30"/>
          <w:cs/>
        </w:rPr>
        <w:t>ในการบริหารความเสี่ยงจาก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การให้สินเชื่อ</w:t>
      </w:r>
      <w:r w:rsidRPr="0096614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กลุ่มบริษัทได้ทำสัญญาประกันภัยสินเชื่อ</w:t>
      </w:r>
      <w:r w:rsidRPr="0096614C">
        <w:rPr>
          <w:rFonts w:ascii="Angsana New" w:hAnsi="Angsana New" w:hint="cs"/>
          <w:sz w:val="30"/>
          <w:szCs w:val="30"/>
          <w:cs/>
        </w:rPr>
        <w:t>ส่วนหนึ่ง อย่างไรก็ดี</w:t>
      </w:r>
      <w:r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96614C">
        <w:rPr>
          <w:rFonts w:ascii="Angsana New" w:hAnsi="Angsana New" w:hint="cs"/>
          <w:sz w:val="30"/>
          <w:szCs w:val="30"/>
          <w:cs/>
        </w:rPr>
        <w:t>บริษัทยังคงมีความเสี่ยงจาก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การให้สินเชื่อ</w:t>
      </w:r>
      <w:r w:rsidRPr="0096614C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การให้สินเชื่อ</w:t>
      </w:r>
      <w:r w:rsidRPr="0096614C">
        <w:rPr>
          <w:rFonts w:ascii="Angsana New" w:hAnsi="Angsana New" w:hint="cs"/>
          <w:sz w:val="30"/>
          <w:szCs w:val="30"/>
          <w:cs/>
        </w:rPr>
        <w:t>ที่ไม่ได้ทำสัญญา</w:t>
      </w:r>
      <w:r>
        <w:rPr>
          <w:rFonts w:ascii="Angsana New" w:hAnsi="Angsana New" w:hint="cs"/>
          <w:sz w:val="30"/>
          <w:szCs w:val="30"/>
          <w:cs/>
        </w:rPr>
        <w:t>ประกันภัยสินเชื่อ</w:t>
      </w:r>
      <w:r w:rsidRPr="0096614C">
        <w:rPr>
          <w:rFonts w:ascii="Angsana New" w:hAnsi="Angsana New" w:hint="cs"/>
          <w:sz w:val="30"/>
          <w:szCs w:val="30"/>
          <w:cs/>
        </w:rPr>
        <w:t>ครอบคลุมไว้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ฝ่ายบริหารของกลุ่มบริษัทคาดว่า</w:t>
      </w:r>
      <w:r w:rsidRPr="00161CAE">
        <w:rPr>
          <w:rFonts w:ascii="Angsana New" w:hAnsi="Angsana New"/>
          <w:sz w:val="30"/>
          <w:szCs w:val="30"/>
          <w:cs/>
        </w:rPr>
        <w:t>ไม่มีความเสี่ยงจาก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จะไม่สูงเกินกว่าจำ</w:t>
      </w:r>
      <w:r w:rsidR="00EB203F">
        <w:rPr>
          <w:rFonts w:ascii="Angsana New" w:hAnsi="Angsana New" w:hint="cs"/>
          <w:sz w:val="30"/>
          <w:szCs w:val="30"/>
          <w:cs/>
        </w:rPr>
        <w:t>นวนเงินของค่าเผื่อการด้อยค่าของผลขาดทุนด้านเครดิตที่คาดว่าจะเกิดขึ้น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ที่ได้บันทึกไว้</w:t>
      </w:r>
      <w:r>
        <w:rPr>
          <w:rFonts w:ascii="Angsana New" w:hAnsi="Angsana New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Pr="00161CA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:rsidR="00582516" w:rsidRPr="00682DEA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บริษัทมีการ</w:t>
      </w:r>
      <w:r>
        <w:rPr>
          <w:rFonts w:ascii="Angsana New" w:hAnsi="Angsana New" w:hint="cs"/>
          <w:sz w:val="30"/>
          <w:szCs w:val="30"/>
          <w:cs/>
        </w:rPr>
        <w:t>บริหารค</w:t>
      </w:r>
      <w:r w:rsidRPr="00161CAE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และการลงทุนของกลุ่มบริษัท</w:t>
      </w:r>
      <w:r w:rsidRPr="00161CAE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:rsidR="003A3E41" w:rsidRDefault="003A3E4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82516" w:rsidRPr="0081163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63E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:rsidR="00582516" w:rsidRPr="0081163E" w:rsidRDefault="00582516" w:rsidP="00582516">
      <w:pPr>
        <w:pStyle w:val="a2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582516" w:rsidRPr="00006277" w:rsidRDefault="00582516" w:rsidP="00582516">
      <w:pPr>
        <w:pStyle w:val="a2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006277">
        <w:rPr>
          <w:rFonts w:ascii="Angsana New" w:hAnsi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/>
          <w:cs/>
        </w:rPr>
        <w:t xml:space="preserve">บริษัท </w:t>
      </w:r>
      <w:r w:rsidRPr="00006277">
        <w:rPr>
          <w:rFonts w:ascii="Angsana New" w:hAnsi="Angsana New" w:hint="cs"/>
          <w:cs/>
        </w:rPr>
        <w:t>ฝ่ายบริหารของ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 w:hint="cs"/>
          <w:cs/>
        </w:rPr>
        <w:t>บริษัทเชื่อว่า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/>
          <w:cs/>
        </w:rPr>
        <w:t>บริษัทไม่มีความเสี่ยงจากอัตราดอกเบี้ยที่เป็นสาระสำคัญ เนื่องจาก</w:t>
      </w:r>
      <w:r w:rsidRPr="00006277">
        <w:rPr>
          <w:rFonts w:ascii="Angsana New" w:hAnsi="Angsana New" w:hint="cs"/>
          <w:cs/>
        </w:rPr>
        <w:t>เงิน</w:t>
      </w:r>
      <w:r>
        <w:rPr>
          <w:rFonts w:ascii="Angsana New" w:hAnsi="Angsana New" w:hint="cs"/>
          <w:cs/>
        </w:rPr>
        <w:t>เบิกเกินบัญชี เงิน</w:t>
      </w:r>
      <w:r w:rsidRPr="00006277">
        <w:rPr>
          <w:rFonts w:ascii="Angsana New" w:hAnsi="Angsana New" w:hint="cs"/>
          <w:cs/>
        </w:rPr>
        <w:t>กู้ยืมระยะสั้น</w:t>
      </w:r>
      <w:r w:rsidR="00FC3852">
        <w:rPr>
          <w:rFonts w:ascii="Angsana New" w:hAnsi="Angsana New" w:hint="cs"/>
          <w:cs/>
        </w:rPr>
        <w:t xml:space="preserve"> </w:t>
      </w:r>
      <w:r w:rsidRPr="00006277">
        <w:rPr>
          <w:rFonts w:ascii="Angsana New" w:hAnsi="Angsana New" w:hint="cs"/>
          <w:cs/>
        </w:rPr>
        <w:t>และ</w:t>
      </w:r>
      <w:r w:rsidR="003E00CD">
        <w:rPr>
          <w:rFonts w:ascii="Angsana New" w:hAnsi="Angsana New" w:hint="cs"/>
          <w:cs/>
        </w:rPr>
        <w:t>เงินกู้ยืม</w:t>
      </w:r>
      <w:r w:rsidRPr="00006277">
        <w:rPr>
          <w:rFonts w:ascii="Angsana New" w:hAnsi="Angsana New" w:hint="cs"/>
          <w:cs/>
        </w:rPr>
        <w:t>ระยะยาว</w:t>
      </w:r>
      <w:r>
        <w:rPr>
          <w:rFonts w:ascii="Angsana New" w:hAnsi="Angsana New" w:hint="cs"/>
          <w:cs/>
        </w:rPr>
        <w:t>จากสถาบันการเงิน</w:t>
      </w:r>
      <w:r w:rsidRPr="00006277">
        <w:rPr>
          <w:rFonts w:ascii="Angsana New" w:hAnsi="Angsana New" w:hint="cs"/>
          <w:cs/>
        </w:rPr>
        <w:t>ของ</w:t>
      </w:r>
      <w:r w:rsidR="003E00CD"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 w:hint="cs"/>
          <w:cs/>
        </w:rPr>
        <w:t>บริษัทมีอัตราดอกเบี้ยลอยตัวตาม</w:t>
      </w:r>
      <w:r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006277">
        <w:rPr>
          <w:rFonts w:ascii="Angsana New" w:hAnsi="Angsana New" w:hint="cs"/>
          <w:cs/>
        </w:rPr>
        <w:t>อัตราดอกเบี้ยในท้องตลาด</w:t>
      </w:r>
    </w:p>
    <w:p w:rsidR="00582516" w:rsidRDefault="00BB3049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82516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</w:t>
      </w:r>
      <w:r w:rsidR="00582516" w:rsidRPr="00241C95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="00582516" w:rsidRPr="00241C95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:rsidR="00582516" w:rsidRPr="008255F4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82516" w:rsidRPr="00241C95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241C95">
        <w:rPr>
          <w:rFonts w:ascii="Angsana New" w:hAnsi="Angsana New"/>
          <w:sz w:val="30"/>
          <w:szCs w:val="30"/>
          <w:cs/>
        </w:rPr>
        <w:t>บริษัทใช้</w:t>
      </w:r>
      <w:r w:rsidRPr="00241C95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Pr="00241C95">
        <w:rPr>
          <w:rFonts w:ascii="Angsana New" w:hAnsi="Angsana New"/>
          <w:sz w:val="30"/>
          <w:szCs w:val="30"/>
        </w:rPr>
        <w:t>2</w:t>
      </w:r>
      <w:r w:rsidRPr="00241C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ของลำดับชั้นของมูลค่ายุติธรรมซึ่งได้แก่ ข้อมูลอื่น</w:t>
      </w:r>
      <w:r w:rsidRPr="00241C95">
        <w:rPr>
          <w:rFonts w:ascii="Angsana New" w:hAnsi="Angsana New" w:hint="cs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</w:t>
      </w:r>
      <w:r>
        <w:rPr>
          <w:rFonts w:ascii="Angsana New" w:hAnsi="Angsana New"/>
          <w:sz w:val="30"/>
          <w:szCs w:val="30"/>
          <w:cs/>
        </w:rPr>
        <w:t>ในการ</w:t>
      </w:r>
      <w:r>
        <w:rPr>
          <w:rFonts w:ascii="Angsana New" w:hAnsi="Angsana New" w:hint="cs"/>
          <w:sz w:val="30"/>
          <w:szCs w:val="30"/>
          <w:cs/>
        </w:rPr>
        <w:t>วัด</w:t>
      </w:r>
      <w:r w:rsidRPr="00241C95">
        <w:rPr>
          <w:rFonts w:ascii="Angsana New" w:hAnsi="Angsana New"/>
          <w:sz w:val="30"/>
          <w:szCs w:val="30"/>
          <w:cs/>
        </w:rPr>
        <w:t>มูลค่ายุติธรรมข</w:t>
      </w:r>
      <w:r w:rsidRPr="00241C95">
        <w:rPr>
          <w:rFonts w:ascii="Angsana New" w:hAnsi="Angsana New" w:hint="cs"/>
          <w:sz w:val="30"/>
          <w:szCs w:val="30"/>
          <w:cs/>
        </w:rPr>
        <w:t>องสินทรัพย์และหนี้สินทางการเงิน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241C95">
        <w:rPr>
          <w:rFonts w:ascii="Angsana New" w:hAnsi="Angsana New" w:hint="cs"/>
          <w:sz w:val="30"/>
          <w:szCs w:val="30"/>
          <w:cs/>
        </w:rPr>
        <w:t>ดังนี้</w:t>
      </w:r>
    </w:p>
    <w:p w:rsidR="00AF1468" w:rsidRDefault="00AF1468" w:rsidP="00A76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5197A" w:rsidRDefault="0025197A" w:rsidP="0025197A">
      <w:pPr>
        <w:pStyle w:val="a2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161CAE">
        <w:rPr>
          <w:rFonts w:ascii="Angsana New" w:hAnsi="Angsana New"/>
          <w:cs/>
        </w:rPr>
        <w:t>เงินกู้ยืมระยะยาว</w:t>
      </w:r>
      <w:r>
        <w:rPr>
          <w:rFonts w:ascii="Angsana New" w:hAnsi="Angsana New" w:hint="cs"/>
          <w:cs/>
        </w:rPr>
        <w:t>จากสถาบันการเงิน</w:t>
      </w:r>
      <w:r w:rsidRPr="00006277">
        <w:rPr>
          <w:rFonts w:ascii="Angsana New" w:hAnsi="Angsana New" w:hint="cs"/>
          <w:cs/>
        </w:rPr>
        <w:t>มีอัตราดอกเบี้ยลอยตัวตาม</w:t>
      </w:r>
      <w:r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006277">
        <w:rPr>
          <w:rFonts w:ascii="Angsana New" w:hAnsi="Angsana New" w:hint="cs"/>
          <w:cs/>
        </w:rPr>
        <w:t>อัตราดอกเบี้ยในท้องตลาด</w:t>
      </w:r>
      <w:r w:rsidRPr="00161CAE">
        <w:rPr>
          <w:rFonts w:ascii="Angsana New" w:hAnsi="Angsana New"/>
          <w:cs/>
        </w:rPr>
        <w:t>มี</w:t>
      </w:r>
      <w:r>
        <w:rPr>
          <w:rFonts w:ascii="Angsana New" w:hAnsi="Angsana New" w:hint="cs"/>
          <w:cs/>
        </w:rPr>
        <w:t>มูลค่า</w:t>
      </w:r>
      <w:r w:rsidRPr="00161CAE">
        <w:rPr>
          <w:rFonts w:ascii="Angsana New" w:hAnsi="Angsana New"/>
          <w:cs/>
        </w:rPr>
        <w:t>ตามบัญชีใกล้เคียงกับมูลค่ายุติธรรม</w:t>
      </w:r>
    </w:p>
    <w:p w:rsidR="00F9482B" w:rsidRDefault="00F9482B" w:rsidP="00F9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E2129" w:rsidRPr="00161CAE" w:rsidRDefault="008B2E18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26</w:t>
      </w:r>
      <w:r w:rsidR="000E2129" w:rsidRPr="009E3E3A">
        <w:rPr>
          <w:rFonts w:ascii="Angsana New" w:hAnsi="Angsana New"/>
          <w:b/>
          <w:bCs/>
          <w:sz w:val="30"/>
          <w:szCs w:val="30"/>
        </w:rPr>
        <w:t>.</w:t>
      </w:r>
      <w:r w:rsidR="000E2129" w:rsidRPr="009E3E3A">
        <w:rPr>
          <w:rFonts w:ascii="Angsana New" w:hAnsi="Angsana New"/>
          <w:b/>
          <w:bCs/>
          <w:sz w:val="30"/>
          <w:szCs w:val="30"/>
        </w:rPr>
        <w:tab/>
      </w:r>
      <w:r w:rsidR="000E2129" w:rsidRPr="009E3E3A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:rsidR="000E2129" w:rsidRPr="0036710D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C6108F" w:rsidRDefault="00C6108F" w:rsidP="00FE6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กลุ่มบริษัทไม่มีการเปลี่ยนแปลงที่สำคัญใด ๆ เกี่ยวกับนโยบายในการบริหา</w:t>
      </w:r>
      <w:r w:rsidR="00155EEA">
        <w:rPr>
          <w:rFonts w:ascii="Angsana New" w:hAnsi="Angsana New" w:hint="cs"/>
          <w:sz w:val="30"/>
          <w:szCs w:val="30"/>
          <w:cs/>
        </w:rPr>
        <w:t xml:space="preserve">รจัดการทุนในระหว่างปี </w:t>
      </w:r>
      <w:r w:rsidR="00DF0561">
        <w:rPr>
          <w:rFonts w:ascii="Angsana New" w:hAnsi="Angsana New" w:hint="cs"/>
          <w:sz w:val="30"/>
          <w:szCs w:val="30"/>
          <w:cs/>
        </w:rPr>
        <w:t>2563</w:t>
      </w:r>
      <w:r w:rsidR="00155EE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42575">
        <w:rPr>
          <w:rFonts w:ascii="Angsana New" w:hAnsi="Angsana New" w:hint="cs"/>
          <w:sz w:val="30"/>
          <w:szCs w:val="30"/>
          <w:cs/>
        </w:rPr>
        <w:t>2562</w:t>
      </w:r>
    </w:p>
    <w:p w:rsidR="0036408A" w:rsidRPr="00AC62C5" w:rsidRDefault="0036408A" w:rsidP="00FE6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AF1468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B342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B3425">
        <w:rPr>
          <w:rFonts w:ascii="Angsana New" w:hAnsi="Angsana New"/>
          <w:sz w:val="30"/>
          <w:szCs w:val="30"/>
        </w:rPr>
        <w:t>31</w:t>
      </w:r>
      <w:r w:rsidRPr="00FB342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F0561">
        <w:rPr>
          <w:rFonts w:ascii="Angsana New" w:hAnsi="Angsana New"/>
          <w:sz w:val="30"/>
          <w:szCs w:val="30"/>
        </w:rPr>
        <w:t>2563</w:t>
      </w:r>
      <w:r w:rsidR="0036408A">
        <w:rPr>
          <w:rFonts w:ascii="Angsana New" w:hAnsi="Angsana New" w:hint="cs"/>
          <w:sz w:val="30"/>
          <w:szCs w:val="30"/>
          <w:cs/>
        </w:rPr>
        <w:t xml:space="preserve"> </w:t>
      </w:r>
      <w:r w:rsidRPr="00FB34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575">
        <w:rPr>
          <w:rFonts w:ascii="Angsana New" w:hAnsi="Angsana New"/>
          <w:sz w:val="30"/>
          <w:szCs w:val="30"/>
        </w:rPr>
        <w:t>2562</w:t>
      </w:r>
      <w:r w:rsidRPr="00FB3425">
        <w:rPr>
          <w:rFonts w:ascii="Angsana New" w:hAnsi="Angsana New"/>
          <w:sz w:val="30"/>
          <w:szCs w:val="30"/>
        </w:rPr>
        <w:t xml:space="preserve"> </w:t>
      </w:r>
      <w:r w:rsidRPr="00FB342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E250E">
        <w:rPr>
          <w:rFonts w:ascii="Angsana New" w:hAnsi="Angsana New" w:hint="cs"/>
          <w:sz w:val="30"/>
          <w:szCs w:val="30"/>
          <w:cs/>
        </w:rPr>
        <w:t>และ</w:t>
      </w:r>
      <w:r w:rsidRPr="00FB3425">
        <w:rPr>
          <w:rFonts w:ascii="Angsana New" w:hAnsi="Angsana New" w:hint="cs"/>
          <w:sz w:val="30"/>
          <w:szCs w:val="30"/>
          <w:cs/>
        </w:rPr>
        <w:t>บริษัทมีอัตราส่วนหนี้สินต่อทุน</w:t>
      </w:r>
      <w:r w:rsidR="009E250E">
        <w:rPr>
          <w:rFonts w:ascii="Angsana New" w:hAnsi="Angsana New" w:hint="cs"/>
          <w:sz w:val="30"/>
          <w:szCs w:val="30"/>
          <w:cs/>
        </w:rPr>
        <w:t>ดังนี้</w:t>
      </w:r>
    </w:p>
    <w:p w:rsidR="00A76BD1" w:rsidRPr="00A76BD1" w:rsidRDefault="00A76BD1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000"/>
      </w:tblPr>
      <w:tblGrid>
        <w:gridCol w:w="3780"/>
        <w:gridCol w:w="1170"/>
        <w:gridCol w:w="284"/>
        <w:gridCol w:w="1235"/>
        <w:gridCol w:w="284"/>
        <w:gridCol w:w="1234"/>
        <w:gridCol w:w="284"/>
        <w:gridCol w:w="1269"/>
      </w:tblGrid>
      <w:tr w:rsidR="00B20AC2" w:rsidRPr="00CE49C9" w:rsidTr="00B20AC2">
        <w:trPr>
          <w:cantSplit/>
        </w:trPr>
        <w:tc>
          <w:tcPr>
            <w:tcW w:w="3780" w:type="dxa"/>
          </w:tcPr>
          <w:p w:rsidR="00B20AC2" w:rsidRPr="00AF146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:rsidR="00B20AC2" w:rsidRPr="00A20D83" w:rsidRDefault="009E250E" w:rsidP="00B20A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D83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</w:tr>
      <w:tr w:rsidR="00B20AC2" w:rsidRPr="00C96F56" w:rsidTr="00B20AC2">
        <w:trPr>
          <w:cantSplit/>
        </w:trPr>
        <w:tc>
          <w:tcPr>
            <w:tcW w:w="3780" w:type="dxa"/>
          </w:tcPr>
          <w:p w:rsidR="00B20AC2" w:rsidRPr="00AF146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0AC2" w:rsidRPr="00501620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20AC2" w:rsidRPr="00501620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0AC2" w:rsidRPr="00501620" w:rsidRDefault="00B20AC2" w:rsidP="00B20A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6408A" w:rsidRPr="00F51F88" w:rsidTr="00B20AC2">
        <w:trPr>
          <w:cantSplit/>
        </w:trPr>
        <w:tc>
          <w:tcPr>
            <w:tcW w:w="3780" w:type="dxa"/>
          </w:tcPr>
          <w:p w:rsidR="0036408A" w:rsidRPr="00AF1468" w:rsidRDefault="0036408A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6408A" w:rsidRPr="009E3E3A" w:rsidRDefault="00DF0561" w:rsidP="00364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36408A" w:rsidRPr="006B2360" w:rsidRDefault="0036408A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36408A" w:rsidRPr="006B2360" w:rsidRDefault="00A42575" w:rsidP="00364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36408A" w:rsidRPr="006B2360" w:rsidRDefault="0036408A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36408A" w:rsidRPr="009E3E3A" w:rsidRDefault="00DF0561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36408A" w:rsidRPr="006B2360" w:rsidRDefault="0036408A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36408A" w:rsidRPr="006B2360" w:rsidRDefault="00A42575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36408A" w:rsidRPr="00B20AC2" w:rsidTr="00B20AC2">
        <w:trPr>
          <w:cantSplit/>
        </w:trPr>
        <w:tc>
          <w:tcPr>
            <w:tcW w:w="3780" w:type="dxa"/>
          </w:tcPr>
          <w:p w:rsidR="0036408A" w:rsidRPr="00AF1468" w:rsidRDefault="0036408A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36408A" w:rsidRPr="00750080" w:rsidRDefault="0036408A" w:rsidP="00B20AC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36408A" w:rsidRPr="00B20AC2" w:rsidRDefault="0036408A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35" w:type="dxa"/>
            <w:shd w:val="clear" w:color="auto" w:fill="auto"/>
          </w:tcPr>
          <w:p w:rsidR="0036408A" w:rsidRPr="00B20AC2" w:rsidRDefault="0036408A" w:rsidP="00146E5E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36408A" w:rsidRPr="00B20AC2" w:rsidRDefault="0036408A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36408A" w:rsidRPr="00750080" w:rsidRDefault="0036408A" w:rsidP="00B20AC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36408A" w:rsidRPr="00B20AC2" w:rsidRDefault="0036408A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69" w:type="dxa"/>
          </w:tcPr>
          <w:p w:rsidR="0036408A" w:rsidRPr="00B20AC2" w:rsidRDefault="0036408A" w:rsidP="00146E5E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BB3049" w:rsidRPr="00ED6F3B" w:rsidTr="00B20AC2">
        <w:trPr>
          <w:cantSplit/>
        </w:trPr>
        <w:tc>
          <w:tcPr>
            <w:tcW w:w="3780" w:type="dxa"/>
          </w:tcPr>
          <w:p w:rsidR="00BB3049" w:rsidRPr="00C6108F" w:rsidRDefault="00BB3049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108F">
              <w:rPr>
                <w:rFonts w:ascii="Angsana New" w:hAnsi="Angsana New"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B3049" w:rsidRPr="00536DF2" w:rsidRDefault="00536DF2" w:rsidP="00645380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0.92</w:t>
            </w:r>
            <w:r w:rsidR="00BB3049" w:rsidRPr="00536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BB3049" w:rsidRPr="00536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:rsidR="00BB3049" w:rsidRPr="00D8788B" w:rsidRDefault="00BB3049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</w:tcPr>
          <w:p w:rsidR="00BB3049" w:rsidRPr="00885CE1" w:rsidRDefault="00BB3049" w:rsidP="00A51A42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C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</w:t>
            </w:r>
            <w:r w:rsidRPr="00885C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885C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:rsidR="00BB3049" w:rsidRPr="00D8788B" w:rsidRDefault="00BB3049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</w:tcPr>
          <w:p w:rsidR="00BB3049" w:rsidRPr="00536DF2" w:rsidRDefault="00536DF2" w:rsidP="005A7D21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0.91</w:t>
            </w:r>
            <w:r w:rsidR="00BB3049" w:rsidRPr="00536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BB3049" w:rsidRPr="00536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:rsidR="00BB3049" w:rsidRPr="00D8788B" w:rsidRDefault="00BB3049" w:rsidP="005A7D2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BB3049" w:rsidRPr="00885CE1" w:rsidRDefault="00BB3049" w:rsidP="00A51A42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0.99</w:t>
            </w:r>
            <w:r w:rsidRPr="00885C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885C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</w:tr>
    </w:tbl>
    <w:p w:rsidR="00F9482B" w:rsidRDefault="00F9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0E2129" w:rsidRPr="00D061EA" w:rsidRDefault="00B054E2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8B2E18">
        <w:rPr>
          <w:rFonts w:ascii="Angsana New" w:hAnsi="Angsana New"/>
          <w:b/>
          <w:bCs/>
          <w:sz w:val="30"/>
          <w:szCs w:val="30"/>
        </w:rPr>
        <w:t>7</w:t>
      </w:r>
      <w:r w:rsidR="000E2129">
        <w:rPr>
          <w:rFonts w:ascii="Angsana New" w:hAnsi="Angsana New"/>
          <w:b/>
          <w:bCs/>
          <w:sz w:val="30"/>
          <w:szCs w:val="30"/>
        </w:rPr>
        <w:t>.</w:t>
      </w:r>
      <w:r w:rsidR="000E2129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0E2129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0E2129" w:rsidRPr="00D84724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385306" w:rsidRDefault="000E2129" w:rsidP="00BB3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DF0561">
        <w:rPr>
          <w:rFonts w:ascii="Angsana New" w:hAnsi="Angsana New"/>
          <w:sz w:val="30"/>
          <w:szCs w:val="30"/>
        </w:rPr>
        <w:t>2563</w:t>
      </w:r>
      <w:r w:rsidR="00BB3049">
        <w:rPr>
          <w:rFonts w:ascii="Angsana New" w:hAnsi="Angsana New"/>
          <w:sz w:val="30"/>
          <w:szCs w:val="30"/>
        </w:rPr>
        <w:t xml:space="preserve"> </w:t>
      </w:r>
    </w:p>
    <w:p w:rsidR="00385306" w:rsidRPr="00385306" w:rsidRDefault="00385306" w:rsidP="00BB3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7242C3" w:rsidRPr="00385306" w:rsidRDefault="00AF659C" w:rsidP="0038530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 w:hanging="720"/>
        <w:jc w:val="both"/>
        <w:rPr>
          <w:rFonts w:ascii="Angsana New" w:hAnsi="Angsana New"/>
          <w:color w:val="000000"/>
          <w:sz w:val="30"/>
          <w:szCs w:val="30"/>
        </w:rPr>
      </w:pPr>
      <w:r w:rsidRPr="00385306">
        <w:rPr>
          <w:rFonts w:ascii="Angsana New" w:hAnsi="Angsana New" w:hint="cs"/>
          <w:sz w:val="30"/>
          <w:szCs w:val="30"/>
          <w:cs/>
        </w:rPr>
        <w:t>กลุ่ม</w:t>
      </w:r>
      <w:r w:rsidRPr="00385306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B73FB6" w:rsidRPr="00385306">
        <w:rPr>
          <w:rFonts w:ascii="Angsana New" w:hAnsi="Angsana New" w:hint="cs"/>
          <w:sz w:val="30"/>
          <w:szCs w:val="30"/>
          <w:cs/>
        </w:rPr>
        <w:t>ส่วนปรับปรุง</w:t>
      </w:r>
      <w:r w:rsidRPr="00385306">
        <w:rPr>
          <w:rFonts w:ascii="Angsana New" w:hAnsi="Angsana New" w:hint="cs"/>
          <w:sz w:val="30"/>
          <w:szCs w:val="30"/>
          <w:cs/>
        </w:rPr>
        <w:t>อาคารโรงงาน</w:t>
      </w:r>
      <w:r w:rsidR="00B73FB6" w:rsidRPr="00385306">
        <w:rPr>
          <w:rFonts w:ascii="Angsana New" w:hAnsi="Angsana New" w:hint="cs"/>
          <w:sz w:val="30"/>
          <w:szCs w:val="30"/>
          <w:cs/>
        </w:rPr>
        <w:t>และบ้านพักพนักงาน</w:t>
      </w:r>
      <w:r w:rsidR="00C515EB">
        <w:rPr>
          <w:rFonts w:ascii="Angsana New" w:hAnsi="Angsana New"/>
          <w:sz w:val="30"/>
          <w:szCs w:val="30"/>
        </w:rPr>
        <w:t xml:space="preserve"> </w:t>
      </w:r>
      <w:r w:rsidRPr="00385306">
        <w:rPr>
          <w:rFonts w:ascii="Angsana New" w:hAnsi="Angsana New" w:hint="cs"/>
          <w:sz w:val="30"/>
          <w:szCs w:val="30"/>
          <w:cs/>
        </w:rPr>
        <w:t>และ</w:t>
      </w:r>
      <w:r w:rsidRPr="00385306">
        <w:rPr>
          <w:rFonts w:ascii="Angsana New" w:hAnsi="Angsana New"/>
          <w:sz w:val="30"/>
          <w:szCs w:val="30"/>
          <w:cs/>
        </w:rPr>
        <w:t>ซื้อเครื่องจักร</w:t>
      </w:r>
      <w:r w:rsidRPr="00385306">
        <w:rPr>
          <w:rFonts w:ascii="Angsana New" w:hAnsi="Angsana New" w:hint="cs"/>
          <w:sz w:val="30"/>
          <w:szCs w:val="30"/>
          <w:cs/>
        </w:rPr>
        <w:t>และอุปกรณ์เป็น</w:t>
      </w:r>
      <w:r w:rsidRPr="00385306">
        <w:rPr>
          <w:rFonts w:ascii="Angsana New" w:hAnsi="Angsana New"/>
          <w:sz w:val="30"/>
          <w:szCs w:val="30"/>
          <w:cs/>
        </w:rPr>
        <w:t>จำนวนเงิน</w:t>
      </w:r>
      <w:r w:rsidRPr="00385306">
        <w:rPr>
          <w:rFonts w:ascii="Angsana New" w:hAnsi="Angsana New" w:hint="cs"/>
          <w:sz w:val="30"/>
          <w:szCs w:val="30"/>
          <w:cs/>
        </w:rPr>
        <w:t>รวมประมาณ</w:t>
      </w:r>
      <w:r w:rsidRPr="00385306">
        <w:rPr>
          <w:rFonts w:ascii="Angsana New" w:hAnsi="Angsana New"/>
          <w:sz w:val="30"/>
          <w:szCs w:val="30"/>
          <w:cs/>
        </w:rPr>
        <w:t xml:space="preserve"> </w:t>
      </w:r>
      <w:r w:rsidR="00385306" w:rsidRPr="00385306">
        <w:rPr>
          <w:rFonts w:ascii="Angsana New" w:hAnsi="Angsana New"/>
          <w:sz w:val="30"/>
          <w:szCs w:val="30"/>
        </w:rPr>
        <w:t>10.8</w:t>
      </w:r>
      <w:r w:rsidRPr="00385306">
        <w:rPr>
          <w:rFonts w:ascii="Angsana New" w:hAnsi="Angsana New"/>
          <w:sz w:val="30"/>
          <w:szCs w:val="30"/>
        </w:rPr>
        <w:t xml:space="preserve"> </w:t>
      </w:r>
      <w:r w:rsidRPr="00385306">
        <w:rPr>
          <w:rFonts w:ascii="Angsana New" w:hAnsi="Angsana New"/>
          <w:sz w:val="30"/>
          <w:szCs w:val="30"/>
          <w:cs/>
        </w:rPr>
        <w:t>ล้าน</w:t>
      </w:r>
      <w:r w:rsidRPr="00385306">
        <w:rPr>
          <w:rFonts w:ascii="Angsana New" w:hAnsi="Angsana New" w:hint="cs"/>
          <w:sz w:val="30"/>
          <w:szCs w:val="30"/>
          <w:cs/>
        </w:rPr>
        <w:t xml:space="preserve">บาท </w:t>
      </w:r>
      <w:r w:rsidR="00385306" w:rsidRPr="00385306">
        <w:rPr>
          <w:rFonts w:ascii="Angsana New" w:hAnsi="Angsana New" w:hint="cs"/>
          <w:sz w:val="30"/>
          <w:szCs w:val="30"/>
          <w:cs/>
        </w:rPr>
        <w:t>และ 0.</w:t>
      </w:r>
      <w:r w:rsidR="00385306" w:rsidRPr="00385306">
        <w:rPr>
          <w:rFonts w:ascii="Angsana New" w:hAnsi="Angsana New"/>
          <w:sz w:val="30"/>
          <w:szCs w:val="30"/>
        </w:rPr>
        <w:t>1</w:t>
      </w:r>
      <w:r w:rsidR="00385306" w:rsidRPr="00385306">
        <w:rPr>
          <w:rFonts w:ascii="Angsana New" w:hAnsi="Angsana New" w:hint="cs"/>
          <w:sz w:val="30"/>
          <w:szCs w:val="30"/>
          <w:cs/>
        </w:rPr>
        <w:t xml:space="preserve"> </w:t>
      </w:r>
      <w:r w:rsidR="00385306" w:rsidRPr="00385306">
        <w:rPr>
          <w:rFonts w:ascii="Angsana New" w:hAnsi="Angsana New" w:hint="cs"/>
          <w:sz w:val="30"/>
          <w:szCs w:val="30"/>
          <w:cs/>
          <w:lang w:val="th-TH"/>
        </w:rPr>
        <w:t>ล้านเหรียญ</w:t>
      </w:r>
      <w:r w:rsidR="00385306" w:rsidRPr="00385306">
        <w:rPr>
          <w:rFonts w:ascii="Angsana New" w:hAnsi="Angsana New" w:hint="cs"/>
          <w:sz w:val="30"/>
          <w:szCs w:val="30"/>
          <w:cs/>
        </w:rPr>
        <w:t>ดอลลาร์</w:t>
      </w:r>
      <w:r w:rsidR="00385306" w:rsidRPr="00385306">
        <w:rPr>
          <w:rFonts w:ascii="Angsana New" w:hAnsi="Angsana New" w:hint="cs"/>
          <w:sz w:val="30"/>
          <w:szCs w:val="30"/>
          <w:cs/>
          <w:lang w:val="th-TH"/>
        </w:rPr>
        <w:t>สหรัฐอเมริกา</w:t>
      </w:r>
      <w:r w:rsidR="0038530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385306" w:rsidRPr="00385306" w:rsidRDefault="00385306" w:rsidP="00385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color w:val="000000"/>
          <w:sz w:val="16"/>
          <w:szCs w:val="16"/>
        </w:rPr>
      </w:pPr>
    </w:p>
    <w:p w:rsidR="00385306" w:rsidRPr="00895BC6" w:rsidRDefault="00385306" w:rsidP="0038530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13" w:hanging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385306">
        <w:rPr>
          <w:rFonts w:ascii="Angsana New" w:hAnsi="Angsana New" w:hint="cs"/>
          <w:sz w:val="30"/>
          <w:szCs w:val="30"/>
          <w:cs/>
        </w:rPr>
        <w:t>กลุ่ม</w:t>
      </w:r>
      <w:r w:rsidRPr="0038530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571786">
        <w:rPr>
          <w:rFonts w:ascii="Angsana New" w:hAnsi="Angsana New" w:hint="cs"/>
          <w:sz w:val="30"/>
          <w:szCs w:val="30"/>
          <w:cs/>
        </w:rPr>
        <w:t>เลตเตอร์ออฟเครดิตที่ยังไม่ได้ใช้สำหรับการซื้อเครื่องจักรเป็นจำนวนเงินประมาณ</w:t>
      </w:r>
      <w:r>
        <w:rPr>
          <w:rFonts w:ascii="Angsana New" w:hAnsi="Angsana New"/>
          <w:sz w:val="30"/>
          <w:szCs w:val="30"/>
        </w:rPr>
        <w:t xml:space="preserve"> 0.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DC2D57">
        <w:rPr>
          <w:rFonts w:ascii="Angsana New" w:hAnsi="Angsana New" w:hint="cs"/>
          <w:sz w:val="30"/>
          <w:szCs w:val="30"/>
          <w:cs/>
          <w:lang w:val="th-TH"/>
        </w:rPr>
        <w:t>ล้านเหรียญดอลลาร์สหรัฐอเมริกา</w:t>
      </w:r>
      <w:r w:rsidR="00895BC6">
        <w:rPr>
          <w:rFonts w:ascii="Angsana New" w:hAnsi="Angsana New"/>
          <w:sz w:val="30"/>
          <w:szCs w:val="30"/>
        </w:rPr>
        <w:t xml:space="preserve"> </w:t>
      </w:r>
      <w:r w:rsidR="00895BC6">
        <w:rPr>
          <w:rFonts w:ascii="Angsana New" w:hAnsi="Angsana New" w:hint="cs"/>
          <w:sz w:val="30"/>
          <w:szCs w:val="30"/>
          <w:cs/>
        </w:rPr>
        <w:t>และ</w:t>
      </w:r>
    </w:p>
    <w:p w:rsidR="00895BC6" w:rsidRDefault="00B122FF" w:rsidP="00B122FF">
      <w:pPr>
        <w:pStyle w:val="ListParagraph"/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46"/>
        </w:tabs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color w:val="000000"/>
          <w:sz w:val="16"/>
          <w:szCs w:val="16"/>
          <w:cs/>
        </w:rPr>
        <w:tab/>
      </w:r>
    </w:p>
    <w:p w:rsidR="00B122FF" w:rsidRPr="00895BC6" w:rsidRDefault="00B122FF" w:rsidP="00B122FF">
      <w:pPr>
        <w:pStyle w:val="ListParagraph"/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46"/>
        </w:tabs>
        <w:rPr>
          <w:rFonts w:ascii="Angsana New" w:hAnsi="Angsana New"/>
          <w:color w:val="000000"/>
          <w:sz w:val="16"/>
          <w:szCs w:val="16"/>
          <w:cs/>
        </w:rPr>
      </w:pPr>
    </w:p>
    <w:p w:rsidR="00895BC6" w:rsidRDefault="00EB203F" w:rsidP="0038530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13" w:hanging="709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ในเดือน</w:t>
      </w:r>
      <w:r w:rsidR="00895BC6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2563 </w:t>
      </w:r>
      <w:r w:rsidR="00113664">
        <w:rPr>
          <w:rFonts w:ascii="Angsana New" w:hAnsi="Angsana New" w:hint="cs"/>
          <w:color w:val="000000"/>
          <w:sz w:val="30"/>
          <w:szCs w:val="30"/>
          <w:cs/>
        </w:rPr>
        <w:t>กลุ่มบริษัททำสัญญาซื้อ</w:t>
      </w:r>
      <w:r w:rsidR="00895BC6">
        <w:rPr>
          <w:rFonts w:ascii="Angsana New" w:hAnsi="Angsana New" w:hint="cs"/>
          <w:color w:val="000000"/>
          <w:sz w:val="30"/>
          <w:szCs w:val="30"/>
          <w:cs/>
        </w:rPr>
        <w:t>ไฟฟ้าจากการผลิตไฟฟ้าพลังงานแสงอาทิตย์ที่ติดตั้ง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บนหลังคากับบริษัทเอกชนแห่งหนึ่งมีจำนวนเงินรวม 20.5 ล้านบาท </w:t>
      </w:r>
      <w:r w:rsidR="00895BC6">
        <w:rPr>
          <w:rFonts w:ascii="Angsana New" w:hAnsi="Angsana New" w:hint="cs"/>
          <w:color w:val="000000"/>
          <w:sz w:val="30"/>
          <w:szCs w:val="30"/>
          <w:cs/>
        </w:rPr>
        <w:t>โดยสัญญา</w:t>
      </w:r>
      <w:r w:rsidR="00B122FF">
        <w:rPr>
          <w:rFonts w:ascii="Angsana New" w:hAnsi="Angsana New" w:hint="cs"/>
          <w:color w:val="000000"/>
          <w:sz w:val="30"/>
          <w:szCs w:val="30"/>
          <w:cs/>
        </w:rPr>
        <w:t>มีอายุ 15 ปี เริ่ม</w:t>
      </w:r>
      <w:r w:rsidR="00895BC6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31 สิงหาคม 2564  </w:t>
      </w:r>
    </w:p>
    <w:p w:rsidR="00B122FF" w:rsidRPr="00385306" w:rsidRDefault="00B122FF" w:rsidP="00B122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1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0E2129" w:rsidRPr="00161CAE" w:rsidRDefault="007077AD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8B2E18">
        <w:rPr>
          <w:rFonts w:ascii="Angsana New" w:hAnsi="Angsana New"/>
          <w:b/>
          <w:bCs/>
          <w:sz w:val="30"/>
          <w:szCs w:val="30"/>
        </w:rPr>
        <w:t>8</w:t>
      </w:r>
      <w:r w:rsidR="000E2129" w:rsidRPr="00161CAE">
        <w:rPr>
          <w:rFonts w:ascii="Angsana New" w:hAnsi="Angsana New"/>
          <w:b/>
          <w:bCs/>
          <w:sz w:val="30"/>
          <w:szCs w:val="30"/>
        </w:rPr>
        <w:t>.</w:t>
      </w:r>
      <w:r w:rsidR="000E2129" w:rsidRPr="00161CAE">
        <w:rPr>
          <w:rFonts w:ascii="Angsana New" w:hAnsi="Angsana New"/>
          <w:b/>
          <w:bCs/>
          <w:sz w:val="30"/>
          <w:szCs w:val="30"/>
        </w:rPr>
        <w:tab/>
      </w:r>
      <w:r w:rsidR="009D2063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0E2129" w:rsidRPr="00D769EB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AF659C" w:rsidRDefault="000E2129" w:rsidP="00AF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Pr="009E3E3A">
        <w:rPr>
          <w:rFonts w:ascii="Angsana New" w:hAnsi="Angsana New" w:hint="cs"/>
          <w:sz w:val="30"/>
          <w:szCs w:val="30"/>
          <w:cs/>
        </w:rPr>
        <w:t xml:space="preserve"> </w:t>
      </w:r>
      <w:r w:rsidRPr="009E3E3A">
        <w:rPr>
          <w:rFonts w:ascii="Angsana New" w:hAnsi="Angsana New"/>
          <w:sz w:val="30"/>
          <w:szCs w:val="30"/>
          <w:cs/>
        </w:rPr>
        <w:t xml:space="preserve">วันที่ 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9E3E3A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DF0561" w:rsidRPr="00A41C4C">
        <w:rPr>
          <w:rFonts w:ascii="Angsana New" w:hAnsi="Angsana New"/>
          <w:sz w:val="30"/>
          <w:szCs w:val="30"/>
        </w:rPr>
        <w:t>2563</w:t>
      </w:r>
      <w:r w:rsidRPr="00A41C4C">
        <w:rPr>
          <w:rFonts w:ascii="Angsana New" w:hAnsi="Angsana New"/>
          <w:sz w:val="30"/>
          <w:szCs w:val="30"/>
        </w:rPr>
        <w:t xml:space="preserve"> </w:t>
      </w:r>
      <w:r w:rsidR="00AF659C" w:rsidRPr="00A41C4C">
        <w:rPr>
          <w:rFonts w:ascii="Angsana New" w:hAnsi="Angsana New"/>
          <w:sz w:val="30"/>
          <w:szCs w:val="30"/>
          <w:cs/>
        </w:rPr>
        <w:t>กลุ่มบริษัทมี</w:t>
      </w:r>
      <w:r w:rsidR="00A41C4C" w:rsidRPr="00A41C4C">
        <w:rPr>
          <w:rFonts w:ascii="Angsana New" w:hAnsi="Angsana New" w:hint="cs"/>
          <w:sz w:val="30"/>
          <w:szCs w:val="30"/>
          <w:cs/>
        </w:rPr>
        <w:t>หนังสือค้ำประกัน</w:t>
      </w:r>
      <w:r w:rsidR="00AF659C" w:rsidRPr="00A41C4C">
        <w:rPr>
          <w:rFonts w:ascii="Angsana New" w:hAnsi="Angsana New"/>
          <w:sz w:val="30"/>
          <w:szCs w:val="30"/>
          <w:cs/>
        </w:rPr>
        <w:t>ที่</w:t>
      </w:r>
      <w:r w:rsidR="00A41C4C" w:rsidRPr="00A41C4C">
        <w:rPr>
          <w:rFonts w:ascii="Angsana New" w:hAnsi="Angsana New" w:hint="cs"/>
          <w:sz w:val="30"/>
          <w:szCs w:val="30"/>
          <w:cs/>
        </w:rPr>
        <w:t>ออก</w:t>
      </w:r>
      <w:r w:rsidR="00A41C4C">
        <w:rPr>
          <w:rFonts w:ascii="Angsana New" w:hAnsi="Angsana New" w:hint="cs"/>
          <w:sz w:val="30"/>
          <w:szCs w:val="30"/>
          <w:cs/>
        </w:rPr>
        <w:t>โดย</w:t>
      </w:r>
      <w:r w:rsidR="00AF659C" w:rsidRPr="00322330">
        <w:rPr>
          <w:rFonts w:ascii="Angsana New" w:hAnsi="Angsana New"/>
          <w:sz w:val="30"/>
          <w:szCs w:val="30"/>
          <w:cs/>
        </w:rPr>
        <w:t>ธนาคารในประเทศหลายแห่งให้กับรัฐวิสาหกิจ</w:t>
      </w:r>
      <w:r w:rsidR="00B73FB6"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="00AF659C" w:rsidRPr="00322330">
        <w:rPr>
          <w:rFonts w:ascii="Angsana New" w:hAnsi="Angsana New"/>
          <w:sz w:val="30"/>
          <w:szCs w:val="30"/>
          <w:cs/>
        </w:rPr>
        <w:t>และบริษัทเอกชนหลายแห่งเป็นจำนวนเงิน</w:t>
      </w:r>
      <w:r w:rsidR="00AF659C" w:rsidRPr="00B93605">
        <w:rPr>
          <w:rFonts w:ascii="Angsana New" w:hAnsi="Angsana New"/>
          <w:sz w:val="30"/>
          <w:szCs w:val="30"/>
          <w:cs/>
        </w:rPr>
        <w:t>รวม</w:t>
      </w:r>
      <w:r w:rsidR="00AF659C" w:rsidRPr="000424F2">
        <w:rPr>
          <w:rFonts w:ascii="Angsana New" w:hAnsi="Angsana New" w:hint="cs"/>
          <w:sz w:val="30"/>
          <w:szCs w:val="30"/>
          <w:cs/>
        </w:rPr>
        <w:t>ประมาณ</w:t>
      </w:r>
      <w:r w:rsidR="00AF659C" w:rsidRPr="000424F2">
        <w:rPr>
          <w:rFonts w:ascii="Angsana New" w:hAnsi="Angsana New"/>
          <w:sz w:val="30"/>
          <w:szCs w:val="30"/>
        </w:rPr>
        <w:t xml:space="preserve"> </w:t>
      </w:r>
      <w:r w:rsidR="007F3981">
        <w:rPr>
          <w:rFonts w:ascii="Angsana New" w:hAnsi="Angsana New"/>
          <w:sz w:val="30"/>
          <w:szCs w:val="30"/>
        </w:rPr>
        <w:t>158.1</w:t>
      </w:r>
      <w:r w:rsidR="00AF659C" w:rsidRPr="000424F2">
        <w:rPr>
          <w:rFonts w:ascii="Angsana New" w:hAnsi="Angsana New"/>
          <w:sz w:val="30"/>
          <w:szCs w:val="30"/>
        </w:rPr>
        <w:t xml:space="preserve"> </w:t>
      </w:r>
      <w:r w:rsidR="00AF659C" w:rsidRPr="000424F2">
        <w:rPr>
          <w:rFonts w:ascii="Angsana New" w:hAnsi="Angsana New"/>
          <w:sz w:val="30"/>
          <w:szCs w:val="30"/>
          <w:cs/>
        </w:rPr>
        <w:t>ล้านบาท</w:t>
      </w:r>
      <w:r w:rsidR="00AF659C">
        <w:rPr>
          <w:rFonts w:ascii="Angsana New" w:hAnsi="Angsana New"/>
          <w:sz w:val="30"/>
          <w:szCs w:val="30"/>
        </w:rPr>
        <w:t xml:space="preserve"> </w:t>
      </w:r>
    </w:p>
    <w:p w:rsidR="009742D1" w:rsidRDefault="009742D1" w:rsidP="0097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91BDA" w:rsidRDefault="008B2E18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03550D">
        <w:rPr>
          <w:rFonts w:ascii="Angsana New" w:hAnsi="Angsana New"/>
          <w:b/>
          <w:bCs/>
          <w:sz w:val="30"/>
          <w:szCs w:val="30"/>
        </w:rPr>
        <w:t>.</w:t>
      </w:r>
      <w:r w:rsidR="00891BDA"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 w:rsidR="00891BDA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AF1468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891BDA">
        <w:rPr>
          <w:rFonts w:ascii="Angsana New" w:hAnsi="Angsana New" w:hint="cs"/>
          <w:b/>
          <w:bCs/>
          <w:sz w:val="30"/>
          <w:szCs w:val="30"/>
          <w:cs/>
        </w:rPr>
        <w:t>อื่นๆ</w:t>
      </w:r>
    </w:p>
    <w:p w:rsidR="00751009" w:rsidRPr="00751009" w:rsidRDefault="00751009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16"/>
          <w:szCs w:val="16"/>
        </w:rPr>
      </w:pPr>
    </w:p>
    <w:p w:rsidR="009D2063" w:rsidRDefault="009D2063" w:rsidP="009D2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9D2063" w:rsidRPr="004A0B7D" w:rsidRDefault="009D2063" w:rsidP="009D2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2674BE" w:rsidRDefault="009D2063" w:rsidP="002674BE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F854B7">
        <w:rPr>
          <w:rFonts w:ascii="Angsana New" w:hAnsi="Angsana New" w:hint="cs"/>
          <w:szCs w:val="30"/>
          <w:cs/>
        </w:rPr>
        <w:t>อดีตผู้ถือหุ้น</w:t>
      </w:r>
      <w:r>
        <w:rPr>
          <w:rFonts w:ascii="Angsana New" w:hAnsi="Angsana New" w:hint="cs"/>
          <w:szCs w:val="30"/>
          <w:cs/>
        </w:rPr>
        <w:t>รายหนึ่ง</w:t>
      </w:r>
      <w:r w:rsidRPr="00F854B7">
        <w:rPr>
          <w:rFonts w:ascii="Angsana New" w:hAnsi="Angsana New" w:hint="cs"/>
          <w:szCs w:val="30"/>
          <w:cs/>
        </w:rPr>
        <w:t xml:space="preserve"> (โจทก์) ฟ้องบริษัทย่อย</w:t>
      </w:r>
      <w:r>
        <w:rPr>
          <w:rFonts w:ascii="Angsana New" w:hAnsi="Angsana New" w:hint="cs"/>
          <w:szCs w:val="30"/>
          <w:cs/>
        </w:rPr>
        <w:t xml:space="preserve"> </w:t>
      </w:r>
      <w:r w:rsidRPr="00F854B7">
        <w:rPr>
          <w:rFonts w:ascii="Angsana New" w:hAnsi="Angsana New" w:hint="cs"/>
          <w:szCs w:val="30"/>
          <w:cs/>
        </w:rPr>
        <w:t>(จำเลย</w:t>
      </w:r>
      <w:r>
        <w:rPr>
          <w:rFonts w:ascii="Angsana New" w:hAnsi="Angsana New" w:hint="cs"/>
          <w:szCs w:val="30"/>
          <w:cs/>
        </w:rPr>
        <w:t>ที่หนึ่ง</w:t>
      </w:r>
      <w:r w:rsidRPr="00F854B7">
        <w:rPr>
          <w:rFonts w:ascii="Angsana New" w:hAnsi="Angsana New" w:hint="cs"/>
          <w:szCs w:val="30"/>
          <w:cs/>
        </w:rPr>
        <w:t>) และทนายความของบริษัทย่อย (จำเลย</w:t>
      </w:r>
      <w:r>
        <w:rPr>
          <w:rFonts w:ascii="Angsana New" w:hAnsi="Angsana New" w:hint="cs"/>
          <w:szCs w:val="30"/>
          <w:cs/>
        </w:rPr>
        <w:t>ที่สอง</w:t>
      </w:r>
      <w:r w:rsidRPr="00F854B7">
        <w:rPr>
          <w:rFonts w:ascii="Angsana New" w:hAnsi="Angsana New" w:hint="cs"/>
          <w:szCs w:val="30"/>
          <w:cs/>
        </w:rPr>
        <w:t xml:space="preserve">) ในวันที่ </w:t>
      </w:r>
      <w:r w:rsidRPr="00F854B7">
        <w:rPr>
          <w:rFonts w:ascii="Angsana New" w:hAnsi="Angsana New"/>
          <w:szCs w:val="30"/>
        </w:rPr>
        <w:t xml:space="preserve">24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2560 </w:t>
      </w:r>
      <w:r w:rsidRPr="00F854B7">
        <w:rPr>
          <w:rFonts w:ascii="Angsana New" w:hAnsi="Angsana New" w:hint="cs"/>
          <w:szCs w:val="30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 w:rsidRPr="00F854B7">
        <w:rPr>
          <w:rFonts w:ascii="Angsana New" w:hAnsi="Angsana New"/>
          <w:szCs w:val="30"/>
        </w:rPr>
        <w:t xml:space="preserve">(IPO) </w:t>
      </w:r>
      <w:r w:rsidRPr="00F854B7">
        <w:rPr>
          <w:rFonts w:ascii="Angsana New" w:hAnsi="Angsana New" w:hint="cs"/>
          <w:szCs w:val="30"/>
          <w:cs/>
        </w:rPr>
        <w:t xml:space="preserve">ในช่วงวันที่ </w:t>
      </w:r>
      <w:r w:rsidRPr="00F854B7">
        <w:rPr>
          <w:rFonts w:ascii="Angsana New" w:hAnsi="Angsana New"/>
          <w:szCs w:val="30"/>
        </w:rPr>
        <w:t xml:space="preserve">17-19 </w:t>
      </w:r>
      <w:r w:rsidRPr="00F854B7">
        <w:rPr>
          <w:rFonts w:ascii="Angsana New" w:hAnsi="Angsana New" w:hint="cs"/>
          <w:szCs w:val="30"/>
          <w:cs/>
        </w:rPr>
        <w:t xml:space="preserve">กันยายน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 w:rsidRPr="00F854B7">
        <w:rPr>
          <w:rFonts w:ascii="Angsana New" w:hAnsi="Angsana New"/>
          <w:szCs w:val="30"/>
        </w:rPr>
        <w:t>1</w:t>
      </w:r>
      <w:r w:rsidRPr="00F854B7">
        <w:rPr>
          <w:rFonts w:ascii="Angsana New" w:hAnsi="Angsana New" w:hint="cs"/>
          <w:szCs w:val="30"/>
          <w:cs/>
        </w:rPr>
        <w:t xml:space="preserve"> ตุลาคม </w:t>
      </w:r>
      <w:r w:rsidRPr="00F854B7">
        <w:rPr>
          <w:rFonts w:ascii="Angsana New" w:hAnsi="Angsana New"/>
          <w:szCs w:val="30"/>
        </w:rPr>
        <w:t xml:space="preserve">2557)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67.2 ล้านบาท รวมเป็นเงิน </w:t>
      </w:r>
      <w:r w:rsidRPr="00F854B7">
        <w:rPr>
          <w:rFonts w:ascii="Angsana New" w:hAnsi="Angsana New"/>
          <w:szCs w:val="30"/>
        </w:rPr>
        <w:t xml:space="preserve">86.1 </w:t>
      </w:r>
      <w:r w:rsidRPr="00F854B7">
        <w:rPr>
          <w:rFonts w:ascii="Angsana New" w:hAnsi="Angsana New" w:hint="cs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F854B7">
        <w:rPr>
          <w:rFonts w:ascii="Angsana New" w:hAnsi="Angsana New"/>
          <w:szCs w:val="30"/>
        </w:rPr>
        <w:t xml:space="preserve">7.5 </w:t>
      </w:r>
      <w:r w:rsidRPr="00F854B7">
        <w:rPr>
          <w:rFonts w:ascii="Angsana New" w:hAnsi="Angsana New" w:hint="cs"/>
          <w:szCs w:val="30"/>
          <w:cs/>
        </w:rPr>
        <w:t xml:space="preserve">ต่อปีนับจากวันที่ </w:t>
      </w:r>
      <w:r w:rsidRPr="00F854B7">
        <w:rPr>
          <w:rFonts w:ascii="Angsana New" w:hAnsi="Angsana New"/>
          <w:szCs w:val="30"/>
        </w:rPr>
        <w:t xml:space="preserve">1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เป็นต้นไป </w:t>
      </w:r>
      <w:r w:rsidRPr="00F906BE">
        <w:rPr>
          <w:rFonts w:ascii="Angsana New" w:hAnsi="Angsana New"/>
          <w:szCs w:val="30"/>
          <w:cs/>
        </w:rPr>
        <w:t xml:space="preserve">เมื่อวันที่ 30 สิงหาคม 2561 </w:t>
      </w:r>
      <w:r>
        <w:rPr>
          <w:rFonts w:ascii="Angsana New" w:hAnsi="Angsana New" w:hint="cs"/>
          <w:szCs w:val="30"/>
          <w:cs/>
        </w:rPr>
        <w:t>และวันที่ 25 มิถุนายน 2562</w:t>
      </w:r>
      <w:r>
        <w:rPr>
          <w:rFonts w:ascii="Angsana New" w:hAnsi="Angsana New"/>
          <w:szCs w:val="30"/>
        </w:rPr>
        <w:t xml:space="preserve"> </w:t>
      </w:r>
      <w:r w:rsidRPr="00F906BE">
        <w:rPr>
          <w:rFonts w:ascii="Angsana New" w:hAnsi="Angsana New"/>
          <w:szCs w:val="30"/>
          <w:cs/>
        </w:rPr>
        <w:t>ศาลชั้นต้น</w:t>
      </w:r>
      <w:r>
        <w:rPr>
          <w:rFonts w:ascii="Angsana New" w:hAnsi="Angsana New" w:hint="cs"/>
          <w:szCs w:val="30"/>
          <w:cs/>
        </w:rPr>
        <w:t>และ</w:t>
      </w:r>
      <w:r>
        <w:rPr>
          <w:rFonts w:ascii="Angsana New" w:hAnsi="Angsana New"/>
          <w:szCs w:val="30"/>
          <w:cs/>
        </w:rPr>
        <w:t>ศาลอุทธรณ์</w:t>
      </w:r>
      <w:r w:rsidRPr="00F906BE">
        <w:rPr>
          <w:rFonts w:ascii="Angsana New" w:hAnsi="Angsana New"/>
          <w:szCs w:val="30"/>
          <w:cs/>
        </w:rPr>
        <w:t>ได้มีคำพิพากษายกฟ้อง</w:t>
      </w:r>
      <w:r w:rsidRPr="00F906BE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ตามลำดับ</w:t>
      </w:r>
      <w:r w:rsidR="00BE21A7">
        <w:rPr>
          <w:rFonts w:ascii="Angsana New" w:hAnsi="Angsana New" w:hint="cs"/>
          <w:szCs w:val="30"/>
          <w:cs/>
        </w:rPr>
        <w:t xml:space="preserve"> </w:t>
      </w:r>
      <w:r w:rsidR="00740162">
        <w:rPr>
          <w:rFonts w:ascii="Angsana New" w:hAnsi="Angsana New"/>
          <w:szCs w:val="30"/>
          <w:cs/>
        </w:rPr>
        <w:t>อย่างไรก็ดี</w:t>
      </w:r>
      <w:r w:rsidR="00740162">
        <w:rPr>
          <w:rFonts w:ascii="Angsana New" w:hAnsi="Angsana New"/>
          <w:szCs w:val="30"/>
        </w:rPr>
        <w:t xml:space="preserve"> </w:t>
      </w:r>
      <w:r w:rsidR="00437D04">
        <w:rPr>
          <w:rFonts w:ascii="Angsana New" w:hAnsi="Angsana New" w:hint="cs"/>
          <w:szCs w:val="30"/>
          <w:cs/>
        </w:rPr>
        <w:t xml:space="preserve">เมื่อวันที่ 4 ตุลาคม 2562 </w:t>
      </w:r>
      <w:r w:rsidR="00BE21A7" w:rsidRPr="00BE21A7">
        <w:rPr>
          <w:rFonts w:ascii="Angsana New" w:hAnsi="Angsana New"/>
          <w:szCs w:val="30"/>
          <w:cs/>
        </w:rPr>
        <w:t>อดีตผู้ถือหุ้นได้ยื่น</w:t>
      </w:r>
      <w:r w:rsidR="00BE21A7" w:rsidRPr="00BE21A7">
        <w:rPr>
          <w:rFonts w:ascii="Angsana New" w:hAnsi="Angsana New" w:hint="cs"/>
          <w:szCs w:val="30"/>
          <w:cs/>
        </w:rPr>
        <w:t>คำร้องขออนุญาต</w:t>
      </w:r>
      <w:r w:rsidR="00BE21A7" w:rsidRPr="00BE21A7">
        <w:rPr>
          <w:rFonts w:ascii="Angsana New" w:hAnsi="Angsana New"/>
          <w:szCs w:val="30"/>
          <w:cs/>
        </w:rPr>
        <w:t>ฎีกาต่อศาล</w:t>
      </w:r>
      <w:r w:rsidR="00BE21A7" w:rsidRPr="00BE21A7">
        <w:rPr>
          <w:rFonts w:ascii="Angsana New" w:hAnsi="Angsana New" w:hint="cs"/>
          <w:szCs w:val="30"/>
          <w:cs/>
        </w:rPr>
        <w:t xml:space="preserve">ฎีกา </w:t>
      </w:r>
      <w:r w:rsidR="002674BE">
        <w:rPr>
          <w:rFonts w:ascii="AngsanaUPC" w:hAnsi="AngsanaUPC" w:cs="AngsanaUPC" w:hint="cs"/>
          <w:szCs w:val="30"/>
          <w:cs/>
        </w:rPr>
        <w:t xml:space="preserve">และเมื่อวันที่ </w:t>
      </w:r>
      <w:r w:rsidR="002674BE">
        <w:rPr>
          <w:rFonts w:ascii="Angsana New" w:hAnsi="Angsana New"/>
          <w:szCs w:val="30"/>
        </w:rPr>
        <w:t>28</w:t>
      </w:r>
      <w:r w:rsidR="002674BE">
        <w:rPr>
          <w:rFonts w:ascii="Angsana New" w:hAnsi="Angsana New" w:hint="cs"/>
          <w:szCs w:val="30"/>
          <w:cs/>
        </w:rPr>
        <w:t xml:space="preserve"> เมษายน </w:t>
      </w:r>
      <w:r w:rsidR="002674BE">
        <w:rPr>
          <w:rFonts w:ascii="Angsana New" w:hAnsi="Angsana New"/>
          <w:szCs w:val="30"/>
        </w:rPr>
        <w:t>2563</w:t>
      </w:r>
      <w:r w:rsidR="002674BE">
        <w:rPr>
          <w:rFonts w:ascii="Angsana New" w:hAnsi="Angsana New" w:hint="cs"/>
          <w:szCs w:val="30"/>
          <w:cs/>
        </w:rPr>
        <w:t xml:space="preserve"> ศาลฎีกามีคำสั่งไม่อนุญาตให้โจทก์ฎีกา </w:t>
      </w:r>
    </w:p>
    <w:p w:rsidR="0025197A" w:rsidRDefault="0025197A" w:rsidP="009D2063">
      <w:pPr>
        <w:pStyle w:val="NoSpacing"/>
        <w:rPr>
          <w:b/>
          <w:bCs/>
          <w:szCs w:val="30"/>
        </w:rPr>
      </w:pPr>
    </w:p>
    <w:p w:rsidR="00895BC6" w:rsidRDefault="00895BC6" w:rsidP="009D2063">
      <w:pPr>
        <w:pStyle w:val="NoSpacing"/>
        <w:rPr>
          <w:b/>
          <w:bCs/>
          <w:szCs w:val="30"/>
        </w:rPr>
      </w:pPr>
    </w:p>
    <w:p w:rsidR="00895BC6" w:rsidRDefault="00895BC6" w:rsidP="009D2063">
      <w:pPr>
        <w:pStyle w:val="NoSpacing"/>
        <w:rPr>
          <w:b/>
          <w:bCs/>
          <w:szCs w:val="30"/>
        </w:rPr>
      </w:pPr>
    </w:p>
    <w:p w:rsidR="00895BC6" w:rsidRDefault="00895BC6" w:rsidP="009D2063">
      <w:pPr>
        <w:pStyle w:val="NoSpacing"/>
        <w:rPr>
          <w:b/>
          <w:bCs/>
          <w:szCs w:val="30"/>
        </w:rPr>
      </w:pPr>
    </w:p>
    <w:p w:rsidR="00895BC6" w:rsidRDefault="00895BC6" w:rsidP="009D2063">
      <w:pPr>
        <w:pStyle w:val="NoSpacing"/>
        <w:rPr>
          <w:b/>
          <w:bCs/>
          <w:szCs w:val="30"/>
        </w:rPr>
      </w:pPr>
    </w:p>
    <w:p w:rsidR="00895BC6" w:rsidRDefault="00895BC6" w:rsidP="009D2063">
      <w:pPr>
        <w:pStyle w:val="NoSpacing"/>
        <w:rPr>
          <w:b/>
          <w:bCs/>
          <w:szCs w:val="30"/>
        </w:rPr>
      </w:pPr>
    </w:p>
    <w:p w:rsidR="00895BC6" w:rsidRDefault="00895BC6" w:rsidP="009D2063">
      <w:pPr>
        <w:pStyle w:val="NoSpacing"/>
        <w:rPr>
          <w:b/>
          <w:bCs/>
          <w:szCs w:val="30"/>
        </w:rPr>
      </w:pPr>
    </w:p>
    <w:p w:rsidR="00895BC6" w:rsidRDefault="00895BC6" w:rsidP="009D2063">
      <w:pPr>
        <w:pStyle w:val="NoSpacing"/>
        <w:rPr>
          <w:b/>
          <w:bCs/>
          <w:szCs w:val="30"/>
        </w:rPr>
      </w:pPr>
    </w:p>
    <w:p w:rsidR="00895BC6" w:rsidRDefault="00895BC6" w:rsidP="009D2063">
      <w:pPr>
        <w:pStyle w:val="NoSpacing"/>
        <w:rPr>
          <w:b/>
          <w:bCs/>
          <w:szCs w:val="30"/>
        </w:rPr>
      </w:pPr>
    </w:p>
    <w:p w:rsidR="00895BC6" w:rsidRDefault="00895BC6" w:rsidP="009D2063">
      <w:pPr>
        <w:pStyle w:val="NoSpacing"/>
        <w:rPr>
          <w:b/>
          <w:bCs/>
          <w:szCs w:val="30"/>
        </w:rPr>
      </w:pPr>
    </w:p>
    <w:p w:rsidR="00895BC6" w:rsidRDefault="00895BC6" w:rsidP="009D2063">
      <w:pPr>
        <w:pStyle w:val="NoSpacing"/>
        <w:rPr>
          <w:b/>
          <w:bCs/>
          <w:szCs w:val="30"/>
        </w:rPr>
      </w:pPr>
    </w:p>
    <w:p w:rsidR="00895BC6" w:rsidRDefault="00895BC6" w:rsidP="009D2063">
      <w:pPr>
        <w:pStyle w:val="NoSpacing"/>
        <w:rPr>
          <w:b/>
          <w:bCs/>
          <w:szCs w:val="30"/>
        </w:rPr>
      </w:pPr>
    </w:p>
    <w:p w:rsidR="00C8158E" w:rsidRDefault="00C8158E" w:rsidP="009D2063">
      <w:pPr>
        <w:pStyle w:val="NoSpacing"/>
        <w:rPr>
          <w:rFonts w:hint="cs"/>
          <w:b/>
          <w:bCs/>
          <w:szCs w:val="30"/>
        </w:rPr>
      </w:pPr>
    </w:p>
    <w:p w:rsidR="009D2063" w:rsidRPr="00D53B4C" w:rsidRDefault="009D2063" w:rsidP="009D2063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lastRenderedPageBreak/>
        <w:t>บริษัท ชลบุรีกันยง จำกัด (“บริษัทย่อย”)</w:t>
      </w:r>
    </w:p>
    <w:p w:rsidR="009D2063" w:rsidRPr="00D53B4C" w:rsidRDefault="009D2063" w:rsidP="009D2063">
      <w:pPr>
        <w:pStyle w:val="NoSpacing"/>
        <w:rPr>
          <w:sz w:val="16"/>
          <w:szCs w:val="16"/>
        </w:rPr>
      </w:pPr>
    </w:p>
    <w:p w:rsidR="002674BE" w:rsidRPr="00E013E4" w:rsidRDefault="009D2063" w:rsidP="0026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  <w:cs/>
        </w:rPr>
      </w:pPr>
      <w:r w:rsidRPr="004976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9769B">
        <w:rPr>
          <w:rFonts w:ascii="Angsana New" w:hAnsi="Angsana New"/>
          <w:sz w:val="30"/>
          <w:szCs w:val="30"/>
        </w:rPr>
        <w:t>9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49769B">
        <w:rPr>
          <w:rFonts w:ascii="Angsana New" w:hAnsi="Angsana New"/>
          <w:sz w:val="30"/>
          <w:szCs w:val="30"/>
        </w:rPr>
        <w:t xml:space="preserve"> 2556</w:t>
      </w:r>
      <w:r w:rsidRPr="0049769B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จากกรมสรรพากรจำนวนเงินประมาณ </w:t>
      </w:r>
      <w:r w:rsidRPr="0049769B">
        <w:rPr>
          <w:rFonts w:ascii="Angsana New" w:hAnsi="Angsana New"/>
          <w:sz w:val="30"/>
          <w:szCs w:val="30"/>
        </w:rPr>
        <w:t>54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49769B">
        <w:rPr>
          <w:rFonts w:ascii="Angsana New" w:hAnsi="Angsana New"/>
          <w:sz w:val="30"/>
          <w:szCs w:val="30"/>
        </w:rPr>
        <w:t>94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(รวมเบี้ยปรับและเงินเพิ่มถึงวันที่ </w:t>
      </w:r>
      <w:r w:rsidRPr="0049769B">
        <w:rPr>
          <w:rFonts w:ascii="Angsana New" w:hAnsi="Angsana New"/>
          <w:sz w:val="30"/>
          <w:szCs w:val="30"/>
        </w:rPr>
        <w:t>31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) ตามลำดับ สำหรับรายรับจากการขายสิทธิในการซื้อคืนที่ดินพร้อมสิ่งปลูกสร้างในปี 2556 </w:t>
      </w:r>
      <w:r w:rsidR="00437D0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37D04" w:rsidRPr="0049769B">
        <w:rPr>
          <w:rFonts w:ascii="Angsana New" w:hAnsi="Angsana New"/>
          <w:sz w:val="30"/>
          <w:szCs w:val="30"/>
          <w:cs/>
        </w:rPr>
        <w:t xml:space="preserve">5 กันยายน 2561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>ได้ยื่นอุทธรณ์การประเมินดังกล่าวต่อคณะกรรมการพิจารณาอุทธรณ์ของกรมสรรพากร (“คณะกรรมการ”) ขณะนี้คำอุทธรณ์อยู่ในกระบวนการพิจารณาของคณะกรรมการ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33E3E">
        <w:rPr>
          <w:rFonts w:ascii="Angsana New" w:hAnsi="Angsana New" w:hint="cs"/>
          <w:sz w:val="30"/>
          <w:szCs w:val="30"/>
          <w:cs/>
        </w:rPr>
        <w:t>ในระหว่างอุทธรณ์ภาษี</w:t>
      </w:r>
      <w:r>
        <w:rPr>
          <w:rFonts w:ascii="Angsana New" w:hAnsi="Angsana New" w:hint="cs"/>
          <w:sz w:val="30"/>
          <w:szCs w:val="30"/>
          <w:cs/>
        </w:rPr>
        <w:t>อากรดังกล่าว</w:t>
      </w:r>
      <w:r w:rsidRPr="00C33E3E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วางหลักประกันด้วยการจำนำ</w:t>
      </w:r>
      <w:r w:rsidRPr="00C33E3E">
        <w:rPr>
          <w:rFonts w:ascii="Angsana New" w:hAnsi="Angsana New" w:hint="cs"/>
          <w:sz w:val="30"/>
          <w:szCs w:val="30"/>
          <w:cs/>
        </w:rPr>
        <w:t>หนังสือค้ำประกัน</w:t>
      </w:r>
      <w:r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437D04">
        <w:rPr>
          <w:rFonts w:ascii="Angsana New" w:hAnsi="Angsana New" w:hint="cs"/>
          <w:sz w:val="30"/>
          <w:szCs w:val="30"/>
          <w:cs/>
        </w:rPr>
        <w:t>จำนวน 1.5 ล้านบาท</w:t>
      </w:r>
      <w:r w:rsidRPr="00C33E3E">
        <w:rPr>
          <w:rFonts w:ascii="Angsana New" w:hAnsi="Angsana New" w:hint="cs"/>
          <w:sz w:val="30"/>
          <w:szCs w:val="30"/>
          <w:cs/>
        </w:rPr>
        <w:t xml:space="preserve"> และจดจำนองที่ดินของ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33E3E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บุคคลและกิจการ</w:t>
      </w:r>
      <w:r w:rsidRPr="00C33E3E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437D04">
        <w:rPr>
          <w:rFonts w:ascii="Angsana New" w:hAnsi="Angsana New" w:hint="cs"/>
          <w:sz w:val="30"/>
          <w:szCs w:val="30"/>
          <w:cs/>
        </w:rPr>
        <w:t>ราคาประเมินรวม 153.8 ล้านบาท</w:t>
      </w:r>
      <w:r w:rsidR="002674BE">
        <w:rPr>
          <w:rFonts w:ascii="Angsana New" w:hAnsi="Angsana New" w:hint="cs"/>
          <w:sz w:val="30"/>
          <w:szCs w:val="30"/>
          <w:cs/>
        </w:rPr>
        <w:t xml:space="preserve"> </w:t>
      </w:r>
      <w:r w:rsidR="002674BE" w:rsidRPr="00D36E94">
        <w:rPr>
          <w:rFonts w:ascii="Angsana New" w:hAnsi="Angsana New"/>
          <w:sz w:val="30"/>
          <w:szCs w:val="30"/>
          <w:cs/>
        </w:rPr>
        <w:t>บริษัท</w:t>
      </w:r>
      <w:r w:rsidR="002674BE">
        <w:rPr>
          <w:rFonts w:ascii="Angsana New" w:hAnsi="Angsana New" w:hint="cs"/>
          <w:sz w:val="30"/>
          <w:szCs w:val="30"/>
          <w:cs/>
        </w:rPr>
        <w:t>ย่อย</w:t>
      </w:r>
      <w:r w:rsidR="002674BE" w:rsidRPr="00D36E94">
        <w:rPr>
          <w:rFonts w:ascii="Angsana New" w:hAnsi="Angsana New"/>
          <w:sz w:val="30"/>
          <w:szCs w:val="30"/>
          <w:cs/>
        </w:rPr>
        <w:t>ประมาณหนี้สินจากการถูกประเมินภาษีดังกล่าว</w:t>
      </w:r>
      <w:r w:rsidR="002674BE">
        <w:rPr>
          <w:rFonts w:ascii="Angsana New" w:hAnsi="Angsana New" w:hint="cs"/>
          <w:sz w:val="30"/>
          <w:szCs w:val="30"/>
          <w:cs/>
        </w:rPr>
        <w:t xml:space="preserve">ข้างต้นเป็นจำนวนเงินประมาณ </w:t>
      </w:r>
      <w:r w:rsidR="002674BE" w:rsidRPr="00B81FF1">
        <w:rPr>
          <w:rFonts w:ascii="Angsana New" w:hAnsi="Angsana New" w:hint="cs"/>
          <w:sz w:val="30"/>
          <w:szCs w:val="30"/>
          <w:cs/>
        </w:rPr>
        <w:t>79.</w:t>
      </w:r>
      <w:r w:rsidR="002674BE" w:rsidRPr="00B81FF1">
        <w:rPr>
          <w:rFonts w:ascii="Angsana New" w:hAnsi="Angsana New"/>
          <w:sz w:val="30"/>
          <w:szCs w:val="30"/>
        </w:rPr>
        <w:t>9</w:t>
      </w:r>
      <w:r w:rsidR="002674B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2674BE">
        <w:rPr>
          <w:rFonts w:ascii="Angsana New" w:hAnsi="Angsana New"/>
          <w:sz w:val="30"/>
          <w:szCs w:val="30"/>
        </w:rPr>
        <w:t xml:space="preserve"> </w:t>
      </w:r>
      <w:r w:rsidR="002674BE">
        <w:rPr>
          <w:rFonts w:ascii="Angsana New" w:hAnsi="Angsana New" w:hint="cs"/>
          <w:sz w:val="30"/>
          <w:szCs w:val="30"/>
          <w:cs/>
        </w:rPr>
        <w:t>และ 79.6 ล้านบาท ณ วันที่ 31 ธันวาคม 2563 และ2562 ตามลำดับ</w:t>
      </w:r>
    </w:p>
    <w:p w:rsidR="0025197A" w:rsidRDefault="00251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22C45" w:rsidRPr="00B972AD" w:rsidRDefault="008B2E18" w:rsidP="00722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="00722C45" w:rsidRPr="00590072">
        <w:rPr>
          <w:rFonts w:ascii="Angsana New" w:hAnsi="Angsana New"/>
          <w:b/>
          <w:bCs/>
          <w:sz w:val="30"/>
          <w:szCs w:val="30"/>
        </w:rPr>
        <w:t>.</w:t>
      </w:r>
      <w:r w:rsidR="00722C45" w:rsidRPr="00590072">
        <w:rPr>
          <w:rFonts w:ascii="Angsana New" w:hAnsi="Angsana New"/>
          <w:b/>
          <w:bCs/>
          <w:sz w:val="30"/>
          <w:szCs w:val="30"/>
        </w:rPr>
        <w:tab/>
      </w:r>
      <w:r w:rsidR="00722C45" w:rsidRPr="00B972AD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722C45" w:rsidRPr="00B972AD"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:rsidR="00722C45" w:rsidRPr="00B972AD" w:rsidRDefault="00722C45" w:rsidP="00722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722C45" w:rsidRDefault="00722C45" w:rsidP="00722C45">
      <w:pPr>
        <w:pStyle w:val="NoSpacing"/>
        <w:ind w:right="-38"/>
        <w:jc w:val="thaiDistribute"/>
        <w:rPr>
          <w:rFonts w:ascii="Angsana New" w:hAnsi="Angsana New"/>
          <w:szCs w:val="30"/>
        </w:rPr>
      </w:pPr>
      <w:r w:rsidRPr="00B972AD">
        <w:rPr>
          <w:rFonts w:ascii="Angsana New" w:hAnsi="Angsana New"/>
          <w:szCs w:val="30"/>
          <w:cs/>
        </w:rPr>
        <w:t>บริษัทได้จัดประเภทรายการบัญชีบางรายการใน</w:t>
      </w:r>
      <w:r>
        <w:rPr>
          <w:rFonts w:ascii="Angsana New" w:hAnsi="Angsana New" w:hint="cs"/>
          <w:szCs w:val="30"/>
          <w:cs/>
        </w:rPr>
        <w:t>งบแสดงฐานะการเงินรวม</w:t>
      </w:r>
      <w:r w:rsidR="00DB504D">
        <w:rPr>
          <w:rFonts w:ascii="Angsana New" w:hAnsi="Angsana New" w:hint="cs"/>
          <w:szCs w:val="30"/>
          <w:cs/>
        </w:rPr>
        <w:t>และงบแสดงฐานะการเงินเฉพาะกิจการ</w:t>
      </w:r>
      <w:r>
        <w:rPr>
          <w:rFonts w:ascii="Angsana New" w:hAnsi="Angsana New" w:hint="cs"/>
          <w:szCs w:val="30"/>
          <w:cs/>
        </w:rPr>
        <w:t xml:space="preserve"> ณ </w:t>
      </w:r>
      <w:r w:rsidR="00557F49">
        <w:rPr>
          <w:rFonts w:ascii="Angsana New" w:hAnsi="Angsana New" w:hint="cs"/>
          <w:szCs w:val="30"/>
          <w:cs/>
        </w:rPr>
        <w:t>วันที่</w:t>
      </w:r>
      <w:r w:rsidR="00EF1CBA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31 ธันวาคม </w:t>
      </w:r>
      <w:r w:rsidR="00A42575">
        <w:rPr>
          <w:rFonts w:ascii="Angsana New" w:hAnsi="Angsana New" w:hint="cs"/>
          <w:szCs w:val="30"/>
          <w:cs/>
        </w:rPr>
        <w:t>2562</w:t>
      </w:r>
      <w:r>
        <w:rPr>
          <w:rFonts w:ascii="Angsana New" w:hAnsi="Angsana New" w:hint="cs"/>
          <w:szCs w:val="30"/>
          <w:cs/>
        </w:rPr>
        <w:t xml:space="preserve"> </w:t>
      </w:r>
      <w:r w:rsidR="007077AD">
        <w:rPr>
          <w:rFonts w:ascii="Angsana New" w:hAnsi="Angsana New" w:hint="cs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</w:t>
      </w:r>
      <w:r w:rsidR="00557F49">
        <w:rPr>
          <w:rFonts w:ascii="Angsana New" w:hAnsi="Angsana New" w:hint="cs"/>
          <w:szCs w:val="30"/>
          <w:cs/>
        </w:rPr>
        <w:t xml:space="preserve">ที่ 31 ธันวาคม 2562 </w:t>
      </w:r>
      <w:r w:rsidRPr="00B972AD">
        <w:rPr>
          <w:rFonts w:ascii="Angsana New" w:hAnsi="Angsana New"/>
          <w:szCs w:val="30"/>
          <w:cs/>
        </w:rPr>
        <w:t>ใหม่</w:t>
      </w:r>
      <w:r w:rsidR="007077AD"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เพื่อให้สอดคล้องกับการ</w:t>
      </w:r>
      <w:r w:rsidRPr="00B972AD">
        <w:rPr>
          <w:rFonts w:ascii="Angsana New" w:hAnsi="Angsana New" w:hint="cs"/>
          <w:szCs w:val="30"/>
          <w:cs/>
        </w:rPr>
        <w:t>แสดงรายการ</w:t>
      </w:r>
      <w:r w:rsidRPr="00B972AD">
        <w:rPr>
          <w:rFonts w:ascii="Angsana New" w:hAnsi="Angsana New"/>
          <w:szCs w:val="30"/>
          <w:cs/>
        </w:rPr>
        <w:t>ใน</w:t>
      </w:r>
      <w:r>
        <w:rPr>
          <w:rFonts w:ascii="Angsana New" w:hAnsi="Angsana New" w:hint="cs"/>
          <w:szCs w:val="30"/>
          <w:cs/>
        </w:rPr>
        <w:t>งบแสดงฐานะการเงินรวม</w:t>
      </w:r>
      <w:r w:rsidR="00DB504D">
        <w:rPr>
          <w:rFonts w:ascii="Angsana New" w:hAnsi="Angsana New" w:hint="cs"/>
          <w:szCs w:val="30"/>
          <w:cs/>
        </w:rPr>
        <w:t>และงบแสดงฐานะการเงินเฉพาะกิจการ</w:t>
      </w:r>
      <w:r>
        <w:rPr>
          <w:rFonts w:ascii="Angsana New" w:hAnsi="Angsana New" w:hint="cs"/>
          <w:szCs w:val="30"/>
          <w:cs/>
        </w:rPr>
        <w:t xml:space="preserve"> ณ วันที่ 31 ธันวาคม </w:t>
      </w:r>
      <w:r w:rsidR="00DF0561">
        <w:rPr>
          <w:rFonts w:ascii="Angsana New" w:hAnsi="Angsana New" w:hint="cs"/>
          <w:szCs w:val="30"/>
          <w:cs/>
        </w:rPr>
        <w:t>2563</w:t>
      </w:r>
      <w:r>
        <w:rPr>
          <w:rFonts w:ascii="Angsana New" w:hAnsi="Angsana New" w:hint="cs"/>
          <w:szCs w:val="30"/>
          <w:cs/>
        </w:rPr>
        <w:t xml:space="preserve"> </w:t>
      </w:r>
      <w:r w:rsidR="007077AD">
        <w:rPr>
          <w:rFonts w:ascii="Angsana New" w:hAnsi="Angsana New" w:hint="cs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</w:t>
      </w:r>
      <w:r w:rsidR="00557F49">
        <w:rPr>
          <w:rFonts w:ascii="Angsana New" w:hAnsi="Angsana New" w:hint="cs"/>
          <w:szCs w:val="30"/>
          <w:cs/>
        </w:rPr>
        <w:t xml:space="preserve">ที่ 31 ธันวาคม 2563 </w:t>
      </w:r>
      <w:r w:rsidRPr="00B972AD">
        <w:rPr>
          <w:rFonts w:ascii="Angsana New" w:hAnsi="Angsana New" w:hint="cs"/>
          <w:szCs w:val="30"/>
          <w:cs/>
        </w:rPr>
        <w:t>โดย</w:t>
      </w:r>
      <w:r w:rsidRPr="00B972AD">
        <w:rPr>
          <w:rFonts w:ascii="Angsana New" w:hAnsi="Angsana New"/>
          <w:szCs w:val="30"/>
          <w:cs/>
        </w:rPr>
        <w:t>ไม่มีผลกระทบต่อกำไร</w:t>
      </w:r>
      <w:r w:rsidRPr="00B972AD">
        <w:rPr>
          <w:rFonts w:ascii="Angsana New" w:hAnsi="Angsana New" w:hint="cs"/>
          <w:szCs w:val="30"/>
          <w:cs/>
        </w:rPr>
        <w:t>ขาดทุนเบ็ดเสร็จ</w:t>
      </w:r>
      <w:r w:rsidRPr="00B972AD">
        <w:rPr>
          <w:rFonts w:ascii="Angsana New" w:hAnsi="Angsana New"/>
          <w:szCs w:val="30"/>
          <w:cs/>
        </w:rPr>
        <w:t>หรือส่วนของผู้ถือหุ้น</w:t>
      </w:r>
      <w:r w:rsidRPr="00B972AD"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การจัดประเภทรายการ</w:t>
      </w:r>
      <w:r w:rsidRPr="00B972AD">
        <w:rPr>
          <w:rFonts w:ascii="Angsana New" w:hAnsi="Angsana New" w:hint="cs"/>
          <w:szCs w:val="30"/>
          <w:cs/>
        </w:rPr>
        <w:t>บัญชีใหม่มีดังต่อไปนี้</w:t>
      </w:r>
    </w:p>
    <w:p w:rsidR="002674BE" w:rsidRDefault="002674BE" w:rsidP="00267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895BC6" w:rsidRDefault="00895BC6" w:rsidP="00267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895BC6" w:rsidRDefault="00895BC6" w:rsidP="00267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895BC6" w:rsidRDefault="00895BC6" w:rsidP="00267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895BC6" w:rsidRDefault="00895BC6" w:rsidP="00267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895BC6" w:rsidRDefault="00895BC6" w:rsidP="00267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895BC6" w:rsidRDefault="00895BC6" w:rsidP="00267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895BC6" w:rsidRDefault="00895BC6" w:rsidP="00267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895BC6" w:rsidRDefault="00895BC6" w:rsidP="00267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895BC6" w:rsidRDefault="00895BC6" w:rsidP="00267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895BC6" w:rsidRDefault="00895BC6" w:rsidP="00267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895BC6" w:rsidRDefault="00895BC6" w:rsidP="00AA7C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firstLine="706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4361"/>
        <w:gridCol w:w="1559"/>
        <w:gridCol w:w="284"/>
        <w:gridCol w:w="1417"/>
        <w:gridCol w:w="284"/>
        <w:gridCol w:w="1559"/>
      </w:tblGrid>
      <w:tr w:rsidR="003E1407" w:rsidRPr="00437D04" w:rsidTr="003E1407">
        <w:tc>
          <w:tcPr>
            <w:tcW w:w="4361" w:type="dxa"/>
            <w:vAlign w:val="bottom"/>
          </w:tcPr>
          <w:p w:rsidR="003E1407" w:rsidRPr="00B972AD" w:rsidRDefault="003E1407" w:rsidP="003E140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5103" w:type="dxa"/>
            <w:gridSpan w:val="5"/>
          </w:tcPr>
          <w:p w:rsidR="003E1407" w:rsidRPr="00437D04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งบการเงินรวม (</w:t>
            </w:r>
            <w:r w:rsidRPr="00437D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พันบาท</w:t>
            </w:r>
            <w:r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E1407" w:rsidRPr="00B972AD" w:rsidTr="003E1407">
        <w:tc>
          <w:tcPr>
            <w:tcW w:w="4361" w:type="dxa"/>
            <w:vAlign w:val="bottom"/>
          </w:tcPr>
          <w:p w:rsidR="003E1407" w:rsidRPr="00856CC9" w:rsidRDefault="003E1407" w:rsidP="003E140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E1407" w:rsidRPr="00B972AD" w:rsidRDefault="003E1407" w:rsidP="003E140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3E1407" w:rsidRPr="00B972AD" w:rsidTr="003E1407">
        <w:tc>
          <w:tcPr>
            <w:tcW w:w="4361" w:type="dxa"/>
            <w:vAlign w:val="bottom"/>
          </w:tcPr>
          <w:p w:rsidR="003E1407" w:rsidRPr="00B972AD" w:rsidRDefault="003E1407" w:rsidP="003E140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3E1407" w:rsidRPr="00B972AD" w:rsidRDefault="003E1407" w:rsidP="003E140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3E1407" w:rsidTr="003E1407">
        <w:tc>
          <w:tcPr>
            <w:tcW w:w="4361" w:type="dxa"/>
          </w:tcPr>
          <w:p w:rsidR="003E1407" w:rsidRPr="00B46213" w:rsidRDefault="003E1407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2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 ณ วันที่ 31 ธันวาคม 2562</w:t>
            </w:r>
          </w:p>
        </w:tc>
        <w:tc>
          <w:tcPr>
            <w:tcW w:w="1559" w:type="dxa"/>
            <w:vAlign w:val="bottom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3E1407" w:rsidRPr="00607F9A" w:rsidRDefault="003E1407" w:rsidP="003E1407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E1407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C99" w:rsidRPr="00E02359" w:rsidTr="00121FBD">
        <w:tc>
          <w:tcPr>
            <w:tcW w:w="4361" w:type="dxa"/>
          </w:tcPr>
          <w:p w:rsidR="00E42C99" w:rsidRDefault="00E42C99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59" w:type="dxa"/>
            <w:vAlign w:val="bottom"/>
          </w:tcPr>
          <w:p w:rsidR="00E42C99" w:rsidRPr="00607F9A" w:rsidRDefault="00E42C99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E42C99" w:rsidRPr="004B2909" w:rsidRDefault="00E42C99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  <w:r w:rsidRPr="004B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E42C99" w:rsidRPr="004B2909" w:rsidRDefault="00E42C99" w:rsidP="00121FBD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2C99" w:rsidRPr="004B2909" w:rsidRDefault="00E42C99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B1ED0" w:rsidRPr="00E02359" w:rsidTr="003E1407">
        <w:tc>
          <w:tcPr>
            <w:tcW w:w="4361" w:type="dxa"/>
          </w:tcPr>
          <w:p w:rsidR="001B1ED0" w:rsidRPr="00A31463" w:rsidRDefault="001B1ED0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center"/>
          </w:tcPr>
          <w:p w:rsidR="001B1ED0" w:rsidRPr="00B26336" w:rsidRDefault="001B1ED0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33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B1ED0" w:rsidRPr="00607F9A" w:rsidRDefault="001B1ED0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B1ED0" w:rsidRPr="00C42CAD" w:rsidRDefault="001B1ED0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541,048</w:t>
            </w:r>
          </w:p>
        </w:tc>
        <w:tc>
          <w:tcPr>
            <w:tcW w:w="284" w:type="dxa"/>
            <w:shd w:val="clear" w:color="auto" w:fill="auto"/>
          </w:tcPr>
          <w:p w:rsidR="001B1ED0" w:rsidRPr="00C42CAD" w:rsidRDefault="001B1ED0" w:rsidP="003E1407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B1ED0" w:rsidRPr="00C42CAD" w:rsidRDefault="001B1ED0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541,048</w:t>
            </w:r>
          </w:p>
        </w:tc>
      </w:tr>
      <w:tr w:rsidR="003E1407" w:rsidRPr="00E02359" w:rsidTr="003E1407">
        <w:tc>
          <w:tcPr>
            <w:tcW w:w="4361" w:type="dxa"/>
          </w:tcPr>
          <w:p w:rsidR="003E1407" w:rsidRPr="00B078D4" w:rsidRDefault="003E1407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A3146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E1407" w:rsidRPr="00E0235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3E1407" w:rsidRPr="00E02359" w:rsidRDefault="003E1407" w:rsidP="003E1407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E1407" w:rsidRPr="00E0235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E1407" w:rsidRPr="004B2909" w:rsidTr="003E1407">
        <w:tc>
          <w:tcPr>
            <w:tcW w:w="4361" w:type="dxa"/>
          </w:tcPr>
          <w:p w:rsidR="003E1407" w:rsidRPr="00B078D4" w:rsidRDefault="003E1407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31463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559" w:type="dxa"/>
            <w:vAlign w:val="bottom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480</w:t>
            </w:r>
          </w:p>
        </w:tc>
        <w:tc>
          <w:tcPr>
            <w:tcW w:w="284" w:type="dxa"/>
            <w:shd w:val="clear" w:color="auto" w:fill="auto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3E1407" w:rsidRPr="004B290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4B2909">
              <w:rPr>
                <w:rFonts w:ascii="Angsana New" w:hAnsi="Angsana New"/>
                <w:sz w:val="30"/>
                <w:szCs w:val="30"/>
              </w:rPr>
              <w:t>,</w:t>
            </w: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480</w:t>
            </w:r>
            <w:r w:rsidRPr="004B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E1407" w:rsidRPr="004B2909" w:rsidRDefault="003E1407" w:rsidP="003E1407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1407" w:rsidRPr="004B290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3E1407" w:rsidRPr="004B2909" w:rsidTr="003E1407">
        <w:tc>
          <w:tcPr>
            <w:tcW w:w="4361" w:type="dxa"/>
          </w:tcPr>
          <w:p w:rsidR="003E1407" w:rsidRPr="00A31463" w:rsidRDefault="003E1407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31463">
              <w:rPr>
                <w:rFonts w:ascii="Angsana New" w:hAnsi="Angsana New"/>
                <w:sz w:val="30"/>
                <w:szCs w:val="30"/>
                <w:cs/>
              </w:rPr>
              <w:t>บริษัทอื่น - สุทธิ</w:t>
            </w:r>
          </w:p>
        </w:tc>
        <w:tc>
          <w:tcPr>
            <w:tcW w:w="1559" w:type="dxa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431</w:t>
            </w:r>
          </w:p>
        </w:tc>
        <w:tc>
          <w:tcPr>
            <w:tcW w:w="284" w:type="dxa"/>
            <w:shd w:val="clear" w:color="auto" w:fill="auto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3E1407" w:rsidRPr="004B290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476</w:t>
            </w:r>
            <w:r w:rsidRPr="004B2909">
              <w:rPr>
                <w:rFonts w:ascii="Angsana New" w:hAnsi="Angsana New"/>
                <w:sz w:val="30"/>
                <w:szCs w:val="30"/>
              </w:rPr>
              <w:t>,</w:t>
            </w: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431</w:t>
            </w:r>
            <w:r w:rsidRPr="004B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E1407" w:rsidRPr="004B2909" w:rsidRDefault="003E1407" w:rsidP="003E1407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1407" w:rsidRPr="004B290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3E1407" w:rsidRPr="004B2909" w:rsidTr="003E1407">
        <w:tc>
          <w:tcPr>
            <w:tcW w:w="4361" w:type="dxa"/>
          </w:tcPr>
          <w:p w:rsidR="003E1407" w:rsidRDefault="003E1407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vAlign w:val="center"/>
          </w:tcPr>
          <w:p w:rsidR="003E1407" w:rsidRPr="00B26336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33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E1407" w:rsidRPr="004B290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131</w:t>
            </w:r>
            <w:r w:rsidRPr="004B2909">
              <w:rPr>
                <w:rFonts w:ascii="Angsana New" w:hAnsi="Angsana New"/>
                <w:sz w:val="30"/>
                <w:szCs w:val="30"/>
              </w:rPr>
              <w:t>,</w:t>
            </w: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730</w:t>
            </w:r>
          </w:p>
        </w:tc>
        <w:tc>
          <w:tcPr>
            <w:tcW w:w="284" w:type="dxa"/>
            <w:shd w:val="clear" w:color="auto" w:fill="auto"/>
          </w:tcPr>
          <w:p w:rsidR="003E1407" w:rsidRPr="004B2909" w:rsidRDefault="003E1407" w:rsidP="003E1407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E1407" w:rsidRPr="004B290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131</w:t>
            </w:r>
            <w:r w:rsidRPr="004B2909">
              <w:rPr>
                <w:rFonts w:ascii="Angsana New" w:hAnsi="Angsana New"/>
                <w:sz w:val="30"/>
                <w:szCs w:val="30"/>
              </w:rPr>
              <w:t>,</w:t>
            </w: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730</w:t>
            </w:r>
          </w:p>
        </w:tc>
      </w:tr>
      <w:tr w:rsidR="003E1407" w:rsidRPr="004B2909" w:rsidTr="003E1407">
        <w:tc>
          <w:tcPr>
            <w:tcW w:w="4361" w:type="dxa"/>
          </w:tcPr>
          <w:p w:rsidR="003E1407" w:rsidRDefault="003E1407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3E1407" w:rsidRPr="004B290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3E1407" w:rsidRPr="004B2909" w:rsidRDefault="003E1407" w:rsidP="003E140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E1407" w:rsidRPr="004B290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407" w:rsidRPr="004B2909" w:rsidTr="003E1407">
        <w:tc>
          <w:tcPr>
            <w:tcW w:w="4361" w:type="dxa"/>
          </w:tcPr>
          <w:p w:rsidR="003E1407" w:rsidRPr="00973C91" w:rsidRDefault="003E1407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559" w:type="dxa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766</w:t>
            </w:r>
          </w:p>
        </w:tc>
        <w:tc>
          <w:tcPr>
            <w:tcW w:w="284" w:type="dxa"/>
            <w:shd w:val="clear" w:color="auto" w:fill="auto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3E1407" w:rsidRPr="004B290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136</w:t>
            </w:r>
            <w:r w:rsidRPr="004B2909">
              <w:rPr>
                <w:rFonts w:ascii="Angsana New" w:hAnsi="Angsana New"/>
                <w:sz w:val="30"/>
                <w:szCs w:val="30"/>
              </w:rPr>
              <w:t>,</w:t>
            </w: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766</w:t>
            </w:r>
            <w:r w:rsidRPr="004B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E1407" w:rsidRPr="004B2909" w:rsidRDefault="003E1407" w:rsidP="003E1407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1407" w:rsidRPr="004B290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3E1407" w:rsidRPr="004B2909" w:rsidTr="003E1407">
        <w:tc>
          <w:tcPr>
            <w:tcW w:w="4361" w:type="dxa"/>
          </w:tcPr>
          <w:p w:rsidR="003E1407" w:rsidRDefault="003E1407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559" w:type="dxa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</w:p>
        </w:tc>
        <w:tc>
          <w:tcPr>
            <w:tcW w:w="284" w:type="dxa"/>
            <w:shd w:val="clear" w:color="auto" w:fill="auto"/>
          </w:tcPr>
          <w:p w:rsidR="003E1407" w:rsidRPr="00607F9A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3E1407" w:rsidRPr="004B290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  <w:r w:rsidRPr="004B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E1407" w:rsidRPr="004B2909" w:rsidRDefault="003E1407" w:rsidP="003E1407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1407" w:rsidRPr="004B2909" w:rsidRDefault="003E1407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42C99" w:rsidRPr="00E02359" w:rsidTr="00121FBD">
        <w:tc>
          <w:tcPr>
            <w:tcW w:w="4361" w:type="dxa"/>
          </w:tcPr>
          <w:p w:rsidR="00E42C99" w:rsidRDefault="00E42C99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vAlign w:val="center"/>
          </w:tcPr>
          <w:p w:rsidR="00E42C99" w:rsidRPr="00B26336" w:rsidRDefault="00E42C99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33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42C99" w:rsidRPr="00607F9A" w:rsidRDefault="00E42C99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</w:p>
        </w:tc>
        <w:tc>
          <w:tcPr>
            <w:tcW w:w="284" w:type="dxa"/>
            <w:shd w:val="clear" w:color="auto" w:fill="auto"/>
          </w:tcPr>
          <w:p w:rsidR="00E42C99" w:rsidRPr="00E02359" w:rsidRDefault="00E42C99" w:rsidP="003E1407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42C99" w:rsidRPr="00607F9A" w:rsidRDefault="00E42C99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</w:p>
        </w:tc>
      </w:tr>
      <w:tr w:rsidR="00E42C99" w:rsidRPr="00E02359" w:rsidTr="003E1407">
        <w:tc>
          <w:tcPr>
            <w:tcW w:w="4361" w:type="dxa"/>
          </w:tcPr>
          <w:p w:rsidR="00E42C99" w:rsidRDefault="00E42C99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604</w:t>
            </w: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E42C99" w:rsidRPr="00C42CAD" w:rsidRDefault="00C42CAD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(68,205</w:t>
            </w:r>
            <w:r w:rsidR="00E42C99" w:rsidRPr="00C42C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E42C99" w:rsidRPr="00C42CAD" w:rsidRDefault="00E42C99" w:rsidP="003E1407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E42C99" w:rsidRPr="00C42CAD" w:rsidRDefault="00C42CAD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6,399</w:t>
            </w:r>
          </w:p>
        </w:tc>
      </w:tr>
      <w:tr w:rsidR="00E42C99" w:rsidRPr="00A84C38" w:rsidTr="003E1407">
        <w:tc>
          <w:tcPr>
            <w:tcW w:w="4361" w:type="dxa"/>
          </w:tcPr>
          <w:p w:rsidR="00E42C99" w:rsidRPr="00A84C38" w:rsidRDefault="00E42C99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59" w:type="dxa"/>
            <w:vAlign w:val="center"/>
          </w:tcPr>
          <w:p w:rsidR="00E42C99" w:rsidRPr="00B26336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33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E42C99" w:rsidRPr="00A84C38" w:rsidRDefault="00E42C99" w:rsidP="00EF1C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173</w:t>
            </w:r>
          </w:p>
        </w:tc>
        <w:tc>
          <w:tcPr>
            <w:tcW w:w="284" w:type="dxa"/>
            <w:shd w:val="clear" w:color="auto" w:fill="auto"/>
          </w:tcPr>
          <w:p w:rsidR="00E42C99" w:rsidRPr="00EF1CBA" w:rsidRDefault="00E42C99" w:rsidP="00EF1CBA">
            <w:pPr>
              <w:pStyle w:val="ASSETS"/>
              <w:tabs>
                <w:tab w:val="left" w:pos="1026"/>
                <w:tab w:val="left" w:pos="1310"/>
              </w:tabs>
              <w:ind w:right="100" w:firstLine="33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E42C99" w:rsidRPr="00A84C38" w:rsidRDefault="00E42C99" w:rsidP="00EF1C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173</w:t>
            </w:r>
          </w:p>
        </w:tc>
      </w:tr>
      <w:tr w:rsidR="00E42C99" w:rsidRPr="004B2909" w:rsidTr="003E1407">
        <w:tc>
          <w:tcPr>
            <w:tcW w:w="4361" w:type="dxa"/>
          </w:tcPr>
          <w:p w:rsidR="00E42C99" w:rsidRDefault="00E42C99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center"/>
          </w:tcPr>
          <w:p w:rsidR="00E42C99" w:rsidRPr="00B26336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33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42C99" w:rsidRPr="004B2909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>501,135</w:t>
            </w:r>
          </w:p>
        </w:tc>
        <w:tc>
          <w:tcPr>
            <w:tcW w:w="284" w:type="dxa"/>
            <w:shd w:val="clear" w:color="auto" w:fill="auto"/>
          </w:tcPr>
          <w:p w:rsidR="00E42C99" w:rsidRPr="004B2909" w:rsidRDefault="00E42C99" w:rsidP="003E1407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42C99" w:rsidRPr="004B2909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>501,135</w:t>
            </w:r>
          </w:p>
        </w:tc>
      </w:tr>
      <w:tr w:rsidR="00E42C99" w:rsidRPr="004B2909" w:rsidTr="003E1407">
        <w:tc>
          <w:tcPr>
            <w:tcW w:w="4361" w:type="dxa"/>
          </w:tcPr>
          <w:p w:rsidR="00E42C99" w:rsidRDefault="00E42C99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E42C99" w:rsidRPr="004B2909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E42C99" w:rsidRPr="004B2909" w:rsidRDefault="00E42C99" w:rsidP="003E140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42C99" w:rsidRPr="004B2909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C99" w:rsidRPr="004B2909" w:rsidTr="003E1407">
        <w:tc>
          <w:tcPr>
            <w:tcW w:w="4361" w:type="dxa"/>
          </w:tcPr>
          <w:p w:rsidR="00E42C99" w:rsidRPr="00B078D4" w:rsidRDefault="00E42C99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3146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5,610</w:t>
            </w: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E42C99" w:rsidRPr="004B2909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(5,610)</w:t>
            </w:r>
          </w:p>
        </w:tc>
        <w:tc>
          <w:tcPr>
            <w:tcW w:w="284" w:type="dxa"/>
            <w:shd w:val="clear" w:color="auto" w:fill="auto"/>
          </w:tcPr>
          <w:p w:rsidR="00E42C99" w:rsidRPr="004B2909" w:rsidRDefault="00E42C99" w:rsidP="003E140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2C99" w:rsidRPr="004B2909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42C99" w:rsidRPr="004B2909" w:rsidTr="003E1407">
        <w:tc>
          <w:tcPr>
            <w:tcW w:w="4361" w:type="dxa"/>
          </w:tcPr>
          <w:p w:rsidR="00E42C99" w:rsidRPr="00A31463" w:rsidRDefault="00E42C99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559" w:type="dxa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385,412</w:t>
            </w: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E42C99" w:rsidRPr="004B2909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(385,412)</w:t>
            </w:r>
          </w:p>
        </w:tc>
        <w:tc>
          <w:tcPr>
            <w:tcW w:w="284" w:type="dxa"/>
            <w:shd w:val="clear" w:color="auto" w:fill="auto"/>
          </w:tcPr>
          <w:p w:rsidR="00E42C99" w:rsidRPr="004B2909" w:rsidRDefault="00E42C99" w:rsidP="003E140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2C99" w:rsidRPr="004B2909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42C99" w:rsidRPr="004B2909" w:rsidTr="003E1407">
        <w:tc>
          <w:tcPr>
            <w:tcW w:w="4361" w:type="dxa"/>
          </w:tcPr>
          <w:p w:rsidR="00E42C99" w:rsidRPr="00B078D4" w:rsidRDefault="00E42C99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บุคคลและกิจการที่เกี่ยวข้องกัน</w:t>
            </w:r>
          </w:p>
        </w:tc>
        <w:tc>
          <w:tcPr>
            <w:tcW w:w="1559" w:type="dxa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</w:t>
            </w: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E42C99" w:rsidRPr="004B2909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(4,601)</w:t>
            </w:r>
          </w:p>
        </w:tc>
        <w:tc>
          <w:tcPr>
            <w:tcW w:w="284" w:type="dxa"/>
            <w:shd w:val="clear" w:color="auto" w:fill="auto"/>
          </w:tcPr>
          <w:p w:rsidR="00E42C99" w:rsidRPr="004B2909" w:rsidRDefault="00E42C99" w:rsidP="003E140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2C99" w:rsidRPr="004B2909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42C99" w:rsidRPr="004B2909" w:rsidTr="003E1407">
        <w:tc>
          <w:tcPr>
            <w:tcW w:w="4361" w:type="dxa"/>
          </w:tcPr>
          <w:p w:rsidR="00E42C99" w:rsidRPr="00B078D4" w:rsidRDefault="00E42C99" w:rsidP="003E140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ค่าใช้จ่ายค้างจ่ายและหนี้สินหมุนเวียนอื่น</w:t>
            </w:r>
          </w:p>
        </w:tc>
        <w:tc>
          <w:tcPr>
            <w:tcW w:w="1559" w:type="dxa"/>
            <w:vAlign w:val="bottom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105,512</w:t>
            </w: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E42C99" w:rsidRPr="004B2909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(105,512)</w:t>
            </w:r>
          </w:p>
        </w:tc>
        <w:tc>
          <w:tcPr>
            <w:tcW w:w="284" w:type="dxa"/>
            <w:shd w:val="clear" w:color="auto" w:fill="auto"/>
          </w:tcPr>
          <w:p w:rsidR="00E42C99" w:rsidRPr="004B2909" w:rsidRDefault="00E42C99" w:rsidP="003E1407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2C99" w:rsidRPr="004B2909" w:rsidRDefault="00E42C99" w:rsidP="003E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895BC6" w:rsidRPr="00895BC6" w:rsidTr="00895BC6">
        <w:tc>
          <w:tcPr>
            <w:tcW w:w="4361" w:type="dxa"/>
          </w:tcPr>
          <w:p w:rsidR="00895BC6" w:rsidRPr="00895BC6" w:rsidRDefault="00895BC6" w:rsidP="0025197A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59" w:type="dxa"/>
            <w:vAlign w:val="bottom"/>
          </w:tcPr>
          <w:p w:rsidR="00895BC6" w:rsidRPr="00895BC6" w:rsidRDefault="00895BC6" w:rsidP="00341E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895BC6" w:rsidRPr="00895BC6" w:rsidRDefault="00895BC6" w:rsidP="0034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95BC6" w:rsidRPr="00895BC6" w:rsidRDefault="00895BC6" w:rsidP="00341E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895BC6" w:rsidRPr="00895BC6" w:rsidRDefault="00895BC6" w:rsidP="00341E4B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95BC6" w:rsidRPr="00895BC6" w:rsidRDefault="00895BC6" w:rsidP="00341E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42C99" w:rsidRPr="00B972AD" w:rsidTr="00895BC6">
        <w:tc>
          <w:tcPr>
            <w:tcW w:w="4361" w:type="dxa"/>
          </w:tcPr>
          <w:p w:rsidR="00E42C99" w:rsidRPr="00EB6236" w:rsidRDefault="00E42C99" w:rsidP="0025197A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62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559" w:type="dxa"/>
            <w:vAlign w:val="bottom"/>
          </w:tcPr>
          <w:p w:rsidR="00E42C99" w:rsidRPr="00607F9A" w:rsidRDefault="00E42C99" w:rsidP="00341E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34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42C99" w:rsidRPr="00607F9A" w:rsidRDefault="00E42C99" w:rsidP="00341E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341E4B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42C99" w:rsidRDefault="00E42C99" w:rsidP="00341E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C99" w:rsidRPr="00B972AD" w:rsidTr="00DB504D">
        <w:tc>
          <w:tcPr>
            <w:tcW w:w="4361" w:type="dxa"/>
          </w:tcPr>
          <w:p w:rsidR="00E42C99" w:rsidRPr="00B46213" w:rsidRDefault="0025197A" w:rsidP="00341E4B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2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สำหรับปีสิ้นสุด</w:t>
            </w:r>
            <w:r w:rsidR="00E42C99" w:rsidRPr="00B462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 31 ธันวาคม 2562</w:t>
            </w:r>
          </w:p>
        </w:tc>
        <w:tc>
          <w:tcPr>
            <w:tcW w:w="1559" w:type="dxa"/>
            <w:vAlign w:val="bottom"/>
          </w:tcPr>
          <w:p w:rsidR="00E42C99" w:rsidRDefault="00E42C99" w:rsidP="00341E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34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42C99" w:rsidRDefault="00E42C99" w:rsidP="00341E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341E4B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42C99" w:rsidRDefault="00E42C99" w:rsidP="00341E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7A0C" w:rsidRPr="00B972AD" w:rsidTr="009555F2">
        <w:tc>
          <w:tcPr>
            <w:tcW w:w="4361" w:type="dxa"/>
          </w:tcPr>
          <w:p w:rsidR="00107A0C" w:rsidRDefault="00107A0C" w:rsidP="0096757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107A0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559" w:type="dxa"/>
            <w:vAlign w:val="bottom"/>
          </w:tcPr>
          <w:p w:rsidR="00107A0C" w:rsidRPr="00D9502E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950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550,200</w:t>
            </w:r>
          </w:p>
        </w:tc>
        <w:tc>
          <w:tcPr>
            <w:tcW w:w="284" w:type="dxa"/>
            <w:shd w:val="clear" w:color="auto" w:fill="auto"/>
          </w:tcPr>
          <w:p w:rsidR="00107A0C" w:rsidRPr="00D9502E" w:rsidRDefault="00107A0C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107A0C" w:rsidRPr="00D9502E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(19,378</w:t>
            </w:r>
            <w:r w:rsidRPr="00D950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107A0C" w:rsidRPr="00D9502E" w:rsidRDefault="00107A0C" w:rsidP="00967579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07A0C" w:rsidRPr="00D9502E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950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530,822</w:t>
            </w:r>
          </w:p>
        </w:tc>
      </w:tr>
      <w:tr w:rsidR="00107A0C" w:rsidRPr="00B972AD" w:rsidTr="009555F2">
        <w:tc>
          <w:tcPr>
            <w:tcW w:w="4361" w:type="dxa"/>
          </w:tcPr>
          <w:p w:rsidR="00107A0C" w:rsidRDefault="00107A0C" w:rsidP="0096757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107A0C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1559" w:type="dxa"/>
            <w:vAlign w:val="bottom"/>
          </w:tcPr>
          <w:p w:rsidR="00107A0C" w:rsidRPr="00D9502E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D950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84" w:type="dxa"/>
            <w:shd w:val="clear" w:color="auto" w:fill="auto"/>
          </w:tcPr>
          <w:p w:rsidR="00107A0C" w:rsidRPr="00D9502E" w:rsidRDefault="00107A0C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107A0C" w:rsidRPr="00D9502E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D950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84" w:type="dxa"/>
            <w:shd w:val="clear" w:color="auto" w:fill="auto"/>
          </w:tcPr>
          <w:p w:rsidR="00107A0C" w:rsidRPr="00D9502E" w:rsidRDefault="00107A0C" w:rsidP="00967579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07A0C" w:rsidRPr="00D9502E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Pr="00D950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951</w:t>
            </w:r>
          </w:p>
        </w:tc>
      </w:tr>
      <w:tr w:rsidR="00D9502E" w:rsidRPr="00B972AD" w:rsidTr="00967579">
        <w:tc>
          <w:tcPr>
            <w:tcW w:w="4361" w:type="dxa"/>
          </w:tcPr>
          <w:p w:rsidR="00D9502E" w:rsidRDefault="00D9502E" w:rsidP="0096757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559" w:type="dxa"/>
            <w:vAlign w:val="bottom"/>
          </w:tcPr>
          <w:p w:rsidR="00D9502E" w:rsidRPr="00D9502E" w:rsidRDefault="00D9502E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2E">
              <w:rPr>
                <w:rFonts w:ascii="Angsana New" w:hAnsi="Angsana New"/>
                <w:sz w:val="30"/>
                <w:szCs w:val="30"/>
              </w:rPr>
              <w:t>4,412</w:t>
            </w:r>
          </w:p>
        </w:tc>
        <w:tc>
          <w:tcPr>
            <w:tcW w:w="284" w:type="dxa"/>
            <w:shd w:val="clear" w:color="auto" w:fill="auto"/>
          </w:tcPr>
          <w:p w:rsidR="00D9502E" w:rsidRPr="00D9502E" w:rsidRDefault="00D9502E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D9502E" w:rsidRPr="00D9502E" w:rsidRDefault="00D9502E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2E">
              <w:rPr>
                <w:rFonts w:ascii="Angsana New" w:hAnsi="Angsana New"/>
                <w:sz w:val="30"/>
                <w:szCs w:val="30"/>
              </w:rPr>
              <w:t xml:space="preserve"> (4,412)</w:t>
            </w:r>
          </w:p>
        </w:tc>
        <w:tc>
          <w:tcPr>
            <w:tcW w:w="284" w:type="dxa"/>
            <w:shd w:val="clear" w:color="auto" w:fill="auto"/>
          </w:tcPr>
          <w:p w:rsidR="00D9502E" w:rsidRPr="00D9502E" w:rsidRDefault="00D9502E" w:rsidP="00967579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9502E" w:rsidRPr="00D9502E" w:rsidRDefault="00D9502E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502E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9502E" w:rsidRPr="00B972AD" w:rsidTr="002D7D69">
        <w:tc>
          <w:tcPr>
            <w:tcW w:w="4361" w:type="dxa"/>
          </w:tcPr>
          <w:p w:rsidR="00D9502E" w:rsidRPr="00B078D4" w:rsidRDefault="00D9502E" w:rsidP="00341E4B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:rsidR="00D9502E" w:rsidRPr="00D9502E" w:rsidRDefault="00D9502E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2E">
              <w:rPr>
                <w:rFonts w:ascii="Angsana New" w:hAnsi="Angsana New"/>
                <w:sz w:val="30"/>
                <w:szCs w:val="30"/>
              </w:rPr>
              <w:t>19,852</w:t>
            </w:r>
          </w:p>
        </w:tc>
        <w:tc>
          <w:tcPr>
            <w:tcW w:w="284" w:type="dxa"/>
            <w:shd w:val="clear" w:color="auto" w:fill="auto"/>
          </w:tcPr>
          <w:p w:rsidR="00D9502E" w:rsidRPr="00D9502E" w:rsidRDefault="00D9502E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D9502E" w:rsidRPr="00D9502E" w:rsidRDefault="00D9502E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2E">
              <w:rPr>
                <w:rFonts w:ascii="Angsana New" w:hAnsi="Angsana New"/>
                <w:sz w:val="30"/>
                <w:szCs w:val="30"/>
              </w:rPr>
              <w:t xml:space="preserve"> (1,786)</w:t>
            </w:r>
          </w:p>
        </w:tc>
        <w:tc>
          <w:tcPr>
            <w:tcW w:w="284" w:type="dxa"/>
            <w:shd w:val="clear" w:color="auto" w:fill="auto"/>
          </w:tcPr>
          <w:p w:rsidR="00D9502E" w:rsidRPr="00D9502E" w:rsidRDefault="00D9502E" w:rsidP="00967579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9502E" w:rsidRPr="00D9502E" w:rsidRDefault="00D9502E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2E">
              <w:rPr>
                <w:rFonts w:ascii="Angsana New" w:hAnsi="Angsana New"/>
                <w:sz w:val="30"/>
                <w:szCs w:val="30"/>
              </w:rPr>
              <w:t>18,066</w:t>
            </w:r>
          </w:p>
        </w:tc>
      </w:tr>
      <w:tr w:rsidR="00D9502E" w:rsidRPr="00B972AD" w:rsidTr="00967579">
        <w:tc>
          <w:tcPr>
            <w:tcW w:w="4361" w:type="dxa"/>
          </w:tcPr>
          <w:p w:rsidR="00D9502E" w:rsidRDefault="00D9502E" w:rsidP="00341E4B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center"/>
          </w:tcPr>
          <w:p w:rsidR="00D9502E" w:rsidRPr="00D9502E" w:rsidRDefault="00D9502E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502E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D9502E" w:rsidRPr="00D9502E" w:rsidRDefault="00D9502E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D9502E" w:rsidRPr="00D9502E" w:rsidRDefault="00D9502E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2E">
              <w:rPr>
                <w:rFonts w:ascii="Angsana New" w:hAnsi="Angsana New"/>
                <w:sz w:val="30"/>
                <w:szCs w:val="30"/>
              </w:rPr>
              <w:t>6,198</w:t>
            </w:r>
          </w:p>
        </w:tc>
        <w:tc>
          <w:tcPr>
            <w:tcW w:w="284" w:type="dxa"/>
            <w:shd w:val="clear" w:color="auto" w:fill="auto"/>
          </w:tcPr>
          <w:p w:rsidR="00D9502E" w:rsidRPr="00D9502E" w:rsidRDefault="00D9502E" w:rsidP="00967579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9502E" w:rsidRPr="00D9502E" w:rsidRDefault="00D9502E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2E">
              <w:rPr>
                <w:rFonts w:ascii="Angsana New" w:hAnsi="Angsana New"/>
                <w:sz w:val="30"/>
                <w:szCs w:val="30"/>
              </w:rPr>
              <w:t>6,198</w:t>
            </w:r>
          </w:p>
        </w:tc>
      </w:tr>
    </w:tbl>
    <w:p w:rsidR="002674BE" w:rsidRDefault="002674BE">
      <w:pPr>
        <w:rPr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4361"/>
        <w:gridCol w:w="1559"/>
        <w:gridCol w:w="284"/>
        <w:gridCol w:w="1417"/>
        <w:gridCol w:w="284"/>
        <w:gridCol w:w="1559"/>
      </w:tblGrid>
      <w:tr w:rsidR="003E1407" w:rsidRPr="00437D04" w:rsidTr="003E1407">
        <w:tc>
          <w:tcPr>
            <w:tcW w:w="4361" w:type="dxa"/>
            <w:vAlign w:val="bottom"/>
          </w:tcPr>
          <w:p w:rsidR="003E1407" w:rsidRPr="00B972AD" w:rsidRDefault="003E1407" w:rsidP="003E140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>
              <w:rPr>
                <w:rFonts w:cs="Times New Roman"/>
                <w:cs/>
              </w:rPr>
              <w:lastRenderedPageBreak/>
              <w:br w:type="page"/>
            </w:r>
          </w:p>
        </w:tc>
        <w:tc>
          <w:tcPr>
            <w:tcW w:w="5103" w:type="dxa"/>
            <w:gridSpan w:val="5"/>
          </w:tcPr>
          <w:p w:rsidR="003E1407" w:rsidRPr="00437D04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(</w:t>
            </w:r>
            <w:r w:rsidRPr="00437D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พันบาท</w:t>
            </w:r>
            <w:r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E1407" w:rsidRPr="00B972AD" w:rsidTr="003E1407">
        <w:tc>
          <w:tcPr>
            <w:tcW w:w="4361" w:type="dxa"/>
            <w:vAlign w:val="bottom"/>
          </w:tcPr>
          <w:p w:rsidR="003E1407" w:rsidRPr="00856CC9" w:rsidRDefault="003E1407" w:rsidP="003E140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E1407" w:rsidRPr="00B972AD" w:rsidRDefault="003E1407" w:rsidP="003E140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3E1407" w:rsidRPr="00B972AD" w:rsidTr="003E1407">
        <w:tc>
          <w:tcPr>
            <w:tcW w:w="4361" w:type="dxa"/>
            <w:vAlign w:val="bottom"/>
          </w:tcPr>
          <w:p w:rsidR="003E1407" w:rsidRPr="00B972AD" w:rsidRDefault="003E1407" w:rsidP="003E140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3E1407" w:rsidRPr="00B972AD" w:rsidRDefault="003E1407" w:rsidP="003E140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E1407" w:rsidRPr="00B972AD" w:rsidRDefault="003E1407" w:rsidP="003E140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E02359" w:rsidTr="00895E84">
        <w:tc>
          <w:tcPr>
            <w:tcW w:w="4361" w:type="dxa"/>
          </w:tcPr>
          <w:p w:rsidR="00E02359" w:rsidRPr="00EB6236" w:rsidRDefault="003E1407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="00E02359" w:rsidRPr="00EB62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 ณ วันที่ 31 ธันวาคม 2562</w:t>
            </w:r>
          </w:p>
        </w:tc>
        <w:tc>
          <w:tcPr>
            <w:tcW w:w="1559" w:type="dxa"/>
            <w:vAlign w:val="bottom"/>
          </w:tcPr>
          <w:p w:rsidR="00E02359" w:rsidRPr="00607F9A" w:rsidRDefault="00E0235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E02359" w:rsidRPr="00607F9A" w:rsidRDefault="00E0235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02359" w:rsidRPr="00607F9A" w:rsidRDefault="00E0235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E02359" w:rsidRPr="00607F9A" w:rsidRDefault="00E02359" w:rsidP="00895E8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02359" w:rsidRDefault="00E0235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C99" w:rsidRPr="005966AC" w:rsidTr="00121FBD">
        <w:tc>
          <w:tcPr>
            <w:tcW w:w="4361" w:type="dxa"/>
          </w:tcPr>
          <w:p w:rsidR="00E42C99" w:rsidRDefault="00E42C99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59" w:type="dxa"/>
            <w:vAlign w:val="bottom"/>
          </w:tcPr>
          <w:p w:rsidR="00E42C99" w:rsidRPr="00607F9A" w:rsidRDefault="00E42C99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E42C99" w:rsidRPr="004B2909" w:rsidRDefault="00E42C99" w:rsidP="00E42C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4B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E42C99" w:rsidRPr="00E02359" w:rsidRDefault="00E42C99" w:rsidP="00121FBD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2C99" w:rsidRPr="004B2909" w:rsidRDefault="00E42C99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42CAD" w:rsidRPr="005966AC" w:rsidTr="00895E84">
        <w:tc>
          <w:tcPr>
            <w:tcW w:w="4361" w:type="dxa"/>
          </w:tcPr>
          <w:p w:rsidR="00C42CAD" w:rsidRPr="00A31463" w:rsidRDefault="00C42CAD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center"/>
          </w:tcPr>
          <w:p w:rsidR="00C42CAD" w:rsidRPr="00B26336" w:rsidRDefault="00C42CAD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33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42CAD" w:rsidRPr="00607F9A" w:rsidRDefault="00C42CAD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42CAD" w:rsidRPr="00C42CAD" w:rsidRDefault="00C42CAD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2CA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78,012</w:t>
            </w:r>
          </w:p>
        </w:tc>
        <w:tc>
          <w:tcPr>
            <w:tcW w:w="284" w:type="dxa"/>
            <w:shd w:val="clear" w:color="auto" w:fill="auto"/>
          </w:tcPr>
          <w:p w:rsidR="00C42CAD" w:rsidRPr="00E02359" w:rsidRDefault="00C42CAD" w:rsidP="00895E8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2CAD" w:rsidRPr="00C42CAD" w:rsidRDefault="00C42CAD" w:rsidP="00C17E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2CA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78,012</w:t>
            </w:r>
          </w:p>
        </w:tc>
      </w:tr>
      <w:tr w:rsidR="00E02359" w:rsidTr="00895E84">
        <w:tc>
          <w:tcPr>
            <w:tcW w:w="4361" w:type="dxa"/>
          </w:tcPr>
          <w:p w:rsidR="00E02359" w:rsidRPr="00B078D4" w:rsidRDefault="00E02359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A3146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:rsidR="00E02359" w:rsidRPr="00607F9A" w:rsidRDefault="00E0235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E02359" w:rsidRPr="00607F9A" w:rsidRDefault="00E0235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02359" w:rsidRPr="00E02359" w:rsidRDefault="00E0235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E02359" w:rsidRPr="00E02359" w:rsidRDefault="00E02359" w:rsidP="00895E8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02359" w:rsidRPr="00E02359" w:rsidRDefault="00E0235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B2909" w:rsidRPr="005966AC" w:rsidTr="002A4A78">
        <w:tc>
          <w:tcPr>
            <w:tcW w:w="4361" w:type="dxa"/>
          </w:tcPr>
          <w:p w:rsidR="004B2909" w:rsidRPr="00B078D4" w:rsidRDefault="004B2909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31463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559" w:type="dxa"/>
            <w:vAlign w:val="bottom"/>
          </w:tcPr>
          <w:p w:rsidR="004B2909" w:rsidRPr="00607F9A" w:rsidRDefault="004B290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854</w:t>
            </w:r>
          </w:p>
        </w:tc>
        <w:tc>
          <w:tcPr>
            <w:tcW w:w="284" w:type="dxa"/>
            <w:shd w:val="clear" w:color="auto" w:fill="auto"/>
          </w:tcPr>
          <w:p w:rsidR="004B2909" w:rsidRPr="00607F9A" w:rsidRDefault="004B290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4B2909" w:rsidRPr="004B2909" w:rsidRDefault="004B2909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4B2909">
              <w:rPr>
                <w:rFonts w:ascii="Angsana New" w:hAnsi="Angsana New"/>
                <w:sz w:val="30"/>
                <w:szCs w:val="30"/>
              </w:rPr>
              <w:t>,</w:t>
            </w: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854</w:t>
            </w:r>
            <w:r w:rsidRPr="004B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4B2909" w:rsidRPr="00E02359" w:rsidRDefault="004B2909" w:rsidP="00895E8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2909" w:rsidRPr="004B2909" w:rsidRDefault="004B2909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4B2909" w:rsidRPr="00607F9A" w:rsidTr="002A4A78">
        <w:tc>
          <w:tcPr>
            <w:tcW w:w="4361" w:type="dxa"/>
          </w:tcPr>
          <w:p w:rsidR="004B2909" w:rsidRPr="00A31463" w:rsidRDefault="004B2909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31463">
              <w:rPr>
                <w:rFonts w:ascii="Angsana New" w:hAnsi="Angsana New"/>
                <w:sz w:val="30"/>
                <w:szCs w:val="30"/>
                <w:cs/>
              </w:rPr>
              <w:t>บริษัทอื่น - สุทธิ</w:t>
            </w:r>
          </w:p>
        </w:tc>
        <w:tc>
          <w:tcPr>
            <w:tcW w:w="1559" w:type="dxa"/>
          </w:tcPr>
          <w:p w:rsidR="004B2909" w:rsidRPr="00607F9A" w:rsidRDefault="004B290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532</w:t>
            </w:r>
          </w:p>
        </w:tc>
        <w:tc>
          <w:tcPr>
            <w:tcW w:w="284" w:type="dxa"/>
            <w:shd w:val="clear" w:color="auto" w:fill="auto"/>
          </w:tcPr>
          <w:p w:rsidR="004B2909" w:rsidRPr="00607F9A" w:rsidRDefault="004B290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4B2909" w:rsidRPr="004B2909" w:rsidRDefault="004B290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(282,532)</w:t>
            </w:r>
          </w:p>
        </w:tc>
        <w:tc>
          <w:tcPr>
            <w:tcW w:w="284" w:type="dxa"/>
            <w:shd w:val="clear" w:color="auto" w:fill="auto"/>
          </w:tcPr>
          <w:p w:rsidR="004B2909" w:rsidRPr="00E02359" w:rsidRDefault="004B2909" w:rsidP="00895E8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2909" w:rsidRPr="004B2909" w:rsidRDefault="004B2909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4B2909" w:rsidRPr="005966AC" w:rsidTr="002A4A78">
        <w:tc>
          <w:tcPr>
            <w:tcW w:w="4361" w:type="dxa"/>
          </w:tcPr>
          <w:p w:rsidR="004B2909" w:rsidRDefault="004B2909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vAlign w:val="center"/>
          </w:tcPr>
          <w:p w:rsidR="004B2909" w:rsidRPr="00B26336" w:rsidRDefault="004B290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33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4B2909" w:rsidRPr="00607F9A" w:rsidRDefault="004B290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4B2909" w:rsidRPr="004B2909" w:rsidRDefault="004B2909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114</w:t>
            </w:r>
            <w:r w:rsidRPr="004B2909">
              <w:rPr>
                <w:rFonts w:ascii="Angsana New" w:hAnsi="Angsana New"/>
                <w:sz w:val="30"/>
                <w:szCs w:val="30"/>
              </w:rPr>
              <w:t>,600</w:t>
            </w:r>
          </w:p>
        </w:tc>
        <w:tc>
          <w:tcPr>
            <w:tcW w:w="284" w:type="dxa"/>
            <w:shd w:val="clear" w:color="auto" w:fill="auto"/>
          </w:tcPr>
          <w:p w:rsidR="004B2909" w:rsidRPr="00E02359" w:rsidRDefault="004B2909" w:rsidP="00895E8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4B2909" w:rsidRPr="004B2909" w:rsidRDefault="004B2909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 w:hint="cs"/>
                <w:sz w:val="30"/>
                <w:szCs w:val="30"/>
                <w:cs/>
              </w:rPr>
              <w:t>114</w:t>
            </w:r>
            <w:r w:rsidRPr="004B2909">
              <w:rPr>
                <w:rFonts w:ascii="Angsana New" w:hAnsi="Angsana New"/>
                <w:sz w:val="30"/>
                <w:szCs w:val="30"/>
              </w:rPr>
              <w:t>,600</w:t>
            </w:r>
          </w:p>
        </w:tc>
      </w:tr>
      <w:tr w:rsidR="00E02359" w:rsidRPr="00607F9A" w:rsidTr="00895E84">
        <w:tc>
          <w:tcPr>
            <w:tcW w:w="4361" w:type="dxa"/>
          </w:tcPr>
          <w:p w:rsidR="00E02359" w:rsidRDefault="00E02359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</w:tcPr>
          <w:p w:rsidR="00E02359" w:rsidRPr="00607F9A" w:rsidRDefault="00E0235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E02359" w:rsidRPr="00607F9A" w:rsidRDefault="00E0235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E02359" w:rsidRPr="004B2909" w:rsidRDefault="00E0235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E02359" w:rsidRPr="00E02359" w:rsidRDefault="00E02359" w:rsidP="00895E84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02359" w:rsidRPr="00E02359" w:rsidRDefault="00E0235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B2909" w:rsidRPr="00607F9A" w:rsidTr="002A4A78">
        <w:tc>
          <w:tcPr>
            <w:tcW w:w="4361" w:type="dxa"/>
          </w:tcPr>
          <w:p w:rsidR="004B2909" w:rsidRPr="00973C91" w:rsidRDefault="004B2909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559" w:type="dxa"/>
          </w:tcPr>
          <w:p w:rsidR="004B2909" w:rsidRPr="00607F9A" w:rsidRDefault="004B2909" w:rsidP="00E023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038</w:t>
            </w:r>
          </w:p>
        </w:tc>
        <w:tc>
          <w:tcPr>
            <w:tcW w:w="284" w:type="dxa"/>
            <w:shd w:val="clear" w:color="auto" w:fill="auto"/>
          </w:tcPr>
          <w:p w:rsidR="004B2909" w:rsidRPr="00607F9A" w:rsidRDefault="004B290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4B2909" w:rsidRPr="004B2909" w:rsidRDefault="004B290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038</w:t>
            </w:r>
            <w:r w:rsidRPr="004B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4B2909" w:rsidRPr="004B2909" w:rsidRDefault="004B2909" w:rsidP="00895E8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2909" w:rsidRPr="004B2909" w:rsidRDefault="004B2909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4B2909" w:rsidRPr="00607F9A" w:rsidTr="002A4A78">
        <w:tc>
          <w:tcPr>
            <w:tcW w:w="4361" w:type="dxa"/>
          </w:tcPr>
          <w:p w:rsidR="004B2909" w:rsidRDefault="004B2909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559" w:type="dxa"/>
          </w:tcPr>
          <w:p w:rsidR="004B2909" w:rsidRPr="00607F9A" w:rsidRDefault="004B290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221</w:t>
            </w:r>
          </w:p>
        </w:tc>
        <w:tc>
          <w:tcPr>
            <w:tcW w:w="284" w:type="dxa"/>
            <w:shd w:val="clear" w:color="auto" w:fill="auto"/>
          </w:tcPr>
          <w:p w:rsidR="004B2909" w:rsidRPr="00607F9A" w:rsidRDefault="004B290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4B2909" w:rsidRPr="004B2909" w:rsidRDefault="004B290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(3,221)</w:t>
            </w:r>
          </w:p>
        </w:tc>
        <w:tc>
          <w:tcPr>
            <w:tcW w:w="284" w:type="dxa"/>
            <w:shd w:val="clear" w:color="auto" w:fill="auto"/>
          </w:tcPr>
          <w:p w:rsidR="004B2909" w:rsidRPr="004B2909" w:rsidRDefault="004B2909" w:rsidP="00895E8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2909" w:rsidRPr="004B2909" w:rsidRDefault="004B2909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42C99" w:rsidRPr="00607F9A" w:rsidTr="00121FBD">
        <w:tc>
          <w:tcPr>
            <w:tcW w:w="4361" w:type="dxa"/>
          </w:tcPr>
          <w:p w:rsidR="00E42C99" w:rsidRDefault="00E42C99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vAlign w:val="center"/>
          </w:tcPr>
          <w:p w:rsidR="00E42C99" w:rsidRPr="00B26336" w:rsidRDefault="00E42C99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33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42C99" w:rsidRPr="00607F9A" w:rsidRDefault="00E42C99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84" w:type="dxa"/>
            <w:shd w:val="clear" w:color="auto" w:fill="auto"/>
          </w:tcPr>
          <w:p w:rsidR="00E42C99" w:rsidRPr="00E02359" w:rsidRDefault="00E42C99" w:rsidP="00895E8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42C99" w:rsidRPr="00607F9A" w:rsidRDefault="00E42C99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</w:tr>
      <w:tr w:rsidR="00E42C99" w:rsidRPr="00607F9A" w:rsidTr="00895E84">
        <w:tc>
          <w:tcPr>
            <w:tcW w:w="4361" w:type="dxa"/>
          </w:tcPr>
          <w:p w:rsidR="00E42C99" w:rsidRDefault="00E42C99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:rsidR="00E42C99" w:rsidRPr="00607F9A" w:rsidRDefault="00E42C99" w:rsidP="00E023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269</w:t>
            </w: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E42C99" w:rsidRPr="00C42CAD" w:rsidRDefault="00C42CAD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(58,967</w:t>
            </w:r>
            <w:r w:rsidR="00E42C99" w:rsidRPr="00C42C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E42C99" w:rsidRPr="00E02359" w:rsidRDefault="00E42C99" w:rsidP="00895E8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E42C99" w:rsidRPr="00C42CAD" w:rsidRDefault="00C42CAD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6,302</w:t>
            </w:r>
          </w:p>
        </w:tc>
      </w:tr>
      <w:tr w:rsidR="00107A0C" w:rsidTr="009555F2">
        <w:trPr>
          <w:trHeight w:val="81"/>
        </w:trPr>
        <w:tc>
          <w:tcPr>
            <w:tcW w:w="4361" w:type="dxa"/>
          </w:tcPr>
          <w:p w:rsidR="00107A0C" w:rsidRDefault="00107A0C" w:rsidP="009555F2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center"/>
          </w:tcPr>
          <w:p w:rsidR="00107A0C" w:rsidRPr="00B26336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33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07A0C" w:rsidRPr="00607F9A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07A0C" w:rsidRPr="004B2909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314,361</w:t>
            </w:r>
          </w:p>
        </w:tc>
        <w:tc>
          <w:tcPr>
            <w:tcW w:w="284" w:type="dxa"/>
            <w:shd w:val="clear" w:color="auto" w:fill="auto"/>
          </w:tcPr>
          <w:p w:rsidR="00107A0C" w:rsidRPr="004B2909" w:rsidRDefault="00107A0C" w:rsidP="009555F2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07A0C" w:rsidRPr="004B2909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314,361</w:t>
            </w:r>
          </w:p>
        </w:tc>
      </w:tr>
      <w:tr w:rsidR="00107A0C" w:rsidTr="009555F2">
        <w:trPr>
          <w:trHeight w:val="81"/>
        </w:trPr>
        <w:tc>
          <w:tcPr>
            <w:tcW w:w="4361" w:type="dxa"/>
          </w:tcPr>
          <w:p w:rsidR="00107A0C" w:rsidRDefault="00107A0C" w:rsidP="009555F2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:rsidR="00107A0C" w:rsidRPr="00607F9A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107A0C" w:rsidRPr="00607F9A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107A0C" w:rsidRPr="00E02359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107A0C" w:rsidRPr="00E02359" w:rsidRDefault="00107A0C" w:rsidP="009555F2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07A0C" w:rsidRPr="00E02359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07A0C" w:rsidTr="009555F2">
        <w:trPr>
          <w:trHeight w:val="81"/>
        </w:trPr>
        <w:tc>
          <w:tcPr>
            <w:tcW w:w="4361" w:type="dxa"/>
          </w:tcPr>
          <w:p w:rsidR="00107A0C" w:rsidRPr="00B078D4" w:rsidRDefault="00107A0C" w:rsidP="009555F2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3146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:rsidR="00107A0C" w:rsidRPr="00607F9A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39,974</w:t>
            </w:r>
          </w:p>
        </w:tc>
        <w:tc>
          <w:tcPr>
            <w:tcW w:w="284" w:type="dxa"/>
            <w:shd w:val="clear" w:color="auto" w:fill="auto"/>
          </w:tcPr>
          <w:p w:rsidR="00107A0C" w:rsidRPr="00607F9A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107A0C" w:rsidRPr="00A84C38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C38">
              <w:rPr>
                <w:rFonts w:ascii="Angsana New" w:hAnsi="Angsana New"/>
                <w:sz w:val="30"/>
                <w:szCs w:val="30"/>
              </w:rPr>
              <w:t xml:space="preserve"> (39,974)</w:t>
            </w:r>
          </w:p>
        </w:tc>
        <w:tc>
          <w:tcPr>
            <w:tcW w:w="284" w:type="dxa"/>
            <w:shd w:val="clear" w:color="auto" w:fill="auto"/>
          </w:tcPr>
          <w:p w:rsidR="00107A0C" w:rsidRPr="00E02359" w:rsidRDefault="00107A0C" w:rsidP="009555F2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7A0C" w:rsidRPr="00B26336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33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07A0C" w:rsidTr="009555F2">
        <w:trPr>
          <w:trHeight w:val="81"/>
        </w:trPr>
        <w:tc>
          <w:tcPr>
            <w:tcW w:w="4361" w:type="dxa"/>
          </w:tcPr>
          <w:p w:rsidR="00107A0C" w:rsidRPr="00A31463" w:rsidRDefault="00107A0C" w:rsidP="009555F2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559" w:type="dxa"/>
          </w:tcPr>
          <w:p w:rsidR="00107A0C" w:rsidRPr="00607F9A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203,307</w:t>
            </w:r>
          </w:p>
        </w:tc>
        <w:tc>
          <w:tcPr>
            <w:tcW w:w="284" w:type="dxa"/>
            <w:shd w:val="clear" w:color="auto" w:fill="auto"/>
          </w:tcPr>
          <w:p w:rsidR="00107A0C" w:rsidRPr="00607F9A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107A0C" w:rsidRPr="00A84C38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C38">
              <w:rPr>
                <w:rFonts w:ascii="Angsana New" w:hAnsi="Angsana New"/>
                <w:sz w:val="30"/>
                <w:szCs w:val="30"/>
              </w:rPr>
              <w:t xml:space="preserve"> (203,307)</w:t>
            </w:r>
          </w:p>
        </w:tc>
        <w:tc>
          <w:tcPr>
            <w:tcW w:w="284" w:type="dxa"/>
            <w:shd w:val="clear" w:color="auto" w:fill="auto"/>
          </w:tcPr>
          <w:p w:rsidR="00107A0C" w:rsidRPr="00E02359" w:rsidRDefault="00107A0C" w:rsidP="009555F2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7A0C" w:rsidRPr="00B26336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33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07A0C" w:rsidTr="009555F2">
        <w:trPr>
          <w:trHeight w:val="81"/>
        </w:trPr>
        <w:tc>
          <w:tcPr>
            <w:tcW w:w="4361" w:type="dxa"/>
          </w:tcPr>
          <w:p w:rsidR="00107A0C" w:rsidRPr="00B078D4" w:rsidRDefault="00107A0C" w:rsidP="009555F2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บุคคลและกิจการที่เกี่ยวข้องกัน</w:t>
            </w:r>
          </w:p>
        </w:tc>
        <w:tc>
          <w:tcPr>
            <w:tcW w:w="1559" w:type="dxa"/>
          </w:tcPr>
          <w:p w:rsidR="00107A0C" w:rsidRPr="00607F9A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84" w:type="dxa"/>
            <w:shd w:val="clear" w:color="auto" w:fill="auto"/>
          </w:tcPr>
          <w:p w:rsidR="00107A0C" w:rsidRPr="00607F9A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107A0C" w:rsidRPr="00A84C38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C38">
              <w:rPr>
                <w:rFonts w:ascii="Angsana New" w:hAnsi="Angsana New"/>
                <w:sz w:val="30"/>
                <w:szCs w:val="30"/>
              </w:rPr>
              <w:t xml:space="preserve"> (387)</w:t>
            </w:r>
          </w:p>
        </w:tc>
        <w:tc>
          <w:tcPr>
            <w:tcW w:w="284" w:type="dxa"/>
            <w:shd w:val="clear" w:color="auto" w:fill="auto"/>
          </w:tcPr>
          <w:p w:rsidR="00107A0C" w:rsidRPr="00E02359" w:rsidRDefault="00107A0C" w:rsidP="009555F2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7A0C" w:rsidRPr="00B26336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33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07A0C" w:rsidTr="009555F2">
        <w:trPr>
          <w:trHeight w:val="81"/>
        </w:trPr>
        <w:tc>
          <w:tcPr>
            <w:tcW w:w="4361" w:type="dxa"/>
          </w:tcPr>
          <w:p w:rsidR="00107A0C" w:rsidRPr="00B078D4" w:rsidRDefault="00107A0C" w:rsidP="009555F2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ค่าใช้จ่ายค้างจ่ายและหนี้สินหมุนเวียนอื่น</w:t>
            </w:r>
          </w:p>
        </w:tc>
        <w:tc>
          <w:tcPr>
            <w:tcW w:w="1559" w:type="dxa"/>
            <w:vAlign w:val="bottom"/>
          </w:tcPr>
          <w:p w:rsidR="00107A0C" w:rsidRPr="00607F9A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70,693</w:t>
            </w:r>
          </w:p>
        </w:tc>
        <w:tc>
          <w:tcPr>
            <w:tcW w:w="284" w:type="dxa"/>
            <w:shd w:val="clear" w:color="auto" w:fill="auto"/>
          </w:tcPr>
          <w:p w:rsidR="00107A0C" w:rsidRPr="00607F9A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107A0C" w:rsidRPr="00A84C38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C38">
              <w:rPr>
                <w:rFonts w:ascii="Angsana New" w:hAnsi="Angsana New"/>
                <w:sz w:val="30"/>
                <w:szCs w:val="30"/>
              </w:rPr>
              <w:t xml:space="preserve"> (70,693)</w:t>
            </w:r>
          </w:p>
        </w:tc>
        <w:tc>
          <w:tcPr>
            <w:tcW w:w="284" w:type="dxa"/>
            <w:shd w:val="clear" w:color="auto" w:fill="auto"/>
          </w:tcPr>
          <w:p w:rsidR="00107A0C" w:rsidRPr="00E02359" w:rsidRDefault="00107A0C" w:rsidP="009555F2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7A0C" w:rsidRPr="00B26336" w:rsidRDefault="00107A0C" w:rsidP="0095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33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07A0C" w:rsidRPr="00107A0C" w:rsidTr="002674BE">
        <w:trPr>
          <w:trHeight w:val="81"/>
        </w:trPr>
        <w:tc>
          <w:tcPr>
            <w:tcW w:w="4361" w:type="dxa"/>
          </w:tcPr>
          <w:p w:rsidR="00107A0C" w:rsidRPr="00107A0C" w:rsidRDefault="00107A0C" w:rsidP="0025197A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59" w:type="dxa"/>
            <w:vAlign w:val="bottom"/>
          </w:tcPr>
          <w:p w:rsidR="00107A0C" w:rsidRPr="00107A0C" w:rsidRDefault="00107A0C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107A0C" w:rsidRPr="00107A0C" w:rsidRDefault="00107A0C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07A0C" w:rsidRPr="00107A0C" w:rsidRDefault="00107A0C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107A0C" w:rsidRPr="00107A0C" w:rsidRDefault="00107A0C" w:rsidP="00895E8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16"/>
                <w:szCs w:val="16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07A0C" w:rsidRPr="00107A0C" w:rsidRDefault="00107A0C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E42C99" w:rsidTr="002674BE">
        <w:trPr>
          <w:trHeight w:val="81"/>
        </w:trPr>
        <w:tc>
          <w:tcPr>
            <w:tcW w:w="4361" w:type="dxa"/>
          </w:tcPr>
          <w:p w:rsidR="00E42C99" w:rsidRPr="00EB6236" w:rsidRDefault="00E42C99" w:rsidP="0025197A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62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559" w:type="dxa"/>
            <w:vAlign w:val="bottom"/>
          </w:tcPr>
          <w:p w:rsidR="00E42C99" w:rsidRPr="00607F9A" w:rsidRDefault="00E42C9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42C99" w:rsidRPr="00E02359" w:rsidRDefault="00E42C9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E42C99" w:rsidRPr="00E02359" w:rsidRDefault="00E42C99" w:rsidP="00895E8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42C99" w:rsidRPr="00E02359" w:rsidRDefault="00E42C9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42C99" w:rsidTr="00895E84">
        <w:tc>
          <w:tcPr>
            <w:tcW w:w="4361" w:type="dxa"/>
          </w:tcPr>
          <w:p w:rsidR="00E42C99" w:rsidRPr="00B46213" w:rsidRDefault="0025197A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2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สำหรับปีสิ้นสุดวันที่</w:t>
            </w:r>
            <w:r w:rsidR="00E42C99" w:rsidRPr="00B462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31 ธันวาคม 2562</w:t>
            </w:r>
          </w:p>
        </w:tc>
        <w:tc>
          <w:tcPr>
            <w:tcW w:w="1559" w:type="dxa"/>
            <w:vAlign w:val="bottom"/>
          </w:tcPr>
          <w:p w:rsidR="00E42C99" w:rsidRDefault="00E42C9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E42C99" w:rsidRPr="00607F9A" w:rsidRDefault="00E42C9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42C99" w:rsidRPr="00E02359" w:rsidRDefault="00E42C9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E42C99" w:rsidRPr="00E02359" w:rsidRDefault="00E42C99" w:rsidP="00895E8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42C99" w:rsidRPr="00E02359" w:rsidRDefault="00E42C99" w:rsidP="00895E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0D52BF" w:rsidRPr="00607F9A" w:rsidTr="00967579">
        <w:tc>
          <w:tcPr>
            <w:tcW w:w="4361" w:type="dxa"/>
          </w:tcPr>
          <w:p w:rsidR="000D52BF" w:rsidRDefault="000D52BF" w:rsidP="00D9502E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="00D9502E">
              <w:rPr>
                <w:rFonts w:ascii="Angsana New" w:hAnsi="Angsana New" w:hint="cs"/>
                <w:sz w:val="30"/>
                <w:szCs w:val="30"/>
                <w:cs/>
              </w:rPr>
              <w:t>ไรจากการจำหน่ายสิน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1559" w:type="dxa"/>
            <w:vAlign w:val="bottom"/>
          </w:tcPr>
          <w:p w:rsidR="000D52BF" w:rsidRPr="000D52BF" w:rsidRDefault="000D52B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2BF">
              <w:rPr>
                <w:rFonts w:ascii="Angsana New" w:hAnsi="Angsana New"/>
                <w:sz w:val="30"/>
                <w:szCs w:val="30"/>
              </w:rPr>
              <w:t>3,730</w:t>
            </w:r>
          </w:p>
        </w:tc>
        <w:tc>
          <w:tcPr>
            <w:tcW w:w="284" w:type="dxa"/>
            <w:shd w:val="clear" w:color="auto" w:fill="auto"/>
          </w:tcPr>
          <w:p w:rsidR="000D52BF" w:rsidRPr="000D52BF" w:rsidRDefault="000D52B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0D52BF" w:rsidRPr="000D52BF" w:rsidRDefault="000D52B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2BF">
              <w:rPr>
                <w:rFonts w:ascii="Angsana New" w:hAnsi="Angsana New"/>
                <w:sz w:val="30"/>
                <w:szCs w:val="30"/>
              </w:rPr>
              <w:t xml:space="preserve"> (3,730)</w:t>
            </w:r>
          </w:p>
        </w:tc>
        <w:tc>
          <w:tcPr>
            <w:tcW w:w="284" w:type="dxa"/>
            <w:shd w:val="clear" w:color="auto" w:fill="auto"/>
          </w:tcPr>
          <w:p w:rsidR="000D52BF" w:rsidRPr="000D52BF" w:rsidRDefault="000D52BF" w:rsidP="00967579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52BF" w:rsidRPr="000D52BF" w:rsidRDefault="000D52B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52B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D52BF" w:rsidRPr="00607F9A" w:rsidTr="00F13BF5">
        <w:tc>
          <w:tcPr>
            <w:tcW w:w="4361" w:type="dxa"/>
          </w:tcPr>
          <w:p w:rsidR="000D52BF" w:rsidRPr="00B078D4" w:rsidRDefault="000D52BF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:rsidR="000D52BF" w:rsidRPr="000D52BF" w:rsidRDefault="000D52B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2BF">
              <w:rPr>
                <w:rFonts w:ascii="Angsana New" w:hAnsi="Angsana New"/>
                <w:sz w:val="30"/>
                <w:szCs w:val="30"/>
              </w:rPr>
              <w:t>27,087</w:t>
            </w:r>
          </w:p>
        </w:tc>
        <w:tc>
          <w:tcPr>
            <w:tcW w:w="284" w:type="dxa"/>
            <w:shd w:val="clear" w:color="auto" w:fill="auto"/>
          </w:tcPr>
          <w:p w:rsidR="000D52BF" w:rsidRPr="000D52BF" w:rsidRDefault="000D52B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0D52BF" w:rsidRPr="000D52BF" w:rsidRDefault="000D52B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2BF">
              <w:rPr>
                <w:rFonts w:ascii="Angsana New" w:hAnsi="Angsana New"/>
                <w:sz w:val="30"/>
                <w:szCs w:val="30"/>
              </w:rPr>
              <w:t xml:space="preserve"> (1,181)</w:t>
            </w:r>
          </w:p>
        </w:tc>
        <w:tc>
          <w:tcPr>
            <w:tcW w:w="284" w:type="dxa"/>
            <w:shd w:val="clear" w:color="auto" w:fill="auto"/>
          </w:tcPr>
          <w:p w:rsidR="000D52BF" w:rsidRPr="000D52BF" w:rsidRDefault="000D52BF" w:rsidP="00967579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D52BF" w:rsidRPr="000D52BF" w:rsidRDefault="000D52B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2B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D52BF">
              <w:rPr>
                <w:rFonts w:ascii="Angsana New" w:hAnsi="Angsana New"/>
                <w:sz w:val="30"/>
                <w:szCs w:val="30"/>
              </w:rPr>
              <w:t>5,906</w:t>
            </w:r>
          </w:p>
        </w:tc>
      </w:tr>
      <w:tr w:rsidR="000D52BF" w:rsidRPr="00607F9A" w:rsidTr="001E0041">
        <w:tc>
          <w:tcPr>
            <w:tcW w:w="4361" w:type="dxa"/>
          </w:tcPr>
          <w:p w:rsidR="000D52BF" w:rsidRDefault="000D52BF" w:rsidP="00895E8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center"/>
          </w:tcPr>
          <w:p w:rsidR="000D52BF" w:rsidRPr="000D52BF" w:rsidRDefault="000D52B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52B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0D52BF" w:rsidRPr="000D52BF" w:rsidRDefault="000D52B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0D52BF" w:rsidRPr="000D52BF" w:rsidRDefault="000D52B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2BF">
              <w:rPr>
                <w:rFonts w:ascii="Angsana New" w:hAnsi="Angsana New"/>
                <w:sz w:val="30"/>
                <w:szCs w:val="30"/>
              </w:rPr>
              <w:t>4,911</w:t>
            </w:r>
          </w:p>
        </w:tc>
        <w:tc>
          <w:tcPr>
            <w:tcW w:w="284" w:type="dxa"/>
            <w:shd w:val="clear" w:color="auto" w:fill="auto"/>
          </w:tcPr>
          <w:p w:rsidR="000D52BF" w:rsidRPr="000D52BF" w:rsidRDefault="000D52BF" w:rsidP="00967579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0D52BF" w:rsidRPr="000D52BF" w:rsidRDefault="000D52B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2BF">
              <w:rPr>
                <w:rFonts w:ascii="Angsana New" w:hAnsi="Angsana New"/>
                <w:sz w:val="30"/>
                <w:szCs w:val="30"/>
              </w:rPr>
              <w:t>4,911</w:t>
            </w:r>
          </w:p>
        </w:tc>
      </w:tr>
    </w:tbl>
    <w:p w:rsidR="00EB6236" w:rsidRDefault="00EB6236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895BC6" w:rsidRDefault="00895BC6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C81E28" w:rsidRDefault="00C81E28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C81E28" w:rsidRDefault="00C81E28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BB0DC1" w:rsidRPr="00EE3B56" w:rsidRDefault="008B2E18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E3B56">
        <w:rPr>
          <w:rFonts w:ascii="Angsana New" w:hAnsi="Angsana New"/>
          <w:b/>
          <w:bCs/>
          <w:sz w:val="30"/>
          <w:szCs w:val="30"/>
        </w:rPr>
        <w:lastRenderedPageBreak/>
        <w:t>31</w:t>
      </w:r>
      <w:r w:rsidR="00BB0DC1" w:rsidRPr="00EE3B56">
        <w:rPr>
          <w:rFonts w:ascii="Angsana New" w:hAnsi="Angsana New"/>
          <w:b/>
          <w:bCs/>
          <w:sz w:val="30"/>
          <w:szCs w:val="30"/>
        </w:rPr>
        <w:t>.</w:t>
      </w:r>
      <w:r w:rsidR="00BB0DC1" w:rsidRPr="00EE3B56">
        <w:rPr>
          <w:rFonts w:ascii="Angsana New" w:hAnsi="Angsana New"/>
          <w:b/>
          <w:bCs/>
          <w:sz w:val="30"/>
          <w:szCs w:val="30"/>
        </w:rPr>
        <w:tab/>
      </w:r>
      <w:r w:rsidR="00BB0DC1" w:rsidRPr="00EE3B56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BB0DC1" w:rsidRPr="00EE3B56" w:rsidRDefault="00BB0DC1" w:rsidP="00BB0DC1">
      <w:pPr>
        <w:pStyle w:val="NoSpacing"/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:rsidR="007072A6" w:rsidRDefault="00893601" w:rsidP="00893601">
      <w:pPr>
        <w:pStyle w:val="NoSpacing"/>
        <w:jc w:val="thaiDistribute"/>
        <w:rPr>
          <w:rFonts w:ascii="AngsanaUPC" w:hAnsi="AngsanaUPC" w:cs="AngsanaUPC"/>
          <w:b/>
          <w:bCs/>
          <w:sz w:val="16"/>
          <w:szCs w:val="16"/>
          <w:highlight w:val="yellow"/>
        </w:rPr>
      </w:pPr>
      <w:r>
        <w:rPr>
          <w:rFonts w:ascii="Angsana New" w:hAnsi="Angsana New" w:hint="cs"/>
          <w:szCs w:val="30"/>
          <w:cs/>
        </w:rPr>
        <w:t>ในที่ประชุมคณะกรรมการบริษัทเมื่อวันที่ 27 กุมภาพันธ์ 2564 คณะกรรมการบริษัทได้มีมติให้เสนอที่ประชุมสามัญผู้ถือหุ้นเพื่ออนุมัติ</w:t>
      </w:r>
      <w:r w:rsidR="00AA7C53" w:rsidRPr="003A3EE8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="00AA7C53">
        <w:rPr>
          <w:rFonts w:ascii="Angsana New" w:hAnsi="Angsana New" w:hint="cs"/>
          <w:szCs w:val="30"/>
          <w:cs/>
        </w:rPr>
        <w:t>หุ้นละ</w:t>
      </w:r>
      <w:r w:rsidR="00AA7C53">
        <w:rPr>
          <w:rFonts w:ascii="Angsana New" w:hAnsi="Angsana New"/>
          <w:szCs w:val="30"/>
          <w:cs/>
        </w:rPr>
        <w:t xml:space="preserve"> 0.0</w:t>
      </w:r>
      <w:r w:rsidR="00AA7C53">
        <w:rPr>
          <w:rFonts w:ascii="Angsana New" w:hAnsi="Angsana New" w:hint="cs"/>
          <w:szCs w:val="30"/>
          <w:cs/>
        </w:rPr>
        <w:t>3</w:t>
      </w:r>
      <w:r w:rsidR="00AA7C53" w:rsidRPr="003A3EE8">
        <w:rPr>
          <w:rFonts w:ascii="Angsana New" w:hAnsi="Angsana New"/>
          <w:szCs w:val="30"/>
          <w:cs/>
        </w:rPr>
        <w:t xml:space="preserve"> บาท</w:t>
      </w:r>
      <w:r w:rsidR="00AA7C53">
        <w:rPr>
          <w:rFonts w:ascii="Angsana New" w:hAnsi="Angsana New" w:hint="cs"/>
          <w:szCs w:val="30"/>
          <w:cs/>
        </w:rPr>
        <w:t xml:space="preserve"> </w:t>
      </w:r>
      <w:r w:rsidR="00AA7C53" w:rsidRPr="003A3EE8">
        <w:rPr>
          <w:rFonts w:ascii="Angsana New" w:hAnsi="Angsana New"/>
          <w:szCs w:val="30"/>
          <w:cs/>
        </w:rPr>
        <w:t xml:space="preserve">เงินปันผลระหว่างกาลครั้งที่ </w:t>
      </w:r>
      <w:r w:rsidR="00AA7C53" w:rsidRPr="003A3EE8">
        <w:rPr>
          <w:rFonts w:ascii="Angsana New" w:hAnsi="Angsana New"/>
          <w:szCs w:val="30"/>
        </w:rPr>
        <w:t>1/2563</w:t>
      </w:r>
      <w:r w:rsidR="00AA7C53" w:rsidRPr="003A3EE8">
        <w:rPr>
          <w:rFonts w:ascii="Angsana New" w:hAnsi="Angsana New"/>
          <w:szCs w:val="30"/>
          <w:cs/>
        </w:rPr>
        <w:t xml:space="preserve"> </w:t>
      </w:r>
      <w:r w:rsidR="00AA7C53">
        <w:rPr>
          <w:rFonts w:ascii="Angsana New" w:hAnsi="Angsana New" w:hint="cs"/>
          <w:szCs w:val="30"/>
          <w:cs/>
        </w:rPr>
        <w:t>ใ</w:t>
      </w:r>
      <w:r w:rsidR="00AA7C53" w:rsidRPr="003A3EE8">
        <w:rPr>
          <w:rFonts w:ascii="Angsana New" w:hAnsi="Angsana New"/>
          <w:szCs w:val="30"/>
          <w:cs/>
        </w:rPr>
        <w:t>นอัตรา</w:t>
      </w:r>
      <w:r w:rsidR="00AA7C53">
        <w:rPr>
          <w:rFonts w:ascii="Angsana New" w:hAnsi="Angsana New" w:hint="cs"/>
          <w:szCs w:val="30"/>
          <w:cs/>
        </w:rPr>
        <w:t>หุ้นละ</w:t>
      </w:r>
      <w:r w:rsidR="00AA7C53">
        <w:rPr>
          <w:rFonts w:ascii="Angsana New" w:hAnsi="Angsana New"/>
          <w:szCs w:val="30"/>
          <w:cs/>
        </w:rPr>
        <w:t xml:space="preserve"> 0.0</w:t>
      </w:r>
      <w:r w:rsidR="00AA7C53">
        <w:rPr>
          <w:rFonts w:ascii="Angsana New" w:hAnsi="Angsana New" w:hint="cs"/>
          <w:szCs w:val="30"/>
          <w:cs/>
        </w:rPr>
        <w:t>1</w:t>
      </w:r>
      <w:r w:rsidR="00AA7C53">
        <w:rPr>
          <w:rFonts w:ascii="Angsana New" w:hAnsi="Angsana New"/>
          <w:szCs w:val="30"/>
          <w:cs/>
        </w:rPr>
        <w:t xml:space="preserve"> บาท </w:t>
      </w:r>
      <w:r w:rsidR="00AA7C53">
        <w:rPr>
          <w:rFonts w:ascii="Angsana New" w:hAnsi="Angsana New" w:hint="cs"/>
          <w:szCs w:val="30"/>
          <w:cs/>
        </w:rPr>
        <w:t xml:space="preserve">ได้จ่ายไปแล้วเมื่อวันที่ 15 มิถุนายน 2563 </w:t>
      </w:r>
      <w:r w:rsidR="00AA7C53" w:rsidRPr="003A3EE8">
        <w:rPr>
          <w:rFonts w:ascii="Angsana New" w:hAnsi="Angsana New"/>
          <w:szCs w:val="30"/>
          <w:cs/>
        </w:rPr>
        <w:t>เงินปันผลส่วนที่</w:t>
      </w:r>
      <w:r w:rsidR="00AA7C53">
        <w:rPr>
          <w:rFonts w:ascii="Angsana New" w:hAnsi="Angsana New" w:hint="cs"/>
          <w:szCs w:val="30"/>
          <w:cs/>
        </w:rPr>
        <w:t>เ</w:t>
      </w:r>
      <w:r w:rsidR="00AA7C53" w:rsidRPr="003A3EE8">
        <w:rPr>
          <w:rFonts w:ascii="Angsana New" w:hAnsi="Angsana New"/>
          <w:szCs w:val="30"/>
          <w:cs/>
        </w:rPr>
        <w:t>หลือ</w:t>
      </w:r>
      <w:r w:rsidR="00AA7C53">
        <w:rPr>
          <w:rFonts w:ascii="Angsana New" w:hAnsi="Angsana New" w:hint="cs"/>
          <w:szCs w:val="30"/>
          <w:cs/>
        </w:rPr>
        <w:t>จำนวนหุ้นละ</w:t>
      </w:r>
      <w:r w:rsidR="00AA7C53" w:rsidRPr="003A3EE8">
        <w:rPr>
          <w:rFonts w:ascii="Angsana New" w:hAnsi="Angsana New"/>
          <w:szCs w:val="30"/>
          <w:cs/>
        </w:rPr>
        <w:t xml:space="preserve"> 0.0</w:t>
      </w:r>
      <w:r w:rsidR="00AA7C53">
        <w:rPr>
          <w:rFonts w:ascii="Angsana New" w:hAnsi="Angsana New" w:hint="cs"/>
          <w:szCs w:val="30"/>
          <w:cs/>
        </w:rPr>
        <w:t>2</w:t>
      </w:r>
      <w:r w:rsidR="00AA7C53" w:rsidRPr="003A3EE8">
        <w:rPr>
          <w:rFonts w:ascii="Angsana New" w:hAnsi="Angsana New"/>
          <w:szCs w:val="30"/>
          <w:cs/>
        </w:rPr>
        <w:t xml:space="preserve"> บาท</w:t>
      </w:r>
      <w:r w:rsidR="00AA7C53">
        <w:rPr>
          <w:rFonts w:ascii="Angsana New" w:hAnsi="Angsana New" w:hint="cs"/>
          <w:szCs w:val="30"/>
          <w:cs/>
        </w:rPr>
        <w:t xml:space="preserve"> </w:t>
      </w:r>
      <w:r w:rsidR="00AA7C53">
        <w:rPr>
          <w:rFonts w:ascii="Angsana New" w:hAnsi="Angsana New"/>
          <w:szCs w:val="30"/>
          <w:cs/>
        </w:rPr>
        <w:t>เป็นจำนวนเงิน</w:t>
      </w:r>
      <w:r w:rsidR="00392A2E">
        <w:rPr>
          <w:rFonts w:ascii="Angsana New" w:hAnsi="Angsana New" w:hint="cs"/>
          <w:szCs w:val="30"/>
          <w:cs/>
        </w:rPr>
        <w:t>รวม</w:t>
      </w:r>
      <w:r w:rsidR="00AA7C53">
        <w:rPr>
          <w:rFonts w:ascii="Angsana New" w:hAnsi="Angsana New" w:hint="cs"/>
          <w:szCs w:val="30"/>
          <w:cs/>
        </w:rPr>
        <w:t>ไม่เกิน 55</w:t>
      </w:r>
      <w:r w:rsidR="00AA7C53">
        <w:rPr>
          <w:rFonts w:ascii="Angsana New" w:hAnsi="Angsana New"/>
          <w:szCs w:val="30"/>
        </w:rPr>
        <w:t xml:space="preserve">,360,603.62 </w:t>
      </w:r>
      <w:r w:rsidR="00AA7C53" w:rsidRPr="003A3EE8">
        <w:rPr>
          <w:rFonts w:ascii="Angsana New" w:hAnsi="Angsana New"/>
          <w:szCs w:val="30"/>
          <w:cs/>
        </w:rPr>
        <w:t xml:space="preserve">บาท </w:t>
      </w:r>
      <w:r w:rsidR="00AA7C53">
        <w:rPr>
          <w:rFonts w:ascii="Angsana New" w:hAnsi="Angsana New" w:hint="cs"/>
          <w:szCs w:val="30"/>
          <w:cs/>
        </w:rPr>
        <w:t>จะจ่าย</w:t>
      </w:r>
      <w:r w:rsidR="00AA7C53" w:rsidRPr="003A3EE8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>
        <w:rPr>
          <w:rFonts w:ascii="Angsana New" w:hAnsi="Angsana New" w:hint="cs"/>
          <w:szCs w:val="30"/>
          <w:cs/>
        </w:rPr>
        <w:t>25</w:t>
      </w:r>
      <w:r w:rsidR="00AA7C53" w:rsidRPr="003A3EE8">
        <w:rPr>
          <w:rFonts w:ascii="Angsana New" w:hAnsi="Angsana New"/>
          <w:szCs w:val="30"/>
          <w:cs/>
        </w:rPr>
        <w:t xml:space="preserve"> พฤษภาคม 2564</w:t>
      </w:r>
    </w:p>
    <w:p w:rsidR="00AA7C53" w:rsidRPr="00EE3B56" w:rsidRDefault="00AA7C53" w:rsidP="007072A6">
      <w:pPr>
        <w:pStyle w:val="NoSpacing"/>
        <w:rPr>
          <w:rFonts w:ascii="AngsanaUPC" w:hAnsi="AngsanaUPC" w:cs="AngsanaUPC"/>
          <w:b/>
          <w:bCs/>
          <w:sz w:val="16"/>
          <w:szCs w:val="16"/>
          <w:highlight w:val="yellow"/>
        </w:rPr>
      </w:pPr>
    </w:p>
    <w:p w:rsidR="007072A6" w:rsidRPr="007072A6" w:rsidRDefault="007072A6" w:rsidP="00C8158E">
      <w:pPr>
        <w:pStyle w:val="NoSpacing"/>
        <w:jc w:val="thaiDistribute"/>
        <w:rPr>
          <w:rFonts w:ascii="Angsana New" w:hAnsi="Angsana New"/>
          <w:szCs w:val="30"/>
        </w:rPr>
      </w:pPr>
      <w:r w:rsidRPr="00893601">
        <w:rPr>
          <w:rFonts w:ascii="Angsana New" w:hAnsi="Angsana New"/>
          <w:szCs w:val="30"/>
          <w:cs/>
        </w:rPr>
        <w:t>อย่างไรก็ตาม เรื่องดังกล่าวข้างต้นขึ้นอยู่กับผลที่สุดของมติของผู้ถือหุ้นในการประชุมสาม</w:t>
      </w:r>
      <w:r w:rsidR="00EB67BE" w:rsidRPr="00893601">
        <w:rPr>
          <w:rFonts w:ascii="Angsana New" w:hAnsi="Angsana New"/>
          <w:szCs w:val="30"/>
          <w:cs/>
        </w:rPr>
        <w:t>ัญผู้ถือหุ้นที่จะมีขึ้นในวันที่</w:t>
      </w:r>
      <w:r w:rsidR="009520CE" w:rsidRPr="00893601">
        <w:rPr>
          <w:rFonts w:ascii="Angsana New" w:hAnsi="Angsana New" w:hint="cs"/>
          <w:szCs w:val="30"/>
          <w:cs/>
        </w:rPr>
        <w:t xml:space="preserve"> </w:t>
      </w:r>
      <w:r w:rsidR="00AA7C53" w:rsidRPr="00893601">
        <w:rPr>
          <w:rFonts w:ascii="Angsana New" w:hAnsi="Angsana New"/>
          <w:szCs w:val="30"/>
        </w:rPr>
        <w:t>28</w:t>
      </w:r>
      <w:r w:rsidR="00EB67BE" w:rsidRPr="00893601">
        <w:rPr>
          <w:rFonts w:ascii="Angsana New" w:hAnsi="Angsana New" w:hint="cs"/>
          <w:szCs w:val="30"/>
          <w:cs/>
        </w:rPr>
        <w:t xml:space="preserve"> </w:t>
      </w:r>
      <w:r w:rsidRPr="00893601">
        <w:rPr>
          <w:rFonts w:ascii="Angsana New" w:hAnsi="Angsana New"/>
          <w:szCs w:val="30"/>
          <w:cs/>
        </w:rPr>
        <w:t>เมษายน 256</w:t>
      </w:r>
      <w:r w:rsidR="003F0331" w:rsidRPr="00893601">
        <w:rPr>
          <w:rFonts w:ascii="Angsana New" w:hAnsi="Angsana New"/>
          <w:szCs w:val="30"/>
        </w:rPr>
        <w:t>4</w:t>
      </w:r>
    </w:p>
    <w:p w:rsidR="00BB0DC1" w:rsidRDefault="00893601" w:rsidP="0089360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240E4F" w:rsidRPr="00FC66FC" w:rsidRDefault="00240E4F" w:rsidP="00D77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C66FC">
        <w:rPr>
          <w:rFonts w:ascii="Angsana New" w:hAnsi="Angsana New"/>
          <w:b/>
          <w:bCs/>
          <w:sz w:val="30"/>
          <w:szCs w:val="30"/>
        </w:rPr>
        <w:t>3</w:t>
      </w:r>
      <w:r w:rsidR="008B2E18">
        <w:rPr>
          <w:rFonts w:ascii="Angsana New" w:hAnsi="Angsana New"/>
          <w:b/>
          <w:bCs/>
          <w:sz w:val="30"/>
          <w:szCs w:val="30"/>
        </w:rPr>
        <w:t>2</w:t>
      </w:r>
      <w:r w:rsidR="00843905">
        <w:rPr>
          <w:rFonts w:ascii="Angsana New" w:hAnsi="Angsana New"/>
          <w:b/>
          <w:bCs/>
          <w:sz w:val="30"/>
          <w:szCs w:val="30"/>
        </w:rPr>
        <w:t>.</w:t>
      </w:r>
      <w:r w:rsidR="00843905">
        <w:rPr>
          <w:rFonts w:ascii="Angsana New" w:hAnsi="Angsana New"/>
          <w:b/>
          <w:bCs/>
          <w:sz w:val="30"/>
          <w:szCs w:val="30"/>
        </w:rPr>
        <w:tab/>
      </w:r>
      <w:r w:rsidRPr="00FC66FC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240E4F" w:rsidRDefault="00240E4F" w:rsidP="0024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392A2E" w:rsidRDefault="0009051F" w:rsidP="00AB0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งบการเงินนี้ได้รับการอนุมัติให้ออกโดยที่ประชุมคณะกรรมการของบริษัทเมื่อ</w:t>
      </w:r>
      <w:r w:rsidRPr="00E729B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B2D51" w:rsidRPr="00EE3B56">
        <w:rPr>
          <w:rFonts w:ascii="Angsana New" w:hAnsi="Angsana New"/>
          <w:sz w:val="30"/>
          <w:szCs w:val="30"/>
        </w:rPr>
        <w:t>2</w:t>
      </w:r>
      <w:r w:rsidR="00EE3B56">
        <w:rPr>
          <w:rFonts w:ascii="Angsana New" w:hAnsi="Angsana New"/>
          <w:sz w:val="30"/>
          <w:szCs w:val="30"/>
        </w:rPr>
        <w:t>7</w:t>
      </w:r>
      <w:r w:rsidR="00271296" w:rsidRPr="007072A6">
        <w:rPr>
          <w:rFonts w:ascii="Angsana New" w:hAnsi="Angsana New"/>
          <w:sz w:val="30"/>
          <w:szCs w:val="30"/>
        </w:rPr>
        <w:t xml:space="preserve"> </w:t>
      </w:r>
      <w:r w:rsidRPr="007072A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7072A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F0561">
        <w:rPr>
          <w:rFonts w:ascii="Angsana New" w:hAnsi="Angsana New"/>
          <w:sz w:val="30"/>
          <w:szCs w:val="30"/>
        </w:rPr>
        <w:t>2564</w:t>
      </w:r>
    </w:p>
    <w:p w:rsidR="00392A2E" w:rsidRDefault="00392A2E" w:rsidP="00392A2E">
      <w:pPr>
        <w:rPr>
          <w:rFonts w:ascii="Angsana New" w:hAnsi="Angsana New"/>
          <w:sz w:val="30"/>
          <w:szCs w:val="30"/>
        </w:rPr>
      </w:pPr>
    </w:p>
    <w:p w:rsidR="0009051F" w:rsidRPr="00392A2E" w:rsidRDefault="00392A2E" w:rsidP="00392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ab/>
      </w:r>
    </w:p>
    <w:sectPr w:rsidR="0009051F" w:rsidRPr="00392A2E" w:rsidSect="00F73EC0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0C5" w:rsidRDefault="00B030C5">
      <w:r>
        <w:separator/>
      </w:r>
    </w:p>
  </w:endnote>
  <w:endnote w:type="continuationSeparator" w:id="0">
    <w:p w:rsidR="00B030C5" w:rsidRDefault="00B03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5A0" w:rsidRDefault="00E415A0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15A0" w:rsidRDefault="00E415A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5A0" w:rsidRDefault="00E415A0" w:rsidP="0032599E">
    <w:pPr>
      <w:pStyle w:val="Footer"/>
      <w:ind w:right="58"/>
      <w:jc w:val="right"/>
    </w:pPr>
    <w:fldSimple w:instr=" PAGE   \* MERGEFORMAT ">
      <w:r w:rsidR="00C8158E">
        <w:rPr>
          <w:noProof/>
        </w:rPr>
        <w:t>49</w:t>
      </w:r>
    </w:fldSimple>
  </w:p>
  <w:p w:rsidR="00E415A0" w:rsidRDefault="00E415A0" w:rsidP="002302FE">
    <w:pPr>
      <w:pStyle w:val="Footer"/>
      <w:ind w:right="37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5A0" w:rsidRDefault="00E415A0" w:rsidP="00BA20A7">
    <w:pPr>
      <w:pStyle w:val="Footer"/>
      <w:ind w:right="-84"/>
      <w:jc w:val="right"/>
    </w:pPr>
  </w:p>
  <w:p w:rsidR="00E415A0" w:rsidRDefault="00E415A0" w:rsidP="00BA20A7">
    <w:pPr>
      <w:pStyle w:val="Footer"/>
      <w:ind w:right="-84"/>
      <w:jc w:val="right"/>
    </w:pPr>
  </w:p>
  <w:p w:rsidR="00E415A0" w:rsidRPr="008C4D8A" w:rsidRDefault="00E415A0" w:rsidP="00BA20A7">
    <w:pPr>
      <w:pStyle w:val="Footer"/>
      <w:ind w:right="-84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17</w:t>
    </w:r>
  </w:p>
  <w:p w:rsidR="00E415A0" w:rsidRPr="00792103" w:rsidRDefault="00E415A0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5A0" w:rsidRDefault="00E415A0" w:rsidP="00CF2F39">
    <w:pPr>
      <w:pStyle w:val="Footer"/>
      <w:ind w:right="391"/>
      <w:jc w:val="right"/>
    </w:pPr>
    <w:fldSimple w:instr=" PAGE   \* MERGEFORMAT ">
      <w:r>
        <w:rPr>
          <w:noProof/>
        </w:rPr>
        <w:t>43</w:t>
      </w:r>
    </w:fldSimple>
  </w:p>
  <w:p w:rsidR="00E415A0" w:rsidRPr="00792103" w:rsidRDefault="00E415A0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5A0" w:rsidRDefault="00E415A0" w:rsidP="00031ADF">
    <w:pPr>
      <w:pStyle w:val="Footer"/>
      <w:ind w:right="674"/>
      <w:jc w:val="right"/>
    </w:pPr>
    <w:fldSimple w:instr=" PAGE   \* MERGEFORMAT ">
      <w:r w:rsidR="00C8158E">
        <w:rPr>
          <w:noProof/>
        </w:rPr>
        <w:t>54</w:t>
      </w:r>
    </w:fldSimple>
  </w:p>
  <w:p w:rsidR="00E415A0" w:rsidRDefault="00E415A0" w:rsidP="002302FE">
    <w:pPr>
      <w:pStyle w:val="Footer"/>
      <w:ind w:right="373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5A0" w:rsidRDefault="00E415A0" w:rsidP="00031ADF">
    <w:pPr>
      <w:pStyle w:val="Footer"/>
      <w:tabs>
        <w:tab w:val="clear" w:pos="9072"/>
        <w:tab w:val="right" w:pos="9214"/>
      </w:tabs>
      <w:ind w:right="674"/>
      <w:jc w:val="right"/>
    </w:pPr>
    <w:fldSimple w:instr=" PAGE   \* MERGEFORMAT ">
      <w:r>
        <w:rPr>
          <w:noProof/>
        </w:rPr>
        <w:t>52</w:t>
      </w:r>
    </w:fldSimple>
  </w:p>
  <w:p w:rsidR="00E415A0" w:rsidRPr="00792103" w:rsidRDefault="00E415A0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5A0" w:rsidRDefault="00E415A0" w:rsidP="00031ADF">
    <w:pPr>
      <w:pStyle w:val="Footer"/>
      <w:ind w:right="58"/>
      <w:jc w:val="right"/>
    </w:pPr>
    <w:fldSimple w:instr=" PAGE   \* MERGEFORMAT ">
      <w:r w:rsidR="009C5A5B">
        <w:rPr>
          <w:noProof/>
        </w:rPr>
        <w:t>80</w:t>
      </w:r>
    </w:fldSimple>
  </w:p>
  <w:p w:rsidR="00E415A0" w:rsidRDefault="00E415A0" w:rsidP="002302FE">
    <w:pPr>
      <w:pStyle w:val="Footer"/>
      <w:ind w:right="373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5A0" w:rsidRDefault="00E415A0" w:rsidP="00031ADF">
    <w:pPr>
      <w:pStyle w:val="Footer"/>
      <w:tabs>
        <w:tab w:val="clear" w:pos="9072"/>
        <w:tab w:val="right" w:pos="9214"/>
      </w:tabs>
      <w:ind w:right="-84"/>
      <w:jc w:val="right"/>
    </w:pPr>
    <w:fldSimple w:instr=" PAGE   \* MERGEFORMAT ">
      <w:r>
        <w:rPr>
          <w:noProof/>
        </w:rPr>
        <w:t>51</w:t>
      </w:r>
    </w:fldSimple>
  </w:p>
  <w:p w:rsidR="00E415A0" w:rsidRPr="00792103" w:rsidRDefault="00E415A0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0C5" w:rsidRDefault="00B030C5">
      <w:r>
        <w:separator/>
      </w:r>
    </w:p>
  </w:footnote>
  <w:footnote w:type="continuationSeparator" w:id="0">
    <w:p w:rsidR="00B030C5" w:rsidRDefault="00B030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5A0" w:rsidRDefault="00E415A0" w:rsidP="007A33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rPr>
        <w:rFonts w:ascii="Angsana New" w:hAnsi="Angsana New"/>
        <w:b/>
        <w:bCs/>
        <w:sz w:val="32"/>
        <w:szCs w:val="32"/>
      </w:rPr>
    </w:pPr>
  </w:p>
  <w:p w:rsidR="00E415A0" w:rsidRDefault="00E415A0" w:rsidP="003258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415A0" w:rsidRPr="00D27ADF" w:rsidRDefault="00E415A0" w:rsidP="003258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:rsidR="00E415A0" w:rsidRDefault="00E415A0" w:rsidP="00E42B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cs/>
      </w:rPr>
      <w:t>31 ธันวาคม 2563 และ 2562</w:t>
    </w:r>
  </w:p>
  <w:p w:rsidR="00E415A0" w:rsidRDefault="00E415A0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:rsidR="00E415A0" w:rsidRPr="008F2B0D" w:rsidRDefault="00E415A0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5A0" w:rsidRDefault="00E415A0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415A0" w:rsidRPr="005F70D0" w:rsidRDefault="00E415A0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415A0" w:rsidRPr="00D27ADF" w:rsidRDefault="00E415A0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</w:p>
  <w:p w:rsidR="00E415A0" w:rsidRPr="00D27ADF" w:rsidRDefault="00E415A0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cs/>
      </w:rPr>
      <w:t>31 ธันวาคม 2563 และ 2562</w:t>
    </w:r>
  </w:p>
  <w:p w:rsidR="00E415A0" w:rsidRDefault="00E415A0">
    <w:pPr>
      <w:pStyle w:val="Header"/>
      <w:rPr>
        <w:sz w:val="30"/>
        <w:szCs w:val="30"/>
      </w:rPr>
    </w:pPr>
  </w:p>
  <w:p w:rsidR="00E415A0" w:rsidRPr="008F2B0D" w:rsidRDefault="00E415A0">
    <w:pPr>
      <w:pStyle w:val="Header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790DE4"/>
    <w:multiLevelType w:val="hybridMultilevel"/>
    <w:tmpl w:val="29E47C82"/>
    <w:lvl w:ilvl="0" w:tplc="89527C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10031A"/>
    <w:multiLevelType w:val="hybridMultilevel"/>
    <w:tmpl w:val="6CD6E5FA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633459"/>
    <w:multiLevelType w:val="hybridMultilevel"/>
    <w:tmpl w:val="351AA7BC"/>
    <w:lvl w:ilvl="0" w:tplc="AAE49A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33EA664A"/>
    <w:multiLevelType w:val="hybridMultilevel"/>
    <w:tmpl w:val="E0BE52A2"/>
    <w:lvl w:ilvl="0" w:tplc="84F049D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3D21F3"/>
    <w:multiLevelType w:val="hybridMultilevel"/>
    <w:tmpl w:val="94CCE9E2"/>
    <w:lvl w:ilvl="0" w:tplc="42C29D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3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3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25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>
    <w:nsid w:val="453555AE"/>
    <w:multiLevelType w:val="hybridMultilevel"/>
    <w:tmpl w:val="61068D40"/>
    <w:lvl w:ilvl="0" w:tplc="040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5">
    <w:nsid w:val="48162ECB"/>
    <w:multiLevelType w:val="hybridMultilevel"/>
    <w:tmpl w:val="271A9040"/>
    <w:lvl w:ilvl="0" w:tplc="DE8E77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4AC413BE"/>
    <w:multiLevelType w:val="hybridMultilevel"/>
    <w:tmpl w:val="145684C0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26F3030"/>
    <w:multiLevelType w:val="hybridMultilevel"/>
    <w:tmpl w:val="8D80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>
    <w:nsid w:val="6E9C240A"/>
    <w:multiLevelType w:val="hybridMultilevel"/>
    <w:tmpl w:val="19D0AEB0"/>
    <w:lvl w:ilvl="0" w:tplc="4BDE19A2">
      <w:start w:val="1"/>
      <w:numFmt w:val="decimal"/>
      <w:lvlText w:val="%1)"/>
      <w:lvlJc w:val="left"/>
      <w:pPr>
        <w:ind w:left="1179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1">
    <w:nsid w:val="711A51E4"/>
    <w:multiLevelType w:val="hybridMultilevel"/>
    <w:tmpl w:val="F76A53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5C7310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0"/>
  </w:num>
  <w:num w:numId="12">
    <w:abstractNumId w:val="21"/>
  </w:num>
  <w:num w:numId="13">
    <w:abstractNumId w:val="39"/>
  </w:num>
  <w:num w:numId="14">
    <w:abstractNumId w:val="25"/>
  </w:num>
  <w:num w:numId="15">
    <w:abstractNumId w:val="32"/>
  </w:num>
  <w:num w:numId="16">
    <w:abstractNumId w:val="24"/>
  </w:num>
  <w:num w:numId="17">
    <w:abstractNumId w:val="33"/>
  </w:num>
  <w:num w:numId="18">
    <w:abstractNumId w:val="22"/>
  </w:num>
  <w:num w:numId="19">
    <w:abstractNumId w:val="12"/>
  </w:num>
  <w:num w:numId="20">
    <w:abstractNumId w:val="19"/>
  </w:num>
  <w:num w:numId="21">
    <w:abstractNumId w:val="37"/>
  </w:num>
  <w:num w:numId="22">
    <w:abstractNumId w:val="36"/>
  </w:num>
  <w:num w:numId="23">
    <w:abstractNumId w:val="29"/>
  </w:num>
  <w:num w:numId="24">
    <w:abstractNumId w:val="40"/>
  </w:num>
  <w:num w:numId="25">
    <w:abstractNumId w:val="10"/>
  </w:num>
  <w:num w:numId="26">
    <w:abstractNumId w:val="20"/>
  </w:num>
  <w:num w:numId="27">
    <w:abstractNumId w:val="44"/>
  </w:num>
  <w:num w:numId="28">
    <w:abstractNumId w:val="11"/>
  </w:num>
  <w:num w:numId="29">
    <w:abstractNumId w:val="15"/>
  </w:num>
  <w:num w:numId="30">
    <w:abstractNumId w:val="31"/>
  </w:num>
  <w:num w:numId="31">
    <w:abstractNumId w:val="28"/>
  </w:num>
  <w:num w:numId="32">
    <w:abstractNumId w:val="16"/>
  </w:num>
  <w:num w:numId="33">
    <w:abstractNumId w:val="26"/>
  </w:num>
  <w:num w:numId="34">
    <w:abstractNumId w:val="41"/>
  </w:num>
  <w:num w:numId="35">
    <w:abstractNumId w:val="27"/>
  </w:num>
  <w:num w:numId="36">
    <w:abstractNumId w:val="23"/>
  </w:num>
  <w:num w:numId="37">
    <w:abstractNumId w:val="35"/>
  </w:num>
  <w:num w:numId="38">
    <w:abstractNumId w:val="18"/>
  </w:num>
  <w:num w:numId="39">
    <w:abstractNumId w:val="17"/>
  </w:num>
  <w:num w:numId="40">
    <w:abstractNumId w:val="43"/>
  </w:num>
  <w:num w:numId="41">
    <w:abstractNumId w:val="13"/>
  </w:num>
  <w:num w:numId="42">
    <w:abstractNumId w:val="34"/>
  </w:num>
  <w:num w:numId="43">
    <w:abstractNumId w:val="42"/>
  </w:num>
  <w:num w:numId="44">
    <w:abstractNumId w:val="38"/>
  </w:num>
  <w:num w:numId="45">
    <w:abstractNumId w:val="1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hideSpellingError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589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1CE8"/>
    <w:rsid w:val="00001FC6"/>
    <w:rsid w:val="00002028"/>
    <w:rsid w:val="00002473"/>
    <w:rsid w:val="0000263F"/>
    <w:rsid w:val="00002A6E"/>
    <w:rsid w:val="00003227"/>
    <w:rsid w:val="000032E3"/>
    <w:rsid w:val="000033EE"/>
    <w:rsid w:val="00003B58"/>
    <w:rsid w:val="00004141"/>
    <w:rsid w:val="0000423F"/>
    <w:rsid w:val="000043BC"/>
    <w:rsid w:val="000046AC"/>
    <w:rsid w:val="00004D36"/>
    <w:rsid w:val="00005198"/>
    <w:rsid w:val="000058E3"/>
    <w:rsid w:val="00005D82"/>
    <w:rsid w:val="00005FF2"/>
    <w:rsid w:val="00006228"/>
    <w:rsid w:val="00006568"/>
    <w:rsid w:val="0000670C"/>
    <w:rsid w:val="00006A26"/>
    <w:rsid w:val="00006BB8"/>
    <w:rsid w:val="00006F8E"/>
    <w:rsid w:val="00007515"/>
    <w:rsid w:val="00007594"/>
    <w:rsid w:val="00007921"/>
    <w:rsid w:val="00007BEA"/>
    <w:rsid w:val="00010C3B"/>
    <w:rsid w:val="00010E0E"/>
    <w:rsid w:val="000112DA"/>
    <w:rsid w:val="0001131E"/>
    <w:rsid w:val="000117B0"/>
    <w:rsid w:val="00011B30"/>
    <w:rsid w:val="00011C5A"/>
    <w:rsid w:val="00011D0A"/>
    <w:rsid w:val="0001217E"/>
    <w:rsid w:val="0001223B"/>
    <w:rsid w:val="000125C1"/>
    <w:rsid w:val="00012B39"/>
    <w:rsid w:val="00012D76"/>
    <w:rsid w:val="00012FA7"/>
    <w:rsid w:val="00013349"/>
    <w:rsid w:val="00013416"/>
    <w:rsid w:val="00013545"/>
    <w:rsid w:val="000140B9"/>
    <w:rsid w:val="00015154"/>
    <w:rsid w:val="000153F4"/>
    <w:rsid w:val="00015725"/>
    <w:rsid w:val="000157A8"/>
    <w:rsid w:val="00016282"/>
    <w:rsid w:val="00017389"/>
    <w:rsid w:val="000173A1"/>
    <w:rsid w:val="0001744B"/>
    <w:rsid w:val="000174EC"/>
    <w:rsid w:val="0001783A"/>
    <w:rsid w:val="00017841"/>
    <w:rsid w:val="00017A88"/>
    <w:rsid w:val="00017DB7"/>
    <w:rsid w:val="00017F8E"/>
    <w:rsid w:val="0002004E"/>
    <w:rsid w:val="00020429"/>
    <w:rsid w:val="00020824"/>
    <w:rsid w:val="00020964"/>
    <w:rsid w:val="00020979"/>
    <w:rsid w:val="00020C34"/>
    <w:rsid w:val="00020E42"/>
    <w:rsid w:val="00021261"/>
    <w:rsid w:val="000214DF"/>
    <w:rsid w:val="00021AFF"/>
    <w:rsid w:val="00021F0D"/>
    <w:rsid w:val="000222CA"/>
    <w:rsid w:val="00022604"/>
    <w:rsid w:val="000231B7"/>
    <w:rsid w:val="0002330A"/>
    <w:rsid w:val="00023D45"/>
    <w:rsid w:val="00023DDB"/>
    <w:rsid w:val="00023EB1"/>
    <w:rsid w:val="00023F08"/>
    <w:rsid w:val="000245F4"/>
    <w:rsid w:val="00024A21"/>
    <w:rsid w:val="00025048"/>
    <w:rsid w:val="00025234"/>
    <w:rsid w:val="00025802"/>
    <w:rsid w:val="00025CD8"/>
    <w:rsid w:val="000260CB"/>
    <w:rsid w:val="00026102"/>
    <w:rsid w:val="00026153"/>
    <w:rsid w:val="000264A4"/>
    <w:rsid w:val="00026707"/>
    <w:rsid w:val="0002671B"/>
    <w:rsid w:val="000268B9"/>
    <w:rsid w:val="00026DA5"/>
    <w:rsid w:val="0002735D"/>
    <w:rsid w:val="0002742E"/>
    <w:rsid w:val="00027789"/>
    <w:rsid w:val="00027800"/>
    <w:rsid w:val="0003046A"/>
    <w:rsid w:val="00030922"/>
    <w:rsid w:val="00030926"/>
    <w:rsid w:val="00030B8F"/>
    <w:rsid w:val="00030DC0"/>
    <w:rsid w:val="00030E2A"/>
    <w:rsid w:val="00031A22"/>
    <w:rsid w:val="00031ADF"/>
    <w:rsid w:val="000320D8"/>
    <w:rsid w:val="0003210E"/>
    <w:rsid w:val="000321EB"/>
    <w:rsid w:val="00032781"/>
    <w:rsid w:val="000327B7"/>
    <w:rsid w:val="00032C37"/>
    <w:rsid w:val="00032C38"/>
    <w:rsid w:val="00032E12"/>
    <w:rsid w:val="00033570"/>
    <w:rsid w:val="00034035"/>
    <w:rsid w:val="0003484F"/>
    <w:rsid w:val="000348CE"/>
    <w:rsid w:val="000351B2"/>
    <w:rsid w:val="0003550D"/>
    <w:rsid w:val="00035755"/>
    <w:rsid w:val="000358F0"/>
    <w:rsid w:val="00035B90"/>
    <w:rsid w:val="00036EE0"/>
    <w:rsid w:val="000372A9"/>
    <w:rsid w:val="000375E1"/>
    <w:rsid w:val="00037754"/>
    <w:rsid w:val="00037831"/>
    <w:rsid w:val="00040018"/>
    <w:rsid w:val="000400F6"/>
    <w:rsid w:val="00040654"/>
    <w:rsid w:val="000408CB"/>
    <w:rsid w:val="00040C07"/>
    <w:rsid w:val="00041119"/>
    <w:rsid w:val="00041155"/>
    <w:rsid w:val="000414BE"/>
    <w:rsid w:val="00041582"/>
    <w:rsid w:val="00041D36"/>
    <w:rsid w:val="00042061"/>
    <w:rsid w:val="00042461"/>
    <w:rsid w:val="000424F2"/>
    <w:rsid w:val="0004263C"/>
    <w:rsid w:val="00042A87"/>
    <w:rsid w:val="00042C1B"/>
    <w:rsid w:val="000433A8"/>
    <w:rsid w:val="000434F8"/>
    <w:rsid w:val="00043E82"/>
    <w:rsid w:val="00044092"/>
    <w:rsid w:val="000441A5"/>
    <w:rsid w:val="00044306"/>
    <w:rsid w:val="00044530"/>
    <w:rsid w:val="00044648"/>
    <w:rsid w:val="000446A9"/>
    <w:rsid w:val="000451F8"/>
    <w:rsid w:val="000454F6"/>
    <w:rsid w:val="000456BA"/>
    <w:rsid w:val="00045A4B"/>
    <w:rsid w:val="000461B1"/>
    <w:rsid w:val="0004636C"/>
    <w:rsid w:val="0004661A"/>
    <w:rsid w:val="00046644"/>
    <w:rsid w:val="00046BB7"/>
    <w:rsid w:val="00046FBF"/>
    <w:rsid w:val="00047467"/>
    <w:rsid w:val="000477E4"/>
    <w:rsid w:val="0004786F"/>
    <w:rsid w:val="00047EC7"/>
    <w:rsid w:val="00050817"/>
    <w:rsid w:val="00050929"/>
    <w:rsid w:val="000510D2"/>
    <w:rsid w:val="000518B0"/>
    <w:rsid w:val="00051BFB"/>
    <w:rsid w:val="00052224"/>
    <w:rsid w:val="0005273D"/>
    <w:rsid w:val="00052D77"/>
    <w:rsid w:val="00053684"/>
    <w:rsid w:val="0005379C"/>
    <w:rsid w:val="00053B09"/>
    <w:rsid w:val="00053DA7"/>
    <w:rsid w:val="00053ED2"/>
    <w:rsid w:val="00054342"/>
    <w:rsid w:val="000546FA"/>
    <w:rsid w:val="00054A49"/>
    <w:rsid w:val="00054F9F"/>
    <w:rsid w:val="000554E3"/>
    <w:rsid w:val="0005552B"/>
    <w:rsid w:val="00055807"/>
    <w:rsid w:val="00055C11"/>
    <w:rsid w:val="00055C32"/>
    <w:rsid w:val="00056022"/>
    <w:rsid w:val="000566F8"/>
    <w:rsid w:val="00056EF7"/>
    <w:rsid w:val="00056F4A"/>
    <w:rsid w:val="000576C3"/>
    <w:rsid w:val="00057813"/>
    <w:rsid w:val="00057A56"/>
    <w:rsid w:val="00057D11"/>
    <w:rsid w:val="00060AA0"/>
    <w:rsid w:val="00060F63"/>
    <w:rsid w:val="00061853"/>
    <w:rsid w:val="00061CFF"/>
    <w:rsid w:val="00062267"/>
    <w:rsid w:val="0006226A"/>
    <w:rsid w:val="000624A8"/>
    <w:rsid w:val="00062681"/>
    <w:rsid w:val="000626AE"/>
    <w:rsid w:val="000639D7"/>
    <w:rsid w:val="00064239"/>
    <w:rsid w:val="00064319"/>
    <w:rsid w:val="000644F1"/>
    <w:rsid w:val="000645DB"/>
    <w:rsid w:val="00064606"/>
    <w:rsid w:val="00064800"/>
    <w:rsid w:val="00064929"/>
    <w:rsid w:val="00064DE5"/>
    <w:rsid w:val="0006574D"/>
    <w:rsid w:val="00066359"/>
    <w:rsid w:val="00066A2E"/>
    <w:rsid w:val="00067110"/>
    <w:rsid w:val="000671D2"/>
    <w:rsid w:val="00067663"/>
    <w:rsid w:val="00067688"/>
    <w:rsid w:val="000678D5"/>
    <w:rsid w:val="00067E38"/>
    <w:rsid w:val="00067FB8"/>
    <w:rsid w:val="000705C9"/>
    <w:rsid w:val="00070738"/>
    <w:rsid w:val="00070E33"/>
    <w:rsid w:val="00071108"/>
    <w:rsid w:val="0007174E"/>
    <w:rsid w:val="00071857"/>
    <w:rsid w:val="00071BBB"/>
    <w:rsid w:val="000722F2"/>
    <w:rsid w:val="000725DD"/>
    <w:rsid w:val="00072CA7"/>
    <w:rsid w:val="00072CD0"/>
    <w:rsid w:val="00073298"/>
    <w:rsid w:val="00073935"/>
    <w:rsid w:val="00073E9C"/>
    <w:rsid w:val="00074061"/>
    <w:rsid w:val="00074082"/>
    <w:rsid w:val="00074C18"/>
    <w:rsid w:val="00074DA2"/>
    <w:rsid w:val="0007532D"/>
    <w:rsid w:val="00075AC7"/>
    <w:rsid w:val="00075DA8"/>
    <w:rsid w:val="00076170"/>
    <w:rsid w:val="00076190"/>
    <w:rsid w:val="00076240"/>
    <w:rsid w:val="000767A6"/>
    <w:rsid w:val="00076C83"/>
    <w:rsid w:val="0007724B"/>
    <w:rsid w:val="0007742F"/>
    <w:rsid w:val="0007793B"/>
    <w:rsid w:val="00077B9D"/>
    <w:rsid w:val="00077BDB"/>
    <w:rsid w:val="00080735"/>
    <w:rsid w:val="00080C8F"/>
    <w:rsid w:val="00080F75"/>
    <w:rsid w:val="00081389"/>
    <w:rsid w:val="000813F6"/>
    <w:rsid w:val="0008156D"/>
    <w:rsid w:val="0008191F"/>
    <w:rsid w:val="000843F3"/>
    <w:rsid w:val="00084564"/>
    <w:rsid w:val="0008474C"/>
    <w:rsid w:val="00084A7A"/>
    <w:rsid w:val="0008504F"/>
    <w:rsid w:val="00085071"/>
    <w:rsid w:val="00085345"/>
    <w:rsid w:val="000854BE"/>
    <w:rsid w:val="00085743"/>
    <w:rsid w:val="00085B4E"/>
    <w:rsid w:val="0008670F"/>
    <w:rsid w:val="00086831"/>
    <w:rsid w:val="00086AF0"/>
    <w:rsid w:val="00086D61"/>
    <w:rsid w:val="000870BB"/>
    <w:rsid w:val="00090090"/>
    <w:rsid w:val="00090340"/>
    <w:rsid w:val="0009051F"/>
    <w:rsid w:val="00090595"/>
    <w:rsid w:val="00090B6C"/>
    <w:rsid w:val="00090C2E"/>
    <w:rsid w:val="0009169A"/>
    <w:rsid w:val="0009187C"/>
    <w:rsid w:val="00091B2D"/>
    <w:rsid w:val="00091BE6"/>
    <w:rsid w:val="0009208F"/>
    <w:rsid w:val="0009262F"/>
    <w:rsid w:val="00092733"/>
    <w:rsid w:val="00092A02"/>
    <w:rsid w:val="00093CF4"/>
    <w:rsid w:val="00094002"/>
    <w:rsid w:val="000940EF"/>
    <w:rsid w:val="00094104"/>
    <w:rsid w:val="00094DD9"/>
    <w:rsid w:val="0009530D"/>
    <w:rsid w:val="0009545D"/>
    <w:rsid w:val="00095682"/>
    <w:rsid w:val="00095861"/>
    <w:rsid w:val="00095B0B"/>
    <w:rsid w:val="000962C0"/>
    <w:rsid w:val="0009730C"/>
    <w:rsid w:val="00097821"/>
    <w:rsid w:val="000A0935"/>
    <w:rsid w:val="000A097A"/>
    <w:rsid w:val="000A0CAA"/>
    <w:rsid w:val="000A164C"/>
    <w:rsid w:val="000A1842"/>
    <w:rsid w:val="000A2143"/>
    <w:rsid w:val="000A28EF"/>
    <w:rsid w:val="000A29E1"/>
    <w:rsid w:val="000A2DEE"/>
    <w:rsid w:val="000A3466"/>
    <w:rsid w:val="000A3B9F"/>
    <w:rsid w:val="000A3C39"/>
    <w:rsid w:val="000A3CC9"/>
    <w:rsid w:val="000A4B14"/>
    <w:rsid w:val="000A4D8A"/>
    <w:rsid w:val="000A4DF4"/>
    <w:rsid w:val="000A528D"/>
    <w:rsid w:val="000A52BF"/>
    <w:rsid w:val="000A5DEC"/>
    <w:rsid w:val="000A5EEE"/>
    <w:rsid w:val="000A60C4"/>
    <w:rsid w:val="000A64EE"/>
    <w:rsid w:val="000A71F1"/>
    <w:rsid w:val="000A71FB"/>
    <w:rsid w:val="000A7201"/>
    <w:rsid w:val="000A78C3"/>
    <w:rsid w:val="000A78DF"/>
    <w:rsid w:val="000A7A3D"/>
    <w:rsid w:val="000A7EF9"/>
    <w:rsid w:val="000B0207"/>
    <w:rsid w:val="000B0518"/>
    <w:rsid w:val="000B089B"/>
    <w:rsid w:val="000B08C9"/>
    <w:rsid w:val="000B0BD2"/>
    <w:rsid w:val="000B0E11"/>
    <w:rsid w:val="000B0F70"/>
    <w:rsid w:val="000B14D0"/>
    <w:rsid w:val="000B1A3B"/>
    <w:rsid w:val="000B1AE6"/>
    <w:rsid w:val="000B22E9"/>
    <w:rsid w:val="000B266D"/>
    <w:rsid w:val="000B284F"/>
    <w:rsid w:val="000B2A2C"/>
    <w:rsid w:val="000B2AAA"/>
    <w:rsid w:val="000B33EF"/>
    <w:rsid w:val="000B3C0F"/>
    <w:rsid w:val="000B42FF"/>
    <w:rsid w:val="000B453A"/>
    <w:rsid w:val="000B492A"/>
    <w:rsid w:val="000B4956"/>
    <w:rsid w:val="000B4B3D"/>
    <w:rsid w:val="000B4B40"/>
    <w:rsid w:val="000B545F"/>
    <w:rsid w:val="000B6130"/>
    <w:rsid w:val="000B6261"/>
    <w:rsid w:val="000B6723"/>
    <w:rsid w:val="000B6C88"/>
    <w:rsid w:val="000B7444"/>
    <w:rsid w:val="000B7A9A"/>
    <w:rsid w:val="000C008C"/>
    <w:rsid w:val="000C07CD"/>
    <w:rsid w:val="000C0914"/>
    <w:rsid w:val="000C0DEA"/>
    <w:rsid w:val="000C12B8"/>
    <w:rsid w:val="000C1595"/>
    <w:rsid w:val="000C1603"/>
    <w:rsid w:val="000C1864"/>
    <w:rsid w:val="000C1D73"/>
    <w:rsid w:val="000C1D85"/>
    <w:rsid w:val="000C1F89"/>
    <w:rsid w:val="000C2594"/>
    <w:rsid w:val="000C275E"/>
    <w:rsid w:val="000C28C0"/>
    <w:rsid w:val="000C2923"/>
    <w:rsid w:val="000C2CA9"/>
    <w:rsid w:val="000C32F8"/>
    <w:rsid w:val="000C333B"/>
    <w:rsid w:val="000C37A5"/>
    <w:rsid w:val="000C3A5B"/>
    <w:rsid w:val="000C3CBC"/>
    <w:rsid w:val="000C3E4D"/>
    <w:rsid w:val="000C3FC9"/>
    <w:rsid w:val="000C406D"/>
    <w:rsid w:val="000C4291"/>
    <w:rsid w:val="000C4350"/>
    <w:rsid w:val="000C44DA"/>
    <w:rsid w:val="000C455F"/>
    <w:rsid w:val="000C4DC3"/>
    <w:rsid w:val="000C5268"/>
    <w:rsid w:val="000C546F"/>
    <w:rsid w:val="000C5AFA"/>
    <w:rsid w:val="000C5C2D"/>
    <w:rsid w:val="000C5CCB"/>
    <w:rsid w:val="000C6614"/>
    <w:rsid w:val="000C67A3"/>
    <w:rsid w:val="000C67C1"/>
    <w:rsid w:val="000C68DD"/>
    <w:rsid w:val="000C779E"/>
    <w:rsid w:val="000C7CBD"/>
    <w:rsid w:val="000C7D82"/>
    <w:rsid w:val="000D0427"/>
    <w:rsid w:val="000D05CA"/>
    <w:rsid w:val="000D0627"/>
    <w:rsid w:val="000D08C8"/>
    <w:rsid w:val="000D0A4E"/>
    <w:rsid w:val="000D10DD"/>
    <w:rsid w:val="000D120A"/>
    <w:rsid w:val="000D1542"/>
    <w:rsid w:val="000D19FD"/>
    <w:rsid w:val="000D1B9D"/>
    <w:rsid w:val="000D269A"/>
    <w:rsid w:val="000D27EB"/>
    <w:rsid w:val="000D28BE"/>
    <w:rsid w:val="000D29EF"/>
    <w:rsid w:val="000D2E40"/>
    <w:rsid w:val="000D2F80"/>
    <w:rsid w:val="000D300A"/>
    <w:rsid w:val="000D3E3D"/>
    <w:rsid w:val="000D4A48"/>
    <w:rsid w:val="000D524A"/>
    <w:rsid w:val="000D52BF"/>
    <w:rsid w:val="000D53BB"/>
    <w:rsid w:val="000D5956"/>
    <w:rsid w:val="000D67E2"/>
    <w:rsid w:val="000D6858"/>
    <w:rsid w:val="000D6BAF"/>
    <w:rsid w:val="000D6D84"/>
    <w:rsid w:val="000D6FB7"/>
    <w:rsid w:val="000D70BA"/>
    <w:rsid w:val="000D72A3"/>
    <w:rsid w:val="000D7757"/>
    <w:rsid w:val="000D7B32"/>
    <w:rsid w:val="000D7BED"/>
    <w:rsid w:val="000D7C61"/>
    <w:rsid w:val="000D7C64"/>
    <w:rsid w:val="000E2129"/>
    <w:rsid w:val="000E28B5"/>
    <w:rsid w:val="000E2A88"/>
    <w:rsid w:val="000E2BFD"/>
    <w:rsid w:val="000E2C24"/>
    <w:rsid w:val="000E2CF8"/>
    <w:rsid w:val="000E457C"/>
    <w:rsid w:val="000E462B"/>
    <w:rsid w:val="000E5047"/>
    <w:rsid w:val="000E5361"/>
    <w:rsid w:val="000E658A"/>
    <w:rsid w:val="000E6F90"/>
    <w:rsid w:val="000E733D"/>
    <w:rsid w:val="000E75D9"/>
    <w:rsid w:val="000F0144"/>
    <w:rsid w:val="000F146E"/>
    <w:rsid w:val="000F1553"/>
    <w:rsid w:val="000F1577"/>
    <w:rsid w:val="000F192A"/>
    <w:rsid w:val="000F1B02"/>
    <w:rsid w:val="000F1CEB"/>
    <w:rsid w:val="000F1F11"/>
    <w:rsid w:val="000F22F5"/>
    <w:rsid w:val="000F292A"/>
    <w:rsid w:val="000F2AF4"/>
    <w:rsid w:val="000F38DF"/>
    <w:rsid w:val="000F3D15"/>
    <w:rsid w:val="000F4778"/>
    <w:rsid w:val="000F4A39"/>
    <w:rsid w:val="000F4D91"/>
    <w:rsid w:val="000F4DC4"/>
    <w:rsid w:val="000F4E60"/>
    <w:rsid w:val="000F4F0F"/>
    <w:rsid w:val="000F5085"/>
    <w:rsid w:val="000F5DC3"/>
    <w:rsid w:val="000F5E50"/>
    <w:rsid w:val="000F60A9"/>
    <w:rsid w:val="000F62C5"/>
    <w:rsid w:val="000F6842"/>
    <w:rsid w:val="000F7053"/>
    <w:rsid w:val="000F7BB6"/>
    <w:rsid w:val="00101199"/>
    <w:rsid w:val="0010142B"/>
    <w:rsid w:val="001019A3"/>
    <w:rsid w:val="001019B0"/>
    <w:rsid w:val="00101B39"/>
    <w:rsid w:val="00101E71"/>
    <w:rsid w:val="00101EA5"/>
    <w:rsid w:val="0010212D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45C8"/>
    <w:rsid w:val="00104BB9"/>
    <w:rsid w:val="00104DDF"/>
    <w:rsid w:val="00104FBC"/>
    <w:rsid w:val="00105088"/>
    <w:rsid w:val="00105381"/>
    <w:rsid w:val="00105550"/>
    <w:rsid w:val="00105596"/>
    <w:rsid w:val="001056A6"/>
    <w:rsid w:val="00105847"/>
    <w:rsid w:val="0010595F"/>
    <w:rsid w:val="001060C1"/>
    <w:rsid w:val="00107757"/>
    <w:rsid w:val="00107A0C"/>
    <w:rsid w:val="00107B98"/>
    <w:rsid w:val="00110251"/>
    <w:rsid w:val="0011038C"/>
    <w:rsid w:val="001103DB"/>
    <w:rsid w:val="00110C25"/>
    <w:rsid w:val="0011111D"/>
    <w:rsid w:val="001112F9"/>
    <w:rsid w:val="001114CA"/>
    <w:rsid w:val="0011185C"/>
    <w:rsid w:val="00112081"/>
    <w:rsid w:val="0011210F"/>
    <w:rsid w:val="00112D22"/>
    <w:rsid w:val="001130C1"/>
    <w:rsid w:val="001132E7"/>
    <w:rsid w:val="001134CF"/>
    <w:rsid w:val="00113664"/>
    <w:rsid w:val="001136CF"/>
    <w:rsid w:val="00113A10"/>
    <w:rsid w:val="00113E77"/>
    <w:rsid w:val="00113FAE"/>
    <w:rsid w:val="001145FD"/>
    <w:rsid w:val="001147C9"/>
    <w:rsid w:val="00114B43"/>
    <w:rsid w:val="001151B0"/>
    <w:rsid w:val="00115BF4"/>
    <w:rsid w:val="001164A7"/>
    <w:rsid w:val="001164B4"/>
    <w:rsid w:val="001165BC"/>
    <w:rsid w:val="00116E07"/>
    <w:rsid w:val="001172BE"/>
    <w:rsid w:val="00117AE8"/>
    <w:rsid w:val="00117C74"/>
    <w:rsid w:val="00117CA0"/>
    <w:rsid w:val="001201A7"/>
    <w:rsid w:val="001208B2"/>
    <w:rsid w:val="0012183F"/>
    <w:rsid w:val="001218FE"/>
    <w:rsid w:val="00121FBD"/>
    <w:rsid w:val="00122009"/>
    <w:rsid w:val="00122220"/>
    <w:rsid w:val="00122268"/>
    <w:rsid w:val="001228AE"/>
    <w:rsid w:val="00124782"/>
    <w:rsid w:val="00124939"/>
    <w:rsid w:val="00124AC3"/>
    <w:rsid w:val="00124B8C"/>
    <w:rsid w:val="00124F94"/>
    <w:rsid w:val="00125129"/>
    <w:rsid w:val="001259C9"/>
    <w:rsid w:val="00125AFE"/>
    <w:rsid w:val="00125D8E"/>
    <w:rsid w:val="0012603E"/>
    <w:rsid w:val="0012647A"/>
    <w:rsid w:val="00126B9C"/>
    <w:rsid w:val="00126E20"/>
    <w:rsid w:val="001273BF"/>
    <w:rsid w:val="0013074A"/>
    <w:rsid w:val="001308D4"/>
    <w:rsid w:val="001309EC"/>
    <w:rsid w:val="00130C02"/>
    <w:rsid w:val="00130D39"/>
    <w:rsid w:val="00130E50"/>
    <w:rsid w:val="00130EC9"/>
    <w:rsid w:val="00131AEE"/>
    <w:rsid w:val="00131B59"/>
    <w:rsid w:val="00131C85"/>
    <w:rsid w:val="0013227B"/>
    <w:rsid w:val="00132340"/>
    <w:rsid w:val="001329CE"/>
    <w:rsid w:val="00132BBB"/>
    <w:rsid w:val="00132D53"/>
    <w:rsid w:val="00132D6C"/>
    <w:rsid w:val="00132D8C"/>
    <w:rsid w:val="00133541"/>
    <w:rsid w:val="00133F3B"/>
    <w:rsid w:val="00134B0D"/>
    <w:rsid w:val="00134DEB"/>
    <w:rsid w:val="00134ED7"/>
    <w:rsid w:val="00135138"/>
    <w:rsid w:val="00135740"/>
    <w:rsid w:val="001360BB"/>
    <w:rsid w:val="0013692C"/>
    <w:rsid w:val="00136F9B"/>
    <w:rsid w:val="001370BB"/>
    <w:rsid w:val="00137178"/>
    <w:rsid w:val="00137A4B"/>
    <w:rsid w:val="00137FF3"/>
    <w:rsid w:val="0014010A"/>
    <w:rsid w:val="001401BD"/>
    <w:rsid w:val="001403B1"/>
    <w:rsid w:val="001408AF"/>
    <w:rsid w:val="00140AFD"/>
    <w:rsid w:val="0014123F"/>
    <w:rsid w:val="00141FE3"/>
    <w:rsid w:val="00142274"/>
    <w:rsid w:val="00142F19"/>
    <w:rsid w:val="0014335B"/>
    <w:rsid w:val="0014342E"/>
    <w:rsid w:val="00144320"/>
    <w:rsid w:val="0014441A"/>
    <w:rsid w:val="001451C4"/>
    <w:rsid w:val="0014523E"/>
    <w:rsid w:val="00145421"/>
    <w:rsid w:val="001457F6"/>
    <w:rsid w:val="00146A64"/>
    <w:rsid w:val="00146D9D"/>
    <w:rsid w:val="00146E5E"/>
    <w:rsid w:val="001471E3"/>
    <w:rsid w:val="00147334"/>
    <w:rsid w:val="0014749A"/>
    <w:rsid w:val="00147E54"/>
    <w:rsid w:val="00147F37"/>
    <w:rsid w:val="00150027"/>
    <w:rsid w:val="0015041C"/>
    <w:rsid w:val="001506EA"/>
    <w:rsid w:val="00151210"/>
    <w:rsid w:val="0015214B"/>
    <w:rsid w:val="0015298A"/>
    <w:rsid w:val="00152E8F"/>
    <w:rsid w:val="0015314C"/>
    <w:rsid w:val="001539DD"/>
    <w:rsid w:val="00154262"/>
    <w:rsid w:val="001544BD"/>
    <w:rsid w:val="001545CA"/>
    <w:rsid w:val="00154B83"/>
    <w:rsid w:val="001557CC"/>
    <w:rsid w:val="00155810"/>
    <w:rsid w:val="00155CB3"/>
    <w:rsid w:val="00155EBB"/>
    <w:rsid w:val="00155EEA"/>
    <w:rsid w:val="001569A4"/>
    <w:rsid w:val="00157581"/>
    <w:rsid w:val="00157FE9"/>
    <w:rsid w:val="001600EF"/>
    <w:rsid w:val="001605B1"/>
    <w:rsid w:val="00160B94"/>
    <w:rsid w:val="00160E0B"/>
    <w:rsid w:val="00161CA5"/>
    <w:rsid w:val="00162026"/>
    <w:rsid w:val="00162398"/>
    <w:rsid w:val="0016268A"/>
    <w:rsid w:val="001627CF"/>
    <w:rsid w:val="00162816"/>
    <w:rsid w:val="00162AF1"/>
    <w:rsid w:val="00162B6C"/>
    <w:rsid w:val="00162E67"/>
    <w:rsid w:val="00163196"/>
    <w:rsid w:val="001632F7"/>
    <w:rsid w:val="001634A9"/>
    <w:rsid w:val="00163F9F"/>
    <w:rsid w:val="00164117"/>
    <w:rsid w:val="00164133"/>
    <w:rsid w:val="001647A3"/>
    <w:rsid w:val="00164B59"/>
    <w:rsid w:val="00164B98"/>
    <w:rsid w:val="0016500D"/>
    <w:rsid w:val="00165048"/>
    <w:rsid w:val="0016569B"/>
    <w:rsid w:val="00165FA9"/>
    <w:rsid w:val="00166A78"/>
    <w:rsid w:val="00167537"/>
    <w:rsid w:val="001702C4"/>
    <w:rsid w:val="0017036C"/>
    <w:rsid w:val="00170826"/>
    <w:rsid w:val="00170CFB"/>
    <w:rsid w:val="0017129E"/>
    <w:rsid w:val="00171460"/>
    <w:rsid w:val="00171844"/>
    <w:rsid w:val="001725BB"/>
    <w:rsid w:val="001725D7"/>
    <w:rsid w:val="00172740"/>
    <w:rsid w:val="001728B6"/>
    <w:rsid w:val="00172FC7"/>
    <w:rsid w:val="00173396"/>
    <w:rsid w:val="00173427"/>
    <w:rsid w:val="0017375B"/>
    <w:rsid w:val="00173914"/>
    <w:rsid w:val="001740FD"/>
    <w:rsid w:val="001749A8"/>
    <w:rsid w:val="00174B80"/>
    <w:rsid w:val="00175025"/>
    <w:rsid w:val="0017555E"/>
    <w:rsid w:val="001757E7"/>
    <w:rsid w:val="00175D19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77C92"/>
    <w:rsid w:val="0018077F"/>
    <w:rsid w:val="001809E1"/>
    <w:rsid w:val="0018119F"/>
    <w:rsid w:val="0018141C"/>
    <w:rsid w:val="001817DF"/>
    <w:rsid w:val="00181933"/>
    <w:rsid w:val="00181D6B"/>
    <w:rsid w:val="00181E44"/>
    <w:rsid w:val="00182224"/>
    <w:rsid w:val="0018288D"/>
    <w:rsid w:val="00182B43"/>
    <w:rsid w:val="001834FE"/>
    <w:rsid w:val="00183635"/>
    <w:rsid w:val="0018393B"/>
    <w:rsid w:val="00184693"/>
    <w:rsid w:val="00184EF2"/>
    <w:rsid w:val="001856CC"/>
    <w:rsid w:val="0018590B"/>
    <w:rsid w:val="00185EC9"/>
    <w:rsid w:val="001862CB"/>
    <w:rsid w:val="001863CD"/>
    <w:rsid w:val="001865F1"/>
    <w:rsid w:val="001869F9"/>
    <w:rsid w:val="00187000"/>
    <w:rsid w:val="00187146"/>
    <w:rsid w:val="001871BD"/>
    <w:rsid w:val="0018728A"/>
    <w:rsid w:val="00187B9B"/>
    <w:rsid w:val="001902B0"/>
    <w:rsid w:val="001907F9"/>
    <w:rsid w:val="00190804"/>
    <w:rsid w:val="0019093B"/>
    <w:rsid w:val="001914D3"/>
    <w:rsid w:val="00191592"/>
    <w:rsid w:val="00191BD2"/>
    <w:rsid w:val="00192526"/>
    <w:rsid w:val="0019345A"/>
    <w:rsid w:val="0019346C"/>
    <w:rsid w:val="001935EC"/>
    <w:rsid w:val="00193BB6"/>
    <w:rsid w:val="00193D25"/>
    <w:rsid w:val="001940A2"/>
    <w:rsid w:val="0019433B"/>
    <w:rsid w:val="0019486D"/>
    <w:rsid w:val="001948CD"/>
    <w:rsid w:val="0019506A"/>
    <w:rsid w:val="001960FF"/>
    <w:rsid w:val="0019655F"/>
    <w:rsid w:val="00196F4B"/>
    <w:rsid w:val="001972F3"/>
    <w:rsid w:val="00197804"/>
    <w:rsid w:val="001979F2"/>
    <w:rsid w:val="00197C3F"/>
    <w:rsid w:val="001A0740"/>
    <w:rsid w:val="001A0BCF"/>
    <w:rsid w:val="001A0CD3"/>
    <w:rsid w:val="001A0D92"/>
    <w:rsid w:val="001A0F79"/>
    <w:rsid w:val="001A0FE8"/>
    <w:rsid w:val="001A1371"/>
    <w:rsid w:val="001A1747"/>
    <w:rsid w:val="001A1960"/>
    <w:rsid w:val="001A1C29"/>
    <w:rsid w:val="001A1C63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256"/>
    <w:rsid w:val="001A44C5"/>
    <w:rsid w:val="001A49C4"/>
    <w:rsid w:val="001A4A7B"/>
    <w:rsid w:val="001A4AAE"/>
    <w:rsid w:val="001A4C26"/>
    <w:rsid w:val="001A4F9B"/>
    <w:rsid w:val="001A530B"/>
    <w:rsid w:val="001A58AB"/>
    <w:rsid w:val="001A5955"/>
    <w:rsid w:val="001A5B99"/>
    <w:rsid w:val="001A5D77"/>
    <w:rsid w:val="001A616C"/>
    <w:rsid w:val="001A6489"/>
    <w:rsid w:val="001A693E"/>
    <w:rsid w:val="001A7738"/>
    <w:rsid w:val="001A78BD"/>
    <w:rsid w:val="001A7A27"/>
    <w:rsid w:val="001B01FE"/>
    <w:rsid w:val="001B0A6A"/>
    <w:rsid w:val="001B132C"/>
    <w:rsid w:val="001B1501"/>
    <w:rsid w:val="001B1700"/>
    <w:rsid w:val="001B1ED0"/>
    <w:rsid w:val="001B1FB0"/>
    <w:rsid w:val="001B2113"/>
    <w:rsid w:val="001B2282"/>
    <w:rsid w:val="001B24E5"/>
    <w:rsid w:val="001B257E"/>
    <w:rsid w:val="001B2683"/>
    <w:rsid w:val="001B287F"/>
    <w:rsid w:val="001B296A"/>
    <w:rsid w:val="001B2B64"/>
    <w:rsid w:val="001B2C21"/>
    <w:rsid w:val="001B2D51"/>
    <w:rsid w:val="001B2DB1"/>
    <w:rsid w:val="001B30E8"/>
    <w:rsid w:val="001B32D8"/>
    <w:rsid w:val="001B38EB"/>
    <w:rsid w:val="001B3979"/>
    <w:rsid w:val="001B3DE2"/>
    <w:rsid w:val="001B3E01"/>
    <w:rsid w:val="001B3F96"/>
    <w:rsid w:val="001B3FD7"/>
    <w:rsid w:val="001B3FFB"/>
    <w:rsid w:val="001B4328"/>
    <w:rsid w:val="001B458F"/>
    <w:rsid w:val="001B47A9"/>
    <w:rsid w:val="001B4867"/>
    <w:rsid w:val="001B5C55"/>
    <w:rsid w:val="001B5D92"/>
    <w:rsid w:val="001B60CE"/>
    <w:rsid w:val="001B61EB"/>
    <w:rsid w:val="001B6469"/>
    <w:rsid w:val="001B647D"/>
    <w:rsid w:val="001B6BD9"/>
    <w:rsid w:val="001B6D4B"/>
    <w:rsid w:val="001B72DE"/>
    <w:rsid w:val="001B79CD"/>
    <w:rsid w:val="001B7A3B"/>
    <w:rsid w:val="001B7B6C"/>
    <w:rsid w:val="001B7C28"/>
    <w:rsid w:val="001B7E72"/>
    <w:rsid w:val="001C024C"/>
    <w:rsid w:val="001C0C3D"/>
    <w:rsid w:val="001C1033"/>
    <w:rsid w:val="001C10FF"/>
    <w:rsid w:val="001C1271"/>
    <w:rsid w:val="001C1275"/>
    <w:rsid w:val="001C1BF3"/>
    <w:rsid w:val="001C1C7E"/>
    <w:rsid w:val="001C238B"/>
    <w:rsid w:val="001C2425"/>
    <w:rsid w:val="001C2477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59D"/>
    <w:rsid w:val="001C5A7D"/>
    <w:rsid w:val="001C5E78"/>
    <w:rsid w:val="001C62DE"/>
    <w:rsid w:val="001C6A9A"/>
    <w:rsid w:val="001C6BA4"/>
    <w:rsid w:val="001C7AA4"/>
    <w:rsid w:val="001C7B67"/>
    <w:rsid w:val="001D0081"/>
    <w:rsid w:val="001D0116"/>
    <w:rsid w:val="001D0609"/>
    <w:rsid w:val="001D098C"/>
    <w:rsid w:val="001D0C6B"/>
    <w:rsid w:val="001D0DB1"/>
    <w:rsid w:val="001D1501"/>
    <w:rsid w:val="001D19CA"/>
    <w:rsid w:val="001D236E"/>
    <w:rsid w:val="001D2618"/>
    <w:rsid w:val="001D346B"/>
    <w:rsid w:val="001D36B5"/>
    <w:rsid w:val="001D3BAD"/>
    <w:rsid w:val="001D45E8"/>
    <w:rsid w:val="001D4AB0"/>
    <w:rsid w:val="001D513F"/>
    <w:rsid w:val="001D54C3"/>
    <w:rsid w:val="001D5AB3"/>
    <w:rsid w:val="001D62F4"/>
    <w:rsid w:val="001D67EB"/>
    <w:rsid w:val="001D6DAD"/>
    <w:rsid w:val="001D6EEA"/>
    <w:rsid w:val="001D7530"/>
    <w:rsid w:val="001D75CC"/>
    <w:rsid w:val="001D7786"/>
    <w:rsid w:val="001D7899"/>
    <w:rsid w:val="001E0041"/>
    <w:rsid w:val="001E0309"/>
    <w:rsid w:val="001E07F9"/>
    <w:rsid w:val="001E0898"/>
    <w:rsid w:val="001E0E2A"/>
    <w:rsid w:val="001E10B3"/>
    <w:rsid w:val="001E130F"/>
    <w:rsid w:val="001E144A"/>
    <w:rsid w:val="001E1479"/>
    <w:rsid w:val="001E1A61"/>
    <w:rsid w:val="001E1A99"/>
    <w:rsid w:val="001E1AD1"/>
    <w:rsid w:val="001E1C8A"/>
    <w:rsid w:val="001E1F4F"/>
    <w:rsid w:val="001E2023"/>
    <w:rsid w:val="001E211F"/>
    <w:rsid w:val="001E2696"/>
    <w:rsid w:val="001E2925"/>
    <w:rsid w:val="001E2C2D"/>
    <w:rsid w:val="001E2F09"/>
    <w:rsid w:val="001E2F55"/>
    <w:rsid w:val="001E3719"/>
    <w:rsid w:val="001E3DF5"/>
    <w:rsid w:val="001E3DF7"/>
    <w:rsid w:val="001E408A"/>
    <w:rsid w:val="001E4A6F"/>
    <w:rsid w:val="001E4F08"/>
    <w:rsid w:val="001E52CB"/>
    <w:rsid w:val="001E535E"/>
    <w:rsid w:val="001E5EB3"/>
    <w:rsid w:val="001E65B0"/>
    <w:rsid w:val="001E6A35"/>
    <w:rsid w:val="001E6AFC"/>
    <w:rsid w:val="001E6DBB"/>
    <w:rsid w:val="001E6F64"/>
    <w:rsid w:val="001E7017"/>
    <w:rsid w:val="001E790F"/>
    <w:rsid w:val="001E7B35"/>
    <w:rsid w:val="001E7F70"/>
    <w:rsid w:val="001F03A8"/>
    <w:rsid w:val="001F069A"/>
    <w:rsid w:val="001F0ABF"/>
    <w:rsid w:val="001F0AC7"/>
    <w:rsid w:val="001F0BD0"/>
    <w:rsid w:val="001F0DF0"/>
    <w:rsid w:val="001F1616"/>
    <w:rsid w:val="001F18CF"/>
    <w:rsid w:val="001F1C7B"/>
    <w:rsid w:val="001F209C"/>
    <w:rsid w:val="001F22CE"/>
    <w:rsid w:val="001F29D1"/>
    <w:rsid w:val="001F2C62"/>
    <w:rsid w:val="001F2DCC"/>
    <w:rsid w:val="001F2ED0"/>
    <w:rsid w:val="001F2FE2"/>
    <w:rsid w:val="001F3206"/>
    <w:rsid w:val="001F34C5"/>
    <w:rsid w:val="001F3578"/>
    <w:rsid w:val="001F3615"/>
    <w:rsid w:val="001F3952"/>
    <w:rsid w:val="001F3D28"/>
    <w:rsid w:val="001F3D53"/>
    <w:rsid w:val="001F4171"/>
    <w:rsid w:val="001F4AFF"/>
    <w:rsid w:val="001F4C59"/>
    <w:rsid w:val="001F54A5"/>
    <w:rsid w:val="001F54F9"/>
    <w:rsid w:val="001F5B21"/>
    <w:rsid w:val="001F5B39"/>
    <w:rsid w:val="001F5F6E"/>
    <w:rsid w:val="001F60C5"/>
    <w:rsid w:val="001F6868"/>
    <w:rsid w:val="001F6AE8"/>
    <w:rsid w:val="001F7047"/>
    <w:rsid w:val="001F7751"/>
    <w:rsid w:val="001F77E8"/>
    <w:rsid w:val="00200041"/>
    <w:rsid w:val="002000D7"/>
    <w:rsid w:val="00200298"/>
    <w:rsid w:val="0020099C"/>
    <w:rsid w:val="00201133"/>
    <w:rsid w:val="002017DF"/>
    <w:rsid w:val="0020199E"/>
    <w:rsid w:val="00201AC9"/>
    <w:rsid w:val="00201ADC"/>
    <w:rsid w:val="00201FA0"/>
    <w:rsid w:val="00202101"/>
    <w:rsid w:val="002024F0"/>
    <w:rsid w:val="00202A96"/>
    <w:rsid w:val="00202DC0"/>
    <w:rsid w:val="0020305D"/>
    <w:rsid w:val="00203093"/>
    <w:rsid w:val="00203214"/>
    <w:rsid w:val="00203289"/>
    <w:rsid w:val="00203395"/>
    <w:rsid w:val="002035B8"/>
    <w:rsid w:val="00203708"/>
    <w:rsid w:val="0020394A"/>
    <w:rsid w:val="00204043"/>
    <w:rsid w:val="002043D5"/>
    <w:rsid w:val="00205128"/>
    <w:rsid w:val="002055A9"/>
    <w:rsid w:val="00205853"/>
    <w:rsid w:val="002061DA"/>
    <w:rsid w:val="0020693B"/>
    <w:rsid w:val="0020711B"/>
    <w:rsid w:val="00210006"/>
    <w:rsid w:val="00210310"/>
    <w:rsid w:val="002104BE"/>
    <w:rsid w:val="002104F2"/>
    <w:rsid w:val="002104F7"/>
    <w:rsid w:val="002106E7"/>
    <w:rsid w:val="00211056"/>
    <w:rsid w:val="002111E4"/>
    <w:rsid w:val="002118DB"/>
    <w:rsid w:val="00211B08"/>
    <w:rsid w:val="00212164"/>
    <w:rsid w:val="0021258E"/>
    <w:rsid w:val="00212617"/>
    <w:rsid w:val="00212D6B"/>
    <w:rsid w:val="00213143"/>
    <w:rsid w:val="002139C5"/>
    <w:rsid w:val="00214CC2"/>
    <w:rsid w:val="00214D73"/>
    <w:rsid w:val="00214DC9"/>
    <w:rsid w:val="00214FB0"/>
    <w:rsid w:val="002155E0"/>
    <w:rsid w:val="00215B5F"/>
    <w:rsid w:val="00215FA1"/>
    <w:rsid w:val="0021606D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4CA"/>
    <w:rsid w:val="00220717"/>
    <w:rsid w:val="002207F2"/>
    <w:rsid w:val="00221684"/>
    <w:rsid w:val="0022226B"/>
    <w:rsid w:val="00222276"/>
    <w:rsid w:val="0022267E"/>
    <w:rsid w:val="00222977"/>
    <w:rsid w:val="00222D7B"/>
    <w:rsid w:val="00223518"/>
    <w:rsid w:val="002237E9"/>
    <w:rsid w:val="0022390F"/>
    <w:rsid w:val="00223B98"/>
    <w:rsid w:val="00223F8D"/>
    <w:rsid w:val="0022426F"/>
    <w:rsid w:val="00224837"/>
    <w:rsid w:val="00225184"/>
    <w:rsid w:val="00225964"/>
    <w:rsid w:val="00225C20"/>
    <w:rsid w:val="00225D96"/>
    <w:rsid w:val="00225F02"/>
    <w:rsid w:val="00225F5B"/>
    <w:rsid w:val="00225FB2"/>
    <w:rsid w:val="0022658D"/>
    <w:rsid w:val="00226D7D"/>
    <w:rsid w:val="0022743F"/>
    <w:rsid w:val="00227879"/>
    <w:rsid w:val="00227920"/>
    <w:rsid w:val="00227F74"/>
    <w:rsid w:val="002302FE"/>
    <w:rsid w:val="00230745"/>
    <w:rsid w:val="00230AD8"/>
    <w:rsid w:val="002310DA"/>
    <w:rsid w:val="00231DDC"/>
    <w:rsid w:val="00231E67"/>
    <w:rsid w:val="00232E73"/>
    <w:rsid w:val="00233476"/>
    <w:rsid w:val="00233B2F"/>
    <w:rsid w:val="00233D00"/>
    <w:rsid w:val="00234177"/>
    <w:rsid w:val="00234609"/>
    <w:rsid w:val="002359D1"/>
    <w:rsid w:val="00235F31"/>
    <w:rsid w:val="00236843"/>
    <w:rsid w:val="00236EB5"/>
    <w:rsid w:val="0023716C"/>
    <w:rsid w:val="002372D9"/>
    <w:rsid w:val="002373C6"/>
    <w:rsid w:val="002376AB"/>
    <w:rsid w:val="002378DD"/>
    <w:rsid w:val="00237A36"/>
    <w:rsid w:val="00237ACE"/>
    <w:rsid w:val="00240E4F"/>
    <w:rsid w:val="0024130A"/>
    <w:rsid w:val="0024132C"/>
    <w:rsid w:val="002416AC"/>
    <w:rsid w:val="00241868"/>
    <w:rsid w:val="00241BAC"/>
    <w:rsid w:val="00241C0F"/>
    <w:rsid w:val="00241F21"/>
    <w:rsid w:val="00241FDE"/>
    <w:rsid w:val="00242D58"/>
    <w:rsid w:val="00242DDD"/>
    <w:rsid w:val="00243202"/>
    <w:rsid w:val="002435B8"/>
    <w:rsid w:val="00243D2F"/>
    <w:rsid w:val="0024492C"/>
    <w:rsid w:val="0024538F"/>
    <w:rsid w:val="002454CE"/>
    <w:rsid w:val="00245B8A"/>
    <w:rsid w:val="00245C9E"/>
    <w:rsid w:val="002463CF"/>
    <w:rsid w:val="00246EB4"/>
    <w:rsid w:val="00246EE4"/>
    <w:rsid w:val="00246F92"/>
    <w:rsid w:val="002473F9"/>
    <w:rsid w:val="00247441"/>
    <w:rsid w:val="00247E6B"/>
    <w:rsid w:val="00250390"/>
    <w:rsid w:val="00250475"/>
    <w:rsid w:val="002515CE"/>
    <w:rsid w:val="002518DD"/>
    <w:rsid w:val="00251901"/>
    <w:rsid w:val="0025197A"/>
    <w:rsid w:val="002529C2"/>
    <w:rsid w:val="00252BB5"/>
    <w:rsid w:val="00252C7A"/>
    <w:rsid w:val="002532AD"/>
    <w:rsid w:val="002539AA"/>
    <w:rsid w:val="00253D7C"/>
    <w:rsid w:val="00254357"/>
    <w:rsid w:val="00254905"/>
    <w:rsid w:val="00254A53"/>
    <w:rsid w:val="00254DD0"/>
    <w:rsid w:val="002565F7"/>
    <w:rsid w:val="002576DA"/>
    <w:rsid w:val="00257CD3"/>
    <w:rsid w:val="00260AC9"/>
    <w:rsid w:val="00261332"/>
    <w:rsid w:val="002617CF"/>
    <w:rsid w:val="002617ED"/>
    <w:rsid w:val="002618B0"/>
    <w:rsid w:val="00261F5C"/>
    <w:rsid w:val="00261F8B"/>
    <w:rsid w:val="00262572"/>
    <w:rsid w:val="00262DF2"/>
    <w:rsid w:val="002639C9"/>
    <w:rsid w:val="00263AF7"/>
    <w:rsid w:val="002642A8"/>
    <w:rsid w:val="00264431"/>
    <w:rsid w:val="0026453D"/>
    <w:rsid w:val="00264AC2"/>
    <w:rsid w:val="00264C94"/>
    <w:rsid w:val="00264FC5"/>
    <w:rsid w:val="00265CAB"/>
    <w:rsid w:val="00265D5A"/>
    <w:rsid w:val="00266057"/>
    <w:rsid w:val="00266F5C"/>
    <w:rsid w:val="002671F2"/>
    <w:rsid w:val="002673BA"/>
    <w:rsid w:val="00267446"/>
    <w:rsid w:val="002674BE"/>
    <w:rsid w:val="002675FD"/>
    <w:rsid w:val="00267760"/>
    <w:rsid w:val="002679DE"/>
    <w:rsid w:val="00267E95"/>
    <w:rsid w:val="00270006"/>
    <w:rsid w:val="002703CE"/>
    <w:rsid w:val="00271296"/>
    <w:rsid w:val="0027196C"/>
    <w:rsid w:val="00271C71"/>
    <w:rsid w:val="00271E38"/>
    <w:rsid w:val="00271F03"/>
    <w:rsid w:val="002722F8"/>
    <w:rsid w:val="00272465"/>
    <w:rsid w:val="00272614"/>
    <w:rsid w:val="002727BD"/>
    <w:rsid w:val="00272DA5"/>
    <w:rsid w:val="00273281"/>
    <w:rsid w:val="002732DE"/>
    <w:rsid w:val="0027344B"/>
    <w:rsid w:val="002738B6"/>
    <w:rsid w:val="002739F1"/>
    <w:rsid w:val="00273DE3"/>
    <w:rsid w:val="002743C1"/>
    <w:rsid w:val="002756D0"/>
    <w:rsid w:val="002759CE"/>
    <w:rsid w:val="00275B61"/>
    <w:rsid w:val="002764FE"/>
    <w:rsid w:val="0027670E"/>
    <w:rsid w:val="00276B29"/>
    <w:rsid w:val="00277166"/>
    <w:rsid w:val="002775FC"/>
    <w:rsid w:val="0027778F"/>
    <w:rsid w:val="00277916"/>
    <w:rsid w:val="00277D37"/>
    <w:rsid w:val="00280993"/>
    <w:rsid w:val="00280D9B"/>
    <w:rsid w:val="002811D0"/>
    <w:rsid w:val="0028173E"/>
    <w:rsid w:val="00281A8F"/>
    <w:rsid w:val="00281CEE"/>
    <w:rsid w:val="002827AA"/>
    <w:rsid w:val="00282D25"/>
    <w:rsid w:val="00282D5F"/>
    <w:rsid w:val="00283A17"/>
    <w:rsid w:val="00283C37"/>
    <w:rsid w:val="00283C9E"/>
    <w:rsid w:val="00285121"/>
    <w:rsid w:val="00285696"/>
    <w:rsid w:val="00285912"/>
    <w:rsid w:val="00285DC7"/>
    <w:rsid w:val="00285F76"/>
    <w:rsid w:val="0028611C"/>
    <w:rsid w:val="00287081"/>
    <w:rsid w:val="002878A0"/>
    <w:rsid w:val="00287A4E"/>
    <w:rsid w:val="002904A7"/>
    <w:rsid w:val="00290F03"/>
    <w:rsid w:val="00290F5A"/>
    <w:rsid w:val="002918CA"/>
    <w:rsid w:val="00291A03"/>
    <w:rsid w:val="00291B12"/>
    <w:rsid w:val="002922F3"/>
    <w:rsid w:val="00292320"/>
    <w:rsid w:val="002927CF"/>
    <w:rsid w:val="00292CDE"/>
    <w:rsid w:val="002931D3"/>
    <w:rsid w:val="00293227"/>
    <w:rsid w:val="00293264"/>
    <w:rsid w:val="00294392"/>
    <w:rsid w:val="002944D4"/>
    <w:rsid w:val="002945CD"/>
    <w:rsid w:val="002947CF"/>
    <w:rsid w:val="002948BE"/>
    <w:rsid w:val="00294A61"/>
    <w:rsid w:val="00294AF1"/>
    <w:rsid w:val="00295241"/>
    <w:rsid w:val="00295470"/>
    <w:rsid w:val="00295775"/>
    <w:rsid w:val="0029597E"/>
    <w:rsid w:val="00295EAF"/>
    <w:rsid w:val="002963D9"/>
    <w:rsid w:val="002965D8"/>
    <w:rsid w:val="0029697D"/>
    <w:rsid w:val="00296B9F"/>
    <w:rsid w:val="00296C70"/>
    <w:rsid w:val="00296E8B"/>
    <w:rsid w:val="00297334"/>
    <w:rsid w:val="00297735"/>
    <w:rsid w:val="00297AD0"/>
    <w:rsid w:val="00297F16"/>
    <w:rsid w:val="002A0659"/>
    <w:rsid w:val="002A1086"/>
    <w:rsid w:val="002A150A"/>
    <w:rsid w:val="002A21ED"/>
    <w:rsid w:val="002A2667"/>
    <w:rsid w:val="002A26E0"/>
    <w:rsid w:val="002A278E"/>
    <w:rsid w:val="002A2C4C"/>
    <w:rsid w:val="002A2DAE"/>
    <w:rsid w:val="002A3462"/>
    <w:rsid w:val="002A38E0"/>
    <w:rsid w:val="002A3A5F"/>
    <w:rsid w:val="002A3B70"/>
    <w:rsid w:val="002A462D"/>
    <w:rsid w:val="002A46AA"/>
    <w:rsid w:val="002A4A78"/>
    <w:rsid w:val="002A4D2F"/>
    <w:rsid w:val="002A50DE"/>
    <w:rsid w:val="002A51DA"/>
    <w:rsid w:val="002A5563"/>
    <w:rsid w:val="002A562A"/>
    <w:rsid w:val="002A5833"/>
    <w:rsid w:val="002A64F9"/>
    <w:rsid w:val="002A67A1"/>
    <w:rsid w:val="002A6DD1"/>
    <w:rsid w:val="002B00BF"/>
    <w:rsid w:val="002B02B4"/>
    <w:rsid w:val="002B0649"/>
    <w:rsid w:val="002B071B"/>
    <w:rsid w:val="002B0B6C"/>
    <w:rsid w:val="002B1057"/>
    <w:rsid w:val="002B120C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A6A"/>
    <w:rsid w:val="002B5B5F"/>
    <w:rsid w:val="002B62DB"/>
    <w:rsid w:val="002B63D9"/>
    <w:rsid w:val="002B6488"/>
    <w:rsid w:val="002B6767"/>
    <w:rsid w:val="002B6A72"/>
    <w:rsid w:val="002B6A74"/>
    <w:rsid w:val="002B6D2F"/>
    <w:rsid w:val="002B6F36"/>
    <w:rsid w:val="002B7510"/>
    <w:rsid w:val="002B768B"/>
    <w:rsid w:val="002B7E24"/>
    <w:rsid w:val="002B7EFE"/>
    <w:rsid w:val="002B7FC7"/>
    <w:rsid w:val="002C04CB"/>
    <w:rsid w:val="002C04EF"/>
    <w:rsid w:val="002C0AD9"/>
    <w:rsid w:val="002C0E9D"/>
    <w:rsid w:val="002C13D6"/>
    <w:rsid w:val="002C148A"/>
    <w:rsid w:val="002C1791"/>
    <w:rsid w:val="002C18BD"/>
    <w:rsid w:val="002C1D77"/>
    <w:rsid w:val="002C1DD1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611"/>
    <w:rsid w:val="002C3779"/>
    <w:rsid w:val="002C37B5"/>
    <w:rsid w:val="002C3BD4"/>
    <w:rsid w:val="002C3CBE"/>
    <w:rsid w:val="002C3EC4"/>
    <w:rsid w:val="002C46BA"/>
    <w:rsid w:val="002C4779"/>
    <w:rsid w:val="002C514F"/>
    <w:rsid w:val="002C530A"/>
    <w:rsid w:val="002C5648"/>
    <w:rsid w:val="002C642F"/>
    <w:rsid w:val="002C6470"/>
    <w:rsid w:val="002C65BE"/>
    <w:rsid w:val="002C6850"/>
    <w:rsid w:val="002C6C54"/>
    <w:rsid w:val="002C6EBA"/>
    <w:rsid w:val="002C6F4B"/>
    <w:rsid w:val="002C74FF"/>
    <w:rsid w:val="002D0391"/>
    <w:rsid w:val="002D0738"/>
    <w:rsid w:val="002D1058"/>
    <w:rsid w:val="002D1207"/>
    <w:rsid w:val="002D1AE7"/>
    <w:rsid w:val="002D1F68"/>
    <w:rsid w:val="002D2B5D"/>
    <w:rsid w:val="002D34AB"/>
    <w:rsid w:val="002D3709"/>
    <w:rsid w:val="002D39D4"/>
    <w:rsid w:val="002D4CC3"/>
    <w:rsid w:val="002D4FDC"/>
    <w:rsid w:val="002D50DF"/>
    <w:rsid w:val="002D511D"/>
    <w:rsid w:val="002D5409"/>
    <w:rsid w:val="002D5513"/>
    <w:rsid w:val="002D5BFC"/>
    <w:rsid w:val="002D611F"/>
    <w:rsid w:val="002D6216"/>
    <w:rsid w:val="002D6712"/>
    <w:rsid w:val="002D6D02"/>
    <w:rsid w:val="002D77B1"/>
    <w:rsid w:val="002D7D69"/>
    <w:rsid w:val="002E0661"/>
    <w:rsid w:val="002E1711"/>
    <w:rsid w:val="002E19E1"/>
    <w:rsid w:val="002E2C6D"/>
    <w:rsid w:val="002E2CAD"/>
    <w:rsid w:val="002E2F7B"/>
    <w:rsid w:val="002E3604"/>
    <w:rsid w:val="002E4107"/>
    <w:rsid w:val="002E46A4"/>
    <w:rsid w:val="002E5688"/>
    <w:rsid w:val="002E56A1"/>
    <w:rsid w:val="002E5B19"/>
    <w:rsid w:val="002E61DB"/>
    <w:rsid w:val="002E62A5"/>
    <w:rsid w:val="002E6375"/>
    <w:rsid w:val="002E665C"/>
    <w:rsid w:val="002E6DC3"/>
    <w:rsid w:val="002E6DF0"/>
    <w:rsid w:val="002E71E9"/>
    <w:rsid w:val="002E7926"/>
    <w:rsid w:val="002E79CB"/>
    <w:rsid w:val="002E7BB7"/>
    <w:rsid w:val="002F0770"/>
    <w:rsid w:val="002F0C75"/>
    <w:rsid w:val="002F10DB"/>
    <w:rsid w:val="002F11B5"/>
    <w:rsid w:val="002F15B0"/>
    <w:rsid w:val="002F1FC0"/>
    <w:rsid w:val="002F2507"/>
    <w:rsid w:val="002F2740"/>
    <w:rsid w:val="002F27E3"/>
    <w:rsid w:val="002F2918"/>
    <w:rsid w:val="002F2E12"/>
    <w:rsid w:val="002F3164"/>
    <w:rsid w:val="002F34FB"/>
    <w:rsid w:val="002F365B"/>
    <w:rsid w:val="002F38BA"/>
    <w:rsid w:val="002F394C"/>
    <w:rsid w:val="002F5173"/>
    <w:rsid w:val="002F558E"/>
    <w:rsid w:val="002F55B9"/>
    <w:rsid w:val="002F5BE0"/>
    <w:rsid w:val="002F5C05"/>
    <w:rsid w:val="002F675B"/>
    <w:rsid w:val="002F6947"/>
    <w:rsid w:val="002F6978"/>
    <w:rsid w:val="002F76EC"/>
    <w:rsid w:val="0030012E"/>
    <w:rsid w:val="003003C2"/>
    <w:rsid w:val="00300875"/>
    <w:rsid w:val="0030090C"/>
    <w:rsid w:val="00300966"/>
    <w:rsid w:val="0030097A"/>
    <w:rsid w:val="00300B0A"/>
    <w:rsid w:val="00300E40"/>
    <w:rsid w:val="00300F92"/>
    <w:rsid w:val="00301049"/>
    <w:rsid w:val="00302003"/>
    <w:rsid w:val="003023BA"/>
    <w:rsid w:val="0030243C"/>
    <w:rsid w:val="00302BE8"/>
    <w:rsid w:val="00302C9A"/>
    <w:rsid w:val="00302DB3"/>
    <w:rsid w:val="00302E7A"/>
    <w:rsid w:val="00302EB7"/>
    <w:rsid w:val="003031B6"/>
    <w:rsid w:val="00304052"/>
    <w:rsid w:val="003040AD"/>
    <w:rsid w:val="0030464C"/>
    <w:rsid w:val="00304A48"/>
    <w:rsid w:val="00304D5C"/>
    <w:rsid w:val="00304E79"/>
    <w:rsid w:val="00305290"/>
    <w:rsid w:val="0030537D"/>
    <w:rsid w:val="00306057"/>
    <w:rsid w:val="0030618A"/>
    <w:rsid w:val="0030653E"/>
    <w:rsid w:val="0030681C"/>
    <w:rsid w:val="00306A6C"/>
    <w:rsid w:val="00306CC5"/>
    <w:rsid w:val="00306FD9"/>
    <w:rsid w:val="00307070"/>
    <w:rsid w:val="003070E5"/>
    <w:rsid w:val="0031025B"/>
    <w:rsid w:val="003102C6"/>
    <w:rsid w:val="003102F0"/>
    <w:rsid w:val="0031040B"/>
    <w:rsid w:val="00310A4A"/>
    <w:rsid w:val="00310BE1"/>
    <w:rsid w:val="00310E8B"/>
    <w:rsid w:val="0031160A"/>
    <w:rsid w:val="0031178A"/>
    <w:rsid w:val="00312312"/>
    <w:rsid w:val="0031279C"/>
    <w:rsid w:val="003134C7"/>
    <w:rsid w:val="003138CF"/>
    <w:rsid w:val="00313B28"/>
    <w:rsid w:val="00314682"/>
    <w:rsid w:val="00315582"/>
    <w:rsid w:val="00315AD9"/>
    <w:rsid w:val="00315B8B"/>
    <w:rsid w:val="00315C36"/>
    <w:rsid w:val="00315E4A"/>
    <w:rsid w:val="003161FF"/>
    <w:rsid w:val="0031666A"/>
    <w:rsid w:val="003166F4"/>
    <w:rsid w:val="0031729F"/>
    <w:rsid w:val="0031758F"/>
    <w:rsid w:val="00317593"/>
    <w:rsid w:val="00317EEF"/>
    <w:rsid w:val="00317F6E"/>
    <w:rsid w:val="0032051D"/>
    <w:rsid w:val="00320662"/>
    <w:rsid w:val="003207A5"/>
    <w:rsid w:val="00321047"/>
    <w:rsid w:val="003210D2"/>
    <w:rsid w:val="00321346"/>
    <w:rsid w:val="0032134F"/>
    <w:rsid w:val="0032167A"/>
    <w:rsid w:val="00321788"/>
    <w:rsid w:val="00321939"/>
    <w:rsid w:val="003220EE"/>
    <w:rsid w:val="0032222A"/>
    <w:rsid w:val="0032232C"/>
    <w:rsid w:val="0032256E"/>
    <w:rsid w:val="00322814"/>
    <w:rsid w:val="003229BB"/>
    <w:rsid w:val="00322C6A"/>
    <w:rsid w:val="00322CD8"/>
    <w:rsid w:val="00323A96"/>
    <w:rsid w:val="00323BC0"/>
    <w:rsid w:val="00323C5E"/>
    <w:rsid w:val="00323CAA"/>
    <w:rsid w:val="00323F09"/>
    <w:rsid w:val="003241DB"/>
    <w:rsid w:val="003242F2"/>
    <w:rsid w:val="00325177"/>
    <w:rsid w:val="003252B0"/>
    <w:rsid w:val="003258FF"/>
    <w:rsid w:val="0032599E"/>
    <w:rsid w:val="00325A17"/>
    <w:rsid w:val="00325D54"/>
    <w:rsid w:val="00325F91"/>
    <w:rsid w:val="00325FFB"/>
    <w:rsid w:val="0032618C"/>
    <w:rsid w:val="003261F6"/>
    <w:rsid w:val="0032636A"/>
    <w:rsid w:val="00326719"/>
    <w:rsid w:val="00326978"/>
    <w:rsid w:val="003270C7"/>
    <w:rsid w:val="00327258"/>
    <w:rsid w:val="0032760A"/>
    <w:rsid w:val="00330070"/>
    <w:rsid w:val="0033081D"/>
    <w:rsid w:val="00330ADD"/>
    <w:rsid w:val="003310B1"/>
    <w:rsid w:val="003310CA"/>
    <w:rsid w:val="00331322"/>
    <w:rsid w:val="00332B3D"/>
    <w:rsid w:val="00333126"/>
    <w:rsid w:val="003333E7"/>
    <w:rsid w:val="00333413"/>
    <w:rsid w:val="0033376E"/>
    <w:rsid w:val="00333CCF"/>
    <w:rsid w:val="00334006"/>
    <w:rsid w:val="003347E2"/>
    <w:rsid w:val="00334B89"/>
    <w:rsid w:val="0033593B"/>
    <w:rsid w:val="00336328"/>
    <w:rsid w:val="00336486"/>
    <w:rsid w:val="00336A22"/>
    <w:rsid w:val="00336DCA"/>
    <w:rsid w:val="00336F3C"/>
    <w:rsid w:val="00337110"/>
    <w:rsid w:val="003375C4"/>
    <w:rsid w:val="00337808"/>
    <w:rsid w:val="0034059E"/>
    <w:rsid w:val="00340A40"/>
    <w:rsid w:val="003413AE"/>
    <w:rsid w:val="00341A0C"/>
    <w:rsid w:val="00341CDD"/>
    <w:rsid w:val="00341D85"/>
    <w:rsid w:val="00341E4B"/>
    <w:rsid w:val="00342297"/>
    <w:rsid w:val="003425E4"/>
    <w:rsid w:val="00342D51"/>
    <w:rsid w:val="00342DA1"/>
    <w:rsid w:val="00343208"/>
    <w:rsid w:val="003432E9"/>
    <w:rsid w:val="003433A0"/>
    <w:rsid w:val="003439BB"/>
    <w:rsid w:val="00343BFB"/>
    <w:rsid w:val="00343ECC"/>
    <w:rsid w:val="00344116"/>
    <w:rsid w:val="003449D4"/>
    <w:rsid w:val="003451F6"/>
    <w:rsid w:val="0034545E"/>
    <w:rsid w:val="003455AE"/>
    <w:rsid w:val="00345980"/>
    <w:rsid w:val="00346066"/>
    <w:rsid w:val="0034648D"/>
    <w:rsid w:val="003468D1"/>
    <w:rsid w:val="00346AB9"/>
    <w:rsid w:val="00346B23"/>
    <w:rsid w:val="00347546"/>
    <w:rsid w:val="003478CE"/>
    <w:rsid w:val="00347E40"/>
    <w:rsid w:val="00347F01"/>
    <w:rsid w:val="003502B0"/>
    <w:rsid w:val="0035073F"/>
    <w:rsid w:val="00350A66"/>
    <w:rsid w:val="00351020"/>
    <w:rsid w:val="00351544"/>
    <w:rsid w:val="003519F6"/>
    <w:rsid w:val="00352115"/>
    <w:rsid w:val="00352266"/>
    <w:rsid w:val="00352543"/>
    <w:rsid w:val="00353107"/>
    <w:rsid w:val="00353218"/>
    <w:rsid w:val="00353453"/>
    <w:rsid w:val="00353B8A"/>
    <w:rsid w:val="00353CC9"/>
    <w:rsid w:val="00353FD5"/>
    <w:rsid w:val="0035411D"/>
    <w:rsid w:val="003543AD"/>
    <w:rsid w:val="0035444B"/>
    <w:rsid w:val="003544D5"/>
    <w:rsid w:val="00355A9C"/>
    <w:rsid w:val="00356085"/>
    <w:rsid w:val="00356D23"/>
    <w:rsid w:val="00356F97"/>
    <w:rsid w:val="003571DB"/>
    <w:rsid w:val="0035734D"/>
    <w:rsid w:val="0035757C"/>
    <w:rsid w:val="003578F4"/>
    <w:rsid w:val="00357E3B"/>
    <w:rsid w:val="00360826"/>
    <w:rsid w:val="00360C77"/>
    <w:rsid w:val="00362578"/>
    <w:rsid w:val="003625F8"/>
    <w:rsid w:val="00362895"/>
    <w:rsid w:val="00363215"/>
    <w:rsid w:val="0036335C"/>
    <w:rsid w:val="003633A2"/>
    <w:rsid w:val="003639CD"/>
    <w:rsid w:val="00363CE9"/>
    <w:rsid w:val="0036408A"/>
    <w:rsid w:val="003643DE"/>
    <w:rsid w:val="0036504B"/>
    <w:rsid w:val="003650FE"/>
    <w:rsid w:val="00365340"/>
    <w:rsid w:val="003658E6"/>
    <w:rsid w:val="00365FBD"/>
    <w:rsid w:val="00366086"/>
    <w:rsid w:val="003664DA"/>
    <w:rsid w:val="00366A6B"/>
    <w:rsid w:val="00370053"/>
    <w:rsid w:val="00370426"/>
    <w:rsid w:val="00370D48"/>
    <w:rsid w:val="003713D1"/>
    <w:rsid w:val="003713D7"/>
    <w:rsid w:val="00371633"/>
    <w:rsid w:val="0037181F"/>
    <w:rsid w:val="00372892"/>
    <w:rsid w:val="00372C10"/>
    <w:rsid w:val="00372FF5"/>
    <w:rsid w:val="0037339C"/>
    <w:rsid w:val="00373C0B"/>
    <w:rsid w:val="00374AB9"/>
    <w:rsid w:val="00374D15"/>
    <w:rsid w:val="00375373"/>
    <w:rsid w:val="00375550"/>
    <w:rsid w:val="00375591"/>
    <w:rsid w:val="00375698"/>
    <w:rsid w:val="003758D3"/>
    <w:rsid w:val="00375C87"/>
    <w:rsid w:val="00375E80"/>
    <w:rsid w:val="00376366"/>
    <w:rsid w:val="00376769"/>
    <w:rsid w:val="00376D2F"/>
    <w:rsid w:val="00377229"/>
    <w:rsid w:val="0037778F"/>
    <w:rsid w:val="0038057D"/>
    <w:rsid w:val="00380F12"/>
    <w:rsid w:val="003810EC"/>
    <w:rsid w:val="003815BA"/>
    <w:rsid w:val="00381733"/>
    <w:rsid w:val="00381DC7"/>
    <w:rsid w:val="0038226D"/>
    <w:rsid w:val="00382D32"/>
    <w:rsid w:val="00382D34"/>
    <w:rsid w:val="003837CF"/>
    <w:rsid w:val="00383CF0"/>
    <w:rsid w:val="00383E99"/>
    <w:rsid w:val="003841BF"/>
    <w:rsid w:val="00384284"/>
    <w:rsid w:val="0038476F"/>
    <w:rsid w:val="00384D01"/>
    <w:rsid w:val="00385306"/>
    <w:rsid w:val="0038595A"/>
    <w:rsid w:val="00385C4C"/>
    <w:rsid w:val="00385EA2"/>
    <w:rsid w:val="00385F5B"/>
    <w:rsid w:val="003862E0"/>
    <w:rsid w:val="003863BB"/>
    <w:rsid w:val="003876B4"/>
    <w:rsid w:val="00387D65"/>
    <w:rsid w:val="00390BAE"/>
    <w:rsid w:val="00390FC2"/>
    <w:rsid w:val="003911CF"/>
    <w:rsid w:val="003911D1"/>
    <w:rsid w:val="003916BB"/>
    <w:rsid w:val="00391A05"/>
    <w:rsid w:val="00391EA4"/>
    <w:rsid w:val="0039210A"/>
    <w:rsid w:val="00392128"/>
    <w:rsid w:val="003924F4"/>
    <w:rsid w:val="003925B5"/>
    <w:rsid w:val="00392A2E"/>
    <w:rsid w:val="00392AA1"/>
    <w:rsid w:val="00392CB7"/>
    <w:rsid w:val="00393430"/>
    <w:rsid w:val="00393A93"/>
    <w:rsid w:val="00393CC3"/>
    <w:rsid w:val="00394181"/>
    <w:rsid w:val="00394197"/>
    <w:rsid w:val="00394238"/>
    <w:rsid w:val="0039478B"/>
    <w:rsid w:val="0039494F"/>
    <w:rsid w:val="00394F0C"/>
    <w:rsid w:val="00395323"/>
    <w:rsid w:val="00395713"/>
    <w:rsid w:val="003959BD"/>
    <w:rsid w:val="003959E5"/>
    <w:rsid w:val="00395DFE"/>
    <w:rsid w:val="00395F89"/>
    <w:rsid w:val="0039647F"/>
    <w:rsid w:val="00396576"/>
    <w:rsid w:val="003967C1"/>
    <w:rsid w:val="003971B3"/>
    <w:rsid w:val="00397373"/>
    <w:rsid w:val="00397572"/>
    <w:rsid w:val="0039765D"/>
    <w:rsid w:val="00397BF2"/>
    <w:rsid w:val="00397EE4"/>
    <w:rsid w:val="00397F4B"/>
    <w:rsid w:val="003A0293"/>
    <w:rsid w:val="003A04D5"/>
    <w:rsid w:val="003A0685"/>
    <w:rsid w:val="003A0988"/>
    <w:rsid w:val="003A0E8C"/>
    <w:rsid w:val="003A0FC2"/>
    <w:rsid w:val="003A13AC"/>
    <w:rsid w:val="003A1557"/>
    <w:rsid w:val="003A156B"/>
    <w:rsid w:val="003A1822"/>
    <w:rsid w:val="003A1A42"/>
    <w:rsid w:val="003A1D10"/>
    <w:rsid w:val="003A24D7"/>
    <w:rsid w:val="003A31FD"/>
    <w:rsid w:val="003A3E11"/>
    <w:rsid w:val="003A3E41"/>
    <w:rsid w:val="003A3FBC"/>
    <w:rsid w:val="003A405C"/>
    <w:rsid w:val="003A4397"/>
    <w:rsid w:val="003A4427"/>
    <w:rsid w:val="003A4653"/>
    <w:rsid w:val="003A5332"/>
    <w:rsid w:val="003A535A"/>
    <w:rsid w:val="003A5896"/>
    <w:rsid w:val="003A5A26"/>
    <w:rsid w:val="003A6554"/>
    <w:rsid w:val="003A7876"/>
    <w:rsid w:val="003A7A50"/>
    <w:rsid w:val="003A7C7D"/>
    <w:rsid w:val="003A7C9D"/>
    <w:rsid w:val="003A7D18"/>
    <w:rsid w:val="003B00F5"/>
    <w:rsid w:val="003B0747"/>
    <w:rsid w:val="003B0B8B"/>
    <w:rsid w:val="003B0E27"/>
    <w:rsid w:val="003B10C0"/>
    <w:rsid w:val="003B10F9"/>
    <w:rsid w:val="003B1238"/>
    <w:rsid w:val="003B1EA3"/>
    <w:rsid w:val="003B3646"/>
    <w:rsid w:val="003B3E86"/>
    <w:rsid w:val="003B3EAE"/>
    <w:rsid w:val="003B4C62"/>
    <w:rsid w:val="003B4C6F"/>
    <w:rsid w:val="003B4E6D"/>
    <w:rsid w:val="003B4EA5"/>
    <w:rsid w:val="003B52C8"/>
    <w:rsid w:val="003B559E"/>
    <w:rsid w:val="003B579D"/>
    <w:rsid w:val="003B5FD3"/>
    <w:rsid w:val="003B6136"/>
    <w:rsid w:val="003B619A"/>
    <w:rsid w:val="003B64ED"/>
    <w:rsid w:val="003B6680"/>
    <w:rsid w:val="003B66E5"/>
    <w:rsid w:val="003B6A33"/>
    <w:rsid w:val="003B6EB2"/>
    <w:rsid w:val="003B74B2"/>
    <w:rsid w:val="003B7B12"/>
    <w:rsid w:val="003C1694"/>
    <w:rsid w:val="003C1E2A"/>
    <w:rsid w:val="003C23F6"/>
    <w:rsid w:val="003C244D"/>
    <w:rsid w:val="003C2A02"/>
    <w:rsid w:val="003C2B67"/>
    <w:rsid w:val="003C3226"/>
    <w:rsid w:val="003C339E"/>
    <w:rsid w:val="003C3466"/>
    <w:rsid w:val="003C3475"/>
    <w:rsid w:val="003C3F0B"/>
    <w:rsid w:val="003C40A8"/>
    <w:rsid w:val="003C4239"/>
    <w:rsid w:val="003C448A"/>
    <w:rsid w:val="003C548F"/>
    <w:rsid w:val="003C5A60"/>
    <w:rsid w:val="003C64BB"/>
    <w:rsid w:val="003C6669"/>
    <w:rsid w:val="003C6670"/>
    <w:rsid w:val="003C6990"/>
    <w:rsid w:val="003C7BD4"/>
    <w:rsid w:val="003D0131"/>
    <w:rsid w:val="003D07F8"/>
    <w:rsid w:val="003D0BF5"/>
    <w:rsid w:val="003D0D2A"/>
    <w:rsid w:val="003D12FC"/>
    <w:rsid w:val="003D145F"/>
    <w:rsid w:val="003D15D3"/>
    <w:rsid w:val="003D16E2"/>
    <w:rsid w:val="003D1C43"/>
    <w:rsid w:val="003D269F"/>
    <w:rsid w:val="003D26A9"/>
    <w:rsid w:val="003D2AFA"/>
    <w:rsid w:val="003D3571"/>
    <w:rsid w:val="003D3C4D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807"/>
    <w:rsid w:val="003D5A83"/>
    <w:rsid w:val="003D5DAF"/>
    <w:rsid w:val="003D5F57"/>
    <w:rsid w:val="003D604A"/>
    <w:rsid w:val="003D6256"/>
    <w:rsid w:val="003D6888"/>
    <w:rsid w:val="003D768F"/>
    <w:rsid w:val="003D7E94"/>
    <w:rsid w:val="003E008E"/>
    <w:rsid w:val="003E00CD"/>
    <w:rsid w:val="003E00F7"/>
    <w:rsid w:val="003E06A0"/>
    <w:rsid w:val="003E0F00"/>
    <w:rsid w:val="003E0F68"/>
    <w:rsid w:val="003E1407"/>
    <w:rsid w:val="003E1901"/>
    <w:rsid w:val="003E1924"/>
    <w:rsid w:val="003E226A"/>
    <w:rsid w:val="003E2726"/>
    <w:rsid w:val="003E2C08"/>
    <w:rsid w:val="003E2ECF"/>
    <w:rsid w:val="003E3457"/>
    <w:rsid w:val="003E3482"/>
    <w:rsid w:val="003E3CAF"/>
    <w:rsid w:val="003E3D16"/>
    <w:rsid w:val="003E457C"/>
    <w:rsid w:val="003E48A1"/>
    <w:rsid w:val="003E4A21"/>
    <w:rsid w:val="003E4A26"/>
    <w:rsid w:val="003E5280"/>
    <w:rsid w:val="003E5754"/>
    <w:rsid w:val="003E5B01"/>
    <w:rsid w:val="003E5BA8"/>
    <w:rsid w:val="003E5DD8"/>
    <w:rsid w:val="003E5ED2"/>
    <w:rsid w:val="003E5EE9"/>
    <w:rsid w:val="003E5EF4"/>
    <w:rsid w:val="003E6103"/>
    <w:rsid w:val="003E671F"/>
    <w:rsid w:val="003E689B"/>
    <w:rsid w:val="003E6D93"/>
    <w:rsid w:val="003E7731"/>
    <w:rsid w:val="003E7E29"/>
    <w:rsid w:val="003F01B6"/>
    <w:rsid w:val="003F0331"/>
    <w:rsid w:val="003F05A8"/>
    <w:rsid w:val="003F0A92"/>
    <w:rsid w:val="003F0E26"/>
    <w:rsid w:val="003F0E3D"/>
    <w:rsid w:val="003F1869"/>
    <w:rsid w:val="003F29BB"/>
    <w:rsid w:val="003F2ACB"/>
    <w:rsid w:val="003F2ADE"/>
    <w:rsid w:val="003F2FE1"/>
    <w:rsid w:val="003F3124"/>
    <w:rsid w:val="003F37AF"/>
    <w:rsid w:val="003F3CBF"/>
    <w:rsid w:val="003F3D3D"/>
    <w:rsid w:val="003F403B"/>
    <w:rsid w:val="003F46E7"/>
    <w:rsid w:val="003F4E22"/>
    <w:rsid w:val="003F4E51"/>
    <w:rsid w:val="003F56C8"/>
    <w:rsid w:val="003F5D28"/>
    <w:rsid w:val="003F6AE5"/>
    <w:rsid w:val="003F798C"/>
    <w:rsid w:val="003F7BA0"/>
    <w:rsid w:val="003F7BE1"/>
    <w:rsid w:val="004001ED"/>
    <w:rsid w:val="00400E4B"/>
    <w:rsid w:val="00401227"/>
    <w:rsid w:val="004014AF"/>
    <w:rsid w:val="004017BF"/>
    <w:rsid w:val="00401800"/>
    <w:rsid w:val="00401B65"/>
    <w:rsid w:val="00401EC0"/>
    <w:rsid w:val="00401FF5"/>
    <w:rsid w:val="0040210C"/>
    <w:rsid w:val="0040236E"/>
    <w:rsid w:val="004027A2"/>
    <w:rsid w:val="00402990"/>
    <w:rsid w:val="00402EF8"/>
    <w:rsid w:val="0040381B"/>
    <w:rsid w:val="00403945"/>
    <w:rsid w:val="00403B4D"/>
    <w:rsid w:val="00403C0D"/>
    <w:rsid w:val="004049EA"/>
    <w:rsid w:val="00404EE2"/>
    <w:rsid w:val="0040595E"/>
    <w:rsid w:val="00405A5C"/>
    <w:rsid w:val="00405D19"/>
    <w:rsid w:val="0040619C"/>
    <w:rsid w:val="004062F3"/>
    <w:rsid w:val="00406C3D"/>
    <w:rsid w:val="0040708D"/>
    <w:rsid w:val="00407706"/>
    <w:rsid w:val="004077EC"/>
    <w:rsid w:val="00407A34"/>
    <w:rsid w:val="0041017D"/>
    <w:rsid w:val="00410D01"/>
    <w:rsid w:val="00410DDC"/>
    <w:rsid w:val="00410F83"/>
    <w:rsid w:val="004111EC"/>
    <w:rsid w:val="0041137E"/>
    <w:rsid w:val="00411546"/>
    <w:rsid w:val="004117E6"/>
    <w:rsid w:val="00411981"/>
    <w:rsid w:val="00411D78"/>
    <w:rsid w:val="00411FC2"/>
    <w:rsid w:val="00412317"/>
    <w:rsid w:val="004124B6"/>
    <w:rsid w:val="00412556"/>
    <w:rsid w:val="0041320F"/>
    <w:rsid w:val="004135A0"/>
    <w:rsid w:val="004135C1"/>
    <w:rsid w:val="0041370F"/>
    <w:rsid w:val="00415A12"/>
    <w:rsid w:val="00415B1F"/>
    <w:rsid w:val="00415BAD"/>
    <w:rsid w:val="00415C54"/>
    <w:rsid w:val="00415F44"/>
    <w:rsid w:val="0041658E"/>
    <w:rsid w:val="00416CDA"/>
    <w:rsid w:val="00416FB4"/>
    <w:rsid w:val="00417AEA"/>
    <w:rsid w:val="004200C1"/>
    <w:rsid w:val="00420315"/>
    <w:rsid w:val="004204F6"/>
    <w:rsid w:val="00420AE5"/>
    <w:rsid w:val="00420C2A"/>
    <w:rsid w:val="00420D87"/>
    <w:rsid w:val="00420F3E"/>
    <w:rsid w:val="004212A8"/>
    <w:rsid w:val="00421978"/>
    <w:rsid w:val="00421AC5"/>
    <w:rsid w:val="00421C0F"/>
    <w:rsid w:val="004220A6"/>
    <w:rsid w:val="004221EF"/>
    <w:rsid w:val="004224DC"/>
    <w:rsid w:val="004232B5"/>
    <w:rsid w:val="0042340C"/>
    <w:rsid w:val="004236E7"/>
    <w:rsid w:val="00423775"/>
    <w:rsid w:val="00424257"/>
    <w:rsid w:val="00424795"/>
    <w:rsid w:val="0042481D"/>
    <w:rsid w:val="00424D0C"/>
    <w:rsid w:val="00424EC5"/>
    <w:rsid w:val="00425F49"/>
    <w:rsid w:val="0042612B"/>
    <w:rsid w:val="00426469"/>
    <w:rsid w:val="00427022"/>
    <w:rsid w:val="004276EC"/>
    <w:rsid w:val="00427D0C"/>
    <w:rsid w:val="00430383"/>
    <w:rsid w:val="0043044B"/>
    <w:rsid w:val="00430A17"/>
    <w:rsid w:val="00430A6C"/>
    <w:rsid w:val="00431100"/>
    <w:rsid w:val="004312B7"/>
    <w:rsid w:val="00431418"/>
    <w:rsid w:val="004316D6"/>
    <w:rsid w:val="00431724"/>
    <w:rsid w:val="00431BAB"/>
    <w:rsid w:val="00431C44"/>
    <w:rsid w:val="00432F0E"/>
    <w:rsid w:val="0043392D"/>
    <w:rsid w:val="00433C21"/>
    <w:rsid w:val="0043432E"/>
    <w:rsid w:val="00434646"/>
    <w:rsid w:val="00434650"/>
    <w:rsid w:val="0043491F"/>
    <w:rsid w:val="00434CDC"/>
    <w:rsid w:val="004353E2"/>
    <w:rsid w:val="00435E80"/>
    <w:rsid w:val="00435FB3"/>
    <w:rsid w:val="00436187"/>
    <w:rsid w:val="0043646E"/>
    <w:rsid w:val="004365D0"/>
    <w:rsid w:val="004366A9"/>
    <w:rsid w:val="00436F39"/>
    <w:rsid w:val="00437A06"/>
    <w:rsid w:val="00437D04"/>
    <w:rsid w:val="004404AC"/>
    <w:rsid w:val="0044074C"/>
    <w:rsid w:val="004408B9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347"/>
    <w:rsid w:val="00445EEE"/>
    <w:rsid w:val="00445FCD"/>
    <w:rsid w:val="00446218"/>
    <w:rsid w:val="00446449"/>
    <w:rsid w:val="004464A1"/>
    <w:rsid w:val="0044688F"/>
    <w:rsid w:val="00446B98"/>
    <w:rsid w:val="00446D5B"/>
    <w:rsid w:val="004474C8"/>
    <w:rsid w:val="0044757A"/>
    <w:rsid w:val="00447972"/>
    <w:rsid w:val="00447A30"/>
    <w:rsid w:val="004507D9"/>
    <w:rsid w:val="004513D1"/>
    <w:rsid w:val="004522AF"/>
    <w:rsid w:val="00452552"/>
    <w:rsid w:val="004529EC"/>
    <w:rsid w:val="00452A88"/>
    <w:rsid w:val="00452A95"/>
    <w:rsid w:val="00452C95"/>
    <w:rsid w:val="00452EEE"/>
    <w:rsid w:val="00452F60"/>
    <w:rsid w:val="00453737"/>
    <w:rsid w:val="004538A8"/>
    <w:rsid w:val="00453B77"/>
    <w:rsid w:val="00453D31"/>
    <w:rsid w:val="00453D71"/>
    <w:rsid w:val="00454A59"/>
    <w:rsid w:val="00454B7E"/>
    <w:rsid w:val="0045503C"/>
    <w:rsid w:val="00455194"/>
    <w:rsid w:val="004554C9"/>
    <w:rsid w:val="00455EFE"/>
    <w:rsid w:val="00455FAC"/>
    <w:rsid w:val="0045613E"/>
    <w:rsid w:val="004568D7"/>
    <w:rsid w:val="00456C08"/>
    <w:rsid w:val="00457149"/>
    <w:rsid w:val="00457686"/>
    <w:rsid w:val="004579D1"/>
    <w:rsid w:val="00457B72"/>
    <w:rsid w:val="00457C18"/>
    <w:rsid w:val="0046032B"/>
    <w:rsid w:val="00460C93"/>
    <w:rsid w:val="00460D78"/>
    <w:rsid w:val="00460FA0"/>
    <w:rsid w:val="004612B7"/>
    <w:rsid w:val="004619B8"/>
    <w:rsid w:val="004619D6"/>
    <w:rsid w:val="00461F06"/>
    <w:rsid w:val="00462572"/>
    <w:rsid w:val="0046275F"/>
    <w:rsid w:val="00462F55"/>
    <w:rsid w:val="004638C4"/>
    <w:rsid w:val="004639CC"/>
    <w:rsid w:val="0046434D"/>
    <w:rsid w:val="0046444B"/>
    <w:rsid w:val="00464A7D"/>
    <w:rsid w:val="00464AB3"/>
    <w:rsid w:val="00464D06"/>
    <w:rsid w:val="0046538E"/>
    <w:rsid w:val="004654F4"/>
    <w:rsid w:val="004657F6"/>
    <w:rsid w:val="00465E22"/>
    <w:rsid w:val="00465EC1"/>
    <w:rsid w:val="0046600D"/>
    <w:rsid w:val="00466512"/>
    <w:rsid w:val="004668A3"/>
    <w:rsid w:val="004670E4"/>
    <w:rsid w:val="004674C0"/>
    <w:rsid w:val="00467745"/>
    <w:rsid w:val="00467A34"/>
    <w:rsid w:val="00467EB2"/>
    <w:rsid w:val="00467EE4"/>
    <w:rsid w:val="00467F6C"/>
    <w:rsid w:val="00467FF9"/>
    <w:rsid w:val="00470288"/>
    <w:rsid w:val="0047045D"/>
    <w:rsid w:val="0047049A"/>
    <w:rsid w:val="0047054E"/>
    <w:rsid w:val="004707A5"/>
    <w:rsid w:val="00470A39"/>
    <w:rsid w:val="00470E60"/>
    <w:rsid w:val="00471790"/>
    <w:rsid w:val="00471A60"/>
    <w:rsid w:val="00471D27"/>
    <w:rsid w:val="00471D8C"/>
    <w:rsid w:val="004720A2"/>
    <w:rsid w:val="00472263"/>
    <w:rsid w:val="004727C9"/>
    <w:rsid w:val="00472DD6"/>
    <w:rsid w:val="00473082"/>
    <w:rsid w:val="0047424E"/>
    <w:rsid w:val="0047432C"/>
    <w:rsid w:val="00474887"/>
    <w:rsid w:val="00474D44"/>
    <w:rsid w:val="00475266"/>
    <w:rsid w:val="0047555E"/>
    <w:rsid w:val="004756C2"/>
    <w:rsid w:val="004757AC"/>
    <w:rsid w:val="00475B4B"/>
    <w:rsid w:val="00475F36"/>
    <w:rsid w:val="00476849"/>
    <w:rsid w:val="00476DD6"/>
    <w:rsid w:val="0047772B"/>
    <w:rsid w:val="00477808"/>
    <w:rsid w:val="00477923"/>
    <w:rsid w:val="00477D03"/>
    <w:rsid w:val="00480256"/>
    <w:rsid w:val="004805D9"/>
    <w:rsid w:val="004808D3"/>
    <w:rsid w:val="00480A42"/>
    <w:rsid w:val="00480EC7"/>
    <w:rsid w:val="00481818"/>
    <w:rsid w:val="00482542"/>
    <w:rsid w:val="004825CE"/>
    <w:rsid w:val="00482BEA"/>
    <w:rsid w:val="00482BEE"/>
    <w:rsid w:val="00483630"/>
    <w:rsid w:val="0048406A"/>
    <w:rsid w:val="0048412C"/>
    <w:rsid w:val="00484D48"/>
    <w:rsid w:val="00485073"/>
    <w:rsid w:val="004850E3"/>
    <w:rsid w:val="004854DD"/>
    <w:rsid w:val="004867DB"/>
    <w:rsid w:val="0048682C"/>
    <w:rsid w:val="00486CCC"/>
    <w:rsid w:val="004874B2"/>
    <w:rsid w:val="00487799"/>
    <w:rsid w:val="004877CB"/>
    <w:rsid w:val="00487F84"/>
    <w:rsid w:val="0049059D"/>
    <w:rsid w:val="004907F5"/>
    <w:rsid w:val="0049094F"/>
    <w:rsid w:val="00490C76"/>
    <w:rsid w:val="0049175D"/>
    <w:rsid w:val="004917DB"/>
    <w:rsid w:val="00491C42"/>
    <w:rsid w:val="00491C45"/>
    <w:rsid w:val="0049257A"/>
    <w:rsid w:val="0049271E"/>
    <w:rsid w:val="00492761"/>
    <w:rsid w:val="004930C6"/>
    <w:rsid w:val="00493269"/>
    <w:rsid w:val="004937FE"/>
    <w:rsid w:val="004938AC"/>
    <w:rsid w:val="004940A2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536"/>
    <w:rsid w:val="004968AF"/>
    <w:rsid w:val="00496964"/>
    <w:rsid w:val="00496BD2"/>
    <w:rsid w:val="00496D4B"/>
    <w:rsid w:val="00497159"/>
    <w:rsid w:val="004975AA"/>
    <w:rsid w:val="0049767A"/>
    <w:rsid w:val="004A0835"/>
    <w:rsid w:val="004A0A44"/>
    <w:rsid w:val="004A0C60"/>
    <w:rsid w:val="004A1037"/>
    <w:rsid w:val="004A15CC"/>
    <w:rsid w:val="004A15D0"/>
    <w:rsid w:val="004A196A"/>
    <w:rsid w:val="004A198E"/>
    <w:rsid w:val="004A1992"/>
    <w:rsid w:val="004A199E"/>
    <w:rsid w:val="004A2064"/>
    <w:rsid w:val="004A244A"/>
    <w:rsid w:val="004A24CA"/>
    <w:rsid w:val="004A31C4"/>
    <w:rsid w:val="004A3471"/>
    <w:rsid w:val="004A4395"/>
    <w:rsid w:val="004A450E"/>
    <w:rsid w:val="004A4D08"/>
    <w:rsid w:val="004A52EB"/>
    <w:rsid w:val="004A54F1"/>
    <w:rsid w:val="004A5C4C"/>
    <w:rsid w:val="004A5DFA"/>
    <w:rsid w:val="004A5FF2"/>
    <w:rsid w:val="004A608F"/>
    <w:rsid w:val="004A60AC"/>
    <w:rsid w:val="004A63FE"/>
    <w:rsid w:val="004A68D4"/>
    <w:rsid w:val="004A6A0D"/>
    <w:rsid w:val="004A6B15"/>
    <w:rsid w:val="004A7031"/>
    <w:rsid w:val="004A7120"/>
    <w:rsid w:val="004A74D5"/>
    <w:rsid w:val="004A7685"/>
    <w:rsid w:val="004A76EE"/>
    <w:rsid w:val="004A7855"/>
    <w:rsid w:val="004A7EFC"/>
    <w:rsid w:val="004B036D"/>
    <w:rsid w:val="004B0B9A"/>
    <w:rsid w:val="004B1936"/>
    <w:rsid w:val="004B1F22"/>
    <w:rsid w:val="004B2459"/>
    <w:rsid w:val="004B269F"/>
    <w:rsid w:val="004B2909"/>
    <w:rsid w:val="004B2F84"/>
    <w:rsid w:val="004B33D6"/>
    <w:rsid w:val="004B4159"/>
    <w:rsid w:val="004B4682"/>
    <w:rsid w:val="004B49B1"/>
    <w:rsid w:val="004B4A09"/>
    <w:rsid w:val="004B4CBF"/>
    <w:rsid w:val="004B5442"/>
    <w:rsid w:val="004B5E39"/>
    <w:rsid w:val="004B69E0"/>
    <w:rsid w:val="004B6F38"/>
    <w:rsid w:val="004B78B2"/>
    <w:rsid w:val="004B7991"/>
    <w:rsid w:val="004B7D4B"/>
    <w:rsid w:val="004B7DE3"/>
    <w:rsid w:val="004C0691"/>
    <w:rsid w:val="004C06B6"/>
    <w:rsid w:val="004C0846"/>
    <w:rsid w:val="004C0A4E"/>
    <w:rsid w:val="004C0E2D"/>
    <w:rsid w:val="004C16D7"/>
    <w:rsid w:val="004C188B"/>
    <w:rsid w:val="004C19CE"/>
    <w:rsid w:val="004C1B62"/>
    <w:rsid w:val="004C2E64"/>
    <w:rsid w:val="004C34FA"/>
    <w:rsid w:val="004C3D03"/>
    <w:rsid w:val="004C3E7E"/>
    <w:rsid w:val="004C3F61"/>
    <w:rsid w:val="004C47ED"/>
    <w:rsid w:val="004C4832"/>
    <w:rsid w:val="004C4E4E"/>
    <w:rsid w:val="004C509C"/>
    <w:rsid w:val="004C52EB"/>
    <w:rsid w:val="004C5658"/>
    <w:rsid w:val="004C5847"/>
    <w:rsid w:val="004C5A79"/>
    <w:rsid w:val="004C5B04"/>
    <w:rsid w:val="004C5CBC"/>
    <w:rsid w:val="004C5FC8"/>
    <w:rsid w:val="004C6138"/>
    <w:rsid w:val="004C7441"/>
    <w:rsid w:val="004C7737"/>
    <w:rsid w:val="004C77E2"/>
    <w:rsid w:val="004C7B12"/>
    <w:rsid w:val="004C7DBE"/>
    <w:rsid w:val="004C7E56"/>
    <w:rsid w:val="004C7ED7"/>
    <w:rsid w:val="004D0065"/>
    <w:rsid w:val="004D0720"/>
    <w:rsid w:val="004D08A2"/>
    <w:rsid w:val="004D099E"/>
    <w:rsid w:val="004D0A25"/>
    <w:rsid w:val="004D0F7F"/>
    <w:rsid w:val="004D10B4"/>
    <w:rsid w:val="004D1AC6"/>
    <w:rsid w:val="004D1CED"/>
    <w:rsid w:val="004D1EE0"/>
    <w:rsid w:val="004D2017"/>
    <w:rsid w:val="004D233C"/>
    <w:rsid w:val="004D2910"/>
    <w:rsid w:val="004D2A51"/>
    <w:rsid w:val="004D2BEC"/>
    <w:rsid w:val="004D2E2F"/>
    <w:rsid w:val="004D2EC1"/>
    <w:rsid w:val="004D32CB"/>
    <w:rsid w:val="004D32DE"/>
    <w:rsid w:val="004D37EE"/>
    <w:rsid w:val="004D3E29"/>
    <w:rsid w:val="004D45B1"/>
    <w:rsid w:val="004D4913"/>
    <w:rsid w:val="004D493D"/>
    <w:rsid w:val="004D5607"/>
    <w:rsid w:val="004D5BDF"/>
    <w:rsid w:val="004D6B7E"/>
    <w:rsid w:val="004D6F2D"/>
    <w:rsid w:val="004D6F3D"/>
    <w:rsid w:val="004D70B8"/>
    <w:rsid w:val="004D72E5"/>
    <w:rsid w:val="004D7433"/>
    <w:rsid w:val="004D75AA"/>
    <w:rsid w:val="004D7976"/>
    <w:rsid w:val="004D79F7"/>
    <w:rsid w:val="004D7D80"/>
    <w:rsid w:val="004D7E8B"/>
    <w:rsid w:val="004D7F28"/>
    <w:rsid w:val="004E0171"/>
    <w:rsid w:val="004E02B2"/>
    <w:rsid w:val="004E06C1"/>
    <w:rsid w:val="004E0725"/>
    <w:rsid w:val="004E0960"/>
    <w:rsid w:val="004E097E"/>
    <w:rsid w:val="004E0D28"/>
    <w:rsid w:val="004E12F8"/>
    <w:rsid w:val="004E1819"/>
    <w:rsid w:val="004E1B20"/>
    <w:rsid w:val="004E233A"/>
    <w:rsid w:val="004E239A"/>
    <w:rsid w:val="004E24C4"/>
    <w:rsid w:val="004E2637"/>
    <w:rsid w:val="004E3958"/>
    <w:rsid w:val="004E43C5"/>
    <w:rsid w:val="004E49DF"/>
    <w:rsid w:val="004E4A53"/>
    <w:rsid w:val="004E4DAA"/>
    <w:rsid w:val="004E50D7"/>
    <w:rsid w:val="004E50DB"/>
    <w:rsid w:val="004E5915"/>
    <w:rsid w:val="004E59C2"/>
    <w:rsid w:val="004E76CB"/>
    <w:rsid w:val="004E79F1"/>
    <w:rsid w:val="004F0105"/>
    <w:rsid w:val="004F01CE"/>
    <w:rsid w:val="004F1178"/>
    <w:rsid w:val="004F11E8"/>
    <w:rsid w:val="004F14A0"/>
    <w:rsid w:val="004F1534"/>
    <w:rsid w:val="004F1537"/>
    <w:rsid w:val="004F1A2A"/>
    <w:rsid w:val="004F1E47"/>
    <w:rsid w:val="004F21E6"/>
    <w:rsid w:val="004F23BA"/>
    <w:rsid w:val="004F2806"/>
    <w:rsid w:val="004F2835"/>
    <w:rsid w:val="004F2B61"/>
    <w:rsid w:val="004F2EA7"/>
    <w:rsid w:val="004F30BD"/>
    <w:rsid w:val="004F3174"/>
    <w:rsid w:val="004F32AF"/>
    <w:rsid w:val="004F336E"/>
    <w:rsid w:val="004F33AB"/>
    <w:rsid w:val="004F34EC"/>
    <w:rsid w:val="004F449E"/>
    <w:rsid w:val="004F522F"/>
    <w:rsid w:val="004F5771"/>
    <w:rsid w:val="004F5E42"/>
    <w:rsid w:val="004F6561"/>
    <w:rsid w:val="004F6C30"/>
    <w:rsid w:val="004F7064"/>
    <w:rsid w:val="004F70FC"/>
    <w:rsid w:val="004F74D5"/>
    <w:rsid w:val="004F7B19"/>
    <w:rsid w:val="0050003D"/>
    <w:rsid w:val="00500564"/>
    <w:rsid w:val="0050066D"/>
    <w:rsid w:val="0050077B"/>
    <w:rsid w:val="00501DAA"/>
    <w:rsid w:val="00501E8D"/>
    <w:rsid w:val="00502078"/>
    <w:rsid w:val="00502402"/>
    <w:rsid w:val="005027F3"/>
    <w:rsid w:val="0050297F"/>
    <w:rsid w:val="00502BBA"/>
    <w:rsid w:val="00502CCD"/>
    <w:rsid w:val="00502D6C"/>
    <w:rsid w:val="00502E00"/>
    <w:rsid w:val="00503811"/>
    <w:rsid w:val="005038D1"/>
    <w:rsid w:val="00503931"/>
    <w:rsid w:val="005039E6"/>
    <w:rsid w:val="00503AE2"/>
    <w:rsid w:val="00503C4E"/>
    <w:rsid w:val="005041A0"/>
    <w:rsid w:val="00504A36"/>
    <w:rsid w:val="00504B50"/>
    <w:rsid w:val="00504DD0"/>
    <w:rsid w:val="005050DD"/>
    <w:rsid w:val="00505D31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0B30"/>
    <w:rsid w:val="00513409"/>
    <w:rsid w:val="00513CBA"/>
    <w:rsid w:val="00513E74"/>
    <w:rsid w:val="00514294"/>
    <w:rsid w:val="00514588"/>
    <w:rsid w:val="00514D74"/>
    <w:rsid w:val="005157BB"/>
    <w:rsid w:val="00515821"/>
    <w:rsid w:val="00515D6C"/>
    <w:rsid w:val="0051632D"/>
    <w:rsid w:val="005165C7"/>
    <w:rsid w:val="005165FF"/>
    <w:rsid w:val="00516A78"/>
    <w:rsid w:val="00516B3D"/>
    <w:rsid w:val="00516EC0"/>
    <w:rsid w:val="00517612"/>
    <w:rsid w:val="00517BAC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0C3C"/>
    <w:rsid w:val="00520DB6"/>
    <w:rsid w:val="005215F4"/>
    <w:rsid w:val="00521787"/>
    <w:rsid w:val="00521936"/>
    <w:rsid w:val="00521C07"/>
    <w:rsid w:val="00521D83"/>
    <w:rsid w:val="00522512"/>
    <w:rsid w:val="0052276A"/>
    <w:rsid w:val="00522BB1"/>
    <w:rsid w:val="00522CF0"/>
    <w:rsid w:val="00523837"/>
    <w:rsid w:val="00523A83"/>
    <w:rsid w:val="00523A88"/>
    <w:rsid w:val="00523C68"/>
    <w:rsid w:val="00523DB2"/>
    <w:rsid w:val="00524602"/>
    <w:rsid w:val="005250FD"/>
    <w:rsid w:val="00525D07"/>
    <w:rsid w:val="0052603E"/>
    <w:rsid w:val="00526128"/>
    <w:rsid w:val="00526B3E"/>
    <w:rsid w:val="0052737B"/>
    <w:rsid w:val="0052777E"/>
    <w:rsid w:val="00527C32"/>
    <w:rsid w:val="00527C60"/>
    <w:rsid w:val="005302B8"/>
    <w:rsid w:val="00530782"/>
    <w:rsid w:val="005309A3"/>
    <w:rsid w:val="00530C28"/>
    <w:rsid w:val="00530C32"/>
    <w:rsid w:val="00530DF5"/>
    <w:rsid w:val="00531317"/>
    <w:rsid w:val="005319D1"/>
    <w:rsid w:val="00531F7A"/>
    <w:rsid w:val="005327D5"/>
    <w:rsid w:val="005328FD"/>
    <w:rsid w:val="00532B6D"/>
    <w:rsid w:val="00532C9C"/>
    <w:rsid w:val="00533374"/>
    <w:rsid w:val="0053369A"/>
    <w:rsid w:val="005337B3"/>
    <w:rsid w:val="005343C6"/>
    <w:rsid w:val="005344FF"/>
    <w:rsid w:val="00534A1B"/>
    <w:rsid w:val="00535136"/>
    <w:rsid w:val="00535178"/>
    <w:rsid w:val="005354D9"/>
    <w:rsid w:val="00535C0B"/>
    <w:rsid w:val="0053601D"/>
    <w:rsid w:val="00536087"/>
    <w:rsid w:val="00536B51"/>
    <w:rsid w:val="00536D4C"/>
    <w:rsid w:val="00536DF2"/>
    <w:rsid w:val="00537ABB"/>
    <w:rsid w:val="00537D7B"/>
    <w:rsid w:val="00537EC8"/>
    <w:rsid w:val="0054051D"/>
    <w:rsid w:val="00540538"/>
    <w:rsid w:val="005409F1"/>
    <w:rsid w:val="00540AA1"/>
    <w:rsid w:val="00540E1E"/>
    <w:rsid w:val="0054132D"/>
    <w:rsid w:val="00541393"/>
    <w:rsid w:val="00541A39"/>
    <w:rsid w:val="00541C00"/>
    <w:rsid w:val="00541CA5"/>
    <w:rsid w:val="00541D23"/>
    <w:rsid w:val="005422DF"/>
    <w:rsid w:val="00542545"/>
    <w:rsid w:val="00542635"/>
    <w:rsid w:val="00542A0F"/>
    <w:rsid w:val="00542D46"/>
    <w:rsid w:val="005430B7"/>
    <w:rsid w:val="005430E4"/>
    <w:rsid w:val="005433E4"/>
    <w:rsid w:val="00543B56"/>
    <w:rsid w:val="005443F1"/>
    <w:rsid w:val="00544C1D"/>
    <w:rsid w:val="00544E21"/>
    <w:rsid w:val="00544E4B"/>
    <w:rsid w:val="00544E84"/>
    <w:rsid w:val="00544F68"/>
    <w:rsid w:val="00545395"/>
    <w:rsid w:val="00546A7E"/>
    <w:rsid w:val="005470C7"/>
    <w:rsid w:val="005471D1"/>
    <w:rsid w:val="005471D6"/>
    <w:rsid w:val="00547636"/>
    <w:rsid w:val="0054791F"/>
    <w:rsid w:val="00547B79"/>
    <w:rsid w:val="00547C4E"/>
    <w:rsid w:val="00547DA7"/>
    <w:rsid w:val="00547DBC"/>
    <w:rsid w:val="00550234"/>
    <w:rsid w:val="00550287"/>
    <w:rsid w:val="00550716"/>
    <w:rsid w:val="00550E4F"/>
    <w:rsid w:val="005512DA"/>
    <w:rsid w:val="00551394"/>
    <w:rsid w:val="00551BE8"/>
    <w:rsid w:val="00551ECA"/>
    <w:rsid w:val="00552299"/>
    <w:rsid w:val="005526A1"/>
    <w:rsid w:val="00553407"/>
    <w:rsid w:val="005546E7"/>
    <w:rsid w:val="00554D89"/>
    <w:rsid w:val="0055531D"/>
    <w:rsid w:val="00555326"/>
    <w:rsid w:val="00555B0B"/>
    <w:rsid w:val="0055625A"/>
    <w:rsid w:val="00556B12"/>
    <w:rsid w:val="00556EF6"/>
    <w:rsid w:val="00557080"/>
    <w:rsid w:val="0055717E"/>
    <w:rsid w:val="00557F49"/>
    <w:rsid w:val="00557F90"/>
    <w:rsid w:val="00560950"/>
    <w:rsid w:val="00560B3E"/>
    <w:rsid w:val="00560B3F"/>
    <w:rsid w:val="00561B37"/>
    <w:rsid w:val="005620BC"/>
    <w:rsid w:val="00562246"/>
    <w:rsid w:val="00562421"/>
    <w:rsid w:val="00562790"/>
    <w:rsid w:val="00562B66"/>
    <w:rsid w:val="00562B9B"/>
    <w:rsid w:val="00562BE7"/>
    <w:rsid w:val="00562EBC"/>
    <w:rsid w:val="00563159"/>
    <w:rsid w:val="005636B5"/>
    <w:rsid w:val="00565311"/>
    <w:rsid w:val="00565353"/>
    <w:rsid w:val="00565AFD"/>
    <w:rsid w:val="00565FDA"/>
    <w:rsid w:val="005663ED"/>
    <w:rsid w:val="005673C1"/>
    <w:rsid w:val="005674F1"/>
    <w:rsid w:val="0057010A"/>
    <w:rsid w:val="0057027F"/>
    <w:rsid w:val="00570370"/>
    <w:rsid w:val="005703F3"/>
    <w:rsid w:val="00570423"/>
    <w:rsid w:val="00570700"/>
    <w:rsid w:val="00570CDE"/>
    <w:rsid w:val="00570FE0"/>
    <w:rsid w:val="00571434"/>
    <w:rsid w:val="00571711"/>
    <w:rsid w:val="00571D18"/>
    <w:rsid w:val="005724DB"/>
    <w:rsid w:val="00572A6E"/>
    <w:rsid w:val="00573455"/>
    <w:rsid w:val="00573616"/>
    <w:rsid w:val="00573712"/>
    <w:rsid w:val="005738F9"/>
    <w:rsid w:val="005742AB"/>
    <w:rsid w:val="005744F6"/>
    <w:rsid w:val="00574E9C"/>
    <w:rsid w:val="00575471"/>
    <w:rsid w:val="0057564F"/>
    <w:rsid w:val="00575B3F"/>
    <w:rsid w:val="00575D79"/>
    <w:rsid w:val="00575F00"/>
    <w:rsid w:val="005767BD"/>
    <w:rsid w:val="005769EA"/>
    <w:rsid w:val="00576AD4"/>
    <w:rsid w:val="00576EF6"/>
    <w:rsid w:val="00577255"/>
    <w:rsid w:val="005778F1"/>
    <w:rsid w:val="0057794A"/>
    <w:rsid w:val="00580579"/>
    <w:rsid w:val="00580E25"/>
    <w:rsid w:val="005814A5"/>
    <w:rsid w:val="00581644"/>
    <w:rsid w:val="00582516"/>
    <w:rsid w:val="00582B2B"/>
    <w:rsid w:val="005836DC"/>
    <w:rsid w:val="0058397D"/>
    <w:rsid w:val="00583B30"/>
    <w:rsid w:val="00584562"/>
    <w:rsid w:val="00584620"/>
    <w:rsid w:val="005850EE"/>
    <w:rsid w:val="005860AD"/>
    <w:rsid w:val="0058621F"/>
    <w:rsid w:val="00586411"/>
    <w:rsid w:val="005865B9"/>
    <w:rsid w:val="00586881"/>
    <w:rsid w:val="00586945"/>
    <w:rsid w:val="00586AA9"/>
    <w:rsid w:val="00586AB3"/>
    <w:rsid w:val="005873A3"/>
    <w:rsid w:val="00587E1F"/>
    <w:rsid w:val="00590062"/>
    <w:rsid w:val="005904E0"/>
    <w:rsid w:val="0059086F"/>
    <w:rsid w:val="00590D7A"/>
    <w:rsid w:val="00590EAF"/>
    <w:rsid w:val="00591377"/>
    <w:rsid w:val="005917C3"/>
    <w:rsid w:val="00591B9C"/>
    <w:rsid w:val="00591D1B"/>
    <w:rsid w:val="00592696"/>
    <w:rsid w:val="0059276C"/>
    <w:rsid w:val="00592B21"/>
    <w:rsid w:val="005930FB"/>
    <w:rsid w:val="00593C57"/>
    <w:rsid w:val="00594330"/>
    <w:rsid w:val="005943E1"/>
    <w:rsid w:val="005947CE"/>
    <w:rsid w:val="00594B12"/>
    <w:rsid w:val="0059543E"/>
    <w:rsid w:val="00595E75"/>
    <w:rsid w:val="005966AC"/>
    <w:rsid w:val="0059681D"/>
    <w:rsid w:val="0059698D"/>
    <w:rsid w:val="00596CCE"/>
    <w:rsid w:val="00596DE4"/>
    <w:rsid w:val="005970DC"/>
    <w:rsid w:val="00597AF1"/>
    <w:rsid w:val="00597C41"/>
    <w:rsid w:val="005A03A9"/>
    <w:rsid w:val="005A0969"/>
    <w:rsid w:val="005A0E9E"/>
    <w:rsid w:val="005A10F2"/>
    <w:rsid w:val="005A1231"/>
    <w:rsid w:val="005A1405"/>
    <w:rsid w:val="005A1764"/>
    <w:rsid w:val="005A17F1"/>
    <w:rsid w:val="005A1826"/>
    <w:rsid w:val="005A1B18"/>
    <w:rsid w:val="005A1B85"/>
    <w:rsid w:val="005A1D4F"/>
    <w:rsid w:val="005A20D8"/>
    <w:rsid w:val="005A2561"/>
    <w:rsid w:val="005A2880"/>
    <w:rsid w:val="005A2987"/>
    <w:rsid w:val="005A355A"/>
    <w:rsid w:val="005A35C7"/>
    <w:rsid w:val="005A3712"/>
    <w:rsid w:val="005A41A8"/>
    <w:rsid w:val="005A4E99"/>
    <w:rsid w:val="005A4F4A"/>
    <w:rsid w:val="005A539C"/>
    <w:rsid w:val="005A6363"/>
    <w:rsid w:val="005A68A0"/>
    <w:rsid w:val="005A6BA2"/>
    <w:rsid w:val="005A74CB"/>
    <w:rsid w:val="005A7A4F"/>
    <w:rsid w:val="005A7B0C"/>
    <w:rsid w:val="005A7D21"/>
    <w:rsid w:val="005B00AF"/>
    <w:rsid w:val="005B01F9"/>
    <w:rsid w:val="005B0A09"/>
    <w:rsid w:val="005B0B3F"/>
    <w:rsid w:val="005B0BDB"/>
    <w:rsid w:val="005B0FB5"/>
    <w:rsid w:val="005B2317"/>
    <w:rsid w:val="005B2634"/>
    <w:rsid w:val="005B2A14"/>
    <w:rsid w:val="005B34C0"/>
    <w:rsid w:val="005B3A1C"/>
    <w:rsid w:val="005B3B37"/>
    <w:rsid w:val="005B3E23"/>
    <w:rsid w:val="005B4057"/>
    <w:rsid w:val="005B4650"/>
    <w:rsid w:val="005B48B2"/>
    <w:rsid w:val="005B4FA5"/>
    <w:rsid w:val="005B5956"/>
    <w:rsid w:val="005B6383"/>
    <w:rsid w:val="005B6561"/>
    <w:rsid w:val="005B6FFA"/>
    <w:rsid w:val="005B76A9"/>
    <w:rsid w:val="005B7818"/>
    <w:rsid w:val="005C009C"/>
    <w:rsid w:val="005C0367"/>
    <w:rsid w:val="005C07BA"/>
    <w:rsid w:val="005C0B11"/>
    <w:rsid w:val="005C0B9D"/>
    <w:rsid w:val="005C0D6D"/>
    <w:rsid w:val="005C1001"/>
    <w:rsid w:val="005C1025"/>
    <w:rsid w:val="005C1248"/>
    <w:rsid w:val="005C140C"/>
    <w:rsid w:val="005C1958"/>
    <w:rsid w:val="005C2228"/>
    <w:rsid w:val="005C22FF"/>
    <w:rsid w:val="005C23AB"/>
    <w:rsid w:val="005C306E"/>
    <w:rsid w:val="005C3A7D"/>
    <w:rsid w:val="005C3E40"/>
    <w:rsid w:val="005C4587"/>
    <w:rsid w:val="005C461D"/>
    <w:rsid w:val="005C49C3"/>
    <w:rsid w:val="005C4C55"/>
    <w:rsid w:val="005C4D19"/>
    <w:rsid w:val="005C53FE"/>
    <w:rsid w:val="005C5490"/>
    <w:rsid w:val="005C5580"/>
    <w:rsid w:val="005C63DC"/>
    <w:rsid w:val="005C6456"/>
    <w:rsid w:val="005C6704"/>
    <w:rsid w:val="005C6FD9"/>
    <w:rsid w:val="005C74C2"/>
    <w:rsid w:val="005C7A1F"/>
    <w:rsid w:val="005C7F50"/>
    <w:rsid w:val="005D06EF"/>
    <w:rsid w:val="005D0B3E"/>
    <w:rsid w:val="005D0BBA"/>
    <w:rsid w:val="005D0F93"/>
    <w:rsid w:val="005D148B"/>
    <w:rsid w:val="005D1BE2"/>
    <w:rsid w:val="005D1E32"/>
    <w:rsid w:val="005D229F"/>
    <w:rsid w:val="005D2494"/>
    <w:rsid w:val="005D2848"/>
    <w:rsid w:val="005D2922"/>
    <w:rsid w:val="005D2962"/>
    <w:rsid w:val="005D2D37"/>
    <w:rsid w:val="005D31DF"/>
    <w:rsid w:val="005D32A9"/>
    <w:rsid w:val="005D3D1A"/>
    <w:rsid w:val="005D3E58"/>
    <w:rsid w:val="005D4427"/>
    <w:rsid w:val="005D46BB"/>
    <w:rsid w:val="005D5127"/>
    <w:rsid w:val="005D52C9"/>
    <w:rsid w:val="005D5F45"/>
    <w:rsid w:val="005D624B"/>
    <w:rsid w:val="005D65F9"/>
    <w:rsid w:val="005D7A2A"/>
    <w:rsid w:val="005E0417"/>
    <w:rsid w:val="005E049A"/>
    <w:rsid w:val="005E079B"/>
    <w:rsid w:val="005E097B"/>
    <w:rsid w:val="005E0ADF"/>
    <w:rsid w:val="005E0D81"/>
    <w:rsid w:val="005E1288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77E"/>
    <w:rsid w:val="005E38C7"/>
    <w:rsid w:val="005E3C70"/>
    <w:rsid w:val="005E41A2"/>
    <w:rsid w:val="005E41D3"/>
    <w:rsid w:val="005E43CF"/>
    <w:rsid w:val="005E4981"/>
    <w:rsid w:val="005E4A97"/>
    <w:rsid w:val="005E4B95"/>
    <w:rsid w:val="005E4D00"/>
    <w:rsid w:val="005E542E"/>
    <w:rsid w:val="005E5D8C"/>
    <w:rsid w:val="005E5DBB"/>
    <w:rsid w:val="005E5F76"/>
    <w:rsid w:val="005E6393"/>
    <w:rsid w:val="005E781C"/>
    <w:rsid w:val="005E7846"/>
    <w:rsid w:val="005E7B24"/>
    <w:rsid w:val="005E7D66"/>
    <w:rsid w:val="005E7FC7"/>
    <w:rsid w:val="005F015C"/>
    <w:rsid w:val="005F01CE"/>
    <w:rsid w:val="005F02CE"/>
    <w:rsid w:val="005F04AF"/>
    <w:rsid w:val="005F051C"/>
    <w:rsid w:val="005F0C72"/>
    <w:rsid w:val="005F0D81"/>
    <w:rsid w:val="005F1F9F"/>
    <w:rsid w:val="005F2C93"/>
    <w:rsid w:val="005F2EE1"/>
    <w:rsid w:val="005F3384"/>
    <w:rsid w:val="005F3EDF"/>
    <w:rsid w:val="005F3F96"/>
    <w:rsid w:val="005F4003"/>
    <w:rsid w:val="005F464E"/>
    <w:rsid w:val="005F4FA3"/>
    <w:rsid w:val="005F521F"/>
    <w:rsid w:val="005F55B4"/>
    <w:rsid w:val="005F55D8"/>
    <w:rsid w:val="005F565B"/>
    <w:rsid w:val="005F5BF0"/>
    <w:rsid w:val="005F617D"/>
    <w:rsid w:val="005F6615"/>
    <w:rsid w:val="005F6D6C"/>
    <w:rsid w:val="005F6DA6"/>
    <w:rsid w:val="005F70D0"/>
    <w:rsid w:val="005F70D2"/>
    <w:rsid w:val="005F71FB"/>
    <w:rsid w:val="005F7388"/>
    <w:rsid w:val="005F749E"/>
    <w:rsid w:val="0060010D"/>
    <w:rsid w:val="006002CC"/>
    <w:rsid w:val="00600578"/>
    <w:rsid w:val="006007EB"/>
    <w:rsid w:val="00600A61"/>
    <w:rsid w:val="00600CE0"/>
    <w:rsid w:val="00601879"/>
    <w:rsid w:val="006018BE"/>
    <w:rsid w:val="00601939"/>
    <w:rsid w:val="00601F49"/>
    <w:rsid w:val="006023EA"/>
    <w:rsid w:val="0060251B"/>
    <w:rsid w:val="00602911"/>
    <w:rsid w:val="0060388C"/>
    <w:rsid w:val="00603B20"/>
    <w:rsid w:val="00603E8F"/>
    <w:rsid w:val="00603FB6"/>
    <w:rsid w:val="006048BE"/>
    <w:rsid w:val="00604A05"/>
    <w:rsid w:val="00604DA3"/>
    <w:rsid w:val="006066E6"/>
    <w:rsid w:val="00606EEC"/>
    <w:rsid w:val="00607104"/>
    <w:rsid w:val="006074A8"/>
    <w:rsid w:val="00607C4D"/>
    <w:rsid w:val="00607DEA"/>
    <w:rsid w:val="00607F9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334B"/>
    <w:rsid w:val="0061352D"/>
    <w:rsid w:val="00613604"/>
    <w:rsid w:val="00613833"/>
    <w:rsid w:val="00613AB4"/>
    <w:rsid w:val="00614C31"/>
    <w:rsid w:val="00614CC9"/>
    <w:rsid w:val="00614ED4"/>
    <w:rsid w:val="006150FC"/>
    <w:rsid w:val="006158EF"/>
    <w:rsid w:val="00615BF2"/>
    <w:rsid w:val="00615D63"/>
    <w:rsid w:val="00615E99"/>
    <w:rsid w:val="00615F75"/>
    <w:rsid w:val="006160CF"/>
    <w:rsid w:val="0061615E"/>
    <w:rsid w:val="006163F7"/>
    <w:rsid w:val="00616CCE"/>
    <w:rsid w:val="00616FC7"/>
    <w:rsid w:val="0061718D"/>
    <w:rsid w:val="00617479"/>
    <w:rsid w:val="0061755A"/>
    <w:rsid w:val="00617F2D"/>
    <w:rsid w:val="0062051F"/>
    <w:rsid w:val="006205F0"/>
    <w:rsid w:val="00620623"/>
    <w:rsid w:val="00620C83"/>
    <w:rsid w:val="00621508"/>
    <w:rsid w:val="0062153D"/>
    <w:rsid w:val="006216F7"/>
    <w:rsid w:val="006216FC"/>
    <w:rsid w:val="006217BA"/>
    <w:rsid w:val="00622E93"/>
    <w:rsid w:val="0062326E"/>
    <w:rsid w:val="00623D83"/>
    <w:rsid w:val="00623D8C"/>
    <w:rsid w:val="00623E90"/>
    <w:rsid w:val="006243A6"/>
    <w:rsid w:val="006246B3"/>
    <w:rsid w:val="00624735"/>
    <w:rsid w:val="006251F5"/>
    <w:rsid w:val="00625648"/>
    <w:rsid w:val="00625990"/>
    <w:rsid w:val="00625C0E"/>
    <w:rsid w:val="00625D3C"/>
    <w:rsid w:val="0062665C"/>
    <w:rsid w:val="0062674D"/>
    <w:rsid w:val="006268CE"/>
    <w:rsid w:val="006277CD"/>
    <w:rsid w:val="00630002"/>
    <w:rsid w:val="006300F4"/>
    <w:rsid w:val="006301E5"/>
    <w:rsid w:val="00630D10"/>
    <w:rsid w:val="00630EDA"/>
    <w:rsid w:val="006313F4"/>
    <w:rsid w:val="0063175C"/>
    <w:rsid w:val="00631986"/>
    <w:rsid w:val="00631ACE"/>
    <w:rsid w:val="00631E7A"/>
    <w:rsid w:val="00632493"/>
    <w:rsid w:val="006326D7"/>
    <w:rsid w:val="00632E83"/>
    <w:rsid w:val="00633831"/>
    <w:rsid w:val="006342DC"/>
    <w:rsid w:val="006343A8"/>
    <w:rsid w:val="006346FB"/>
    <w:rsid w:val="0063530D"/>
    <w:rsid w:val="006355FB"/>
    <w:rsid w:val="006356B6"/>
    <w:rsid w:val="0063588E"/>
    <w:rsid w:val="006359A0"/>
    <w:rsid w:val="00635B61"/>
    <w:rsid w:val="00635C61"/>
    <w:rsid w:val="00635FD9"/>
    <w:rsid w:val="006366E6"/>
    <w:rsid w:val="00636A51"/>
    <w:rsid w:val="00636CA2"/>
    <w:rsid w:val="006375F2"/>
    <w:rsid w:val="00637640"/>
    <w:rsid w:val="00637DC5"/>
    <w:rsid w:val="00640BEF"/>
    <w:rsid w:val="0064140C"/>
    <w:rsid w:val="006415AE"/>
    <w:rsid w:val="00641899"/>
    <w:rsid w:val="006419DB"/>
    <w:rsid w:val="00642119"/>
    <w:rsid w:val="006422D3"/>
    <w:rsid w:val="0064242E"/>
    <w:rsid w:val="00642A19"/>
    <w:rsid w:val="00642C17"/>
    <w:rsid w:val="00643041"/>
    <w:rsid w:val="006438B1"/>
    <w:rsid w:val="00643E29"/>
    <w:rsid w:val="00644124"/>
    <w:rsid w:val="00644273"/>
    <w:rsid w:val="006446BB"/>
    <w:rsid w:val="0064487E"/>
    <w:rsid w:val="00645380"/>
    <w:rsid w:val="006455CE"/>
    <w:rsid w:val="006456C0"/>
    <w:rsid w:val="00645C18"/>
    <w:rsid w:val="006469A6"/>
    <w:rsid w:val="00646AA0"/>
    <w:rsid w:val="006471F6"/>
    <w:rsid w:val="00647286"/>
    <w:rsid w:val="006478F9"/>
    <w:rsid w:val="00647D3B"/>
    <w:rsid w:val="006503E3"/>
    <w:rsid w:val="00650484"/>
    <w:rsid w:val="006509DE"/>
    <w:rsid w:val="00650A23"/>
    <w:rsid w:val="00650BCB"/>
    <w:rsid w:val="00651D16"/>
    <w:rsid w:val="00652877"/>
    <w:rsid w:val="00652BF4"/>
    <w:rsid w:val="00652D67"/>
    <w:rsid w:val="00654240"/>
    <w:rsid w:val="00654265"/>
    <w:rsid w:val="006549E8"/>
    <w:rsid w:val="00655695"/>
    <w:rsid w:val="00655755"/>
    <w:rsid w:val="00655CF1"/>
    <w:rsid w:val="0065621D"/>
    <w:rsid w:val="00656737"/>
    <w:rsid w:val="00656F01"/>
    <w:rsid w:val="00657C01"/>
    <w:rsid w:val="006600F5"/>
    <w:rsid w:val="0066078C"/>
    <w:rsid w:val="006611BB"/>
    <w:rsid w:val="00661A5A"/>
    <w:rsid w:val="00661F23"/>
    <w:rsid w:val="00662047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8D1"/>
    <w:rsid w:val="00664C60"/>
    <w:rsid w:val="00665148"/>
    <w:rsid w:val="00665698"/>
    <w:rsid w:val="00666CE7"/>
    <w:rsid w:val="00666DAB"/>
    <w:rsid w:val="00666EC1"/>
    <w:rsid w:val="00667491"/>
    <w:rsid w:val="006675E0"/>
    <w:rsid w:val="00667D01"/>
    <w:rsid w:val="00670105"/>
    <w:rsid w:val="00670362"/>
    <w:rsid w:val="006704CA"/>
    <w:rsid w:val="00670B2D"/>
    <w:rsid w:val="00670DD3"/>
    <w:rsid w:val="006710F4"/>
    <w:rsid w:val="00671489"/>
    <w:rsid w:val="006718F2"/>
    <w:rsid w:val="00671A5B"/>
    <w:rsid w:val="0067217D"/>
    <w:rsid w:val="00672689"/>
    <w:rsid w:val="006730F8"/>
    <w:rsid w:val="00673411"/>
    <w:rsid w:val="006736A0"/>
    <w:rsid w:val="00673928"/>
    <w:rsid w:val="00674176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ED9"/>
    <w:rsid w:val="00675FA8"/>
    <w:rsid w:val="00676079"/>
    <w:rsid w:val="0067651B"/>
    <w:rsid w:val="006765E7"/>
    <w:rsid w:val="00677247"/>
    <w:rsid w:val="006774F1"/>
    <w:rsid w:val="00677E3F"/>
    <w:rsid w:val="00680036"/>
    <w:rsid w:val="00680974"/>
    <w:rsid w:val="00680D71"/>
    <w:rsid w:val="00680FD4"/>
    <w:rsid w:val="0068252F"/>
    <w:rsid w:val="00682BB9"/>
    <w:rsid w:val="00683049"/>
    <w:rsid w:val="006832BA"/>
    <w:rsid w:val="006836A9"/>
    <w:rsid w:val="006836EB"/>
    <w:rsid w:val="00683FD6"/>
    <w:rsid w:val="0068436B"/>
    <w:rsid w:val="00684F10"/>
    <w:rsid w:val="00684F70"/>
    <w:rsid w:val="006854E5"/>
    <w:rsid w:val="00685865"/>
    <w:rsid w:val="00685C39"/>
    <w:rsid w:val="00685DEA"/>
    <w:rsid w:val="0068600F"/>
    <w:rsid w:val="0068603C"/>
    <w:rsid w:val="006861FA"/>
    <w:rsid w:val="0068654F"/>
    <w:rsid w:val="00686D29"/>
    <w:rsid w:val="00686E21"/>
    <w:rsid w:val="00686FDC"/>
    <w:rsid w:val="0068703A"/>
    <w:rsid w:val="00687116"/>
    <w:rsid w:val="0068721A"/>
    <w:rsid w:val="006874BC"/>
    <w:rsid w:val="00687BFC"/>
    <w:rsid w:val="00687EBB"/>
    <w:rsid w:val="00687F0B"/>
    <w:rsid w:val="00690496"/>
    <w:rsid w:val="00690BAC"/>
    <w:rsid w:val="006913E8"/>
    <w:rsid w:val="00691BC3"/>
    <w:rsid w:val="00691EEC"/>
    <w:rsid w:val="006922AB"/>
    <w:rsid w:val="006942A6"/>
    <w:rsid w:val="006942F2"/>
    <w:rsid w:val="00694790"/>
    <w:rsid w:val="00694B00"/>
    <w:rsid w:val="00695478"/>
    <w:rsid w:val="006954F0"/>
    <w:rsid w:val="00695791"/>
    <w:rsid w:val="00695AC0"/>
    <w:rsid w:val="00695B77"/>
    <w:rsid w:val="00696056"/>
    <w:rsid w:val="00696385"/>
    <w:rsid w:val="006974D4"/>
    <w:rsid w:val="0069764F"/>
    <w:rsid w:val="006976B9"/>
    <w:rsid w:val="006A009E"/>
    <w:rsid w:val="006A02DC"/>
    <w:rsid w:val="006A0C42"/>
    <w:rsid w:val="006A0E9F"/>
    <w:rsid w:val="006A10B7"/>
    <w:rsid w:val="006A2A28"/>
    <w:rsid w:val="006A2AC1"/>
    <w:rsid w:val="006A31AD"/>
    <w:rsid w:val="006A367E"/>
    <w:rsid w:val="006A4A8E"/>
    <w:rsid w:val="006A4B16"/>
    <w:rsid w:val="006A4E57"/>
    <w:rsid w:val="006A520C"/>
    <w:rsid w:val="006A5BB9"/>
    <w:rsid w:val="006A5D6D"/>
    <w:rsid w:val="006A6339"/>
    <w:rsid w:val="006A6DE6"/>
    <w:rsid w:val="006A708C"/>
    <w:rsid w:val="006A74E4"/>
    <w:rsid w:val="006A7C33"/>
    <w:rsid w:val="006B00BD"/>
    <w:rsid w:val="006B02CD"/>
    <w:rsid w:val="006B04F7"/>
    <w:rsid w:val="006B0AF6"/>
    <w:rsid w:val="006B0E60"/>
    <w:rsid w:val="006B19C5"/>
    <w:rsid w:val="006B1F64"/>
    <w:rsid w:val="006B22E0"/>
    <w:rsid w:val="006B2310"/>
    <w:rsid w:val="006B2322"/>
    <w:rsid w:val="006B2E68"/>
    <w:rsid w:val="006B2EF4"/>
    <w:rsid w:val="006B2F4F"/>
    <w:rsid w:val="006B3288"/>
    <w:rsid w:val="006B35FD"/>
    <w:rsid w:val="006B374F"/>
    <w:rsid w:val="006B3A3F"/>
    <w:rsid w:val="006B3ADB"/>
    <w:rsid w:val="006B3C4F"/>
    <w:rsid w:val="006B3EAB"/>
    <w:rsid w:val="006B4661"/>
    <w:rsid w:val="006B46B8"/>
    <w:rsid w:val="006B4B42"/>
    <w:rsid w:val="006B4BA5"/>
    <w:rsid w:val="006B4E25"/>
    <w:rsid w:val="006B52F8"/>
    <w:rsid w:val="006B55B8"/>
    <w:rsid w:val="006B56A7"/>
    <w:rsid w:val="006B5A4F"/>
    <w:rsid w:val="006B5CDD"/>
    <w:rsid w:val="006B5EA2"/>
    <w:rsid w:val="006B60B3"/>
    <w:rsid w:val="006B6437"/>
    <w:rsid w:val="006B6F86"/>
    <w:rsid w:val="006B770C"/>
    <w:rsid w:val="006C0464"/>
    <w:rsid w:val="006C06A1"/>
    <w:rsid w:val="006C0B2D"/>
    <w:rsid w:val="006C1484"/>
    <w:rsid w:val="006C201A"/>
    <w:rsid w:val="006C24B1"/>
    <w:rsid w:val="006C2950"/>
    <w:rsid w:val="006C2B39"/>
    <w:rsid w:val="006C307D"/>
    <w:rsid w:val="006C3214"/>
    <w:rsid w:val="006C3489"/>
    <w:rsid w:val="006C3881"/>
    <w:rsid w:val="006C3901"/>
    <w:rsid w:val="006C413F"/>
    <w:rsid w:val="006C454F"/>
    <w:rsid w:val="006C468D"/>
    <w:rsid w:val="006C4704"/>
    <w:rsid w:val="006C4C52"/>
    <w:rsid w:val="006C4CCC"/>
    <w:rsid w:val="006C5087"/>
    <w:rsid w:val="006C51E8"/>
    <w:rsid w:val="006C5462"/>
    <w:rsid w:val="006C5466"/>
    <w:rsid w:val="006C5672"/>
    <w:rsid w:val="006C57BC"/>
    <w:rsid w:val="006C59D3"/>
    <w:rsid w:val="006C5D26"/>
    <w:rsid w:val="006C5D92"/>
    <w:rsid w:val="006C5DBB"/>
    <w:rsid w:val="006C62BA"/>
    <w:rsid w:val="006C640C"/>
    <w:rsid w:val="006C6D06"/>
    <w:rsid w:val="006C6DB2"/>
    <w:rsid w:val="006C6F92"/>
    <w:rsid w:val="006C7491"/>
    <w:rsid w:val="006C7A66"/>
    <w:rsid w:val="006C7E8E"/>
    <w:rsid w:val="006D00D8"/>
    <w:rsid w:val="006D0185"/>
    <w:rsid w:val="006D084F"/>
    <w:rsid w:val="006D0A03"/>
    <w:rsid w:val="006D0A9E"/>
    <w:rsid w:val="006D0B4E"/>
    <w:rsid w:val="006D1743"/>
    <w:rsid w:val="006D1A10"/>
    <w:rsid w:val="006D1A63"/>
    <w:rsid w:val="006D1F2E"/>
    <w:rsid w:val="006D2244"/>
    <w:rsid w:val="006D26B3"/>
    <w:rsid w:val="006D2838"/>
    <w:rsid w:val="006D2E04"/>
    <w:rsid w:val="006D3066"/>
    <w:rsid w:val="006D4250"/>
    <w:rsid w:val="006D426D"/>
    <w:rsid w:val="006D427C"/>
    <w:rsid w:val="006D4290"/>
    <w:rsid w:val="006D4893"/>
    <w:rsid w:val="006D4BED"/>
    <w:rsid w:val="006D4CB2"/>
    <w:rsid w:val="006D5F27"/>
    <w:rsid w:val="006D5FA2"/>
    <w:rsid w:val="006D66EA"/>
    <w:rsid w:val="006D6999"/>
    <w:rsid w:val="006D69F2"/>
    <w:rsid w:val="006D6CCA"/>
    <w:rsid w:val="006D729C"/>
    <w:rsid w:val="006D72EB"/>
    <w:rsid w:val="006D7389"/>
    <w:rsid w:val="006D7597"/>
    <w:rsid w:val="006D761B"/>
    <w:rsid w:val="006D7813"/>
    <w:rsid w:val="006D7824"/>
    <w:rsid w:val="006E0006"/>
    <w:rsid w:val="006E01B6"/>
    <w:rsid w:val="006E062C"/>
    <w:rsid w:val="006E099D"/>
    <w:rsid w:val="006E0DD7"/>
    <w:rsid w:val="006E10DE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F02"/>
    <w:rsid w:val="006E34C1"/>
    <w:rsid w:val="006E34F9"/>
    <w:rsid w:val="006E3670"/>
    <w:rsid w:val="006E3B4C"/>
    <w:rsid w:val="006E3B83"/>
    <w:rsid w:val="006E3E57"/>
    <w:rsid w:val="006E443C"/>
    <w:rsid w:val="006E4528"/>
    <w:rsid w:val="006E469C"/>
    <w:rsid w:val="006E46FF"/>
    <w:rsid w:val="006E4C5B"/>
    <w:rsid w:val="006E5608"/>
    <w:rsid w:val="006E564D"/>
    <w:rsid w:val="006E62C8"/>
    <w:rsid w:val="006E68B9"/>
    <w:rsid w:val="006E6FFB"/>
    <w:rsid w:val="006E75D4"/>
    <w:rsid w:val="006E7D3A"/>
    <w:rsid w:val="006E7DB8"/>
    <w:rsid w:val="006F07A9"/>
    <w:rsid w:val="006F087F"/>
    <w:rsid w:val="006F0F59"/>
    <w:rsid w:val="006F1AF6"/>
    <w:rsid w:val="006F2001"/>
    <w:rsid w:val="006F204D"/>
    <w:rsid w:val="006F20CD"/>
    <w:rsid w:val="006F219C"/>
    <w:rsid w:val="006F2309"/>
    <w:rsid w:val="006F2538"/>
    <w:rsid w:val="006F2AE1"/>
    <w:rsid w:val="006F2E40"/>
    <w:rsid w:val="006F32AA"/>
    <w:rsid w:val="006F341C"/>
    <w:rsid w:val="006F3AD5"/>
    <w:rsid w:val="006F3EEB"/>
    <w:rsid w:val="006F436D"/>
    <w:rsid w:val="006F4B0B"/>
    <w:rsid w:val="006F625D"/>
    <w:rsid w:val="006F6C71"/>
    <w:rsid w:val="006F6F13"/>
    <w:rsid w:val="006F7031"/>
    <w:rsid w:val="006F7511"/>
    <w:rsid w:val="006F772A"/>
    <w:rsid w:val="006F78F6"/>
    <w:rsid w:val="006F7B94"/>
    <w:rsid w:val="00700252"/>
    <w:rsid w:val="007008A6"/>
    <w:rsid w:val="00700F70"/>
    <w:rsid w:val="007018DB"/>
    <w:rsid w:val="007024F1"/>
    <w:rsid w:val="00702D90"/>
    <w:rsid w:val="00702D9B"/>
    <w:rsid w:val="00702E36"/>
    <w:rsid w:val="0070302F"/>
    <w:rsid w:val="007032C9"/>
    <w:rsid w:val="00703D5F"/>
    <w:rsid w:val="00703DED"/>
    <w:rsid w:val="0070467C"/>
    <w:rsid w:val="00705089"/>
    <w:rsid w:val="0070588E"/>
    <w:rsid w:val="00706048"/>
    <w:rsid w:val="007066EA"/>
    <w:rsid w:val="00706D1C"/>
    <w:rsid w:val="00706F0A"/>
    <w:rsid w:val="00707172"/>
    <w:rsid w:val="007072A6"/>
    <w:rsid w:val="00707583"/>
    <w:rsid w:val="007077AD"/>
    <w:rsid w:val="00707999"/>
    <w:rsid w:val="00707C4B"/>
    <w:rsid w:val="00707E8B"/>
    <w:rsid w:val="007105C6"/>
    <w:rsid w:val="00710762"/>
    <w:rsid w:val="00710981"/>
    <w:rsid w:val="00710A8F"/>
    <w:rsid w:val="00710B29"/>
    <w:rsid w:val="00710F7B"/>
    <w:rsid w:val="0071122D"/>
    <w:rsid w:val="00711509"/>
    <w:rsid w:val="00711C55"/>
    <w:rsid w:val="007124C1"/>
    <w:rsid w:val="007126C9"/>
    <w:rsid w:val="007127AC"/>
    <w:rsid w:val="00712D97"/>
    <w:rsid w:val="0071339D"/>
    <w:rsid w:val="0071354D"/>
    <w:rsid w:val="00713767"/>
    <w:rsid w:val="00713C9C"/>
    <w:rsid w:val="00713FC4"/>
    <w:rsid w:val="007143C0"/>
    <w:rsid w:val="00714DD4"/>
    <w:rsid w:val="00714FD3"/>
    <w:rsid w:val="00715040"/>
    <w:rsid w:val="007151CD"/>
    <w:rsid w:val="0071532F"/>
    <w:rsid w:val="0071533C"/>
    <w:rsid w:val="007157AB"/>
    <w:rsid w:val="0071585A"/>
    <w:rsid w:val="007162D3"/>
    <w:rsid w:val="007164AD"/>
    <w:rsid w:val="00716FFC"/>
    <w:rsid w:val="0071764C"/>
    <w:rsid w:val="00717762"/>
    <w:rsid w:val="0071787B"/>
    <w:rsid w:val="00720369"/>
    <w:rsid w:val="00720589"/>
    <w:rsid w:val="00720729"/>
    <w:rsid w:val="00720AB0"/>
    <w:rsid w:val="00720B54"/>
    <w:rsid w:val="00721895"/>
    <w:rsid w:val="00721E57"/>
    <w:rsid w:val="007220CD"/>
    <w:rsid w:val="007223E2"/>
    <w:rsid w:val="00722C45"/>
    <w:rsid w:val="007231D4"/>
    <w:rsid w:val="00723595"/>
    <w:rsid w:val="007236E1"/>
    <w:rsid w:val="0072377C"/>
    <w:rsid w:val="00723DFB"/>
    <w:rsid w:val="00723FA0"/>
    <w:rsid w:val="007242C3"/>
    <w:rsid w:val="0072453D"/>
    <w:rsid w:val="00724D33"/>
    <w:rsid w:val="00724E41"/>
    <w:rsid w:val="00724F86"/>
    <w:rsid w:val="007255CC"/>
    <w:rsid w:val="00725C27"/>
    <w:rsid w:val="00725C2C"/>
    <w:rsid w:val="00725CE7"/>
    <w:rsid w:val="00725FCA"/>
    <w:rsid w:val="00726053"/>
    <w:rsid w:val="0072628F"/>
    <w:rsid w:val="00726788"/>
    <w:rsid w:val="00726918"/>
    <w:rsid w:val="00726A5A"/>
    <w:rsid w:val="00727AEC"/>
    <w:rsid w:val="00727D0B"/>
    <w:rsid w:val="00727EDC"/>
    <w:rsid w:val="00730027"/>
    <w:rsid w:val="007301AB"/>
    <w:rsid w:val="00730526"/>
    <w:rsid w:val="0073082C"/>
    <w:rsid w:val="00730A08"/>
    <w:rsid w:val="00730D02"/>
    <w:rsid w:val="00731208"/>
    <w:rsid w:val="0073132C"/>
    <w:rsid w:val="007320B3"/>
    <w:rsid w:val="00732A83"/>
    <w:rsid w:val="00732AF3"/>
    <w:rsid w:val="007331B5"/>
    <w:rsid w:val="0073333B"/>
    <w:rsid w:val="00733499"/>
    <w:rsid w:val="00733568"/>
    <w:rsid w:val="007336DE"/>
    <w:rsid w:val="007338C1"/>
    <w:rsid w:val="00733D5C"/>
    <w:rsid w:val="00733E82"/>
    <w:rsid w:val="00733EBE"/>
    <w:rsid w:val="007349BE"/>
    <w:rsid w:val="00734D30"/>
    <w:rsid w:val="00734E3D"/>
    <w:rsid w:val="00734FCF"/>
    <w:rsid w:val="00735502"/>
    <w:rsid w:val="0073593A"/>
    <w:rsid w:val="00735CCB"/>
    <w:rsid w:val="00735D69"/>
    <w:rsid w:val="00736245"/>
    <w:rsid w:val="00736416"/>
    <w:rsid w:val="00736597"/>
    <w:rsid w:val="00736BC7"/>
    <w:rsid w:val="00736CC1"/>
    <w:rsid w:val="007378D6"/>
    <w:rsid w:val="00737A68"/>
    <w:rsid w:val="00737D70"/>
    <w:rsid w:val="00740106"/>
    <w:rsid w:val="00740162"/>
    <w:rsid w:val="0074026C"/>
    <w:rsid w:val="007411D0"/>
    <w:rsid w:val="00741772"/>
    <w:rsid w:val="007418C6"/>
    <w:rsid w:val="00741991"/>
    <w:rsid w:val="00741C0C"/>
    <w:rsid w:val="00741EE9"/>
    <w:rsid w:val="00742608"/>
    <w:rsid w:val="0074271E"/>
    <w:rsid w:val="007428B5"/>
    <w:rsid w:val="0074297F"/>
    <w:rsid w:val="00742996"/>
    <w:rsid w:val="00742B96"/>
    <w:rsid w:val="00742D03"/>
    <w:rsid w:val="007434C8"/>
    <w:rsid w:val="00744248"/>
    <w:rsid w:val="0074431C"/>
    <w:rsid w:val="007445A0"/>
    <w:rsid w:val="0074473E"/>
    <w:rsid w:val="00745019"/>
    <w:rsid w:val="007455E8"/>
    <w:rsid w:val="007458F0"/>
    <w:rsid w:val="00745C68"/>
    <w:rsid w:val="0074616F"/>
    <w:rsid w:val="00746413"/>
    <w:rsid w:val="00746650"/>
    <w:rsid w:val="00746664"/>
    <w:rsid w:val="00746A3C"/>
    <w:rsid w:val="00746C48"/>
    <w:rsid w:val="00746FA6"/>
    <w:rsid w:val="00747497"/>
    <w:rsid w:val="00747782"/>
    <w:rsid w:val="007478E5"/>
    <w:rsid w:val="00747ED6"/>
    <w:rsid w:val="00750080"/>
    <w:rsid w:val="0075024E"/>
    <w:rsid w:val="00750276"/>
    <w:rsid w:val="00750CF1"/>
    <w:rsid w:val="00751009"/>
    <w:rsid w:val="0075167E"/>
    <w:rsid w:val="0075174E"/>
    <w:rsid w:val="007520EC"/>
    <w:rsid w:val="0075363A"/>
    <w:rsid w:val="0075368B"/>
    <w:rsid w:val="0075371B"/>
    <w:rsid w:val="00753997"/>
    <w:rsid w:val="00753C70"/>
    <w:rsid w:val="00753C8D"/>
    <w:rsid w:val="00753F00"/>
    <w:rsid w:val="00754228"/>
    <w:rsid w:val="00754314"/>
    <w:rsid w:val="00754359"/>
    <w:rsid w:val="007545BC"/>
    <w:rsid w:val="00754AF1"/>
    <w:rsid w:val="00754C84"/>
    <w:rsid w:val="00754C9E"/>
    <w:rsid w:val="007550E6"/>
    <w:rsid w:val="0075527C"/>
    <w:rsid w:val="007552CB"/>
    <w:rsid w:val="00755866"/>
    <w:rsid w:val="00755D43"/>
    <w:rsid w:val="00756EDC"/>
    <w:rsid w:val="0075710D"/>
    <w:rsid w:val="007571A5"/>
    <w:rsid w:val="007573D9"/>
    <w:rsid w:val="007575D8"/>
    <w:rsid w:val="00757640"/>
    <w:rsid w:val="007576FD"/>
    <w:rsid w:val="00757947"/>
    <w:rsid w:val="007604FC"/>
    <w:rsid w:val="0076061E"/>
    <w:rsid w:val="00760A9B"/>
    <w:rsid w:val="007610B6"/>
    <w:rsid w:val="007612E1"/>
    <w:rsid w:val="0076152A"/>
    <w:rsid w:val="0076164A"/>
    <w:rsid w:val="00761B03"/>
    <w:rsid w:val="00761B29"/>
    <w:rsid w:val="00762034"/>
    <w:rsid w:val="00762274"/>
    <w:rsid w:val="00762862"/>
    <w:rsid w:val="00762F29"/>
    <w:rsid w:val="00762F70"/>
    <w:rsid w:val="00763349"/>
    <w:rsid w:val="00763AC6"/>
    <w:rsid w:val="00763C64"/>
    <w:rsid w:val="00764503"/>
    <w:rsid w:val="00764B59"/>
    <w:rsid w:val="0076516B"/>
    <w:rsid w:val="007651B0"/>
    <w:rsid w:val="007652A7"/>
    <w:rsid w:val="0076537A"/>
    <w:rsid w:val="007656DD"/>
    <w:rsid w:val="00765886"/>
    <w:rsid w:val="00766DBC"/>
    <w:rsid w:val="00766EAB"/>
    <w:rsid w:val="00767BDA"/>
    <w:rsid w:val="00767FE4"/>
    <w:rsid w:val="007701C9"/>
    <w:rsid w:val="007702D9"/>
    <w:rsid w:val="007704E8"/>
    <w:rsid w:val="0077088E"/>
    <w:rsid w:val="00770F90"/>
    <w:rsid w:val="00771485"/>
    <w:rsid w:val="00772525"/>
    <w:rsid w:val="00772954"/>
    <w:rsid w:val="00772C21"/>
    <w:rsid w:val="00772C72"/>
    <w:rsid w:val="00772EEB"/>
    <w:rsid w:val="007736B9"/>
    <w:rsid w:val="007739E6"/>
    <w:rsid w:val="00773A42"/>
    <w:rsid w:val="00773A97"/>
    <w:rsid w:val="00774A0C"/>
    <w:rsid w:val="0077501A"/>
    <w:rsid w:val="0077544D"/>
    <w:rsid w:val="00775B98"/>
    <w:rsid w:val="00776279"/>
    <w:rsid w:val="007768C8"/>
    <w:rsid w:val="00776BC3"/>
    <w:rsid w:val="00777070"/>
    <w:rsid w:val="007774F8"/>
    <w:rsid w:val="00780B6B"/>
    <w:rsid w:val="00780D91"/>
    <w:rsid w:val="007810BF"/>
    <w:rsid w:val="007817FD"/>
    <w:rsid w:val="00781AC7"/>
    <w:rsid w:val="00781FC0"/>
    <w:rsid w:val="007821E8"/>
    <w:rsid w:val="00782280"/>
    <w:rsid w:val="007828DC"/>
    <w:rsid w:val="00782B0A"/>
    <w:rsid w:val="00782D22"/>
    <w:rsid w:val="00783555"/>
    <w:rsid w:val="007840F6"/>
    <w:rsid w:val="0078519E"/>
    <w:rsid w:val="007855DD"/>
    <w:rsid w:val="00785EC8"/>
    <w:rsid w:val="00786077"/>
    <w:rsid w:val="00786DB8"/>
    <w:rsid w:val="00786E32"/>
    <w:rsid w:val="007871E2"/>
    <w:rsid w:val="00787203"/>
    <w:rsid w:val="00787D69"/>
    <w:rsid w:val="00787E44"/>
    <w:rsid w:val="00790783"/>
    <w:rsid w:val="00790DAC"/>
    <w:rsid w:val="00791AA9"/>
    <w:rsid w:val="00792034"/>
    <w:rsid w:val="00792103"/>
    <w:rsid w:val="00792AC0"/>
    <w:rsid w:val="00792D4C"/>
    <w:rsid w:val="00792F12"/>
    <w:rsid w:val="0079309E"/>
    <w:rsid w:val="007931D3"/>
    <w:rsid w:val="007934EE"/>
    <w:rsid w:val="00793666"/>
    <w:rsid w:val="007939D9"/>
    <w:rsid w:val="00793B6E"/>
    <w:rsid w:val="00794026"/>
    <w:rsid w:val="00794F32"/>
    <w:rsid w:val="00795088"/>
    <w:rsid w:val="007953DC"/>
    <w:rsid w:val="00795822"/>
    <w:rsid w:val="00795828"/>
    <w:rsid w:val="00795A27"/>
    <w:rsid w:val="00795BCC"/>
    <w:rsid w:val="00795CFB"/>
    <w:rsid w:val="00796632"/>
    <w:rsid w:val="007968BA"/>
    <w:rsid w:val="00796A6D"/>
    <w:rsid w:val="00796D6D"/>
    <w:rsid w:val="0079738E"/>
    <w:rsid w:val="0079743B"/>
    <w:rsid w:val="00797487"/>
    <w:rsid w:val="0079757B"/>
    <w:rsid w:val="00797757"/>
    <w:rsid w:val="00797A1D"/>
    <w:rsid w:val="00797B03"/>
    <w:rsid w:val="007A007A"/>
    <w:rsid w:val="007A00C1"/>
    <w:rsid w:val="007A03BA"/>
    <w:rsid w:val="007A0F43"/>
    <w:rsid w:val="007A1512"/>
    <w:rsid w:val="007A1893"/>
    <w:rsid w:val="007A2140"/>
    <w:rsid w:val="007A2478"/>
    <w:rsid w:val="007A25D5"/>
    <w:rsid w:val="007A279F"/>
    <w:rsid w:val="007A2985"/>
    <w:rsid w:val="007A2BCD"/>
    <w:rsid w:val="007A2E77"/>
    <w:rsid w:val="007A3325"/>
    <w:rsid w:val="007A33A5"/>
    <w:rsid w:val="007A35FF"/>
    <w:rsid w:val="007A3745"/>
    <w:rsid w:val="007A3D27"/>
    <w:rsid w:val="007A4257"/>
    <w:rsid w:val="007A4572"/>
    <w:rsid w:val="007A4807"/>
    <w:rsid w:val="007A485A"/>
    <w:rsid w:val="007A499C"/>
    <w:rsid w:val="007A5292"/>
    <w:rsid w:val="007A5615"/>
    <w:rsid w:val="007A5BC8"/>
    <w:rsid w:val="007A638A"/>
    <w:rsid w:val="007A673B"/>
    <w:rsid w:val="007A7281"/>
    <w:rsid w:val="007A72B6"/>
    <w:rsid w:val="007A7637"/>
    <w:rsid w:val="007A7D50"/>
    <w:rsid w:val="007A7D60"/>
    <w:rsid w:val="007A7DFD"/>
    <w:rsid w:val="007B0002"/>
    <w:rsid w:val="007B0164"/>
    <w:rsid w:val="007B0429"/>
    <w:rsid w:val="007B045E"/>
    <w:rsid w:val="007B11AE"/>
    <w:rsid w:val="007B1384"/>
    <w:rsid w:val="007B1E5A"/>
    <w:rsid w:val="007B2670"/>
    <w:rsid w:val="007B2801"/>
    <w:rsid w:val="007B2985"/>
    <w:rsid w:val="007B2B5F"/>
    <w:rsid w:val="007B2CAE"/>
    <w:rsid w:val="007B2EB4"/>
    <w:rsid w:val="007B3087"/>
    <w:rsid w:val="007B3316"/>
    <w:rsid w:val="007B3415"/>
    <w:rsid w:val="007B3619"/>
    <w:rsid w:val="007B39A2"/>
    <w:rsid w:val="007B431E"/>
    <w:rsid w:val="007B438E"/>
    <w:rsid w:val="007B4C18"/>
    <w:rsid w:val="007B55AF"/>
    <w:rsid w:val="007B56D9"/>
    <w:rsid w:val="007B571F"/>
    <w:rsid w:val="007B5A33"/>
    <w:rsid w:val="007B5CEB"/>
    <w:rsid w:val="007B5D2E"/>
    <w:rsid w:val="007B633D"/>
    <w:rsid w:val="007B64F9"/>
    <w:rsid w:val="007B75A1"/>
    <w:rsid w:val="007B7AAA"/>
    <w:rsid w:val="007B7F0F"/>
    <w:rsid w:val="007C0925"/>
    <w:rsid w:val="007C09A4"/>
    <w:rsid w:val="007C0F9E"/>
    <w:rsid w:val="007C1453"/>
    <w:rsid w:val="007C1DBB"/>
    <w:rsid w:val="007C210C"/>
    <w:rsid w:val="007C2625"/>
    <w:rsid w:val="007C264B"/>
    <w:rsid w:val="007C28C1"/>
    <w:rsid w:val="007C2FE8"/>
    <w:rsid w:val="007C306D"/>
    <w:rsid w:val="007C32AE"/>
    <w:rsid w:val="007C35BB"/>
    <w:rsid w:val="007C3C7E"/>
    <w:rsid w:val="007C3EAC"/>
    <w:rsid w:val="007C4837"/>
    <w:rsid w:val="007C49EB"/>
    <w:rsid w:val="007C4BA0"/>
    <w:rsid w:val="007C4E06"/>
    <w:rsid w:val="007C4EE6"/>
    <w:rsid w:val="007C4F3A"/>
    <w:rsid w:val="007C52F3"/>
    <w:rsid w:val="007C5763"/>
    <w:rsid w:val="007C5940"/>
    <w:rsid w:val="007C64C0"/>
    <w:rsid w:val="007C6745"/>
    <w:rsid w:val="007C6B0D"/>
    <w:rsid w:val="007C7703"/>
    <w:rsid w:val="007C7AA4"/>
    <w:rsid w:val="007D013D"/>
    <w:rsid w:val="007D0746"/>
    <w:rsid w:val="007D0E92"/>
    <w:rsid w:val="007D10BB"/>
    <w:rsid w:val="007D15A0"/>
    <w:rsid w:val="007D1692"/>
    <w:rsid w:val="007D1E49"/>
    <w:rsid w:val="007D2255"/>
    <w:rsid w:val="007D22FD"/>
    <w:rsid w:val="007D26CF"/>
    <w:rsid w:val="007D273A"/>
    <w:rsid w:val="007D2E9D"/>
    <w:rsid w:val="007D2F06"/>
    <w:rsid w:val="007D3970"/>
    <w:rsid w:val="007D516A"/>
    <w:rsid w:val="007D5ABB"/>
    <w:rsid w:val="007D5AC6"/>
    <w:rsid w:val="007D5B66"/>
    <w:rsid w:val="007D5D14"/>
    <w:rsid w:val="007D5E8B"/>
    <w:rsid w:val="007D696B"/>
    <w:rsid w:val="007D6A5D"/>
    <w:rsid w:val="007D6C9F"/>
    <w:rsid w:val="007D6E83"/>
    <w:rsid w:val="007D6F44"/>
    <w:rsid w:val="007D73FC"/>
    <w:rsid w:val="007D76AF"/>
    <w:rsid w:val="007D7ED1"/>
    <w:rsid w:val="007E0003"/>
    <w:rsid w:val="007E03E2"/>
    <w:rsid w:val="007E05A1"/>
    <w:rsid w:val="007E0663"/>
    <w:rsid w:val="007E0828"/>
    <w:rsid w:val="007E09B2"/>
    <w:rsid w:val="007E0F67"/>
    <w:rsid w:val="007E12A1"/>
    <w:rsid w:val="007E1492"/>
    <w:rsid w:val="007E17DA"/>
    <w:rsid w:val="007E1A9A"/>
    <w:rsid w:val="007E1C97"/>
    <w:rsid w:val="007E1CD6"/>
    <w:rsid w:val="007E2136"/>
    <w:rsid w:val="007E2485"/>
    <w:rsid w:val="007E24BB"/>
    <w:rsid w:val="007E28A4"/>
    <w:rsid w:val="007E2E20"/>
    <w:rsid w:val="007E39D7"/>
    <w:rsid w:val="007E3CE5"/>
    <w:rsid w:val="007E3DCC"/>
    <w:rsid w:val="007E47CF"/>
    <w:rsid w:val="007E4A88"/>
    <w:rsid w:val="007E4B85"/>
    <w:rsid w:val="007E4BBE"/>
    <w:rsid w:val="007E5D08"/>
    <w:rsid w:val="007E5DD5"/>
    <w:rsid w:val="007E5F8B"/>
    <w:rsid w:val="007E62C0"/>
    <w:rsid w:val="007E6471"/>
    <w:rsid w:val="007E64E5"/>
    <w:rsid w:val="007E6620"/>
    <w:rsid w:val="007E6AFA"/>
    <w:rsid w:val="007E6C44"/>
    <w:rsid w:val="007E6FFB"/>
    <w:rsid w:val="007E7324"/>
    <w:rsid w:val="007E7C6E"/>
    <w:rsid w:val="007E7ED7"/>
    <w:rsid w:val="007F06C4"/>
    <w:rsid w:val="007F0A83"/>
    <w:rsid w:val="007F0AC0"/>
    <w:rsid w:val="007F0FC6"/>
    <w:rsid w:val="007F16AC"/>
    <w:rsid w:val="007F1C8D"/>
    <w:rsid w:val="007F1EC7"/>
    <w:rsid w:val="007F2982"/>
    <w:rsid w:val="007F2C46"/>
    <w:rsid w:val="007F31C2"/>
    <w:rsid w:val="007F31F8"/>
    <w:rsid w:val="007F35BA"/>
    <w:rsid w:val="007F3721"/>
    <w:rsid w:val="007F38B7"/>
    <w:rsid w:val="007F3981"/>
    <w:rsid w:val="007F3E7A"/>
    <w:rsid w:val="007F4333"/>
    <w:rsid w:val="007F471C"/>
    <w:rsid w:val="007F4CDB"/>
    <w:rsid w:val="007F4E51"/>
    <w:rsid w:val="007F59B9"/>
    <w:rsid w:val="007F5B83"/>
    <w:rsid w:val="007F67A5"/>
    <w:rsid w:val="007F7482"/>
    <w:rsid w:val="007F74E5"/>
    <w:rsid w:val="007F7843"/>
    <w:rsid w:val="008001B0"/>
    <w:rsid w:val="0080044B"/>
    <w:rsid w:val="00800757"/>
    <w:rsid w:val="00800A4F"/>
    <w:rsid w:val="00800A80"/>
    <w:rsid w:val="00801429"/>
    <w:rsid w:val="00801B89"/>
    <w:rsid w:val="00801C74"/>
    <w:rsid w:val="00801F9B"/>
    <w:rsid w:val="008023F8"/>
    <w:rsid w:val="00802570"/>
    <w:rsid w:val="00802813"/>
    <w:rsid w:val="00803770"/>
    <w:rsid w:val="008038CC"/>
    <w:rsid w:val="008042CB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6E9A"/>
    <w:rsid w:val="00807175"/>
    <w:rsid w:val="008073A7"/>
    <w:rsid w:val="00807B2A"/>
    <w:rsid w:val="00807ECF"/>
    <w:rsid w:val="00810D8C"/>
    <w:rsid w:val="00811582"/>
    <w:rsid w:val="00811651"/>
    <w:rsid w:val="00812024"/>
    <w:rsid w:val="00812086"/>
    <w:rsid w:val="008124E1"/>
    <w:rsid w:val="00812AAC"/>
    <w:rsid w:val="00812F2E"/>
    <w:rsid w:val="00813123"/>
    <w:rsid w:val="00813995"/>
    <w:rsid w:val="008147CD"/>
    <w:rsid w:val="0081515A"/>
    <w:rsid w:val="008151D8"/>
    <w:rsid w:val="00815420"/>
    <w:rsid w:val="00815D08"/>
    <w:rsid w:val="008160D6"/>
    <w:rsid w:val="0081611A"/>
    <w:rsid w:val="008166AC"/>
    <w:rsid w:val="0081691B"/>
    <w:rsid w:val="00816C4C"/>
    <w:rsid w:val="00816E2B"/>
    <w:rsid w:val="00816FFC"/>
    <w:rsid w:val="00817A56"/>
    <w:rsid w:val="008211A8"/>
    <w:rsid w:val="008211CD"/>
    <w:rsid w:val="0082184D"/>
    <w:rsid w:val="00821933"/>
    <w:rsid w:val="00821A50"/>
    <w:rsid w:val="00821A77"/>
    <w:rsid w:val="008220AB"/>
    <w:rsid w:val="008229B0"/>
    <w:rsid w:val="008235AB"/>
    <w:rsid w:val="00823782"/>
    <w:rsid w:val="00823D24"/>
    <w:rsid w:val="008248B4"/>
    <w:rsid w:val="00824AD2"/>
    <w:rsid w:val="00825C93"/>
    <w:rsid w:val="00826239"/>
    <w:rsid w:val="0082634D"/>
    <w:rsid w:val="0082648F"/>
    <w:rsid w:val="00826883"/>
    <w:rsid w:val="008268DA"/>
    <w:rsid w:val="0082697F"/>
    <w:rsid w:val="00826994"/>
    <w:rsid w:val="0082760A"/>
    <w:rsid w:val="0082779D"/>
    <w:rsid w:val="00827C1E"/>
    <w:rsid w:val="00827F46"/>
    <w:rsid w:val="0083004A"/>
    <w:rsid w:val="00830097"/>
    <w:rsid w:val="00830438"/>
    <w:rsid w:val="00830542"/>
    <w:rsid w:val="008306D7"/>
    <w:rsid w:val="008307F3"/>
    <w:rsid w:val="00830EB1"/>
    <w:rsid w:val="0083100A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942"/>
    <w:rsid w:val="00835F3D"/>
    <w:rsid w:val="0083617C"/>
    <w:rsid w:val="008361E7"/>
    <w:rsid w:val="00836535"/>
    <w:rsid w:val="00836BF7"/>
    <w:rsid w:val="00837434"/>
    <w:rsid w:val="0083746B"/>
    <w:rsid w:val="0083758B"/>
    <w:rsid w:val="00837695"/>
    <w:rsid w:val="008377C7"/>
    <w:rsid w:val="00837C6F"/>
    <w:rsid w:val="00837C71"/>
    <w:rsid w:val="008400EB"/>
    <w:rsid w:val="008404F3"/>
    <w:rsid w:val="0084086C"/>
    <w:rsid w:val="0084126B"/>
    <w:rsid w:val="00841451"/>
    <w:rsid w:val="008415CD"/>
    <w:rsid w:val="00841833"/>
    <w:rsid w:val="00841ABE"/>
    <w:rsid w:val="0084200F"/>
    <w:rsid w:val="008422AA"/>
    <w:rsid w:val="008423E3"/>
    <w:rsid w:val="00842CEF"/>
    <w:rsid w:val="00842D9A"/>
    <w:rsid w:val="00843375"/>
    <w:rsid w:val="00843694"/>
    <w:rsid w:val="00843905"/>
    <w:rsid w:val="0084396E"/>
    <w:rsid w:val="00844420"/>
    <w:rsid w:val="00844A4A"/>
    <w:rsid w:val="008451BC"/>
    <w:rsid w:val="00845718"/>
    <w:rsid w:val="008461B9"/>
    <w:rsid w:val="008467FD"/>
    <w:rsid w:val="008472D5"/>
    <w:rsid w:val="008501AA"/>
    <w:rsid w:val="008504C1"/>
    <w:rsid w:val="00850DA9"/>
    <w:rsid w:val="00851149"/>
    <w:rsid w:val="0085184A"/>
    <w:rsid w:val="00852227"/>
    <w:rsid w:val="0085243D"/>
    <w:rsid w:val="008525F8"/>
    <w:rsid w:val="00852D03"/>
    <w:rsid w:val="00852FAB"/>
    <w:rsid w:val="00853604"/>
    <w:rsid w:val="00853BCE"/>
    <w:rsid w:val="00853CA9"/>
    <w:rsid w:val="00853D3D"/>
    <w:rsid w:val="00854114"/>
    <w:rsid w:val="0085453D"/>
    <w:rsid w:val="00854AD1"/>
    <w:rsid w:val="008551D0"/>
    <w:rsid w:val="00855389"/>
    <w:rsid w:val="008554F8"/>
    <w:rsid w:val="00855BD4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147"/>
    <w:rsid w:val="00860809"/>
    <w:rsid w:val="00860911"/>
    <w:rsid w:val="00860A50"/>
    <w:rsid w:val="00861091"/>
    <w:rsid w:val="008618BD"/>
    <w:rsid w:val="00861B49"/>
    <w:rsid w:val="00861C67"/>
    <w:rsid w:val="00862724"/>
    <w:rsid w:val="0086290A"/>
    <w:rsid w:val="00862E65"/>
    <w:rsid w:val="008630AC"/>
    <w:rsid w:val="00863C6B"/>
    <w:rsid w:val="00863D20"/>
    <w:rsid w:val="00864507"/>
    <w:rsid w:val="00864593"/>
    <w:rsid w:val="00864FDF"/>
    <w:rsid w:val="00865161"/>
    <w:rsid w:val="00865DC9"/>
    <w:rsid w:val="00865E27"/>
    <w:rsid w:val="00866000"/>
    <w:rsid w:val="008661BE"/>
    <w:rsid w:val="00866601"/>
    <w:rsid w:val="00866BEC"/>
    <w:rsid w:val="00866EBA"/>
    <w:rsid w:val="00867001"/>
    <w:rsid w:val="00867399"/>
    <w:rsid w:val="008674ED"/>
    <w:rsid w:val="00867BD2"/>
    <w:rsid w:val="00870269"/>
    <w:rsid w:val="008703C9"/>
    <w:rsid w:val="00870846"/>
    <w:rsid w:val="00871384"/>
    <w:rsid w:val="00871AE8"/>
    <w:rsid w:val="00871F9F"/>
    <w:rsid w:val="0087272E"/>
    <w:rsid w:val="0087334E"/>
    <w:rsid w:val="00873C72"/>
    <w:rsid w:val="00875C40"/>
    <w:rsid w:val="00875E60"/>
    <w:rsid w:val="00875EB8"/>
    <w:rsid w:val="0087655E"/>
    <w:rsid w:val="0087668D"/>
    <w:rsid w:val="00876C57"/>
    <w:rsid w:val="0087710B"/>
    <w:rsid w:val="008773EA"/>
    <w:rsid w:val="008803FF"/>
    <w:rsid w:val="008805C1"/>
    <w:rsid w:val="00880A1C"/>
    <w:rsid w:val="00880A9D"/>
    <w:rsid w:val="00880AB6"/>
    <w:rsid w:val="008813EF"/>
    <w:rsid w:val="00882279"/>
    <w:rsid w:val="00882350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6F5"/>
    <w:rsid w:val="00885370"/>
    <w:rsid w:val="008855FA"/>
    <w:rsid w:val="00885AD3"/>
    <w:rsid w:val="00885CC7"/>
    <w:rsid w:val="00885CE1"/>
    <w:rsid w:val="0088686B"/>
    <w:rsid w:val="008868D8"/>
    <w:rsid w:val="00886A91"/>
    <w:rsid w:val="00886ADA"/>
    <w:rsid w:val="00886E48"/>
    <w:rsid w:val="008873FF"/>
    <w:rsid w:val="00887665"/>
    <w:rsid w:val="00887BB4"/>
    <w:rsid w:val="008901C3"/>
    <w:rsid w:val="0089086C"/>
    <w:rsid w:val="00890D4B"/>
    <w:rsid w:val="00890F8C"/>
    <w:rsid w:val="008913AC"/>
    <w:rsid w:val="00891714"/>
    <w:rsid w:val="0089176E"/>
    <w:rsid w:val="0089194C"/>
    <w:rsid w:val="00891BDA"/>
    <w:rsid w:val="00891CC8"/>
    <w:rsid w:val="00891D72"/>
    <w:rsid w:val="008922B4"/>
    <w:rsid w:val="0089279A"/>
    <w:rsid w:val="0089304E"/>
    <w:rsid w:val="008933C9"/>
    <w:rsid w:val="008934F7"/>
    <w:rsid w:val="00893601"/>
    <w:rsid w:val="008937F4"/>
    <w:rsid w:val="00893C6F"/>
    <w:rsid w:val="00894246"/>
    <w:rsid w:val="00894295"/>
    <w:rsid w:val="0089454C"/>
    <w:rsid w:val="00894E56"/>
    <w:rsid w:val="00895259"/>
    <w:rsid w:val="0089562A"/>
    <w:rsid w:val="0089565D"/>
    <w:rsid w:val="0089581B"/>
    <w:rsid w:val="00895BC6"/>
    <w:rsid w:val="00895E84"/>
    <w:rsid w:val="00896568"/>
    <w:rsid w:val="00896694"/>
    <w:rsid w:val="0089683A"/>
    <w:rsid w:val="008969BD"/>
    <w:rsid w:val="00896BE0"/>
    <w:rsid w:val="00896D74"/>
    <w:rsid w:val="00896E07"/>
    <w:rsid w:val="00896FB0"/>
    <w:rsid w:val="008973D3"/>
    <w:rsid w:val="00897500"/>
    <w:rsid w:val="008A0053"/>
    <w:rsid w:val="008A031F"/>
    <w:rsid w:val="008A073B"/>
    <w:rsid w:val="008A0C11"/>
    <w:rsid w:val="008A0DB3"/>
    <w:rsid w:val="008A0F78"/>
    <w:rsid w:val="008A10B1"/>
    <w:rsid w:val="008A1295"/>
    <w:rsid w:val="008A1426"/>
    <w:rsid w:val="008A1460"/>
    <w:rsid w:val="008A199B"/>
    <w:rsid w:val="008A20C4"/>
    <w:rsid w:val="008A20ED"/>
    <w:rsid w:val="008A22B7"/>
    <w:rsid w:val="008A23AB"/>
    <w:rsid w:val="008A290E"/>
    <w:rsid w:val="008A2A9A"/>
    <w:rsid w:val="008A3034"/>
    <w:rsid w:val="008A340E"/>
    <w:rsid w:val="008A3AEC"/>
    <w:rsid w:val="008A3F3A"/>
    <w:rsid w:val="008A482A"/>
    <w:rsid w:val="008A48A9"/>
    <w:rsid w:val="008A4F04"/>
    <w:rsid w:val="008A50A5"/>
    <w:rsid w:val="008A5240"/>
    <w:rsid w:val="008A52AE"/>
    <w:rsid w:val="008A54E7"/>
    <w:rsid w:val="008A5876"/>
    <w:rsid w:val="008A5AA0"/>
    <w:rsid w:val="008A6019"/>
    <w:rsid w:val="008A6735"/>
    <w:rsid w:val="008A6A49"/>
    <w:rsid w:val="008A7574"/>
    <w:rsid w:val="008A776B"/>
    <w:rsid w:val="008A794C"/>
    <w:rsid w:val="008A7D65"/>
    <w:rsid w:val="008B056A"/>
    <w:rsid w:val="008B0CAD"/>
    <w:rsid w:val="008B0F48"/>
    <w:rsid w:val="008B19EF"/>
    <w:rsid w:val="008B1AC3"/>
    <w:rsid w:val="008B1FF3"/>
    <w:rsid w:val="008B237B"/>
    <w:rsid w:val="008B244D"/>
    <w:rsid w:val="008B2688"/>
    <w:rsid w:val="008B26E3"/>
    <w:rsid w:val="008B2E18"/>
    <w:rsid w:val="008B3890"/>
    <w:rsid w:val="008B3DE2"/>
    <w:rsid w:val="008B49A5"/>
    <w:rsid w:val="008B4A4B"/>
    <w:rsid w:val="008B4BDB"/>
    <w:rsid w:val="008B50BF"/>
    <w:rsid w:val="008B54F7"/>
    <w:rsid w:val="008B6634"/>
    <w:rsid w:val="008B66A6"/>
    <w:rsid w:val="008B76D7"/>
    <w:rsid w:val="008B7874"/>
    <w:rsid w:val="008B7984"/>
    <w:rsid w:val="008C0273"/>
    <w:rsid w:val="008C0503"/>
    <w:rsid w:val="008C0623"/>
    <w:rsid w:val="008C08EE"/>
    <w:rsid w:val="008C0F48"/>
    <w:rsid w:val="008C16C7"/>
    <w:rsid w:val="008C19DB"/>
    <w:rsid w:val="008C1C9D"/>
    <w:rsid w:val="008C1DC7"/>
    <w:rsid w:val="008C1E14"/>
    <w:rsid w:val="008C2215"/>
    <w:rsid w:val="008C339E"/>
    <w:rsid w:val="008C3E50"/>
    <w:rsid w:val="008C437F"/>
    <w:rsid w:val="008C44A4"/>
    <w:rsid w:val="008C4D8A"/>
    <w:rsid w:val="008C4E66"/>
    <w:rsid w:val="008C576B"/>
    <w:rsid w:val="008C596F"/>
    <w:rsid w:val="008C5D2F"/>
    <w:rsid w:val="008C67B2"/>
    <w:rsid w:val="008C6B98"/>
    <w:rsid w:val="008C722C"/>
    <w:rsid w:val="008C754D"/>
    <w:rsid w:val="008C7742"/>
    <w:rsid w:val="008D14C6"/>
    <w:rsid w:val="008D2026"/>
    <w:rsid w:val="008D217A"/>
    <w:rsid w:val="008D2362"/>
    <w:rsid w:val="008D2E0F"/>
    <w:rsid w:val="008D2F50"/>
    <w:rsid w:val="008D40CC"/>
    <w:rsid w:val="008D42FE"/>
    <w:rsid w:val="008D491D"/>
    <w:rsid w:val="008D4D5E"/>
    <w:rsid w:val="008D57E2"/>
    <w:rsid w:val="008D5C85"/>
    <w:rsid w:val="008D6BF8"/>
    <w:rsid w:val="008D6DC8"/>
    <w:rsid w:val="008D6E1B"/>
    <w:rsid w:val="008D73D5"/>
    <w:rsid w:val="008D769D"/>
    <w:rsid w:val="008D77A5"/>
    <w:rsid w:val="008D77D4"/>
    <w:rsid w:val="008D7956"/>
    <w:rsid w:val="008D7D8F"/>
    <w:rsid w:val="008D7DAC"/>
    <w:rsid w:val="008D7E1B"/>
    <w:rsid w:val="008D7FAB"/>
    <w:rsid w:val="008D7FDE"/>
    <w:rsid w:val="008E0ABC"/>
    <w:rsid w:val="008E0C5F"/>
    <w:rsid w:val="008E0E59"/>
    <w:rsid w:val="008E1339"/>
    <w:rsid w:val="008E15DC"/>
    <w:rsid w:val="008E1FC2"/>
    <w:rsid w:val="008E2011"/>
    <w:rsid w:val="008E2743"/>
    <w:rsid w:val="008E2AC3"/>
    <w:rsid w:val="008E317F"/>
    <w:rsid w:val="008E3766"/>
    <w:rsid w:val="008E411F"/>
    <w:rsid w:val="008E4578"/>
    <w:rsid w:val="008E4AA6"/>
    <w:rsid w:val="008E4BD1"/>
    <w:rsid w:val="008E4F4A"/>
    <w:rsid w:val="008E5026"/>
    <w:rsid w:val="008E52C5"/>
    <w:rsid w:val="008E561A"/>
    <w:rsid w:val="008E5969"/>
    <w:rsid w:val="008E5C9A"/>
    <w:rsid w:val="008E5D21"/>
    <w:rsid w:val="008E613B"/>
    <w:rsid w:val="008E6423"/>
    <w:rsid w:val="008E67B9"/>
    <w:rsid w:val="008E67C9"/>
    <w:rsid w:val="008E6E54"/>
    <w:rsid w:val="008E71CE"/>
    <w:rsid w:val="008E759F"/>
    <w:rsid w:val="008E7862"/>
    <w:rsid w:val="008F023A"/>
    <w:rsid w:val="008F0408"/>
    <w:rsid w:val="008F0416"/>
    <w:rsid w:val="008F08EB"/>
    <w:rsid w:val="008F1075"/>
    <w:rsid w:val="008F15A5"/>
    <w:rsid w:val="008F1D20"/>
    <w:rsid w:val="008F217B"/>
    <w:rsid w:val="008F21D3"/>
    <w:rsid w:val="008F23A6"/>
    <w:rsid w:val="008F24BE"/>
    <w:rsid w:val="008F2719"/>
    <w:rsid w:val="008F2738"/>
    <w:rsid w:val="008F2B0D"/>
    <w:rsid w:val="008F3112"/>
    <w:rsid w:val="008F3158"/>
    <w:rsid w:val="008F3379"/>
    <w:rsid w:val="008F3CF9"/>
    <w:rsid w:val="008F3D6A"/>
    <w:rsid w:val="008F418C"/>
    <w:rsid w:val="008F41C2"/>
    <w:rsid w:val="008F42D2"/>
    <w:rsid w:val="008F44C1"/>
    <w:rsid w:val="008F4AB8"/>
    <w:rsid w:val="008F53C1"/>
    <w:rsid w:val="008F5541"/>
    <w:rsid w:val="008F5D6C"/>
    <w:rsid w:val="008F6152"/>
    <w:rsid w:val="008F6BD4"/>
    <w:rsid w:val="008F7153"/>
    <w:rsid w:val="008F719E"/>
    <w:rsid w:val="008F720A"/>
    <w:rsid w:val="008F7255"/>
    <w:rsid w:val="008F767E"/>
    <w:rsid w:val="008F7744"/>
    <w:rsid w:val="008F77CD"/>
    <w:rsid w:val="008F7E96"/>
    <w:rsid w:val="0090028D"/>
    <w:rsid w:val="00900391"/>
    <w:rsid w:val="00900398"/>
    <w:rsid w:val="009004FE"/>
    <w:rsid w:val="00900822"/>
    <w:rsid w:val="00900941"/>
    <w:rsid w:val="00900C6D"/>
    <w:rsid w:val="00901284"/>
    <w:rsid w:val="0090143F"/>
    <w:rsid w:val="009015BE"/>
    <w:rsid w:val="0090183D"/>
    <w:rsid w:val="00901A8E"/>
    <w:rsid w:val="00901D6A"/>
    <w:rsid w:val="00901DE1"/>
    <w:rsid w:val="0090248E"/>
    <w:rsid w:val="0090262E"/>
    <w:rsid w:val="00902930"/>
    <w:rsid w:val="00902DBC"/>
    <w:rsid w:val="0090309F"/>
    <w:rsid w:val="00903844"/>
    <w:rsid w:val="0090438D"/>
    <w:rsid w:val="00904D51"/>
    <w:rsid w:val="00905216"/>
    <w:rsid w:val="0090536E"/>
    <w:rsid w:val="00905884"/>
    <w:rsid w:val="00905C4D"/>
    <w:rsid w:val="009064E9"/>
    <w:rsid w:val="00906679"/>
    <w:rsid w:val="00906835"/>
    <w:rsid w:val="009070F5"/>
    <w:rsid w:val="00907321"/>
    <w:rsid w:val="0090741A"/>
    <w:rsid w:val="009076F5"/>
    <w:rsid w:val="009078D8"/>
    <w:rsid w:val="00907928"/>
    <w:rsid w:val="009079FD"/>
    <w:rsid w:val="0091014A"/>
    <w:rsid w:val="009105BC"/>
    <w:rsid w:val="00910764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F45"/>
    <w:rsid w:val="009141FA"/>
    <w:rsid w:val="00914264"/>
    <w:rsid w:val="0091440F"/>
    <w:rsid w:val="00914474"/>
    <w:rsid w:val="00914CC2"/>
    <w:rsid w:val="00914F1B"/>
    <w:rsid w:val="00915256"/>
    <w:rsid w:val="009152BF"/>
    <w:rsid w:val="00915DC7"/>
    <w:rsid w:val="009160A7"/>
    <w:rsid w:val="009161D9"/>
    <w:rsid w:val="00916A3B"/>
    <w:rsid w:val="00916B39"/>
    <w:rsid w:val="0091719F"/>
    <w:rsid w:val="009175A7"/>
    <w:rsid w:val="00917A3F"/>
    <w:rsid w:val="00917EE3"/>
    <w:rsid w:val="00920623"/>
    <w:rsid w:val="00920BE2"/>
    <w:rsid w:val="00920DE6"/>
    <w:rsid w:val="0092153A"/>
    <w:rsid w:val="0092187A"/>
    <w:rsid w:val="0092201A"/>
    <w:rsid w:val="009220CA"/>
    <w:rsid w:val="0092226D"/>
    <w:rsid w:val="00922828"/>
    <w:rsid w:val="00922CEF"/>
    <w:rsid w:val="00922F30"/>
    <w:rsid w:val="0092330A"/>
    <w:rsid w:val="0092370E"/>
    <w:rsid w:val="009238F5"/>
    <w:rsid w:val="00923BB3"/>
    <w:rsid w:val="009242D1"/>
    <w:rsid w:val="009249E9"/>
    <w:rsid w:val="00924AEF"/>
    <w:rsid w:val="009254AA"/>
    <w:rsid w:val="00925872"/>
    <w:rsid w:val="009259D2"/>
    <w:rsid w:val="00925A30"/>
    <w:rsid w:val="00925CAD"/>
    <w:rsid w:val="009272A6"/>
    <w:rsid w:val="0092744B"/>
    <w:rsid w:val="00927893"/>
    <w:rsid w:val="00930234"/>
    <w:rsid w:val="00930521"/>
    <w:rsid w:val="00930551"/>
    <w:rsid w:val="0093089D"/>
    <w:rsid w:val="00930BBB"/>
    <w:rsid w:val="00930D43"/>
    <w:rsid w:val="00931723"/>
    <w:rsid w:val="00931ABB"/>
    <w:rsid w:val="00931FA1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A18"/>
    <w:rsid w:val="00934E4A"/>
    <w:rsid w:val="0093549C"/>
    <w:rsid w:val="00935FDF"/>
    <w:rsid w:val="00936238"/>
    <w:rsid w:val="0093629F"/>
    <w:rsid w:val="009365A0"/>
    <w:rsid w:val="00936F01"/>
    <w:rsid w:val="00937288"/>
    <w:rsid w:val="00937B98"/>
    <w:rsid w:val="00937CBE"/>
    <w:rsid w:val="00937F3A"/>
    <w:rsid w:val="00940243"/>
    <w:rsid w:val="00940390"/>
    <w:rsid w:val="00941091"/>
    <w:rsid w:val="00941575"/>
    <w:rsid w:val="0094158D"/>
    <w:rsid w:val="009419EB"/>
    <w:rsid w:val="009425C7"/>
    <w:rsid w:val="00942952"/>
    <w:rsid w:val="00942BAD"/>
    <w:rsid w:val="00942C6D"/>
    <w:rsid w:val="009432DA"/>
    <w:rsid w:val="00943797"/>
    <w:rsid w:val="00943BEB"/>
    <w:rsid w:val="00943F21"/>
    <w:rsid w:val="00944076"/>
    <w:rsid w:val="00944135"/>
    <w:rsid w:val="00944681"/>
    <w:rsid w:val="00944AEB"/>
    <w:rsid w:val="00944F99"/>
    <w:rsid w:val="009450DA"/>
    <w:rsid w:val="00945535"/>
    <w:rsid w:val="009458B5"/>
    <w:rsid w:val="00946758"/>
    <w:rsid w:val="00946762"/>
    <w:rsid w:val="00946EAF"/>
    <w:rsid w:val="00946EFE"/>
    <w:rsid w:val="00947724"/>
    <w:rsid w:val="009478A7"/>
    <w:rsid w:val="0095000D"/>
    <w:rsid w:val="009500C4"/>
    <w:rsid w:val="00950679"/>
    <w:rsid w:val="00951464"/>
    <w:rsid w:val="00951948"/>
    <w:rsid w:val="00951AAD"/>
    <w:rsid w:val="00951BE0"/>
    <w:rsid w:val="009520CE"/>
    <w:rsid w:val="009522C3"/>
    <w:rsid w:val="00952324"/>
    <w:rsid w:val="00952499"/>
    <w:rsid w:val="00952B3A"/>
    <w:rsid w:val="00952D1A"/>
    <w:rsid w:val="00953225"/>
    <w:rsid w:val="0095336A"/>
    <w:rsid w:val="00953612"/>
    <w:rsid w:val="00953C93"/>
    <w:rsid w:val="00953CA9"/>
    <w:rsid w:val="0095405B"/>
    <w:rsid w:val="009542E9"/>
    <w:rsid w:val="009543CF"/>
    <w:rsid w:val="00954FB7"/>
    <w:rsid w:val="00955120"/>
    <w:rsid w:val="0095527A"/>
    <w:rsid w:val="00955383"/>
    <w:rsid w:val="009554BA"/>
    <w:rsid w:val="009555F2"/>
    <w:rsid w:val="00955D1B"/>
    <w:rsid w:val="00956470"/>
    <w:rsid w:val="009600CA"/>
    <w:rsid w:val="00960164"/>
    <w:rsid w:val="009605C5"/>
    <w:rsid w:val="00960A77"/>
    <w:rsid w:val="00960F29"/>
    <w:rsid w:val="00961194"/>
    <w:rsid w:val="00961F4A"/>
    <w:rsid w:val="009623ED"/>
    <w:rsid w:val="00962516"/>
    <w:rsid w:val="0096309A"/>
    <w:rsid w:val="00963D8C"/>
    <w:rsid w:val="00963EAF"/>
    <w:rsid w:val="009648B8"/>
    <w:rsid w:val="009656AF"/>
    <w:rsid w:val="00965847"/>
    <w:rsid w:val="00965C00"/>
    <w:rsid w:val="00965C9E"/>
    <w:rsid w:val="00965CF8"/>
    <w:rsid w:val="0096608D"/>
    <w:rsid w:val="00966379"/>
    <w:rsid w:val="00966608"/>
    <w:rsid w:val="00966651"/>
    <w:rsid w:val="0096672F"/>
    <w:rsid w:val="0096674B"/>
    <w:rsid w:val="0096723F"/>
    <w:rsid w:val="00967579"/>
    <w:rsid w:val="00967C9E"/>
    <w:rsid w:val="00970644"/>
    <w:rsid w:val="00970D79"/>
    <w:rsid w:val="00970EED"/>
    <w:rsid w:val="00970FCF"/>
    <w:rsid w:val="00971039"/>
    <w:rsid w:val="00971842"/>
    <w:rsid w:val="00971B38"/>
    <w:rsid w:val="00971CEB"/>
    <w:rsid w:val="009721D1"/>
    <w:rsid w:val="00972294"/>
    <w:rsid w:val="009723DA"/>
    <w:rsid w:val="0097263E"/>
    <w:rsid w:val="00972868"/>
    <w:rsid w:val="00972BCA"/>
    <w:rsid w:val="00972D85"/>
    <w:rsid w:val="009737B7"/>
    <w:rsid w:val="00973C91"/>
    <w:rsid w:val="009742D1"/>
    <w:rsid w:val="009744D5"/>
    <w:rsid w:val="00974A42"/>
    <w:rsid w:val="00974AB1"/>
    <w:rsid w:val="00974CD5"/>
    <w:rsid w:val="00974D49"/>
    <w:rsid w:val="0097564C"/>
    <w:rsid w:val="00975826"/>
    <w:rsid w:val="00975A4A"/>
    <w:rsid w:val="00975B7F"/>
    <w:rsid w:val="00976559"/>
    <w:rsid w:val="00976BA8"/>
    <w:rsid w:val="00977413"/>
    <w:rsid w:val="009777BA"/>
    <w:rsid w:val="00977D94"/>
    <w:rsid w:val="00977EE9"/>
    <w:rsid w:val="0098118C"/>
    <w:rsid w:val="009819C3"/>
    <w:rsid w:val="00981ADC"/>
    <w:rsid w:val="00981ED2"/>
    <w:rsid w:val="0098243D"/>
    <w:rsid w:val="00982483"/>
    <w:rsid w:val="009825F9"/>
    <w:rsid w:val="009826DC"/>
    <w:rsid w:val="0098397F"/>
    <w:rsid w:val="00983C8F"/>
    <w:rsid w:val="009842E5"/>
    <w:rsid w:val="0098458A"/>
    <w:rsid w:val="00984656"/>
    <w:rsid w:val="00984AB7"/>
    <w:rsid w:val="00984CEF"/>
    <w:rsid w:val="00984D16"/>
    <w:rsid w:val="00985041"/>
    <w:rsid w:val="00985185"/>
    <w:rsid w:val="00985607"/>
    <w:rsid w:val="00985A26"/>
    <w:rsid w:val="00985EB2"/>
    <w:rsid w:val="009862CA"/>
    <w:rsid w:val="00986342"/>
    <w:rsid w:val="00986F45"/>
    <w:rsid w:val="0098757B"/>
    <w:rsid w:val="00987696"/>
    <w:rsid w:val="009879C7"/>
    <w:rsid w:val="00987A5B"/>
    <w:rsid w:val="00987DC1"/>
    <w:rsid w:val="00987E38"/>
    <w:rsid w:val="00990157"/>
    <w:rsid w:val="00990522"/>
    <w:rsid w:val="0099075B"/>
    <w:rsid w:val="00990D7D"/>
    <w:rsid w:val="00991ABD"/>
    <w:rsid w:val="00991C08"/>
    <w:rsid w:val="00992488"/>
    <w:rsid w:val="0099291B"/>
    <w:rsid w:val="00992BB5"/>
    <w:rsid w:val="00992FC4"/>
    <w:rsid w:val="0099395B"/>
    <w:rsid w:val="00993B7F"/>
    <w:rsid w:val="00994107"/>
    <w:rsid w:val="009944A6"/>
    <w:rsid w:val="0099470E"/>
    <w:rsid w:val="00994A64"/>
    <w:rsid w:val="00994F62"/>
    <w:rsid w:val="009957EA"/>
    <w:rsid w:val="00995DCA"/>
    <w:rsid w:val="0099628C"/>
    <w:rsid w:val="00996B1F"/>
    <w:rsid w:val="00996DB9"/>
    <w:rsid w:val="0099739C"/>
    <w:rsid w:val="0099773B"/>
    <w:rsid w:val="0099789B"/>
    <w:rsid w:val="00997A4A"/>
    <w:rsid w:val="00997CD2"/>
    <w:rsid w:val="00997FB1"/>
    <w:rsid w:val="009A0062"/>
    <w:rsid w:val="009A0424"/>
    <w:rsid w:val="009A0595"/>
    <w:rsid w:val="009A05C6"/>
    <w:rsid w:val="009A064C"/>
    <w:rsid w:val="009A0F77"/>
    <w:rsid w:val="009A1083"/>
    <w:rsid w:val="009A1327"/>
    <w:rsid w:val="009A1349"/>
    <w:rsid w:val="009A1E35"/>
    <w:rsid w:val="009A24FB"/>
    <w:rsid w:val="009A274C"/>
    <w:rsid w:val="009A2A0C"/>
    <w:rsid w:val="009A2C69"/>
    <w:rsid w:val="009A2ED6"/>
    <w:rsid w:val="009A31EB"/>
    <w:rsid w:val="009A3326"/>
    <w:rsid w:val="009A3532"/>
    <w:rsid w:val="009A36A6"/>
    <w:rsid w:val="009A3B04"/>
    <w:rsid w:val="009A4925"/>
    <w:rsid w:val="009A4D2D"/>
    <w:rsid w:val="009A4DD2"/>
    <w:rsid w:val="009A4E3A"/>
    <w:rsid w:val="009A5430"/>
    <w:rsid w:val="009A5D8D"/>
    <w:rsid w:val="009A5EFA"/>
    <w:rsid w:val="009A60C8"/>
    <w:rsid w:val="009A6263"/>
    <w:rsid w:val="009A62B7"/>
    <w:rsid w:val="009A6391"/>
    <w:rsid w:val="009A6517"/>
    <w:rsid w:val="009A73CB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31F9"/>
    <w:rsid w:val="009B3218"/>
    <w:rsid w:val="009B349B"/>
    <w:rsid w:val="009B3504"/>
    <w:rsid w:val="009B3EEE"/>
    <w:rsid w:val="009B3FD2"/>
    <w:rsid w:val="009B464B"/>
    <w:rsid w:val="009B4786"/>
    <w:rsid w:val="009B4ABC"/>
    <w:rsid w:val="009B4BB0"/>
    <w:rsid w:val="009B4C56"/>
    <w:rsid w:val="009B4C73"/>
    <w:rsid w:val="009B4C99"/>
    <w:rsid w:val="009B533A"/>
    <w:rsid w:val="009B5C34"/>
    <w:rsid w:val="009B656C"/>
    <w:rsid w:val="009B6B59"/>
    <w:rsid w:val="009B6D92"/>
    <w:rsid w:val="009B70DB"/>
    <w:rsid w:val="009B77A5"/>
    <w:rsid w:val="009B78DC"/>
    <w:rsid w:val="009B7A43"/>
    <w:rsid w:val="009C03E3"/>
    <w:rsid w:val="009C061C"/>
    <w:rsid w:val="009C15D8"/>
    <w:rsid w:val="009C18EE"/>
    <w:rsid w:val="009C1A73"/>
    <w:rsid w:val="009C1E4F"/>
    <w:rsid w:val="009C22F2"/>
    <w:rsid w:val="009C238D"/>
    <w:rsid w:val="009C2853"/>
    <w:rsid w:val="009C2D97"/>
    <w:rsid w:val="009C347C"/>
    <w:rsid w:val="009C3B1A"/>
    <w:rsid w:val="009C3CC9"/>
    <w:rsid w:val="009C3F73"/>
    <w:rsid w:val="009C45C7"/>
    <w:rsid w:val="009C4658"/>
    <w:rsid w:val="009C46A8"/>
    <w:rsid w:val="009C4823"/>
    <w:rsid w:val="009C4859"/>
    <w:rsid w:val="009C492A"/>
    <w:rsid w:val="009C49D4"/>
    <w:rsid w:val="009C4BE6"/>
    <w:rsid w:val="009C4C85"/>
    <w:rsid w:val="009C4EB6"/>
    <w:rsid w:val="009C4F1F"/>
    <w:rsid w:val="009C5A5B"/>
    <w:rsid w:val="009C5A64"/>
    <w:rsid w:val="009C5CAB"/>
    <w:rsid w:val="009C6DF1"/>
    <w:rsid w:val="009C6E3F"/>
    <w:rsid w:val="009C711A"/>
    <w:rsid w:val="009C76D9"/>
    <w:rsid w:val="009C78B4"/>
    <w:rsid w:val="009D01CC"/>
    <w:rsid w:val="009D03FF"/>
    <w:rsid w:val="009D040D"/>
    <w:rsid w:val="009D0502"/>
    <w:rsid w:val="009D061F"/>
    <w:rsid w:val="009D107B"/>
    <w:rsid w:val="009D182E"/>
    <w:rsid w:val="009D19CC"/>
    <w:rsid w:val="009D1AC3"/>
    <w:rsid w:val="009D2063"/>
    <w:rsid w:val="009D2CB3"/>
    <w:rsid w:val="009D2FE6"/>
    <w:rsid w:val="009D3878"/>
    <w:rsid w:val="009D3D6A"/>
    <w:rsid w:val="009D3DFA"/>
    <w:rsid w:val="009D4120"/>
    <w:rsid w:val="009D4F6A"/>
    <w:rsid w:val="009D4FBB"/>
    <w:rsid w:val="009D54F4"/>
    <w:rsid w:val="009D565D"/>
    <w:rsid w:val="009D5681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A17"/>
    <w:rsid w:val="009E1A23"/>
    <w:rsid w:val="009E1E32"/>
    <w:rsid w:val="009E2335"/>
    <w:rsid w:val="009E23F1"/>
    <w:rsid w:val="009E250E"/>
    <w:rsid w:val="009E26F9"/>
    <w:rsid w:val="009E2995"/>
    <w:rsid w:val="009E312E"/>
    <w:rsid w:val="009E3896"/>
    <w:rsid w:val="009E395A"/>
    <w:rsid w:val="009E3E3A"/>
    <w:rsid w:val="009E3FD4"/>
    <w:rsid w:val="009E4041"/>
    <w:rsid w:val="009E429B"/>
    <w:rsid w:val="009E42FA"/>
    <w:rsid w:val="009E4490"/>
    <w:rsid w:val="009E4558"/>
    <w:rsid w:val="009E4D9D"/>
    <w:rsid w:val="009E4F6C"/>
    <w:rsid w:val="009E5029"/>
    <w:rsid w:val="009E5ECB"/>
    <w:rsid w:val="009E6239"/>
    <w:rsid w:val="009E6580"/>
    <w:rsid w:val="009E6637"/>
    <w:rsid w:val="009E687F"/>
    <w:rsid w:val="009E6A71"/>
    <w:rsid w:val="009E6D9B"/>
    <w:rsid w:val="009E6DA4"/>
    <w:rsid w:val="009E7CF8"/>
    <w:rsid w:val="009F04C7"/>
    <w:rsid w:val="009F0578"/>
    <w:rsid w:val="009F0727"/>
    <w:rsid w:val="009F0D3A"/>
    <w:rsid w:val="009F0E5C"/>
    <w:rsid w:val="009F10D7"/>
    <w:rsid w:val="009F2085"/>
    <w:rsid w:val="009F29C4"/>
    <w:rsid w:val="009F2B71"/>
    <w:rsid w:val="009F2C8A"/>
    <w:rsid w:val="009F307B"/>
    <w:rsid w:val="009F3414"/>
    <w:rsid w:val="009F35BE"/>
    <w:rsid w:val="009F3B59"/>
    <w:rsid w:val="009F3EA5"/>
    <w:rsid w:val="009F443F"/>
    <w:rsid w:val="009F4DAB"/>
    <w:rsid w:val="009F5BB4"/>
    <w:rsid w:val="009F5C41"/>
    <w:rsid w:val="009F5DC4"/>
    <w:rsid w:val="009F60F3"/>
    <w:rsid w:val="009F687D"/>
    <w:rsid w:val="009F6DD2"/>
    <w:rsid w:val="009F6ECA"/>
    <w:rsid w:val="009F757D"/>
    <w:rsid w:val="009F7F33"/>
    <w:rsid w:val="00A00434"/>
    <w:rsid w:val="00A0069C"/>
    <w:rsid w:val="00A006B4"/>
    <w:rsid w:val="00A0089A"/>
    <w:rsid w:val="00A00990"/>
    <w:rsid w:val="00A00B2F"/>
    <w:rsid w:val="00A00BA8"/>
    <w:rsid w:val="00A012A6"/>
    <w:rsid w:val="00A01728"/>
    <w:rsid w:val="00A01BB5"/>
    <w:rsid w:val="00A024C0"/>
    <w:rsid w:val="00A02EDB"/>
    <w:rsid w:val="00A02F70"/>
    <w:rsid w:val="00A03331"/>
    <w:rsid w:val="00A03476"/>
    <w:rsid w:val="00A034CC"/>
    <w:rsid w:val="00A03B7C"/>
    <w:rsid w:val="00A03E64"/>
    <w:rsid w:val="00A04632"/>
    <w:rsid w:val="00A04B73"/>
    <w:rsid w:val="00A057E1"/>
    <w:rsid w:val="00A05C21"/>
    <w:rsid w:val="00A06114"/>
    <w:rsid w:val="00A062C5"/>
    <w:rsid w:val="00A06EA8"/>
    <w:rsid w:val="00A07362"/>
    <w:rsid w:val="00A077B0"/>
    <w:rsid w:val="00A07FD9"/>
    <w:rsid w:val="00A100A9"/>
    <w:rsid w:val="00A1055C"/>
    <w:rsid w:val="00A1081A"/>
    <w:rsid w:val="00A10971"/>
    <w:rsid w:val="00A10CAF"/>
    <w:rsid w:val="00A10FA2"/>
    <w:rsid w:val="00A11054"/>
    <w:rsid w:val="00A1124D"/>
    <w:rsid w:val="00A11302"/>
    <w:rsid w:val="00A11A1C"/>
    <w:rsid w:val="00A11A71"/>
    <w:rsid w:val="00A11B78"/>
    <w:rsid w:val="00A11C26"/>
    <w:rsid w:val="00A120A7"/>
    <w:rsid w:val="00A12585"/>
    <w:rsid w:val="00A12A23"/>
    <w:rsid w:val="00A12A5C"/>
    <w:rsid w:val="00A12C96"/>
    <w:rsid w:val="00A12FE1"/>
    <w:rsid w:val="00A1316B"/>
    <w:rsid w:val="00A133E2"/>
    <w:rsid w:val="00A13B2C"/>
    <w:rsid w:val="00A142FA"/>
    <w:rsid w:val="00A14372"/>
    <w:rsid w:val="00A14778"/>
    <w:rsid w:val="00A1489A"/>
    <w:rsid w:val="00A1490A"/>
    <w:rsid w:val="00A14E62"/>
    <w:rsid w:val="00A14F74"/>
    <w:rsid w:val="00A15468"/>
    <w:rsid w:val="00A15A8D"/>
    <w:rsid w:val="00A161C9"/>
    <w:rsid w:val="00A162A4"/>
    <w:rsid w:val="00A1642F"/>
    <w:rsid w:val="00A1655B"/>
    <w:rsid w:val="00A1679C"/>
    <w:rsid w:val="00A16C43"/>
    <w:rsid w:val="00A171FA"/>
    <w:rsid w:val="00A17567"/>
    <w:rsid w:val="00A17DB3"/>
    <w:rsid w:val="00A17FCD"/>
    <w:rsid w:val="00A203BC"/>
    <w:rsid w:val="00A208E1"/>
    <w:rsid w:val="00A20C17"/>
    <w:rsid w:val="00A20CF1"/>
    <w:rsid w:val="00A20D83"/>
    <w:rsid w:val="00A2114F"/>
    <w:rsid w:val="00A2119A"/>
    <w:rsid w:val="00A2139C"/>
    <w:rsid w:val="00A21C97"/>
    <w:rsid w:val="00A21EB1"/>
    <w:rsid w:val="00A22184"/>
    <w:rsid w:val="00A2382C"/>
    <w:rsid w:val="00A239C9"/>
    <w:rsid w:val="00A23CAA"/>
    <w:rsid w:val="00A23CEB"/>
    <w:rsid w:val="00A24E31"/>
    <w:rsid w:val="00A25103"/>
    <w:rsid w:val="00A25467"/>
    <w:rsid w:val="00A254CD"/>
    <w:rsid w:val="00A257B9"/>
    <w:rsid w:val="00A25877"/>
    <w:rsid w:val="00A25D17"/>
    <w:rsid w:val="00A25ED1"/>
    <w:rsid w:val="00A269F9"/>
    <w:rsid w:val="00A2739C"/>
    <w:rsid w:val="00A274D7"/>
    <w:rsid w:val="00A27749"/>
    <w:rsid w:val="00A27EF8"/>
    <w:rsid w:val="00A3029B"/>
    <w:rsid w:val="00A302C4"/>
    <w:rsid w:val="00A30957"/>
    <w:rsid w:val="00A31463"/>
    <w:rsid w:val="00A31767"/>
    <w:rsid w:val="00A317A5"/>
    <w:rsid w:val="00A31C1C"/>
    <w:rsid w:val="00A31F34"/>
    <w:rsid w:val="00A327D6"/>
    <w:rsid w:val="00A32D5B"/>
    <w:rsid w:val="00A331E6"/>
    <w:rsid w:val="00A33767"/>
    <w:rsid w:val="00A3393F"/>
    <w:rsid w:val="00A33C48"/>
    <w:rsid w:val="00A344AB"/>
    <w:rsid w:val="00A3475B"/>
    <w:rsid w:val="00A34BDE"/>
    <w:rsid w:val="00A34CAD"/>
    <w:rsid w:val="00A34D1B"/>
    <w:rsid w:val="00A3503F"/>
    <w:rsid w:val="00A3548C"/>
    <w:rsid w:val="00A35E80"/>
    <w:rsid w:val="00A36366"/>
    <w:rsid w:val="00A369DD"/>
    <w:rsid w:val="00A371EB"/>
    <w:rsid w:val="00A374CB"/>
    <w:rsid w:val="00A40FB5"/>
    <w:rsid w:val="00A41072"/>
    <w:rsid w:val="00A4107C"/>
    <w:rsid w:val="00A41485"/>
    <w:rsid w:val="00A41A84"/>
    <w:rsid w:val="00A41ADD"/>
    <w:rsid w:val="00A41AE7"/>
    <w:rsid w:val="00A41C4C"/>
    <w:rsid w:val="00A41C96"/>
    <w:rsid w:val="00A41EA1"/>
    <w:rsid w:val="00A42005"/>
    <w:rsid w:val="00A4203D"/>
    <w:rsid w:val="00A42427"/>
    <w:rsid w:val="00A42575"/>
    <w:rsid w:val="00A42CED"/>
    <w:rsid w:val="00A433A6"/>
    <w:rsid w:val="00A43468"/>
    <w:rsid w:val="00A43536"/>
    <w:rsid w:val="00A436BE"/>
    <w:rsid w:val="00A437DD"/>
    <w:rsid w:val="00A43B47"/>
    <w:rsid w:val="00A446E6"/>
    <w:rsid w:val="00A45090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710A"/>
    <w:rsid w:val="00A4727B"/>
    <w:rsid w:val="00A47587"/>
    <w:rsid w:val="00A4759C"/>
    <w:rsid w:val="00A47809"/>
    <w:rsid w:val="00A47BEE"/>
    <w:rsid w:val="00A50B67"/>
    <w:rsid w:val="00A50CEB"/>
    <w:rsid w:val="00A51698"/>
    <w:rsid w:val="00A51699"/>
    <w:rsid w:val="00A51A42"/>
    <w:rsid w:val="00A51A74"/>
    <w:rsid w:val="00A5279F"/>
    <w:rsid w:val="00A527ED"/>
    <w:rsid w:val="00A532CD"/>
    <w:rsid w:val="00A53882"/>
    <w:rsid w:val="00A54A7C"/>
    <w:rsid w:val="00A54BDD"/>
    <w:rsid w:val="00A54F25"/>
    <w:rsid w:val="00A54F3B"/>
    <w:rsid w:val="00A5508F"/>
    <w:rsid w:val="00A550C1"/>
    <w:rsid w:val="00A55706"/>
    <w:rsid w:val="00A55890"/>
    <w:rsid w:val="00A56475"/>
    <w:rsid w:val="00A56929"/>
    <w:rsid w:val="00A57023"/>
    <w:rsid w:val="00A57202"/>
    <w:rsid w:val="00A572B6"/>
    <w:rsid w:val="00A604AB"/>
    <w:rsid w:val="00A605B0"/>
    <w:rsid w:val="00A60717"/>
    <w:rsid w:val="00A60879"/>
    <w:rsid w:val="00A60A5B"/>
    <w:rsid w:val="00A60EA1"/>
    <w:rsid w:val="00A60F14"/>
    <w:rsid w:val="00A61B90"/>
    <w:rsid w:val="00A61D2E"/>
    <w:rsid w:val="00A62509"/>
    <w:rsid w:val="00A626BC"/>
    <w:rsid w:val="00A63039"/>
    <w:rsid w:val="00A637DD"/>
    <w:rsid w:val="00A63C6A"/>
    <w:rsid w:val="00A6422A"/>
    <w:rsid w:val="00A6487D"/>
    <w:rsid w:val="00A654D8"/>
    <w:rsid w:val="00A66C56"/>
    <w:rsid w:val="00A66E2B"/>
    <w:rsid w:val="00A67645"/>
    <w:rsid w:val="00A6764B"/>
    <w:rsid w:val="00A67781"/>
    <w:rsid w:val="00A67AFE"/>
    <w:rsid w:val="00A67CDA"/>
    <w:rsid w:val="00A70992"/>
    <w:rsid w:val="00A70B93"/>
    <w:rsid w:val="00A70E04"/>
    <w:rsid w:val="00A7109C"/>
    <w:rsid w:val="00A71266"/>
    <w:rsid w:val="00A713F5"/>
    <w:rsid w:val="00A7143D"/>
    <w:rsid w:val="00A7201A"/>
    <w:rsid w:val="00A72100"/>
    <w:rsid w:val="00A723E7"/>
    <w:rsid w:val="00A72451"/>
    <w:rsid w:val="00A726C0"/>
    <w:rsid w:val="00A72931"/>
    <w:rsid w:val="00A72DE6"/>
    <w:rsid w:val="00A72DF8"/>
    <w:rsid w:val="00A73F62"/>
    <w:rsid w:val="00A7458D"/>
    <w:rsid w:val="00A745DA"/>
    <w:rsid w:val="00A74693"/>
    <w:rsid w:val="00A74813"/>
    <w:rsid w:val="00A74D3F"/>
    <w:rsid w:val="00A75976"/>
    <w:rsid w:val="00A765E3"/>
    <w:rsid w:val="00A7696D"/>
    <w:rsid w:val="00A76BD1"/>
    <w:rsid w:val="00A76E65"/>
    <w:rsid w:val="00A7701A"/>
    <w:rsid w:val="00A7731D"/>
    <w:rsid w:val="00A7772F"/>
    <w:rsid w:val="00A8003F"/>
    <w:rsid w:val="00A8073C"/>
    <w:rsid w:val="00A80D8F"/>
    <w:rsid w:val="00A81807"/>
    <w:rsid w:val="00A82BA8"/>
    <w:rsid w:val="00A83423"/>
    <w:rsid w:val="00A83470"/>
    <w:rsid w:val="00A83747"/>
    <w:rsid w:val="00A838F5"/>
    <w:rsid w:val="00A83971"/>
    <w:rsid w:val="00A83A94"/>
    <w:rsid w:val="00A83C00"/>
    <w:rsid w:val="00A84387"/>
    <w:rsid w:val="00A843F3"/>
    <w:rsid w:val="00A8491A"/>
    <w:rsid w:val="00A84A19"/>
    <w:rsid w:val="00A84C38"/>
    <w:rsid w:val="00A84D07"/>
    <w:rsid w:val="00A84DA1"/>
    <w:rsid w:val="00A84EFC"/>
    <w:rsid w:val="00A84F11"/>
    <w:rsid w:val="00A850EB"/>
    <w:rsid w:val="00A85127"/>
    <w:rsid w:val="00A851BB"/>
    <w:rsid w:val="00A86142"/>
    <w:rsid w:val="00A861F6"/>
    <w:rsid w:val="00A86269"/>
    <w:rsid w:val="00A862F0"/>
    <w:rsid w:val="00A869BF"/>
    <w:rsid w:val="00A8708C"/>
    <w:rsid w:val="00A872D7"/>
    <w:rsid w:val="00A873A7"/>
    <w:rsid w:val="00A876D6"/>
    <w:rsid w:val="00A87EB5"/>
    <w:rsid w:val="00A90BB1"/>
    <w:rsid w:val="00A9122C"/>
    <w:rsid w:val="00A9194D"/>
    <w:rsid w:val="00A91996"/>
    <w:rsid w:val="00A9201B"/>
    <w:rsid w:val="00A92883"/>
    <w:rsid w:val="00A9308C"/>
    <w:rsid w:val="00A9372A"/>
    <w:rsid w:val="00A941E7"/>
    <w:rsid w:val="00A944C1"/>
    <w:rsid w:val="00A9455D"/>
    <w:rsid w:val="00A94642"/>
    <w:rsid w:val="00A94B7B"/>
    <w:rsid w:val="00A94F6B"/>
    <w:rsid w:val="00A95542"/>
    <w:rsid w:val="00A95A7A"/>
    <w:rsid w:val="00A961A1"/>
    <w:rsid w:val="00A96386"/>
    <w:rsid w:val="00A963CB"/>
    <w:rsid w:val="00A964C9"/>
    <w:rsid w:val="00A96EA0"/>
    <w:rsid w:val="00A97049"/>
    <w:rsid w:val="00A973A3"/>
    <w:rsid w:val="00A9760C"/>
    <w:rsid w:val="00A97EFA"/>
    <w:rsid w:val="00AA06CD"/>
    <w:rsid w:val="00AA145B"/>
    <w:rsid w:val="00AA14D4"/>
    <w:rsid w:val="00AA156B"/>
    <w:rsid w:val="00AA164E"/>
    <w:rsid w:val="00AA1952"/>
    <w:rsid w:val="00AA1BAF"/>
    <w:rsid w:val="00AA1C35"/>
    <w:rsid w:val="00AA2172"/>
    <w:rsid w:val="00AA2EAE"/>
    <w:rsid w:val="00AA35EF"/>
    <w:rsid w:val="00AA362C"/>
    <w:rsid w:val="00AA3724"/>
    <w:rsid w:val="00AA3B9D"/>
    <w:rsid w:val="00AA447F"/>
    <w:rsid w:val="00AA462C"/>
    <w:rsid w:val="00AA4A7B"/>
    <w:rsid w:val="00AA4C79"/>
    <w:rsid w:val="00AA589A"/>
    <w:rsid w:val="00AA5D9C"/>
    <w:rsid w:val="00AA6069"/>
    <w:rsid w:val="00AA63B4"/>
    <w:rsid w:val="00AA7472"/>
    <w:rsid w:val="00AA751D"/>
    <w:rsid w:val="00AA7523"/>
    <w:rsid w:val="00AA783C"/>
    <w:rsid w:val="00AA7C53"/>
    <w:rsid w:val="00AB07AC"/>
    <w:rsid w:val="00AB0976"/>
    <w:rsid w:val="00AB0C40"/>
    <w:rsid w:val="00AB0C44"/>
    <w:rsid w:val="00AB0CAA"/>
    <w:rsid w:val="00AB106E"/>
    <w:rsid w:val="00AB1168"/>
    <w:rsid w:val="00AB15C2"/>
    <w:rsid w:val="00AB1933"/>
    <w:rsid w:val="00AB242E"/>
    <w:rsid w:val="00AB27F3"/>
    <w:rsid w:val="00AB2A0B"/>
    <w:rsid w:val="00AB2EE3"/>
    <w:rsid w:val="00AB3136"/>
    <w:rsid w:val="00AB34B2"/>
    <w:rsid w:val="00AB34D9"/>
    <w:rsid w:val="00AB357D"/>
    <w:rsid w:val="00AB360A"/>
    <w:rsid w:val="00AB3BE2"/>
    <w:rsid w:val="00AB3C87"/>
    <w:rsid w:val="00AB410A"/>
    <w:rsid w:val="00AB4110"/>
    <w:rsid w:val="00AB444F"/>
    <w:rsid w:val="00AB4ADC"/>
    <w:rsid w:val="00AB56F3"/>
    <w:rsid w:val="00AB57F6"/>
    <w:rsid w:val="00AB5C6F"/>
    <w:rsid w:val="00AB66F1"/>
    <w:rsid w:val="00AB74AE"/>
    <w:rsid w:val="00AC07BB"/>
    <w:rsid w:val="00AC0961"/>
    <w:rsid w:val="00AC0B5A"/>
    <w:rsid w:val="00AC129F"/>
    <w:rsid w:val="00AC15C3"/>
    <w:rsid w:val="00AC1814"/>
    <w:rsid w:val="00AC18E1"/>
    <w:rsid w:val="00AC1D2D"/>
    <w:rsid w:val="00AC22CC"/>
    <w:rsid w:val="00AC256E"/>
    <w:rsid w:val="00AC2785"/>
    <w:rsid w:val="00AC311B"/>
    <w:rsid w:val="00AC3B86"/>
    <w:rsid w:val="00AC3E61"/>
    <w:rsid w:val="00AC442B"/>
    <w:rsid w:val="00AC45D1"/>
    <w:rsid w:val="00AC4794"/>
    <w:rsid w:val="00AC49D8"/>
    <w:rsid w:val="00AC52AD"/>
    <w:rsid w:val="00AC53F4"/>
    <w:rsid w:val="00AC5A1C"/>
    <w:rsid w:val="00AC62C5"/>
    <w:rsid w:val="00AC6B24"/>
    <w:rsid w:val="00AC74A4"/>
    <w:rsid w:val="00AC74D6"/>
    <w:rsid w:val="00AC7A17"/>
    <w:rsid w:val="00AC7D3A"/>
    <w:rsid w:val="00AC7D41"/>
    <w:rsid w:val="00AC7D93"/>
    <w:rsid w:val="00AD00D8"/>
    <w:rsid w:val="00AD09B0"/>
    <w:rsid w:val="00AD0A72"/>
    <w:rsid w:val="00AD0C5D"/>
    <w:rsid w:val="00AD1200"/>
    <w:rsid w:val="00AD144B"/>
    <w:rsid w:val="00AD1CB7"/>
    <w:rsid w:val="00AD1E27"/>
    <w:rsid w:val="00AD20C7"/>
    <w:rsid w:val="00AD24D3"/>
    <w:rsid w:val="00AD2556"/>
    <w:rsid w:val="00AD26B6"/>
    <w:rsid w:val="00AD2724"/>
    <w:rsid w:val="00AD2805"/>
    <w:rsid w:val="00AD2B18"/>
    <w:rsid w:val="00AD3505"/>
    <w:rsid w:val="00AD3C21"/>
    <w:rsid w:val="00AD40BD"/>
    <w:rsid w:val="00AD4426"/>
    <w:rsid w:val="00AD4460"/>
    <w:rsid w:val="00AD4D1C"/>
    <w:rsid w:val="00AD4E1C"/>
    <w:rsid w:val="00AD4F44"/>
    <w:rsid w:val="00AD5066"/>
    <w:rsid w:val="00AD5316"/>
    <w:rsid w:val="00AD5369"/>
    <w:rsid w:val="00AD5A7F"/>
    <w:rsid w:val="00AD5D0D"/>
    <w:rsid w:val="00AD5F6C"/>
    <w:rsid w:val="00AD6021"/>
    <w:rsid w:val="00AD6A27"/>
    <w:rsid w:val="00AD6D84"/>
    <w:rsid w:val="00AD6E46"/>
    <w:rsid w:val="00AD7CC9"/>
    <w:rsid w:val="00AE0069"/>
    <w:rsid w:val="00AE083A"/>
    <w:rsid w:val="00AE170A"/>
    <w:rsid w:val="00AE1C14"/>
    <w:rsid w:val="00AE2021"/>
    <w:rsid w:val="00AE2197"/>
    <w:rsid w:val="00AE21BE"/>
    <w:rsid w:val="00AE2470"/>
    <w:rsid w:val="00AE3048"/>
    <w:rsid w:val="00AE3107"/>
    <w:rsid w:val="00AE3175"/>
    <w:rsid w:val="00AE3AC7"/>
    <w:rsid w:val="00AE3DBB"/>
    <w:rsid w:val="00AE3EFA"/>
    <w:rsid w:val="00AE4009"/>
    <w:rsid w:val="00AE493F"/>
    <w:rsid w:val="00AE4A67"/>
    <w:rsid w:val="00AE58EC"/>
    <w:rsid w:val="00AE5E0D"/>
    <w:rsid w:val="00AE6160"/>
    <w:rsid w:val="00AE61BF"/>
    <w:rsid w:val="00AE628C"/>
    <w:rsid w:val="00AE6346"/>
    <w:rsid w:val="00AE65CE"/>
    <w:rsid w:val="00AE677C"/>
    <w:rsid w:val="00AE6849"/>
    <w:rsid w:val="00AE6BD1"/>
    <w:rsid w:val="00AE6D89"/>
    <w:rsid w:val="00AE6E2F"/>
    <w:rsid w:val="00AE7571"/>
    <w:rsid w:val="00AE778A"/>
    <w:rsid w:val="00AE7883"/>
    <w:rsid w:val="00AE7C81"/>
    <w:rsid w:val="00AE7DE9"/>
    <w:rsid w:val="00AF0213"/>
    <w:rsid w:val="00AF022E"/>
    <w:rsid w:val="00AF04B1"/>
    <w:rsid w:val="00AF0BF5"/>
    <w:rsid w:val="00AF0C06"/>
    <w:rsid w:val="00AF1004"/>
    <w:rsid w:val="00AF11A9"/>
    <w:rsid w:val="00AF1468"/>
    <w:rsid w:val="00AF2986"/>
    <w:rsid w:val="00AF2A4D"/>
    <w:rsid w:val="00AF2A83"/>
    <w:rsid w:val="00AF2FB9"/>
    <w:rsid w:val="00AF2FE4"/>
    <w:rsid w:val="00AF3572"/>
    <w:rsid w:val="00AF3AA6"/>
    <w:rsid w:val="00AF3F34"/>
    <w:rsid w:val="00AF3FEE"/>
    <w:rsid w:val="00AF4391"/>
    <w:rsid w:val="00AF5ABA"/>
    <w:rsid w:val="00AF5DE6"/>
    <w:rsid w:val="00AF5DED"/>
    <w:rsid w:val="00AF62A5"/>
    <w:rsid w:val="00AF64D2"/>
    <w:rsid w:val="00AF659C"/>
    <w:rsid w:val="00AF6995"/>
    <w:rsid w:val="00AF69DA"/>
    <w:rsid w:val="00AF6EC5"/>
    <w:rsid w:val="00AF700D"/>
    <w:rsid w:val="00AF721A"/>
    <w:rsid w:val="00AF767D"/>
    <w:rsid w:val="00AF777E"/>
    <w:rsid w:val="00AF7DDD"/>
    <w:rsid w:val="00B0059F"/>
    <w:rsid w:val="00B00E32"/>
    <w:rsid w:val="00B00E45"/>
    <w:rsid w:val="00B00FED"/>
    <w:rsid w:val="00B013FE"/>
    <w:rsid w:val="00B01841"/>
    <w:rsid w:val="00B01950"/>
    <w:rsid w:val="00B020DF"/>
    <w:rsid w:val="00B0214C"/>
    <w:rsid w:val="00B02581"/>
    <w:rsid w:val="00B02972"/>
    <w:rsid w:val="00B02E11"/>
    <w:rsid w:val="00B02ED6"/>
    <w:rsid w:val="00B02F90"/>
    <w:rsid w:val="00B03010"/>
    <w:rsid w:val="00B03025"/>
    <w:rsid w:val="00B030C5"/>
    <w:rsid w:val="00B03744"/>
    <w:rsid w:val="00B03A81"/>
    <w:rsid w:val="00B03DF5"/>
    <w:rsid w:val="00B04636"/>
    <w:rsid w:val="00B04A0B"/>
    <w:rsid w:val="00B04B31"/>
    <w:rsid w:val="00B04DBC"/>
    <w:rsid w:val="00B05114"/>
    <w:rsid w:val="00B054E2"/>
    <w:rsid w:val="00B05844"/>
    <w:rsid w:val="00B05C35"/>
    <w:rsid w:val="00B063DA"/>
    <w:rsid w:val="00B0672B"/>
    <w:rsid w:val="00B06E1C"/>
    <w:rsid w:val="00B07042"/>
    <w:rsid w:val="00B0723C"/>
    <w:rsid w:val="00B072FD"/>
    <w:rsid w:val="00B07329"/>
    <w:rsid w:val="00B075B4"/>
    <w:rsid w:val="00B07A92"/>
    <w:rsid w:val="00B10077"/>
    <w:rsid w:val="00B1046F"/>
    <w:rsid w:val="00B1084D"/>
    <w:rsid w:val="00B1086C"/>
    <w:rsid w:val="00B10A88"/>
    <w:rsid w:val="00B10CD5"/>
    <w:rsid w:val="00B119DC"/>
    <w:rsid w:val="00B11B4D"/>
    <w:rsid w:val="00B122FF"/>
    <w:rsid w:val="00B12EDC"/>
    <w:rsid w:val="00B12FF4"/>
    <w:rsid w:val="00B13326"/>
    <w:rsid w:val="00B1348B"/>
    <w:rsid w:val="00B139B9"/>
    <w:rsid w:val="00B13AF3"/>
    <w:rsid w:val="00B13B12"/>
    <w:rsid w:val="00B1413D"/>
    <w:rsid w:val="00B14216"/>
    <w:rsid w:val="00B145F2"/>
    <w:rsid w:val="00B14AFF"/>
    <w:rsid w:val="00B14BA0"/>
    <w:rsid w:val="00B152ED"/>
    <w:rsid w:val="00B155A4"/>
    <w:rsid w:val="00B155DB"/>
    <w:rsid w:val="00B1566D"/>
    <w:rsid w:val="00B15709"/>
    <w:rsid w:val="00B15849"/>
    <w:rsid w:val="00B15A5C"/>
    <w:rsid w:val="00B15D34"/>
    <w:rsid w:val="00B15DB5"/>
    <w:rsid w:val="00B16D8A"/>
    <w:rsid w:val="00B17F8B"/>
    <w:rsid w:val="00B200D9"/>
    <w:rsid w:val="00B209F4"/>
    <w:rsid w:val="00B20AC2"/>
    <w:rsid w:val="00B21123"/>
    <w:rsid w:val="00B21293"/>
    <w:rsid w:val="00B2141C"/>
    <w:rsid w:val="00B21429"/>
    <w:rsid w:val="00B21980"/>
    <w:rsid w:val="00B21CA1"/>
    <w:rsid w:val="00B22B8F"/>
    <w:rsid w:val="00B235C1"/>
    <w:rsid w:val="00B23627"/>
    <w:rsid w:val="00B23666"/>
    <w:rsid w:val="00B23D89"/>
    <w:rsid w:val="00B24BEA"/>
    <w:rsid w:val="00B25219"/>
    <w:rsid w:val="00B2557A"/>
    <w:rsid w:val="00B25765"/>
    <w:rsid w:val="00B26230"/>
    <w:rsid w:val="00B26336"/>
    <w:rsid w:val="00B26D0B"/>
    <w:rsid w:val="00B26F8D"/>
    <w:rsid w:val="00B27075"/>
    <w:rsid w:val="00B2722A"/>
    <w:rsid w:val="00B27A07"/>
    <w:rsid w:val="00B27CFD"/>
    <w:rsid w:val="00B304F7"/>
    <w:rsid w:val="00B30536"/>
    <w:rsid w:val="00B31BA4"/>
    <w:rsid w:val="00B32B67"/>
    <w:rsid w:val="00B33002"/>
    <w:rsid w:val="00B3456C"/>
    <w:rsid w:val="00B34A09"/>
    <w:rsid w:val="00B34BAE"/>
    <w:rsid w:val="00B35588"/>
    <w:rsid w:val="00B3573C"/>
    <w:rsid w:val="00B359C9"/>
    <w:rsid w:val="00B35FD8"/>
    <w:rsid w:val="00B36335"/>
    <w:rsid w:val="00B3663E"/>
    <w:rsid w:val="00B366D1"/>
    <w:rsid w:val="00B37C2B"/>
    <w:rsid w:val="00B37DFA"/>
    <w:rsid w:val="00B37EE8"/>
    <w:rsid w:val="00B37F24"/>
    <w:rsid w:val="00B40432"/>
    <w:rsid w:val="00B416FD"/>
    <w:rsid w:val="00B41875"/>
    <w:rsid w:val="00B41B41"/>
    <w:rsid w:val="00B4225F"/>
    <w:rsid w:val="00B42736"/>
    <w:rsid w:val="00B42846"/>
    <w:rsid w:val="00B42D0F"/>
    <w:rsid w:val="00B43757"/>
    <w:rsid w:val="00B437EA"/>
    <w:rsid w:val="00B43FA4"/>
    <w:rsid w:val="00B4431C"/>
    <w:rsid w:val="00B45A80"/>
    <w:rsid w:val="00B45C09"/>
    <w:rsid w:val="00B45F64"/>
    <w:rsid w:val="00B46213"/>
    <w:rsid w:val="00B46927"/>
    <w:rsid w:val="00B46B15"/>
    <w:rsid w:val="00B46D00"/>
    <w:rsid w:val="00B475C6"/>
    <w:rsid w:val="00B47756"/>
    <w:rsid w:val="00B478D9"/>
    <w:rsid w:val="00B506AE"/>
    <w:rsid w:val="00B50D4F"/>
    <w:rsid w:val="00B512D5"/>
    <w:rsid w:val="00B51C72"/>
    <w:rsid w:val="00B52310"/>
    <w:rsid w:val="00B52C82"/>
    <w:rsid w:val="00B53148"/>
    <w:rsid w:val="00B53538"/>
    <w:rsid w:val="00B53754"/>
    <w:rsid w:val="00B541ED"/>
    <w:rsid w:val="00B54328"/>
    <w:rsid w:val="00B543CC"/>
    <w:rsid w:val="00B543FB"/>
    <w:rsid w:val="00B5490B"/>
    <w:rsid w:val="00B549E5"/>
    <w:rsid w:val="00B5523F"/>
    <w:rsid w:val="00B55283"/>
    <w:rsid w:val="00B55BC9"/>
    <w:rsid w:val="00B55DCA"/>
    <w:rsid w:val="00B55DDD"/>
    <w:rsid w:val="00B55F68"/>
    <w:rsid w:val="00B567D4"/>
    <w:rsid w:val="00B567ED"/>
    <w:rsid w:val="00B56AC9"/>
    <w:rsid w:val="00B56BE9"/>
    <w:rsid w:val="00B56D1C"/>
    <w:rsid w:val="00B573F2"/>
    <w:rsid w:val="00B60624"/>
    <w:rsid w:val="00B60A86"/>
    <w:rsid w:val="00B60E65"/>
    <w:rsid w:val="00B61521"/>
    <w:rsid w:val="00B61596"/>
    <w:rsid w:val="00B6213F"/>
    <w:rsid w:val="00B62217"/>
    <w:rsid w:val="00B62707"/>
    <w:rsid w:val="00B62783"/>
    <w:rsid w:val="00B62AA2"/>
    <w:rsid w:val="00B631F9"/>
    <w:rsid w:val="00B6346C"/>
    <w:rsid w:val="00B63CE6"/>
    <w:rsid w:val="00B63D23"/>
    <w:rsid w:val="00B63F2F"/>
    <w:rsid w:val="00B6437A"/>
    <w:rsid w:val="00B64638"/>
    <w:rsid w:val="00B64E27"/>
    <w:rsid w:val="00B64E73"/>
    <w:rsid w:val="00B6516E"/>
    <w:rsid w:val="00B65B90"/>
    <w:rsid w:val="00B65D0C"/>
    <w:rsid w:val="00B65EB2"/>
    <w:rsid w:val="00B65FA1"/>
    <w:rsid w:val="00B6600E"/>
    <w:rsid w:val="00B70568"/>
    <w:rsid w:val="00B70741"/>
    <w:rsid w:val="00B7077C"/>
    <w:rsid w:val="00B707F7"/>
    <w:rsid w:val="00B70B77"/>
    <w:rsid w:val="00B72261"/>
    <w:rsid w:val="00B72879"/>
    <w:rsid w:val="00B72A3A"/>
    <w:rsid w:val="00B72AC3"/>
    <w:rsid w:val="00B7328F"/>
    <w:rsid w:val="00B73625"/>
    <w:rsid w:val="00B73978"/>
    <w:rsid w:val="00B73EC8"/>
    <w:rsid w:val="00B73FB6"/>
    <w:rsid w:val="00B742D6"/>
    <w:rsid w:val="00B75353"/>
    <w:rsid w:val="00B753E7"/>
    <w:rsid w:val="00B75827"/>
    <w:rsid w:val="00B75988"/>
    <w:rsid w:val="00B76088"/>
    <w:rsid w:val="00B767D9"/>
    <w:rsid w:val="00B76A55"/>
    <w:rsid w:val="00B76C6E"/>
    <w:rsid w:val="00B770F1"/>
    <w:rsid w:val="00B77D5E"/>
    <w:rsid w:val="00B77F2C"/>
    <w:rsid w:val="00B77FDF"/>
    <w:rsid w:val="00B80B36"/>
    <w:rsid w:val="00B8164F"/>
    <w:rsid w:val="00B81B6B"/>
    <w:rsid w:val="00B8226B"/>
    <w:rsid w:val="00B82906"/>
    <w:rsid w:val="00B8304F"/>
    <w:rsid w:val="00B830C6"/>
    <w:rsid w:val="00B832AB"/>
    <w:rsid w:val="00B839BF"/>
    <w:rsid w:val="00B83EDF"/>
    <w:rsid w:val="00B848F0"/>
    <w:rsid w:val="00B84CA7"/>
    <w:rsid w:val="00B84E4D"/>
    <w:rsid w:val="00B84F32"/>
    <w:rsid w:val="00B85674"/>
    <w:rsid w:val="00B8569B"/>
    <w:rsid w:val="00B8598C"/>
    <w:rsid w:val="00B8638C"/>
    <w:rsid w:val="00B86C10"/>
    <w:rsid w:val="00B87166"/>
    <w:rsid w:val="00B87B3A"/>
    <w:rsid w:val="00B87B4D"/>
    <w:rsid w:val="00B87C3E"/>
    <w:rsid w:val="00B904DE"/>
    <w:rsid w:val="00B90B6D"/>
    <w:rsid w:val="00B90C22"/>
    <w:rsid w:val="00B90D0E"/>
    <w:rsid w:val="00B9175E"/>
    <w:rsid w:val="00B919A7"/>
    <w:rsid w:val="00B919DC"/>
    <w:rsid w:val="00B9276D"/>
    <w:rsid w:val="00B929F9"/>
    <w:rsid w:val="00B92B2E"/>
    <w:rsid w:val="00B9304F"/>
    <w:rsid w:val="00B9323A"/>
    <w:rsid w:val="00B9354E"/>
    <w:rsid w:val="00B939AE"/>
    <w:rsid w:val="00B93E37"/>
    <w:rsid w:val="00B942D9"/>
    <w:rsid w:val="00B9431E"/>
    <w:rsid w:val="00B94BE6"/>
    <w:rsid w:val="00B955F5"/>
    <w:rsid w:val="00B95861"/>
    <w:rsid w:val="00B95BAE"/>
    <w:rsid w:val="00B95E90"/>
    <w:rsid w:val="00B95FCE"/>
    <w:rsid w:val="00B9659B"/>
    <w:rsid w:val="00B968D9"/>
    <w:rsid w:val="00B96F8E"/>
    <w:rsid w:val="00B96F92"/>
    <w:rsid w:val="00B9716C"/>
    <w:rsid w:val="00B97E10"/>
    <w:rsid w:val="00B97FE3"/>
    <w:rsid w:val="00BA1357"/>
    <w:rsid w:val="00BA20A7"/>
    <w:rsid w:val="00BA2377"/>
    <w:rsid w:val="00BA2E65"/>
    <w:rsid w:val="00BA3994"/>
    <w:rsid w:val="00BA4287"/>
    <w:rsid w:val="00BA476A"/>
    <w:rsid w:val="00BA4872"/>
    <w:rsid w:val="00BA4B8A"/>
    <w:rsid w:val="00BA5839"/>
    <w:rsid w:val="00BA5A28"/>
    <w:rsid w:val="00BA6BB6"/>
    <w:rsid w:val="00BA7471"/>
    <w:rsid w:val="00BA77C4"/>
    <w:rsid w:val="00BB08CE"/>
    <w:rsid w:val="00BB08F6"/>
    <w:rsid w:val="00BB0DC1"/>
    <w:rsid w:val="00BB1ACA"/>
    <w:rsid w:val="00BB1D4F"/>
    <w:rsid w:val="00BB1F67"/>
    <w:rsid w:val="00BB203A"/>
    <w:rsid w:val="00BB2139"/>
    <w:rsid w:val="00BB21F2"/>
    <w:rsid w:val="00BB22A2"/>
    <w:rsid w:val="00BB246F"/>
    <w:rsid w:val="00BB28FC"/>
    <w:rsid w:val="00BB298D"/>
    <w:rsid w:val="00BB2B56"/>
    <w:rsid w:val="00BB3049"/>
    <w:rsid w:val="00BB314C"/>
    <w:rsid w:val="00BB3ADB"/>
    <w:rsid w:val="00BB3C12"/>
    <w:rsid w:val="00BB46E5"/>
    <w:rsid w:val="00BB4DDE"/>
    <w:rsid w:val="00BB5323"/>
    <w:rsid w:val="00BB535B"/>
    <w:rsid w:val="00BB5866"/>
    <w:rsid w:val="00BB6919"/>
    <w:rsid w:val="00BB6AA3"/>
    <w:rsid w:val="00BB6B66"/>
    <w:rsid w:val="00BB6ECA"/>
    <w:rsid w:val="00BB702B"/>
    <w:rsid w:val="00BB7A7C"/>
    <w:rsid w:val="00BB7ABF"/>
    <w:rsid w:val="00BC069B"/>
    <w:rsid w:val="00BC0ACF"/>
    <w:rsid w:val="00BC0F89"/>
    <w:rsid w:val="00BC1376"/>
    <w:rsid w:val="00BC1484"/>
    <w:rsid w:val="00BC16E6"/>
    <w:rsid w:val="00BC1CA0"/>
    <w:rsid w:val="00BC21ED"/>
    <w:rsid w:val="00BC23EC"/>
    <w:rsid w:val="00BC2A6F"/>
    <w:rsid w:val="00BC332E"/>
    <w:rsid w:val="00BC3472"/>
    <w:rsid w:val="00BC3540"/>
    <w:rsid w:val="00BC3652"/>
    <w:rsid w:val="00BC37A9"/>
    <w:rsid w:val="00BC447A"/>
    <w:rsid w:val="00BC4808"/>
    <w:rsid w:val="00BC5457"/>
    <w:rsid w:val="00BC5B61"/>
    <w:rsid w:val="00BC661A"/>
    <w:rsid w:val="00BC6E3F"/>
    <w:rsid w:val="00BC6F35"/>
    <w:rsid w:val="00BC6FEF"/>
    <w:rsid w:val="00BC77B5"/>
    <w:rsid w:val="00BD0441"/>
    <w:rsid w:val="00BD0EAF"/>
    <w:rsid w:val="00BD106D"/>
    <w:rsid w:val="00BD15BD"/>
    <w:rsid w:val="00BD183A"/>
    <w:rsid w:val="00BD1CD2"/>
    <w:rsid w:val="00BD219C"/>
    <w:rsid w:val="00BD25B6"/>
    <w:rsid w:val="00BD2EFF"/>
    <w:rsid w:val="00BD32C7"/>
    <w:rsid w:val="00BD3889"/>
    <w:rsid w:val="00BD3C26"/>
    <w:rsid w:val="00BD3E87"/>
    <w:rsid w:val="00BD559A"/>
    <w:rsid w:val="00BD5B6D"/>
    <w:rsid w:val="00BD6826"/>
    <w:rsid w:val="00BD6947"/>
    <w:rsid w:val="00BD6B11"/>
    <w:rsid w:val="00BD6DC5"/>
    <w:rsid w:val="00BD7586"/>
    <w:rsid w:val="00BD77FC"/>
    <w:rsid w:val="00BD7B9D"/>
    <w:rsid w:val="00BD7F7D"/>
    <w:rsid w:val="00BE0433"/>
    <w:rsid w:val="00BE045B"/>
    <w:rsid w:val="00BE071B"/>
    <w:rsid w:val="00BE0CBF"/>
    <w:rsid w:val="00BE103A"/>
    <w:rsid w:val="00BE21A7"/>
    <w:rsid w:val="00BE25D6"/>
    <w:rsid w:val="00BE2AB9"/>
    <w:rsid w:val="00BE315C"/>
    <w:rsid w:val="00BE34A3"/>
    <w:rsid w:val="00BE39B7"/>
    <w:rsid w:val="00BE3F4B"/>
    <w:rsid w:val="00BE42AD"/>
    <w:rsid w:val="00BE4378"/>
    <w:rsid w:val="00BE49BF"/>
    <w:rsid w:val="00BE4A8F"/>
    <w:rsid w:val="00BE522D"/>
    <w:rsid w:val="00BE5689"/>
    <w:rsid w:val="00BE6394"/>
    <w:rsid w:val="00BE6867"/>
    <w:rsid w:val="00BE7A59"/>
    <w:rsid w:val="00BF0327"/>
    <w:rsid w:val="00BF09DA"/>
    <w:rsid w:val="00BF1115"/>
    <w:rsid w:val="00BF1299"/>
    <w:rsid w:val="00BF12D1"/>
    <w:rsid w:val="00BF16EC"/>
    <w:rsid w:val="00BF1E73"/>
    <w:rsid w:val="00BF1F8D"/>
    <w:rsid w:val="00BF20E4"/>
    <w:rsid w:val="00BF2191"/>
    <w:rsid w:val="00BF2353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4FCC"/>
    <w:rsid w:val="00BF5018"/>
    <w:rsid w:val="00BF53F3"/>
    <w:rsid w:val="00BF5514"/>
    <w:rsid w:val="00BF6184"/>
    <w:rsid w:val="00BF6B56"/>
    <w:rsid w:val="00BF7736"/>
    <w:rsid w:val="00BF7ADE"/>
    <w:rsid w:val="00BF7FF5"/>
    <w:rsid w:val="00C0031F"/>
    <w:rsid w:val="00C004B3"/>
    <w:rsid w:val="00C0092C"/>
    <w:rsid w:val="00C00F28"/>
    <w:rsid w:val="00C0190B"/>
    <w:rsid w:val="00C01E7B"/>
    <w:rsid w:val="00C020D2"/>
    <w:rsid w:val="00C02100"/>
    <w:rsid w:val="00C02191"/>
    <w:rsid w:val="00C022FF"/>
    <w:rsid w:val="00C02B6D"/>
    <w:rsid w:val="00C03603"/>
    <w:rsid w:val="00C04A62"/>
    <w:rsid w:val="00C055D7"/>
    <w:rsid w:val="00C05CD7"/>
    <w:rsid w:val="00C06761"/>
    <w:rsid w:val="00C06A4F"/>
    <w:rsid w:val="00C06CFA"/>
    <w:rsid w:val="00C06DD3"/>
    <w:rsid w:val="00C0783D"/>
    <w:rsid w:val="00C07D8F"/>
    <w:rsid w:val="00C07E84"/>
    <w:rsid w:val="00C100BB"/>
    <w:rsid w:val="00C100C9"/>
    <w:rsid w:val="00C10116"/>
    <w:rsid w:val="00C1075A"/>
    <w:rsid w:val="00C10D25"/>
    <w:rsid w:val="00C11816"/>
    <w:rsid w:val="00C11A6C"/>
    <w:rsid w:val="00C11EED"/>
    <w:rsid w:val="00C1216B"/>
    <w:rsid w:val="00C12A3E"/>
    <w:rsid w:val="00C12A5A"/>
    <w:rsid w:val="00C12B59"/>
    <w:rsid w:val="00C12C99"/>
    <w:rsid w:val="00C12D3D"/>
    <w:rsid w:val="00C12D4E"/>
    <w:rsid w:val="00C13B81"/>
    <w:rsid w:val="00C13BFA"/>
    <w:rsid w:val="00C13E5C"/>
    <w:rsid w:val="00C14053"/>
    <w:rsid w:val="00C1411E"/>
    <w:rsid w:val="00C147FC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D5C"/>
    <w:rsid w:val="00C174A3"/>
    <w:rsid w:val="00C17A44"/>
    <w:rsid w:val="00C17A84"/>
    <w:rsid w:val="00C17D5C"/>
    <w:rsid w:val="00C17DB0"/>
    <w:rsid w:val="00C17DD2"/>
    <w:rsid w:val="00C17DEC"/>
    <w:rsid w:val="00C17E2C"/>
    <w:rsid w:val="00C17FD0"/>
    <w:rsid w:val="00C2049A"/>
    <w:rsid w:val="00C20854"/>
    <w:rsid w:val="00C2089F"/>
    <w:rsid w:val="00C20C9E"/>
    <w:rsid w:val="00C21384"/>
    <w:rsid w:val="00C215AD"/>
    <w:rsid w:val="00C216E5"/>
    <w:rsid w:val="00C217A7"/>
    <w:rsid w:val="00C21840"/>
    <w:rsid w:val="00C21DF1"/>
    <w:rsid w:val="00C22FAA"/>
    <w:rsid w:val="00C23166"/>
    <w:rsid w:val="00C233B9"/>
    <w:rsid w:val="00C235D2"/>
    <w:rsid w:val="00C237BA"/>
    <w:rsid w:val="00C23A1E"/>
    <w:rsid w:val="00C24836"/>
    <w:rsid w:val="00C24AD0"/>
    <w:rsid w:val="00C24C01"/>
    <w:rsid w:val="00C24E21"/>
    <w:rsid w:val="00C2511E"/>
    <w:rsid w:val="00C2555B"/>
    <w:rsid w:val="00C25C80"/>
    <w:rsid w:val="00C25E8C"/>
    <w:rsid w:val="00C25EA7"/>
    <w:rsid w:val="00C25ECC"/>
    <w:rsid w:val="00C26CF4"/>
    <w:rsid w:val="00C27063"/>
    <w:rsid w:val="00C273D8"/>
    <w:rsid w:val="00C27CCB"/>
    <w:rsid w:val="00C30B49"/>
    <w:rsid w:val="00C3133D"/>
    <w:rsid w:val="00C3135B"/>
    <w:rsid w:val="00C319DD"/>
    <w:rsid w:val="00C31CBE"/>
    <w:rsid w:val="00C320A4"/>
    <w:rsid w:val="00C320B7"/>
    <w:rsid w:val="00C32309"/>
    <w:rsid w:val="00C32D43"/>
    <w:rsid w:val="00C340A1"/>
    <w:rsid w:val="00C341E8"/>
    <w:rsid w:val="00C34292"/>
    <w:rsid w:val="00C346C9"/>
    <w:rsid w:val="00C34817"/>
    <w:rsid w:val="00C34865"/>
    <w:rsid w:val="00C34E4C"/>
    <w:rsid w:val="00C34EB6"/>
    <w:rsid w:val="00C359CB"/>
    <w:rsid w:val="00C35B73"/>
    <w:rsid w:val="00C35D6E"/>
    <w:rsid w:val="00C35EB2"/>
    <w:rsid w:val="00C35F34"/>
    <w:rsid w:val="00C3635E"/>
    <w:rsid w:val="00C36478"/>
    <w:rsid w:val="00C366A3"/>
    <w:rsid w:val="00C36A8E"/>
    <w:rsid w:val="00C36D22"/>
    <w:rsid w:val="00C37713"/>
    <w:rsid w:val="00C37AA6"/>
    <w:rsid w:val="00C37B77"/>
    <w:rsid w:val="00C37BEB"/>
    <w:rsid w:val="00C40516"/>
    <w:rsid w:val="00C40667"/>
    <w:rsid w:val="00C41513"/>
    <w:rsid w:val="00C4165C"/>
    <w:rsid w:val="00C41907"/>
    <w:rsid w:val="00C419FA"/>
    <w:rsid w:val="00C41E90"/>
    <w:rsid w:val="00C421C0"/>
    <w:rsid w:val="00C421E0"/>
    <w:rsid w:val="00C42CAD"/>
    <w:rsid w:val="00C42F0F"/>
    <w:rsid w:val="00C42F75"/>
    <w:rsid w:val="00C4355C"/>
    <w:rsid w:val="00C44A0D"/>
    <w:rsid w:val="00C44B4C"/>
    <w:rsid w:val="00C44D5B"/>
    <w:rsid w:val="00C4561A"/>
    <w:rsid w:val="00C458CF"/>
    <w:rsid w:val="00C45F28"/>
    <w:rsid w:val="00C463A0"/>
    <w:rsid w:val="00C46770"/>
    <w:rsid w:val="00C468A9"/>
    <w:rsid w:val="00C468E6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5EB"/>
    <w:rsid w:val="00C51B12"/>
    <w:rsid w:val="00C52278"/>
    <w:rsid w:val="00C526D4"/>
    <w:rsid w:val="00C527EB"/>
    <w:rsid w:val="00C528DF"/>
    <w:rsid w:val="00C52999"/>
    <w:rsid w:val="00C52BDD"/>
    <w:rsid w:val="00C52DB9"/>
    <w:rsid w:val="00C53301"/>
    <w:rsid w:val="00C541DB"/>
    <w:rsid w:val="00C543B4"/>
    <w:rsid w:val="00C54613"/>
    <w:rsid w:val="00C5489E"/>
    <w:rsid w:val="00C54AB5"/>
    <w:rsid w:val="00C54F51"/>
    <w:rsid w:val="00C550C6"/>
    <w:rsid w:val="00C5524A"/>
    <w:rsid w:val="00C566F2"/>
    <w:rsid w:val="00C56B86"/>
    <w:rsid w:val="00C56EBC"/>
    <w:rsid w:val="00C57115"/>
    <w:rsid w:val="00C574CB"/>
    <w:rsid w:val="00C5787D"/>
    <w:rsid w:val="00C57902"/>
    <w:rsid w:val="00C57E3E"/>
    <w:rsid w:val="00C60268"/>
    <w:rsid w:val="00C603E4"/>
    <w:rsid w:val="00C60CD2"/>
    <w:rsid w:val="00C60E37"/>
    <w:rsid w:val="00C6108F"/>
    <w:rsid w:val="00C62330"/>
    <w:rsid w:val="00C6268D"/>
    <w:rsid w:val="00C6299D"/>
    <w:rsid w:val="00C62A86"/>
    <w:rsid w:val="00C62FF8"/>
    <w:rsid w:val="00C631DD"/>
    <w:rsid w:val="00C632CF"/>
    <w:rsid w:val="00C63711"/>
    <w:rsid w:val="00C63D2F"/>
    <w:rsid w:val="00C63DAA"/>
    <w:rsid w:val="00C64554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7047D"/>
    <w:rsid w:val="00C70573"/>
    <w:rsid w:val="00C710FE"/>
    <w:rsid w:val="00C71208"/>
    <w:rsid w:val="00C71926"/>
    <w:rsid w:val="00C719A3"/>
    <w:rsid w:val="00C71D08"/>
    <w:rsid w:val="00C71FDC"/>
    <w:rsid w:val="00C72319"/>
    <w:rsid w:val="00C72784"/>
    <w:rsid w:val="00C72EBD"/>
    <w:rsid w:val="00C73599"/>
    <w:rsid w:val="00C73A50"/>
    <w:rsid w:val="00C73ECE"/>
    <w:rsid w:val="00C74626"/>
    <w:rsid w:val="00C747D1"/>
    <w:rsid w:val="00C74BFA"/>
    <w:rsid w:val="00C74FB7"/>
    <w:rsid w:val="00C75141"/>
    <w:rsid w:val="00C7517B"/>
    <w:rsid w:val="00C7571C"/>
    <w:rsid w:val="00C758DC"/>
    <w:rsid w:val="00C76134"/>
    <w:rsid w:val="00C761C8"/>
    <w:rsid w:val="00C76261"/>
    <w:rsid w:val="00C763D2"/>
    <w:rsid w:val="00C76487"/>
    <w:rsid w:val="00C77135"/>
    <w:rsid w:val="00C771D4"/>
    <w:rsid w:val="00C8027A"/>
    <w:rsid w:val="00C8108D"/>
    <w:rsid w:val="00C8128F"/>
    <w:rsid w:val="00C8158E"/>
    <w:rsid w:val="00C81631"/>
    <w:rsid w:val="00C8179C"/>
    <w:rsid w:val="00C81E28"/>
    <w:rsid w:val="00C81F0A"/>
    <w:rsid w:val="00C82115"/>
    <w:rsid w:val="00C82281"/>
    <w:rsid w:val="00C823DB"/>
    <w:rsid w:val="00C826B2"/>
    <w:rsid w:val="00C82E8E"/>
    <w:rsid w:val="00C83207"/>
    <w:rsid w:val="00C83BBF"/>
    <w:rsid w:val="00C83FA5"/>
    <w:rsid w:val="00C843A5"/>
    <w:rsid w:val="00C844F6"/>
    <w:rsid w:val="00C854DA"/>
    <w:rsid w:val="00C854EF"/>
    <w:rsid w:val="00C8577C"/>
    <w:rsid w:val="00C858C8"/>
    <w:rsid w:val="00C858FA"/>
    <w:rsid w:val="00C85980"/>
    <w:rsid w:val="00C86062"/>
    <w:rsid w:val="00C86209"/>
    <w:rsid w:val="00C86403"/>
    <w:rsid w:val="00C8655D"/>
    <w:rsid w:val="00C867C9"/>
    <w:rsid w:val="00C86E81"/>
    <w:rsid w:val="00C87089"/>
    <w:rsid w:val="00C87172"/>
    <w:rsid w:val="00C874CD"/>
    <w:rsid w:val="00C87BA1"/>
    <w:rsid w:val="00C87EF1"/>
    <w:rsid w:val="00C905AF"/>
    <w:rsid w:val="00C90771"/>
    <w:rsid w:val="00C90835"/>
    <w:rsid w:val="00C911D3"/>
    <w:rsid w:val="00C91C56"/>
    <w:rsid w:val="00C921BF"/>
    <w:rsid w:val="00C928C9"/>
    <w:rsid w:val="00C92AD4"/>
    <w:rsid w:val="00C92AE0"/>
    <w:rsid w:val="00C92DDA"/>
    <w:rsid w:val="00C930BA"/>
    <w:rsid w:val="00C93681"/>
    <w:rsid w:val="00C9383D"/>
    <w:rsid w:val="00C93896"/>
    <w:rsid w:val="00C9403A"/>
    <w:rsid w:val="00C94270"/>
    <w:rsid w:val="00C9448C"/>
    <w:rsid w:val="00C94C68"/>
    <w:rsid w:val="00C9532D"/>
    <w:rsid w:val="00C956CA"/>
    <w:rsid w:val="00C95BD4"/>
    <w:rsid w:val="00C95DC3"/>
    <w:rsid w:val="00C96816"/>
    <w:rsid w:val="00C969B6"/>
    <w:rsid w:val="00C96E62"/>
    <w:rsid w:val="00C9750A"/>
    <w:rsid w:val="00C9756A"/>
    <w:rsid w:val="00C97F62"/>
    <w:rsid w:val="00CA022F"/>
    <w:rsid w:val="00CA059D"/>
    <w:rsid w:val="00CA072D"/>
    <w:rsid w:val="00CA07EC"/>
    <w:rsid w:val="00CA083F"/>
    <w:rsid w:val="00CA0AD9"/>
    <w:rsid w:val="00CA0D10"/>
    <w:rsid w:val="00CA1333"/>
    <w:rsid w:val="00CA1494"/>
    <w:rsid w:val="00CA189C"/>
    <w:rsid w:val="00CA240E"/>
    <w:rsid w:val="00CA252C"/>
    <w:rsid w:val="00CA280F"/>
    <w:rsid w:val="00CA3238"/>
    <w:rsid w:val="00CA34A4"/>
    <w:rsid w:val="00CA3515"/>
    <w:rsid w:val="00CA358D"/>
    <w:rsid w:val="00CA436F"/>
    <w:rsid w:val="00CA44D3"/>
    <w:rsid w:val="00CA47C8"/>
    <w:rsid w:val="00CA48B3"/>
    <w:rsid w:val="00CA4FA0"/>
    <w:rsid w:val="00CA5529"/>
    <w:rsid w:val="00CA573E"/>
    <w:rsid w:val="00CA5803"/>
    <w:rsid w:val="00CA6B3F"/>
    <w:rsid w:val="00CA6ED6"/>
    <w:rsid w:val="00CA7784"/>
    <w:rsid w:val="00CA778A"/>
    <w:rsid w:val="00CB007A"/>
    <w:rsid w:val="00CB018A"/>
    <w:rsid w:val="00CB04AF"/>
    <w:rsid w:val="00CB0D56"/>
    <w:rsid w:val="00CB1A99"/>
    <w:rsid w:val="00CB25ED"/>
    <w:rsid w:val="00CB27D9"/>
    <w:rsid w:val="00CB29AE"/>
    <w:rsid w:val="00CB2DD8"/>
    <w:rsid w:val="00CB2E2D"/>
    <w:rsid w:val="00CB2EDE"/>
    <w:rsid w:val="00CB38AF"/>
    <w:rsid w:val="00CB3C81"/>
    <w:rsid w:val="00CB3E85"/>
    <w:rsid w:val="00CB4450"/>
    <w:rsid w:val="00CB48C9"/>
    <w:rsid w:val="00CB4EBF"/>
    <w:rsid w:val="00CB4FCE"/>
    <w:rsid w:val="00CB558E"/>
    <w:rsid w:val="00CB5972"/>
    <w:rsid w:val="00CB5C94"/>
    <w:rsid w:val="00CB5D24"/>
    <w:rsid w:val="00CB6059"/>
    <w:rsid w:val="00CB619F"/>
    <w:rsid w:val="00CB6534"/>
    <w:rsid w:val="00CB66A2"/>
    <w:rsid w:val="00CB6EC0"/>
    <w:rsid w:val="00CB6F9E"/>
    <w:rsid w:val="00CB759E"/>
    <w:rsid w:val="00CB76C2"/>
    <w:rsid w:val="00CC083A"/>
    <w:rsid w:val="00CC0CC7"/>
    <w:rsid w:val="00CC0ED5"/>
    <w:rsid w:val="00CC139C"/>
    <w:rsid w:val="00CC3655"/>
    <w:rsid w:val="00CC36AD"/>
    <w:rsid w:val="00CC3859"/>
    <w:rsid w:val="00CC416C"/>
    <w:rsid w:val="00CC5926"/>
    <w:rsid w:val="00CC5A2C"/>
    <w:rsid w:val="00CC5C50"/>
    <w:rsid w:val="00CC6669"/>
    <w:rsid w:val="00CC6686"/>
    <w:rsid w:val="00CC6702"/>
    <w:rsid w:val="00CC6BF2"/>
    <w:rsid w:val="00CC7238"/>
    <w:rsid w:val="00CC7536"/>
    <w:rsid w:val="00CC77AD"/>
    <w:rsid w:val="00CC7B06"/>
    <w:rsid w:val="00CC7D48"/>
    <w:rsid w:val="00CC7DDD"/>
    <w:rsid w:val="00CC7EBB"/>
    <w:rsid w:val="00CD071A"/>
    <w:rsid w:val="00CD0DC9"/>
    <w:rsid w:val="00CD1872"/>
    <w:rsid w:val="00CD1972"/>
    <w:rsid w:val="00CD1BDE"/>
    <w:rsid w:val="00CD28DA"/>
    <w:rsid w:val="00CD2AEC"/>
    <w:rsid w:val="00CD33F6"/>
    <w:rsid w:val="00CD3449"/>
    <w:rsid w:val="00CD3BEC"/>
    <w:rsid w:val="00CD3FD2"/>
    <w:rsid w:val="00CD4432"/>
    <w:rsid w:val="00CD4583"/>
    <w:rsid w:val="00CD45A8"/>
    <w:rsid w:val="00CD4B86"/>
    <w:rsid w:val="00CD4D75"/>
    <w:rsid w:val="00CD4E2E"/>
    <w:rsid w:val="00CD4EFA"/>
    <w:rsid w:val="00CD6025"/>
    <w:rsid w:val="00CD60A0"/>
    <w:rsid w:val="00CD63F8"/>
    <w:rsid w:val="00CD6AEE"/>
    <w:rsid w:val="00CD745D"/>
    <w:rsid w:val="00CD75E6"/>
    <w:rsid w:val="00CD775A"/>
    <w:rsid w:val="00CD7B2C"/>
    <w:rsid w:val="00CE0674"/>
    <w:rsid w:val="00CE07EB"/>
    <w:rsid w:val="00CE104F"/>
    <w:rsid w:val="00CE1343"/>
    <w:rsid w:val="00CE18F2"/>
    <w:rsid w:val="00CE18FB"/>
    <w:rsid w:val="00CE1A9F"/>
    <w:rsid w:val="00CE1B13"/>
    <w:rsid w:val="00CE1CCE"/>
    <w:rsid w:val="00CE203C"/>
    <w:rsid w:val="00CE24DF"/>
    <w:rsid w:val="00CE2FA9"/>
    <w:rsid w:val="00CE311B"/>
    <w:rsid w:val="00CE37FD"/>
    <w:rsid w:val="00CE3A01"/>
    <w:rsid w:val="00CE3A0F"/>
    <w:rsid w:val="00CE40A4"/>
    <w:rsid w:val="00CE4928"/>
    <w:rsid w:val="00CE49C9"/>
    <w:rsid w:val="00CE4C8A"/>
    <w:rsid w:val="00CE4D22"/>
    <w:rsid w:val="00CE4D25"/>
    <w:rsid w:val="00CE4D30"/>
    <w:rsid w:val="00CE4EF4"/>
    <w:rsid w:val="00CE5167"/>
    <w:rsid w:val="00CE55D3"/>
    <w:rsid w:val="00CE5FDD"/>
    <w:rsid w:val="00CE61A5"/>
    <w:rsid w:val="00CE61E9"/>
    <w:rsid w:val="00CE6DD5"/>
    <w:rsid w:val="00CE73F1"/>
    <w:rsid w:val="00CE7863"/>
    <w:rsid w:val="00CE7870"/>
    <w:rsid w:val="00CE7A70"/>
    <w:rsid w:val="00CE7CDD"/>
    <w:rsid w:val="00CE7DE2"/>
    <w:rsid w:val="00CF0703"/>
    <w:rsid w:val="00CF08FD"/>
    <w:rsid w:val="00CF0A95"/>
    <w:rsid w:val="00CF0C9D"/>
    <w:rsid w:val="00CF1080"/>
    <w:rsid w:val="00CF196C"/>
    <w:rsid w:val="00CF21F8"/>
    <w:rsid w:val="00CF2609"/>
    <w:rsid w:val="00CF266E"/>
    <w:rsid w:val="00CF2D06"/>
    <w:rsid w:val="00CF2EE1"/>
    <w:rsid w:val="00CF2F39"/>
    <w:rsid w:val="00CF3AA6"/>
    <w:rsid w:val="00CF3E8D"/>
    <w:rsid w:val="00CF435F"/>
    <w:rsid w:val="00CF436A"/>
    <w:rsid w:val="00CF46EF"/>
    <w:rsid w:val="00CF470A"/>
    <w:rsid w:val="00CF4F18"/>
    <w:rsid w:val="00CF5160"/>
    <w:rsid w:val="00CF5D84"/>
    <w:rsid w:val="00CF6350"/>
    <w:rsid w:val="00CF64EA"/>
    <w:rsid w:val="00CF6C71"/>
    <w:rsid w:val="00CF779B"/>
    <w:rsid w:val="00CF7BBF"/>
    <w:rsid w:val="00CF7FD1"/>
    <w:rsid w:val="00D00291"/>
    <w:rsid w:val="00D007B9"/>
    <w:rsid w:val="00D00815"/>
    <w:rsid w:val="00D011AD"/>
    <w:rsid w:val="00D01242"/>
    <w:rsid w:val="00D0125C"/>
    <w:rsid w:val="00D013EB"/>
    <w:rsid w:val="00D01997"/>
    <w:rsid w:val="00D01D10"/>
    <w:rsid w:val="00D02657"/>
    <w:rsid w:val="00D02829"/>
    <w:rsid w:val="00D02D40"/>
    <w:rsid w:val="00D03316"/>
    <w:rsid w:val="00D0338A"/>
    <w:rsid w:val="00D033C5"/>
    <w:rsid w:val="00D03A04"/>
    <w:rsid w:val="00D03D26"/>
    <w:rsid w:val="00D042CE"/>
    <w:rsid w:val="00D0439F"/>
    <w:rsid w:val="00D055CF"/>
    <w:rsid w:val="00D061EA"/>
    <w:rsid w:val="00D06345"/>
    <w:rsid w:val="00D0657E"/>
    <w:rsid w:val="00D069AE"/>
    <w:rsid w:val="00D06AC7"/>
    <w:rsid w:val="00D06D05"/>
    <w:rsid w:val="00D06EA0"/>
    <w:rsid w:val="00D0722A"/>
    <w:rsid w:val="00D07704"/>
    <w:rsid w:val="00D07977"/>
    <w:rsid w:val="00D07EAC"/>
    <w:rsid w:val="00D07FDF"/>
    <w:rsid w:val="00D10071"/>
    <w:rsid w:val="00D10939"/>
    <w:rsid w:val="00D10BDC"/>
    <w:rsid w:val="00D11101"/>
    <w:rsid w:val="00D11177"/>
    <w:rsid w:val="00D111EF"/>
    <w:rsid w:val="00D1124F"/>
    <w:rsid w:val="00D115BB"/>
    <w:rsid w:val="00D12C07"/>
    <w:rsid w:val="00D12E93"/>
    <w:rsid w:val="00D13BE5"/>
    <w:rsid w:val="00D13E49"/>
    <w:rsid w:val="00D13E9F"/>
    <w:rsid w:val="00D143AA"/>
    <w:rsid w:val="00D146E3"/>
    <w:rsid w:val="00D149D0"/>
    <w:rsid w:val="00D14EC0"/>
    <w:rsid w:val="00D15247"/>
    <w:rsid w:val="00D157C2"/>
    <w:rsid w:val="00D158D8"/>
    <w:rsid w:val="00D15BE0"/>
    <w:rsid w:val="00D16037"/>
    <w:rsid w:val="00D1606A"/>
    <w:rsid w:val="00D1608C"/>
    <w:rsid w:val="00D162C7"/>
    <w:rsid w:val="00D16642"/>
    <w:rsid w:val="00D1688A"/>
    <w:rsid w:val="00D17434"/>
    <w:rsid w:val="00D175EE"/>
    <w:rsid w:val="00D17730"/>
    <w:rsid w:val="00D17828"/>
    <w:rsid w:val="00D17EA7"/>
    <w:rsid w:val="00D2034A"/>
    <w:rsid w:val="00D203AC"/>
    <w:rsid w:val="00D212D4"/>
    <w:rsid w:val="00D21E05"/>
    <w:rsid w:val="00D21E07"/>
    <w:rsid w:val="00D21E41"/>
    <w:rsid w:val="00D225E8"/>
    <w:rsid w:val="00D22A60"/>
    <w:rsid w:val="00D23107"/>
    <w:rsid w:val="00D23245"/>
    <w:rsid w:val="00D23ECE"/>
    <w:rsid w:val="00D23EF1"/>
    <w:rsid w:val="00D2402D"/>
    <w:rsid w:val="00D247AD"/>
    <w:rsid w:val="00D24B66"/>
    <w:rsid w:val="00D24E6E"/>
    <w:rsid w:val="00D25134"/>
    <w:rsid w:val="00D2529F"/>
    <w:rsid w:val="00D25344"/>
    <w:rsid w:val="00D253A7"/>
    <w:rsid w:val="00D25671"/>
    <w:rsid w:val="00D26279"/>
    <w:rsid w:val="00D266E2"/>
    <w:rsid w:val="00D267E0"/>
    <w:rsid w:val="00D26CA0"/>
    <w:rsid w:val="00D270C1"/>
    <w:rsid w:val="00D27851"/>
    <w:rsid w:val="00D27937"/>
    <w:rsid w:val="00D27A35"/>
    <w:rsid w:val="00D27ADF"/>
    <w:rsid w:val="00D27C78"/>
    <w:rsid w:val="00D309B2"/>
    <w:rsid w:val="00D30E20"/>
    <w:rsid w:val="00D30EDA"/>
    <w:rsid w:val="00D314E8"/>
    <w:rsid w:val="00D3183B"/>
    <w:rsid w:val="00D31BBF"/>
    <w:rsid w:val="00D31E25"/>
    <w:rsid w:val="00D31E6B"/>
    <w:rsid w:val="00D3201D"/>
    <w:rsid w:val="00D3205E"/>
    <w:rsid w:val="00D32DE4"/>
    <w:rsid w:val="00D33137"/>
    <w:rsid w:val="00D3336A"/>
    <w:rsid w:val="00D33744"/>
    <w:rsid w:val="00D337DF"/>
    <w:rsid w:val="00D33A70"/>
    <w:rsid w:val="00D33E87"/>
    <w:rsid w:val="00D3467F"/>
    <w:rsid w:val="00D34910"/>
    <w:rsid w:val="00D34E3F"/>
    <w:rsid w:val="00D34F2A"/>
    <w:rsid w:val="00D34FB6"/>
    <w:rsid w:val="00D3623E"/>
    <w:rsid w:val="00D36D01"/>
    <w:rsid w:val="00D36D88"/>
    <w:rsid w:val="00D37151"/>
    <w:rsid w:val="00D37CE0"/>
    <w:rsid w:val="00D403FE"/>
    <w:rsid w:val="00D40ABE"/>
    <w:rsid w:val="00D40CB0"/>
    <w:rsid w:val="00D413D6"/>
    <w:rsid w:val="00D41B17"/>
    <w:rsid w:val="00D4289A"/>
    <w:rsid w:val="00D42D10"/>
    <w:rsid w:val="00D42E27"/>
    <w:rsid w:val="00D42FEA"/>
    <w:rsid w:val="00D43244"/>
    <w:rsid w:val="00D438B8"/>
    <w:rsid w:val="00D4407D"/>
    <w:rsid w:val="00D446D8"/>
    <w:rsid w:val="00D44943"/>
    <w:rsid w:val="00D44CC1"/>
    <w:rsid w:val="00D44ED1"/>
    <w:rsid w:val="00D45A29"/>
    <w:rsid w:val="00D45CA0"/>
    <w:rsid w:val="00D4613A"/>
    <w:rsid w:val="00D46A6D"/>
    <w:rsid w:val="00D46C28"/>
    <w:rsid w:val="00D46CBB"/>
    <w:rsid w:val="00D47794"/>
    <w:rsid w:val="00D47AD8"/>
    <w:rsid w:val="00D47E1A"/>
    <w:rsid w:val="00D47FD5"/>
    <w:rsid w:val="00D50262"/>
    <w:rsid w:val="00D50EBC"/>
    <w:rsid w:val="00D51267"/>
    <w:rsid w:val="00D515B3"/>
    <w:rsid w:val="00D51981"/>
    <w:rsid w:val="00D51C61"/>
    <w:rsid w:val="00D51E37"/>
    <w:rsid w:val="00D52542"/>
    <w:rsid w:val="00D52BBA"/>
    <w:rsid w:val="00D539AD"/>
    <w:rsid w:val="00D53A4B"/>
    <w:rsid w:val="00D53C22"/>
    <w:rsid w:val="00D53C2C"/>
    <w:rsid w:val="00D53E79"/>
    <w:rsid w:val="00D54614"/>
    <w:rsid w:val="00D54D3F"/>
    <w:rsid w:val="00D54E72"/>
    <w:rsid w:val="00D54FF6"/>
    <w:rsid w:val="00D554EA"/>
    <w:rsid w:val="00D55AD1"/>
    <w:rsid w:val="00D55F5D"/>
    <w:rsid w:val="00D560B8"/>
    <w:rsid w:val="00D56320"/>
    <w:rsid w:val="00D56441"/>
    <w:rsid w:val="00D56814"/>
    <w:rsid w:val="00D56FC7"/>
    <w:rsid w:val="00D5754E"/>
    <w:rsid w:val="00D5756D"/>
    <w:rsid w:val="00D5776D"/>
    <w:rsid w:val="00D57937"/>
    <w:rsid w:val="00D57A54"/>
    <w:rsid w:val="00D57B4F"/>
    <w:rsid w:val="00D600EB"/>
    <w:rsid w:val="00D6017E"/>
    <w:rsid w:val="00D602F7"/>
    <w:rsid w:val="00D6038C"/>
    <w:rsid w:val="00D605D7"/>
    <w:rsid w:val="00D60699"/>
    <w:rsid w:val="00D6127B"/>
    <w:rsid w:val="00D61613"/>
    <w:rsid w:val="00D618C7"/>
    <w:rsid w:val="00D62111"/>
    <w:rsid w:val="00D626AE"/>
    <w:rsid w:val="00D62907"/>
    <w:rsid w:val="00D62A7B"/>
    <w:rsid w:val="00D6315F"/>
    <w:rsid w:val="00D63746"/>
    <w:rsid w:val="00D63792"/>
    <w:rsid w:val="00D63941"/>
    <w:rsid w:val="00D63D5E"/>
    <w:rsid w:val="00D6451B"/>
    <w:rsid w:val="00D64919"/>
    <w:rsid w:val="00D64A28"/>
    <w:rsid w:val="00D64C6C"/>
    <w:rsid w:val="00D64F37"/>
    <w:rsid w:val="00D650B1"/>
    <w:rsid w:val="00D65E40"/>
    <w:rsid w:val="00D66359"/>
    <w:rsid w:val="00D66494"/>
    <w:rsid w:val="00D667F9"/>
    <w:rsid w:val="00D668C1"/>
    <w:rsid w:val="00D66FB7"/>
    <w:rsid w:val="00D671C9"/>
    <w:rsid w:val="00D673CD"/>
    <w:rsid w:val="00D674D5"/>
    <w:rsid w:val="00D676E2"/>
    <w:rsid w:val="00D70BE9"/>
    <w:rsid w:val="00D717C2"/>
    <w:rsid w:val="00D71AB5"/>
    <w:rsid w:val="00D7216C"/>
    <w:rsid w:val="00D7244B"/>
    <w:rsid w:val="00D73058"/>
    <w:rsid w:val="00D73126"/>
    <w:rsid w:val="00D73A0B"/>
    <w:rsid w:val="00D73F79"/>
    <w:rsid w:val="00D7453B"/>
    <w:rsid w:val="00D7456A"/>
    <w:rsid w:val="00D748B6"/>
    <w:rsid w:val="00D74AA8"/>
    <w:rsid w:val="00D74D17"/>
    <w:rsid w:val="00D75589"/>
    <w:rsid w:val="00D759C0"/>
    <w:rsid w:val="00D75A3F"/>
    <w:rsid w:val="00D76225"/>
    <w:rsid w:val="00D7630D"/>
    <w:rsid w:val="00D7647D"/>
    <w:rsid w:val="00D765A3"/>
    <w:rsid w:val="00D765AF"/>
    <w:rsid w:val="00D7682D"/>
    <w:rsid w:val="00D76B67"/>
    <w:rsid w:val="00D770A8"/>
    <w:rsid w:val="00D770AA"/>
    <w:rsid w:val="00D77102"/>
    <w:rsid w:val="00D7726B"/>
    <w:rsid w:val="00D77A1E"/>
    <w:rsid w:val="00D77AA8"/>
    <w:rsid w:val="00D77B00"/>
    <w:rsid w:val="00D77B66"/>
    <w:rsid w:val="00D8019D"/>
    <w:rsid w:val="00D808F9"/>
    <w:rsid w:val="00D81226"/>
    <w:rsid w:val="00D81705"/>
    <w:rsid w:val="00D81DEB"/>
    <w:rsid w:val="00D8201F"/>
    <w:rsid w:val="00D82191"/>
    <w:rsid w:val="00D822FA"/>
    <w:rsid w:val="00D823EE"/>
    <w:rsid w:val="00D828AB"/>
    <w:rsid w:val="00D82BCE"/>
    <w:rsid w:val="00D82CD1"/>
    <w:rsid w:val="00D832D6"/>
    <w:rsid w:val="00D83466"/>
    <w:rsid w:val="00D8359A"/>
    <w:rsid w:val="00D835C1"/>
    <w:rsid w:val="00D8398B"/>
    <w:rsid w:val="00D84184"/>
    <w:rsid w:val="00D8490C"/>
    <w:rsid w:val="00D84994"/>
    <w:rsid w:val="00D84C90"/>
    <w:rsid w:val="00D8506C"/>
    <w:rsid w:val="00D85136"/>
    <w:rsid w:val="00D853C6"/>
    <w:rsid w:val="00D859DB"/>
    <w:rsid w:val="00D8661F"/>
    <w:rsid w:val="00D86988"/>
    <w:rsid w:val="00D86BFC"/>
    <w:rsid w:val="00D87319"/>
    <w:rsid w:val="00D8788B"/>
    <w:rsid w:val="00D87D21"/>
    <w:rsid w:val="00D90779"/>
    <w:rsid w:val="00D90B71"/>
    <w:rsid w:val="00D912C3"/>
    <w:rsid w:val="00D91506"/>
    <w:rsid w:val="00D915CC"/>
    <w:rsid w:val="00D92B1E"/>
    <w:rsid w:val="00D92D58"/>
    <w:rsid w:val="00D930EA"/>
    <w:rsid w:val="00D93489"/>
    <w:rsid w:val="00D93539"/>
    <w:rsid w:val="00D935DA"/>
    <w:rsid w:val="00D93CD1"/>
    <w:rsid w:val="00D94397"/>
    <w:rsid w:val="00D9502E"/>
    <w:rsid w:val="00D95209"/>
    <w:rsid w:val="00D95274"/>
    <w:rsid w:val="00D958C3"/>
    <w:rsid w:val="00D958D9"/>
    <w:rsid w:val="00D967D2"/>
    <w:rsid w:val="00D96946"/>
    <w:rsid w:val="00D96BAC"/>
    <w:rsid w:val="00D97A79"/>
    <w:rsid w:val="00D97F4F"/>
    <w:rsid w:val="00D97FA4"/>
    <w:rsid w:val="00DA019A"/>
    <w:rsid w:val="00DA05D2"/>
    <w:rsid w:val="00DA0930"/>
    <w:rsid w:val="00DA113E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8DF"/>
    <w:rsid w:val="00DA4582"/>
    <w:rsid w:val="00DA4966"/>
    <w:rsid w:val="00DA5118"/>
    <w:rsid w:val="00DA523D"/>
    <w:rsid w:val="00DA5C19"/>
    <w:rsid w:val="00DA5D9E"/>
    <w:rsid w:val="00DA5E7A"/>
    <w:rsid w:val="00DA6C21"/>
    <w:rsid w:val="00DA6EB3"/>
    <w:rsid w:val="00DA6F57"/>
    <w:rsid w:val="00DA777D"/>
    <w:rsid w:val="00DA7937"/>
    <w:rsid w:val="00DA7E60"/>
    <w:rsid w:val="00DA7E80"/>
    <w:rsid w:val="00DB0589"/>
    <w:rsid w:val="00DB0944"/>
    <w:rsid w:val="00DB0AD1"/>
    <w:rsid w:val="00DB0CAF"/>
    <w:rsid w:val="00DB160C"/>
    <w:rsid w:val="00DB181B"/>
    <w:rsid w:val="00DB1910"/>
    <w:rsid w:val="00DB1D00"/>
    <w:rsid w:val="00DB202D"/>
    <w:rsid w:val="00DB20A2"/>
    <w:rsid w:val="00DB22CC"/>
    <w:rsid w:val="00DB2765"/>
    <w:rsid w:val="00DB2B00"/>
    <w:rsid w:val="00DB2E1C"/>
    <w:rsid w:val="00DB32DC"/>
    <w:rsid w:val="00DB33A7"/>
    <w:rsid w:val="00DB36F9"/>
    <w:rsid w:val="00DB370A"/>
    <w:rsid w:val="00DB3CC3"/>
    <w:rsid w:val="00DB4809"/>
    <w:rsid w:val="00DB498B"/>
    <w:rsid w:val="00DB4DFD"/>
    <w:rsid w:val="00DB504D"/>
    <w:rsid w:val="00DB51B6"/>
    <w:rsid w:val="00DB52A1"/>
    <w:rsid w:val="00DB5B8B"/>
    <w:rsid w:val="00DB6B82"/>
    <w:rsid w:val="00DB71CD"/>
    <w:rsid w:val="00DB793C"/>
    <w:rsid w:val="00DB7AC0"/>
    <w:rsid w:val="00DC0246"/>
    <w:rsid w:val="00DC047B"/>
    <w:rsid w:val="00DC07BA"/>
    <w:rsid w:val="00DC1247"/>
    <w:rsid w:val="00DC140F"/>
    <w:rsid w:val="00DC168F"/>
    <w:rsid w:val="00DC1716"/>
    <w:rsid w:val="00DC18C9"/>
    <w:rsid w:val="00DC1BD5"/>
    <w:rsid w:val="00DC24C5"/>
    <w:rsid w:val="00DC2770"/>
    <w:rsid w:val="00DC2BA9"/>
    <w:rsid w:val="00DC2E25"/>
    <w:rsid w:val="00DC386C"/>
    <w:rsid w:val="00DC3C44"/>
    <w:rsid w:val="00DC40C8"/>
    <w:rsid w:val="00DC5B00"/>
    <w:rsid w:val="00DC5E5B"/>
    <w:rsid w:val="00DC5FF4"/>
    <w:rsid w:val="00DC6D72"/>
    <w:rsid w:val="00DC6DDF"/>
    <w:rsid w:val="00DC71FE"/>
    <w:rsid w:val="00DC72EE"/>
    <w:rsid w:val="00DC776F"/>
    <w:rsid w:val="00DC7800"/>
    <w:rsid w:val="00DC7807"/>
    <w:rsid w:val="00DC78E9"/>
    <w:rsid w:val="00DC7CCB"/>
    <w:rsid w:val="00DC7FBA"/>
    <w:rsid w:val="00DD05EF"/>
    <w:rsid w:val="00DD08D1"/>
    <w:rsid w:val="00DD0DB6"/>
    <w:rsid w:val="00DD10C9"/>
    <w:rsid w:val="00DD19DC"/>
    <w:rsid w:val="00DD1A91"/>
    <w:rsid w:val="00DD2241"/>
    <w:rsid w:val="00DD2527"/>
    <w:rsid w:val="00DD25E7"/>
    <w:rsid w:val="00DD2609"/>
    <w:rsid w:val="00DD2783"/>
    <w:rsid w:val="00DD2C42"/>
    <w:rsid w:val="00DD2EAF"/>
    <w:rsid w:val="00DD36ED"/>
    <w:rsid w:val="00DD3887"/>
    <w:rsid w:val="00DD515D"/>
    <w:rsid w:val="00DD570D"/>
    <w:rsid w:val="00DD5992"/>
    <w:rsid w:val="00DD5D68"/>
    <w:rsid w:val="00DD6031"/>
    <w:rsid w:val="00DD6447"/>
    <w:rsid w:val="00DD68A3"/>
    <w:rsid w:val="00DD703B"/>
    <w:rsid w:val="00DD7E8F"/>
    <w:rsid w:val="00DE0DE1"/>
    <w:rsid w:val="00DE10C4"/>
    <w:rsid w:val="00DE1C48"/>
    <w:rsid w:val="00DE1C99"/>
    <w:rsid w:val="00DE239C"/>
    <w:rsid w:val="00DE2867"/>
    <w:rsid w:val="00DE28A6"/>
    <w:rsid w:val="00DE2B27"/>
    <w:rsid w:val="00DE2C10"/>
    <w:rsid w:val="00DE2E67"/>
    <w:rsid w:val="00DE35AB"/>
    <w:rsid w:val="00DE3BCF"/>
    <w:rsid w:val="00DE3C50"/>
    <w:rsid w:val="00DE3CB3"/>
    <w:rsid w:val="00DE4C89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E79E2"/>
    <w:rsid w:val="00DF0196"/>
    <w:rsid w:val="00DF0561"/>
    <w:rsid w:val="00DF0962"/>
    <w:rsid w:val="00DF0BDB"/>
    <w:rsid w:val="00DF11DB"/>
    <w:rsid w:val="00DF168F"/>
    <w:rsid w:val="00DF1B2D"/>
    <w:rsid w:val="00DF1D01"/>
    <w:rsid w:val="00DF1D32"/>
    <w:rsid w:val="00DF2164"/>
    <w:rsid w:val="00DF227D"/>
    <w:rsid w:val="00DF22F0"/>
    <w:rsid w:val="00DF2CE9"/>
    <w:rsid w:val="00DF303E"/>
    <w:rsid w:val="00DF347C"/>
    <w:rsid w:val="00DF3677"/>
    <w:rsid w:val="00DF3C3B"/>
    <w:rsid w:val="00DF3EF7"/>
    <w:rsid w:val="00DF4ACC"/>
    <w:rsid w:val="00DF4BD0"/>
    <w:rsid w:val="00DF4C6F"/>
    <w:rsid w:val="00DF4F5A"/>
    <w:rsid w:val="00DF506C"/>
    <w:rsid w:val="00DF539F"/>
    <w:rsid w:val="00DF5840"/>
    <w:rsid w:val="00DF59AC"/>
    <w:rsid w:val="00DF5C52"/>
    <w:rsid w:val="00DF61A7"/>
    <w:rsid w:val="00DF63A3"/>
    <w:rsid w:val="00DF653E"/>
    <w:rsid w:val="00DF675E"/>
    <w:rsid w:val="00DF6EAF"/>
    <w:rsid w:val="00DF7FB0"/>
    <w:rsid w:val="00E0018F"/>
    <w:rsid w:val="00E00CC1"/>
    <w:rsid w:val="00E00CDA"/>
    <w:rsid w:val="00E00E70"/>
    <w:rsid w:val="00E015F2"/>
    <w:rsid w:val="00E01A35"/>
    <w:rsid w:val="00E01C39"/>
    <w:rsid w:val="00E01DBE"/>
    <w:rsid w:val="00E02359"/>
    <w:rsid w:val="00E02493"/>
    <w:rsid w:val="00E029C3"/>
    <w:rsid w:val="00E02AA0"/>
    <w:rsid w:val="00E02BAA"/>
    <w:rsid w:val="00E02EEB"/>
    <w:rsid w:val="00E03A4E"/>
    <w:rsid w:val="00E042A4"/>
    <w:rsid w:val="00E04378"/>
    <w:rsid w:val="00E04651"/>
    <w:rsid w:val="00E04913"/>
    <w:rsid w:val="00E04AFF"/>
    <w:rsid w:val="00E04C82"/>
    <w:rsid w:val="00E04DF2"/>
    <w:rsid w:val="00E04EA6"/>
    <w:rsid w:val="00E050C2"/>
    <w:rsid w:val="00E053E7"/>
    <w:rsid w:val="00E05446"/>
    <w:rsid w:val="00E05DEA"/>
    <w:rsid w:val="00E0607C"/>
    <w:rsid w:val="00E0647F"/>
    <w:rsid w:val="00E06581"/>
    <w:rsid w:val="00E06899"/>
    <w:rsid w:val="00E06D51"/>
    <w:rsid w:val="00E070EC"/>
    <w:rsid w:val="00E0781E"/>
    <w:rsid w:val="00E07D15"/>
    <w:rsid w:val="00E07D59"/>
    <w:rsid w:val="00E07EF9"/>
    <w:rsid w:val="00E10B8A"/>
    <w:rsid w:val="00E10BB0"/>
    <w:rsid w:val="00E10E36"/>
    <w:rsid w:val="00E118B9"/>
    <w:rsid w:val="00E11A10"/>
    <w:rsid w:val="00E11A2E"/>
    <w:rsid w:val="00E1237F"/>
    <w:rsid w:val="00E1276D"/>
    <w:rsid w:val="00E132E2"/>
    <w:rsid w:val="00E1350B"/>
    <w:rsid w:val="00E149F0"/>
    <w:rsid w:val="00E14C6C"/>
    <w:rsid w:val="00E14E2F"/>
    <w:rsid w:val="00E14E4B"/>
    <w:rsid w:val="00E14F33"/>
    <w:rsid w:val="00E1546E"/>
    <w:rsid w:val="00E15565"/>
    <w:rsid w:val="00E15794"/>
    <w:rsid w:val="00E166A3"/>
    <w:rsid w:val="00E17092"/>
    <w:rsid w:val="00E173C4"/>
    <w:rsid w:val="00E1744A"/>
    <w:rsid w:val="00E17573"/>
    <w:rsid w:val="00E1789B"/>
    <w:rsid w:val="00E178B8"/>
    <w:rsid w:val="00E20102"/>
    <w:rsid w:val="00E20573"/>
    <w:rsid w:val="00E207DA"/>
    <w:rsid w:val="00E20A3A"/>
    <w:rsid w:val="00E20CA8"/>
    <w:rsid w:val="00E20CC4"/>
    <w:rsid w:val="00E20CE4"/>
    <w:rsid w:val="00E216FD"/>
    <w:rsid w:val="00E21A1E"/>
    <w:rsid w:val="00E22676"/>
    <w:rsid w:val="00E22E2A"/>
    <w:rsid w:val="00E22ECB"/>
    <w:rsid w:val="00E232F9"/>
    <w:rsid w:val="00E23649"/>
    <w:rsid w:val="00E23690"/>
    <w:rsid w:val="00E23B0C"/>
    <w:rsid w:val="00E23B6E"/>
    <w:rsid w:val="00E240FE"/>
    <w:rsid w:val="00E2414F"/>
    <w:rsid w:val="00E2422A"/>
    <w:rsid w:val="00E24D08"/>
    <w:rsid w:val="00E2518E"/>
    <w:rsid w:val="00E2557D"/>
    <w:rsid w:val="00E255E0"/>
    <w:rsid w:val="00E25899"/>
    <w:rsid w:val="00E25CF6"/>
    <w:rsid w:val="00E26864"/>
    <w:rsid w:val="00E26A52"/>
    <w:rsid w:val="00E26BBF"/>
    <w:rsid w:val="00E273B0"/>
    <w:rsid w:val="00E277C5"/>
    <w:rsid w:val="00E27CB0"/>
    <w:rsid w:val="00E27DB0"/>
    <w:rsid w:val="00E30387"/>
    <w:rsid w:val="00E30ABF"/>
    <w:rsid w:val="00E30B2C"/>
    <w:rsid w:val="00E30C5B"/>
    <w:rsid w:val="00E30EA9"/>
    <w:rsid w:val="00E31282"/>
    <w:rsid w:val="00E31741"/>
    <w:rsid w:val="00E31AC3"/>
    <w:rsid w:val="00E31D03"/>
    <w:rsid w:val="00E31F4E"/>
    <w:rsid w:val="00E322BF"/>
    <w:rsid w:val="00E328D7"/>
    <w:rsid w:val="00E32917"/>
    <w:rsid w:val="00E32C60"/>
    <w:rsid w:val="00E32FD4"/>
    <w:rsid w:val="00E33556"/>
    <w:rsid w:val="00E33998"/>
    <w:rsid w:val="00E33C5B"/>
    <w:rsid w:val="00E342AD"/>
    <w:rsid w:val="00E34444"/>
    <w:rsid w:val="00E347E0"/>
    <w:rsid w:val="00E34A50"/>
    <w:rsid w:val="00E3508A"/>
    <w:rsid w:val="00E35145"/>
    <w:rsid w:val="00E35235"/>
    <w:rsid w:val="00E35339"/>
    <w:rsid w:val="00E35C54"/>
    <w:rsid w:val="00E367F7"/>
    <w:rsid w:val="00E36D1E"/>
    <w:rsid w:val="00E36DFA"/>
    <w:rsid w:val="00E37474"/>
    <w:rsid w:val="00E37BAD"/>
    <w:rsid w:val="00E40A48"/>
    <w:rsid w:val="00E40B0D"/>
    <w:rsid w:val="00E413D0"/>
    <w:rsid w:val="00E41404"/>
    <w:rsid w:val="00E41479"/>
    <w:rsid w:val="00E415A0"/>
    <w:rsid w:val="00E4164F"/>
    <w:rsid w:val="00E41710"/>
    <w:rsid w:val="00E418B6"/>
    <w:rsid w:val="00E41FE4"/>
    <w:rsid w:val="00E426BD"/>
    <w:rsid w:val="00E42BC3"/>
    <w:rsid w:val="00E42C99"/>
    <w:rsid w:val="00E42D73"/>
    <w:rsid w:val="00E431F1"/>
    <w:rsid w:val="00E4321C"/>
    <w:rsid w:val="00E4324C"/>
    <w:rsid w:val="00E4370A"/>
    <w:rsid w:val="00E43BFD"/>
    <w:rsid w:val="00E43EA3"/>
    <w:rsid w:val="00E4446E"/>
    <w:rsid w:val="00E445D3"/>
    <w:rsid w:val="00E44710"/>
    <w:rsid w:val="00E44798"/>
    <w:rsid w:val="00E45929"/>
    <w:rsid w:val="00E45D25"/>
    <w:rsid w:val="00E46240"/>
    <w:rsid w:val="00E46BD4"/>
    <w:rsid w:val="00E471B6"/>
    <w:rsid w:val="00E5041F"/>
    <w:rsid w:val="00E50C52"/>
    <w:rsid w:val="00E50D1F"/>
    <w:rsid w:val="00E51305"/>
    <w:rsid w:val="00E51949"/>
    <w:rsid w:val="00E52084"/>
    <w:rsid w:val="00E520DA"/>
    <w:rsid w:val="00E5224E"/>
    <w:rsid w:val="00E530B4"/>
    <w:rsid w:val="00E53202"/>
    <w:rsid w:val="00E53496"/>
    <w:rsid w:val="00E5367E"/>
    <w:rsid w:val="00E54325"/>
    <w:rsid w:val="00E546B4"/>
    <w:rsid w:val="00E54F97"/>
    <w:rsid w:val="00E55060"/>
    <w:rsid w:val="00E55291"/>
    <w:rsid w:val="00E55450"/>
    <w:rsid w:val="00E55821"/>
    <w:rsid w:val="00E55BED"/>
    <w:rsid w:val="00E55BF4"/>
    <w:rsid w:val="00E5635C"/>
    <w:rsid w:val="00E565B3"/>
    <w:rsid w:val="00E56C0E"/>
    <w:rsid w:val="00E56E42"/>
    <w:rsid w:val="00E5729A"/>
    <w:rsid w:val="00E57316"/>
    <w:rsid w:val="00E57387"/>
    <w:rsid w:val="00E57605"/>
    <w:rsid w:val="00E579DA"/>
    <w:rsid w:val="00E57BF3"/>
    <w:rsid w:val="00E57E78"/>
    <w:rsid w:val="00E60131"/>
    <w:rsid w:val="00E60282"/>
    <w:rsid w:val="00E60BAD"/>
    <w:rsid w:val="00E60CF0"/>
    <w:rsid w:val="00E61C12"/>
    <w:rsid w:val="00E6258B"/>
    <w:rsid w:val="00E628AF"/>
    <w:rsid w:val="00E62D6F"/>
    <w:rsid w:val="00E62FF6"/>
    <w:rsid w:val="00E6317B"/>
    <w:rsid w:val="00E632BE"/>
    <w:rsid w:val="00E6444E"/>
    <w:rsid w:val="00E6490D"/>
    <w:rsid w:val="00E64B04"/>
    <w:rsid w:val="00E64CB0"/>
    <w:rsid w:val="00E6605A"/>
    <w:rsid w:val="00E661DD"/>
    <w:rsid w:val="00E66F7F"/>
    <w:rsid w:val="00E66FF1"/>
    <w:rsid w:val="00E67248"/>
    <w:rsid w:val="00E6728D"/>
    <w:rsid w:val="00E67296"/>
    <w:rsid w:val="00E67647"/>
    <w:rsid w:val="00E70078"/>
    <w:rsid w:val="00E7081C"/>
    <w:rsid w:val="00E70BE5"/>
    <w:rsid w:val="00E71C7D"/>
    <w:rsid w:val="00E724C1"/>
    <w:rsid w:val="00E725C6"/>
    <w:rsid w:val="00E72717"/>
    <w:rsid w:val="00E72770"/>
    <w:rsid w:val="00E729BB"/>
    <w:rsid w:val="00E72ED3"/>
    <w:rsid w:val="00E731E8"/>
    <w:rsid w:val="00E73663"/>
    <w:rsid w:val="00E7370E"/>
    <w:rsid w:val="00E73EC5"/>
    <w:rsid w:val="00E7415B"/>
    <w:rsid w:val="00E744AB"/>
    <w:rsid w:val="00E74AFE"/>
    <w:rsid w:val="00E74D9A"/>
    <w:rsid w:val="00E74E14"/>
    <w:rsid w:val="00E75163"/>
    <w:rsid w:val="00E75343"/>
    <w:rsid w:val="00E756EF"/>
    <w:rsid w:val="00E76069"/>
    <w:rsid w:val="00E760E4"/>
    <w:rsid w:val="00E765BC"/>
    <w:rsid w:val="00E76BFE"/>
    <w:rsid w:val="00E77017"/>
    <w:rsid w:val="00E77099"/>
    <w:rsid w:val="00E771ED"/>
    <w:rsid w:val="00E77E3E"/>
    <w:rsid w:val="00E80066"/>
    <w:rsid w:val="00E80576"/>
    <w:rsid w:val="00E808AC"/>
    <w:rsid w:val="00E80CA9"/>
    <w:rsid w:val="00E8100B"/>
    <w:rsid w:val="00E81BB3"/>
    <w:rsid w:val="00E82618"/>
    <w:rsid w:val="00E82A40"/>
    <w:rsid w:val="00E82DDB"/>
    <w:rsid w:val="00E836C0"/>
    <w:rsid w:val="00E836D2"/>
    <w:rsid w:val="00E83C64"/>
    <w:rsid w:val="00E8423C"/>
    <w:rsid w:val="00E84703"/>
    <w:rsid w:val="00E84766"/>
    <w:rsid w:val="00E84945"/>
    <w:rsid w:val="00E85067"/>
    <w:rsid w:val="00E8517D"/>
    <w:rsid w:val="00E85410"/>
    <w:rsid w:val="00E861F0"/>
    <w:rsid w:val="00E862F0"/>
    <w:rsid w:val="00E86CEE"/>
    <w:rsid w:val="00E86F4D"/>
    <w:rsid w:val="00E871D5"/>
    <w:rsid w:val="00E873FC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218D"/>
    <w:rsid w:val="00E927F7"/>
    <w:rsid w:val="00E93242"/>
    <w:rsid w:val="00E93491"/>
    <w:rsid w:val="00E93E5F"/>
    <w:rsid w:val="00E93F85"/>
    <w:rsid w:val="00E945B8"/>
    <w:rsid w:val="00E9466E"/>
    <w:rsid w:val="00E947F9"/>
    <w:rsid w:val="00E94888"/>
    <w:rsid w:val="00E94C8F"/>
    <w:rsid w:val="00E94E34"/>
    <w:rsid w:val="00E94E7F"/>
    <w:rsid w:val="00E955E9"/>
    <w:rsid w:val="00E956E4"/>
    <w:rsid w:val="00E958BD"/>
    <w:rsid w:val="00E95FE4"/>
    <w:rsid w:val="00E96368"/>
    <w:rsid w:val="00E965CD"/>
    <w:rsid w:val="00E967A3"/>
    <w:rsid w:val="00E9687C"/>
    <w:rsid w:val="00E96C73"/>
    <w:rsid w:val="00E96F93"/>
    <w:rsid w:val="00E97209"/>
    <w:rsid w:val="00E974E3"/>
    <w:rsid w:val="00E9773D"/>
    <w:rsid w:val="00E977B3"/>
    <w:rsid w:val="00E97E03"/>
    <w:rsid w:val="00EA0064"/>
    <w:rsid w:val="00EA058E"/>
    <w:rsid w:val="00EA0673"/>
    <w:rsid w:val="00EA0BCB"/>
    <w:rsid w:val="00EA13BF"/>
    <w:rsid w:val="00EA1AF7"/>
    <w:rsid w:val="00EA2A4C"/>
    <w:rsid w:val="00EA3102"/>
    <w:rsid w:val="00EA31C1"/>
    <w:rsid w:val="00EA3635"/>
    <w:rsid w:val="00EA40B7"/>
    <w:rsid w:val="00EA40EE"/>
    <w:rsid w:val="00EA4325"/>
    <w:rsid w:val="00EA45F9"/>
    <w:rsid w:val="00EA478F"/>
    <w:rsid w:val="00EA4E79"/>
    <w:rsid w:val="00EA4FA8"/>
    <w:rsid w:val="00EA520D"/>
    <w:rsid w:val="00EA5359"/>
    <w:rsid w:val="00EA560C"/>
    <w:rsid w:val="00EA6FB1"/>
    <w:rsid w:val="00EA72A9"/>
    <w:rsid w:val="00EA7793"/>
    <w:rsid w:val="00EA7BCD"/>
    <w:rsid w:val="00EA7CE2"/>
    <w:rsid w:val="00EA7F58"/>
    <w:rsid w:val="00EA7FE3"/>
    <w:rsid w:val="00EB0129"/>
    <w:rsid w:val="00EB0270"/>
    <w:rsid w:val="00EB063E"/>
    <w:rsid w:val="00EB0BE7"/>
    <w:rsid w:val="00EB0EF3"/>
    <w:rsid w:val="00EB1596"/>
    <w:rsid w:val="00EB203F"/>
    <w:rsid w:val="00EB20F2"/>
    <w:rsid w:val="00EB2998"/>
    <w:rsid w:val="00EB2B00"/>
    <w:rsid w:val="00EB2BF6"/>
    <w:rsid w:val="00EB2CEF"/>
    <w:rsid w:val="00EB2CF4"/>
    <w:rsid w:val="00EB2FCB"/>
    <w:rsid w:val="00EB300D"/>
    <w:rsid w:val="00EB35BF"/>
    <w:rsid w:val="00EB3646"/>
    <w:rsid w:val="00EB3EFB"/>
    <w:rsid w:val="00EB44F1"/>
    <w:rsid w:val="00EB4725"/>
    <w:rsid w:val="00EB4D2B"/>
    <w:rsid w:val="00EB5300"/>
    <w:rsid w:val="00EB565C"/>
    <w:rsid w:val="00EB5B90"/>
    <w:rsid w:val="00EB5E9E"/>
    <w:rsid w:val="00EB6236"/>
    <w:rsid w:val="00EB654E"/>
    <w:rsid w:val="00EB67BE"/>
    <w:rsid w:val="00EB6E06"/>
    <w:rsid w:val="00EB6FD5"/>
    <w:rsid w:val="00EB7526"/>
    <w:rsid w:val="00EB7627"/>
    <w:rsid w:val="00EB7926"/>
    <w:rsid w:val="00EC0185"/>
    <w:rsid w:val="00EC0320"/>
    <w:rsid w:val="00EC0379"/>
    <w:rsid w:val="00EC0402"/>
    <w:rsid w:val="00EC050D"/>
    <w:rsid w:val="00EC0678"/>
    <w:rsid w:val="00EC0A4B"/>
    <w:rsid w:val="00EC0D8A"/>
    <w:rsid w:val="00EC1725"/>
    <w:rsid w:val="00EC199D"/>
    <w:rsid w:val="00EC28D3"/>
    <w:rsid w:val="00EC2BA1"/>
    <w:rsid w:val="00EC2D9B"/>
    <w:rsid w:val="00EC346C"/>
    <w:rsid w:val="00EC357E"/>
    <w:rsid w:val="00EC3693"/>
    <w:rsid w:val="00EC4333"/>
    <w:rsid w:val="00EC4D52"/>
    <w:rsid w:val="00EC4D87"/>
    <w:rsid w:val="00EC4E8B"/>
    <w:rsid w:val="00EC57DB"/>
    <w:rsid w:val="00EC5A26"/>
    <w:rsid w:val="00EC5F55"/>
    <w:rsid w:val="00EC69A7"/>
    <w:rsid w:val="00EC6ABF"/>
    <w:rsid w:val="00EC7D54"/>
    <w:rsid w:val="00ED0175"/>
    <w:rsid w:val="00ED0F3C"/>
    <w:rsid w:val="00ED105E"/>
    <w:rsid w:val="00ED10A2"/>
    <w:rsid w:val="00ED10E8"/>
    <w:rsid w:val="00ED1541"/>
    <w:rsid w:val="00ED2AEC"/>
    <w:rsid w:val="00ED2F84"/>
    <w:rsid w:val="00ED356F"/>
    <w:rsid w:val="00ED38FC"/>
    <w:rsid w:val="00ED4414"/>
    <w:rsid w:val="00ED46BB"/>
    <w:rsid w:val="00ED4887"/>
    <w:rsid w:val="00ED4CA2"/>
    <w:rsid w:val="00ED4DF9"/>
    <w:rsid w:val="00ED5059"/>
    <w:rsid w:val="00ED5969"/>
    <w:rsid w:val="00ED5AE0"/>
    <w:rsid w:val="00ED6F3B"/>
    <w:rsid w:val="00ED6F8C"/>
    <w:rsid w:val="00ED702A"/>
    <w:rsid w:val="00ED710F"/>
    <w:rsid w:val="00ED7EB9"/>
    <w:rsid w:val="00EE0522"/>
    <w:rsid w:val="00EE0872"/>
    <w:rsid w:val="00EE0A4D"/>
    <w:rsid w:val="00EE160F"/>
    <w:rsid w:val="00EE17F8"/>
    <w:rsid w:val="00EE1B01"/>
    <w:rsid w:val="00EE1BF3"/>
    <w:rsid w:val="00EE1D19"/>
    <w:rsid w:val="00EE23CB"/>
    <w:rsid w:val="00EE26B5"/>
    <w:rsid w:val="00EE33B1"/>
    <w:rsid w:val="00EE3B56"/>
    <w:rsid w:val="00EE3FDE"/>
    <w:rsid w:val="00EE427C"/>
    <w:rsid w:val="00EE44B8"/>
    <w:rsid w:val="00EE4607"/>
    <w:rsid w:val="00EE4C36"/>
    <w:rsid w:val="00EE4E22"/>
    <w:rsid w:val="00EE51B3"/>
    <w:rsid w:val="00EE531E"/>
    <w:rsid w:val="00EE56F4"/>
    <w:rsid w:val="00EE5809"/>
    <w:rsid w:val="00EE586E"/>
    <w:rsid w:val="00EE5EAA"/>
    <w:rsid w:val="00EE5F64"/>
    <w:rsid w:val="00EE6259"/>
    <w:rsid w:val="00EE6ABE"/>
    <w:rsid w:val="00EE6F68"/>
    <w:rsid w:val="00EE75B6"/>
    <w:rsid w:val="00EE7E13"/>
    <w:rsid w:val="00EF02BB"/>
    <w:rsid w:val="00EF0C1F"/>
    <w:rsid w:val="00EF0D17"/>
    <w:rsid w:val="00EF0EB6"/>
    <w:rsid w:val="00EF1139"/>
    <w:rsid w:val="00EF1297"/>
    <w:rsid w:val="00EF18DD"/>
    <w:rsid w:val="00EF1A1B"/>
    <w:rsid w:val="00EF1CBA"/>
    <w:rsid w:val="00EF2957"/>
    <w:rsid w:val="00EF2A9F"/>
    <w:rsid w:val="00EF32AA"/>
    <w:rsid w:val="00EF33A7"/>
    <w:rsid w:val="00EF33C8"/>
    <w:rsid w:val="00EF35DF"/>
    <w:rsid w:val="00EF4788"/>
    <w:rsid w:val="00EF4917"/>
    <w:rsid w:val="00EF4E1C"/>
    <w:rsid w:val="00EF55C2"/>
    <w:rsid w:val="00EF5B22"/>
    <w:rsid w:val="00EF6E20"/>
    <w:rsid w:val="00EF6ECE"/>
    <w:rsid w:val="00EF6F7E"/>
    <w:rsid w:val="00EF7319"/>
    <w:rsid w:val="00EF764E"/>
    <w:rsid w:val="00EF7D61"/>
    <w:rsid w:val="00F00089"/>
    <w:rsid w:val="00F00A4F"/>
    <w:rsid w:val="00F0107D"/>
    <w:rsid w:val="00F013E2"/>
    <w:rsid w:val="00F0151D"/>
    <w:rsid w:val="00F027A0"/>
    <w:rsid w:val="00F02890"/>
    <w:rsid w:val="00F029F6"/>
    <w:rsid w:val="00F02E70"/>
    <w:rsid w:val="00F03195"/>
    <w:rsid w:val="00F03385"/>
    <w:rsid w:val="00F03669"/>
    <w:rsid w:val="00F036C7"/>
    <w:rsid w:val="00F03B11"/>
    <w:rsid w:val="00F044F8"/>
    <w:rsid w:val="00F04EE3"/>
    <w:rsid w:val="00F052DB"/>
    <w:rsid w:val="00F053E6"/>
    <w:rsid w:val="00F05498"/>
    <w:rsid w:val="00F0558C"/>
    <w:rsid w:val="00F0580F"/>
    <w:rsid w:val="00F05F3D"/>
    <w:rsid w:val="00F06C28"/>
    <w:rsid w:val="00F0716F"/>
    <w:rsid w:val="00F0730F"/>
    <w:rsid w:val="00F07364"/>
    <w:rsid w:val="00F073B3"/>
    <w:rsid w:val="00F07A71"/>
    <w:rsid w:val="00F07F51"/>
    <w:rsid w:val="00F07FA8"/>
    <w:rsid w:val="00F1046A"/>
    <w:rsid w:val="00F10C74"/>
    <w:rsid w:val="00F10C95"/>
    <w:rsid w:val="00F11210"/>
    <w:rsid w:val="00F1194D"/>
    <w:rsid w:val="00F1224D"/>
    <w:rsid w:val="00F12B14"/>
    <w:rsid w:val="00F133CB"/>
    <w:rsid w:val="00F13BF5"/>
    <w:rsid w:val="00F13DD4"/>
    <w:rsid w:val="00F1404D"/>
    <w:rsid w:val="00F1429A"/>
    <w:rsid w:val="00F1474C"/>
    <w:rsid w:val="00F14A37"/>
    <w:rsid w:val="00F15302"/>
    <w:rsid w:val="00F15420"/>
    <w:rsid w:val="00F158EC"/>
    <w:rsid w:val="00F15AE7"/>
    <w:rsid w:val="00F16020"/>
    <w:rsid w:val="00F16BD6"/>
    <w:rsid w:val="00F17277"/>
    <w:rsid w:val="00F17477"/>
    <w:rsid w:val="00F17698"/>
    <w:rsid w:val="00F17C2A"/>
    <w:rsid w:val="00F17C6D"/>
    <w:rsid w:val="00F200D2"/>
    <w:rsid w:val="00F20E98"/>
    <w:rsid w:val="00F20EFB"/>
    <w:rsid w:val="00F21057"/>
    <w:rsid w:val="00F210F4"/>
    <w:rsid w:val="00F211D0"/>
    <w:rsid w:val="00F22B7D"/>
    <w:rsid w:val="00F22EED"/>
    <w:rsid w:val="00F23006"/>
    <w:rsid w:val="00F2348A"/>
    <w:rsid w:val="00F235A5"/>
    <w:rsid w:val="00F2386A"/>
    <w:rsid w:val="00F23B15"/>
    <w:rsid w:val="00F25253"/>
    <w:rsid w:val="00F253CE"/>
    <w:rsid w:val="00F254C5"/>
    <w:rsid w:val="00F25592"/>
    <w:rsid w:val="00F25EE8"/>
    <w:rsid w:val="00F25F68"/>
    <w:rsid w:val="00F26136"/>
    <w:rsid w:val="00F26D56"/>
    <w:rsid w:val="00F272D0"/>
    <w:rsid w:val="00F27A7E"/>
    <w:rsid w:val="00F27CEF"/>
    <w:rsid w:val="00F30270"/>
    <w:rsid w:val="00F30514"/>
    <w:rsid w:val="00F3088D"/>
    <w:rsid w:val="00F31679"/>
    <w:rsid w:val="00F31730"/>
    <w:rsid w:val="00F317D7"/>
    <w:rsid w:val="00F3195A"/>
    <w:rsid w:val="00F319E4"/>
    <w:rsid w:val="00F326DA"/>
    <w:rsid w:val="00F32C23"/>
    <w:rsid w:val="00F3303C"/>
    <w:rsid w:val="00F332B4"/>
    <w:rsid w:val="00F3343E"/>
    <w:rsid w:val="00F3375B"/>
    <w:rsid w:val="00F3416E"/>
    <w:rsid w:val="00F34301"/>
    <w:rsid w:val="00F34352"/>
    <w:rsid w:val="00F34916"/>
    <w:rsid w:val="00F34E74"/>
    <w:rsid w:val="00F3554A"/>
    <w:rsid w:val="00F356C9"/>
    <w:rsid w:val="00F35848"/>
    <w:rsid w:val="00F359E4"/>
    <w:rsid w:val="00F35B43"/>
    <w:rsid w:val="00F35E8D"/>
    <w:rsid w:val="00F3604B"/>
    <w:rsid w:val="00F361AF"/>
    <w:rsid w:val="00F36B72"/>
    <w:rsid w:val="00F370FA"/>
    <w:rsid w:val="00F37389"/>
    <w:rsid w:val="00F3772A"/>
    <w:rsid w:val="00F3776F"/>
    <w:rsid w:val="00F37C3A"/>
    <w:rsid w:val="00F403E3"/>
    <w:rsid w:val="00F4057F"/>
    <w:rsid w:val="00F40CAA"/>
    <w:rsid w:val="00F41211"/>
    <w:rsid w:val="00F412D5"/>
    <w:rsid w:val="00F41472"/>
    <w:rsid w:val="00F416EB"/>
    <w:rsid w:val="00F41884"/>
    <w:rsid w:val="00F41BE3"/>
    <w:rsid w:val="00F4240D"/>
    <w:rsid w:val="00F42546"/>
    <w:rsid w:val="00F42688"/>
    <w:rsid w:val="00F429EC"/>
    <w:rsid w:val="00F42F66"/>
    <w:rsid w:val="00F43032"/>
    <w:rsid w:val="00F4308D"/>
    <w:rsid w:val="00F43095"/>
    <w:rsid w:val="00F4319E"/>
    <w:rsid w:val="00F4326F"/>
    <w:rsid w:val="00F43308"/>
    <w:rsid w:val="00F43657"/>
    <w:rsid w:val="00F43AAB"/>
    <w:rsid w:val="00F43B73"/>
    <w:rsid w:val="00F43D47"/>
    <w:rsid w:val="00F43EA6"/>
    <w:rsid w:val="00F44271"/>
    <w:rsid w:val="00F44328"/>
    <w:rsid w:val="00F44643"/>
    <w:rsid w:val="00F447DC"/>
    <w:rsid w:val="00F44BB8"/>
    <w:rsid w:val="00F44D53"/>
    <w:rsid w:val="00F457E1"/>
    <w:rsid w:val="00F45A0C"/>
    <w:rsid w:val="00F45AC4"/>
    <w:rsid w:val="00F45FC3"/>
    <w:rsid w:val="00F469A1"/>
    <w:rsid w:val="00F46BCF"/>
    <w:rsid w:val="00F46CB7"/>
    <w:rsid w:val="00F46E28"/>
    <w:rsid w:val="00F47635"/>
    <w:rsid w:val="00F47953"/>
    <w:rsid w:val="00F47EF1"/>
    <w:rsid w:val="00F47FEF"/>
    <w:rsid w:val="00F509D4"/>
    <w:rsid w:val="00F50DE9"/>
    <w:rsid w:val="00F515E8"/>
    <w:rsid w:val="00F51FF8"/>
    <w:rsid w:val="00F527DB"/>
    <w:rsid w:val="00F529C5"/>
    <w:rsid w:val="00F5334B"/>
    <w:rsid w:val="00F537D1"/>
    <w:rsid w:val="00F53F13"/>
    <w:rsid w:val="00F53F1E"/>
    <w:rsid w:val="00F54220"/>
    <w:rsid w:val="00F5453F"/>
    <w:rsid w:val="00F546FD"/>
    <w:rsid w:val="00F54D98"/>
    <w:rsid w:val="00F54EA3"/>
    <w:rsid w:val="00F557F7"/>
    <w:rsid w:val="00F56583"/>
    <w:rsid w:val="00F56B94"/>
    <w:rsid w:val="00F56C05"/>
    <w:rsid w:val="00F56CD9"/>
    <w:rsid w:val="00F56F8A"/>
    <w:rsid w:val="00F5764E"/>
    <w:rsid w:val="00F57EA2"/>
    <w:rsid w:val="00F60170"/>
    <w:rsid w:val="00F607D0"/>
    <w:rsid w:val="00F6140D"/>
    <w:rsid w:val="00F6185C"/>
    <w:rsid w:val="00F61D6F"/>
    <w:rsid w:val="00F61DB8"/>
    <w:rsid w:val="00F625F3"/>
    <w:rsid w:val="00F62948"/>
    <w:rsid w:val="00F62AA4"/>
    <w:rsid w:val="00F62F09"/>
    <w:rsid w:val="00F639E8"/>
    <w:rsid w:val="00F64293"/>
    <w:rsid w:val="00F64972"/>
    <w:rsid w:val="00F64E8D"/>
    <w:rsid w:val="00F64F50"/>
    <w:rsid w:val="00F65371"/>
    <w:rsid w:val="00F65476"/>
    <w:rsid w:val="00F656FF"/>
    <w:rsid w:val="00F657C1"/>
    <w:rsid w:val="00F6682E"/>
    <w:rsid w:val="00F6786C"/>
    <w:rsid w:val="00F67A88"/>
    <w:rsid w:val="00F67FD4"/>
    <w:rsid w:val="00F7059D"/>
    <w:rsid w:val="00F707DD"/>
    <w:rsid w:val="00F7093C"/>
    <w:rsid w:val="00F70E45"/>
    <w:rsid w:val="00F70FF6"/>
    <w:rsid w:val="00F710AE"/>
    <w:rsid w:val="00F711F8"/>
    <w:rsid w:val="00F7137B"/>
    <w:rsid w:val="00F713C9"/>
    <w:rsid w:val="00F71723"/>
    <w:rsid w:val="00F71724"/>
    <w:rsid w:val="00F71813"/>
    <w:rsid w:val="00F71BF4"/>
    <w:rsid w:val="00F720A8"/>
    <w:rsid w:val="00F72101"/>
    <w:rsid w:val="00F725D9"/>
    <w:rsid w:val="00F729BA"/>
    <w:rsid w:val="00F73BB1"/>
    <w:rsid w:val="00F73CF8"/>
    <w:rsid w:val="00F73EC0"/>
    <w:rsid w:val="00F74BCE"/>
    <w:rsid w:val="00F74F32"/>
    <w:rsid w:val="00F750FC"/>
    <w:rsid w:val="00F75810"/>
    <w:rsid w:val="00F75DDD"/>
    <w:rsid w:val="00F76136"/>
    <w:rsid w:val="00F76C8C"/>
    <w:rsid w:val="00F76ED1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218D"/>
    <w:rsid w:val="00F826C0"/>
    <w:rsid w:val="00F828BB"/>
    <w:rsid w:val="00F82ACD"/>
    <w:rsid w:val="00F831B0"/>
    <w:rsid w:val="00F83757"/>
    <w:rsid w:val="00F83761"/>
    <w:rsid w:val="00F83BB9"/>
    <w:rsid w:val="00F84488"/>
    <w:rsid w:val="00F84F29"/>
    <w:rsid w:val="00F85075"/>
    <w:rsid w:val="00F85367"/>
    <w:rsid w:val="00F8570C"/>
    <w:rsid w:val="00F858A8"/>
    <w:rsid w:val="00F85CFE"/>
    <w:rsid w:val="00F85F28"/>
    <w:rsid w:val="00F86311"/>
    <w:rsid w:val="00F86670"/>
    <w:rsid w:val="00F86910"/>
    <w:rsid w:val="00F86985"/>
    <w:rsid w:val="00F86B44"/>
    <w:rsid w:val="00F86C37"/>
    <w:rsid w:val="00F875C3"/>
    <w:rsid w:val="00F878CA"/>
    <w:rsid w:val="00F87B50"/>
    <w:rsid w:val="00F87C09"/>
    <w:rsid w:val="00F90052"/>
    <w:rsid w:val="00F90069"/>
    <w:rsid w:val="00F9033F"/>
    <w:rsid w:val="00F90ACF"/>
    <w:rsid w:val="00F90B6E"/>
    <w:rsid w:val="00F90D30"/>
    <w:rsid w:val="00F90D4A"/>
    <w:rsid w:val="00F9111B"/>
    <w:rsid w:val="00F924B4"/>
    <w:rsid w:val="00F927D3"/>
    <w:rsid w:val="00F92BEA"/>
    <w:rsid w:val="00F92FC2"/>
    <w:rsid w:val="00F930D9"/>
    <w:rsid w:val="00F93173"/>
    <w:rsid w:val="00F93ACA"/>
    <w:rsid w:val="00F94325"/>
    <w:rsid w:val="00F94500"/>
    <w:rsid w:val="00F9482B"/>
    <w:rsid w:val="00F94957"/>
    <w:rsid w:val="00F9513D"/>
    <w:rsid w:val="00F95461"/>
    <w:rsid w:val="00F958B2"/>
    <w:rsid w:val="00F958DE"/>
    <w:rsid w:val="00F95E64"/>
    <w:rsid w:val="00F95FDD"/>
    <w:rsid w:val="00F96370"/>
    <w:rsid w:val="00F96A6A"/>
    <w:rsid w:val="00F96C80"/>
    <w:rsid w:val="00F97509"/>
    <w:rsid w:val="00F97642"/>
    <w:rsid w:val="00F9777C"/>
    <w:rsid w:val="00F97D00"/>
    <w:rsid w:val="00F97F6D"/>
    <w:rsid w:val="00FA0250"/>
    <w:rsid w:val="00FA02D0"/>
    <w:rsid w:val="00FA0CD4"/>
    <w:rsid w:val="00FA0E2E"/>
    <w:rsid w:val="00FA1707"/>
    <w:rsid w:val="00FA19CB"/>
    <w:rsid w:val="00FA1D12"/>
    <w:rsid w:val="00FA22A2"/>
    <w:rsid w:val="00FA2C36"/>
    <w:rsid w:val="00FA31AF"/>
    <w:rsid w:val="00FA3B6C"/>
    <w:rsid w:val="00FA3B76"/>
    <w:rsid w:val="00FA3BBF"/>
    <w:rsid w:val="00FA3D3E"/>
    <w:rsid w:val="00FA3DE2"/>
    <w:rsid w:val="00FA42D1"/>
    <w:rsid w:val="00FA4B2A"/>
    <w:rsid w:val="00FA524C"/>
    <w:rsid w:val="00FA5BB6"/>
    <w:rsid w:val="00FA5E55"/>
    <w:rsid w:val="00FA69FE"/>
    <w:rsid w:val="00FA6ACD"/>
    <w:rsid w:val="00FA6C2B"/>
    <w:rsid w:val="00FA78E6"/>
    <w:rsid w:val="00FA7DA6"/>
    <w:rsid w:val="00FA7E9B"/>
    <w:rsid w:val="00FB0233"/>
    <w:rsid w:val="00FB0454"/>
    <w:rsid w:val="00FB0EBB"/>
    <w:rsid w:val="00FB0FAA"/>
    <w:rsid w:val="00FB1BBD"/>
    <w:rsid w:val="00FB20AE"/>
    <w:rsid w:val="00FB2618"/>
    <w:rsid w:val="00FB39C4"/>
    <w:rsid w:val="00FB3B5A"/>
    <w:rsid w:val="00FB5185"/>
    <w:rsid w:val="00FB5899"/>
    <w:rsid w:val="00FB5F5C"/>
    <w:rsid w:val="00FB5F78"/>
    <w:rsid w:val="00FB63A2"/>
    <w:rsid w:val="00FB6585"/>
    <w:rsid w:val="00FB6848"/>
    <w:rsid w:val="00FB69F1"/>
    <w:rsid w:val="00FB6DDD"/>
    <w:rsid w:val="00FB719B"/>
    <w:rsid w:val="00FB7496"/>
    <w:rsid w:val="00FB7886"/>
    <w:rsid w:val="00FB7F23"/>
    <w:rsid w:val="00FC13C9"/>
    <w:rsid w:val="00FC16CA"/>
    <w:rsid w:val="00FC1C90"/>
    <w:rsid w:val="00FC270D"/>
    <w:rsid w:val="00FC28FD"/>
    <w:rsid w:val="00FC2F0D"/>
    <w:rsid w:val="00FC3205"/>
    <w:rsid w:val="00FC3469"/>
    <w:rsid w:val="00FC34AF"/>
    <w:rsid w:val="00FC3675"/>
    <w:rsid w:val="00FC378C"/>
    <w:rsid w:val="00FC381B"/>
    <w:rsid w:val="00FC3852"/>
    <w:rsid w:val="00FC3AA0"/>
    <w:rsid w:val="00FC4265"/>
    <w:rsid w:val="00FC44E0"/>
    <w:rsid w:val="00FC4E46"/>
    <w:rsid w:val="00FC5334"/>
    <w:rsid w:val="00FC540F"/>
    <w:rsid w:val="00FC54D0"/>
    <w:rsid w:val="00FC5874"/>
    <w:rsid w:val="00FC5982"/>
    <w:rsid w:val="00FC5D02"/>
    <w:rsid w:val="00FC5D9E"/>
    <w:rsid w:val="00FC5DFF"/>
    <w:rsid w:val="00FC6081"/>
    <w:rsid w:val="00FC638F"/>
    <w:rsid w:val="00FC66FC"/>
    <w:rsid w:val="00FC69D6"/>
    <w:rsid w:val="00FC6A11"/>
    <w:rsid w:val="00FC6AA5"/>
    <w:rsid w:val="00FC7792"/>
    <w:rsid w:val="00FD060F"/>
    <w:rsid w:val="00FD1772"/>
    <w:rsid w:val="00FD1E86"/>
    <w:rsid w:val="00FD2AD4"/>
    <w:rsid w:val="00FD301E"/>
    <w:rsid w:val="00FD30D7"/>
    <w:rsid w:val="00FD346E"/>
    <w:rsid w:val="00FD350B"/>
    <w:rsid w:val="00FD3EE6"/>
    <w:rsid w:val="00FD3F93"/>
    <w:rsid w:val="00FD406C"/>
    <w:rsid w:val="00FD44AB"/>
    <w:rsid w:val="00FD48C0"/>
    <w:rsid w:val="00FD4A56"/>
    <w:rsid w:val="00FD57B1"/>
    <w:rsid w:val="00FD5EDF"/>
    <w:rsid w:val="00FD63A9"/>
    <w:rsid w:val="00FD66B7"/>
    <w:rsid w:val="00FD66F9"/>
    <w:rsid w:val="00FD6A48"/>
    <w:rsid w:val="00FD70B8"/>
    <w:rsid w:val="00FD79CE"/>
    <w:rsid w:val="00FE01C4"/>
    <w:rsid w:val="00FE085A"/>
    <w:rsid w:val="00FE09D2"/>
    <w:rsid w:val="00FE0A63"/>
    <w:rsid w:val="00FE0EA6"/>
    <w:rsid w:val="00FE0FE4"/>
    <w:rsid w:val="00FE26E8"/>
    <w:rsid w:val="00FE2E2B"/>
    <w:rsid w:val="00FE3C3E"/>
    <w:rsid w:val="00FE40EF"/>
    <w:rsid w:val="00FE4D36"/>
    <w:rsid w:val="00FE4EAF"/>
    <w:rsid w:val="00FE56E1"/>
    <w:rsid w:val="00FE573A"/>
    <w:rsid w:val="00FE5B6B"/>
    <w:rsid w:val="00FE65B1"/>
    <w:rsid w:val="00FE66A7"/>
    <w:rsid w:val="00FE6E1F"/>
    <w:rsid w:val="00FE6F20"/>
    <w:rsid w:val="00FE6F8F"/>
    <w:rsid w:val="00FE710D"/>
    <w:rsid w:val="00FE7703"/>
    <w:rsid w:val="00FE7CE6"/>
    <w:rsid w:val="00FF0005"/>
    <w:rsid w:val="00FF0A40"/>
    <w:rsid w:val="00FF200F"/>
    <w:rsid w:val="00FF250D"/>
    <w:rsid w:val="00FF28BE"/>
    <w:rsid w:val="00FF2AF7"/>
    <w:rsid w:val="00FF2FD9"/>
    <w:rsid w:val="00FF3342"/>
    <w:rsid w:val="00FF3B98"/>
    <w:rsid w:val="00FF3CAD"/>
    <w:rsid w:val="00FF41A7"/>
    <w:rsid w:val="00FF45E1"/>
    <w:rsid w:val="00FF48E5"/>
    <w:rsid w:val="00FF51DE"/>
    <w:rsid w:val="00FF5E87"/>
    <w:rsid w:val="00FF63A0"/>
    <w:rsid w:val="00FF6590"/>
    <w:rsid w:val="00FF66B1"/>
    <w:rsid w:val="00FF6BFC"/>
    <w:rsid w:val="00FF6C64"/>
    <w:rsid w:val="00FF6CFE"/>
    <w:rsid w:val="00FF6D9C"/>
    <w:rsid w:val="00FF712E"/>
    <w:rsid w:val="00FF7195"/>
    <w:rsid w:val="00FF72BE"/>
    <w:rsid w:val="00FF7587"/>
    <w:rsid w:val="00FF76EA"/>
    <w:rsid w:val="00FF7746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9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uiPriority w:val="22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1"/>
    <w:aliases w:val="EmailStyle94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084A7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C693C-EA04-43E0-9D80-41C5E03BA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2222</TotalTime>
  <Pages>64</Pages>
  <Words>12305</Words>
  <Characters>70139</Characters>
  <Application>Microsoft Office Word</Application>
  <DocSecurity>0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82280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420</cp:revision>
  <cp:lastPrinted>2021-02-28T13:35:00Z</cp:lastPrinted>
  <dcterms:created xsi:type="dcterms:W3CDTF">2021-01-22T09:55:00Z</dcterms:created>
  <dcterms:modified xsi:type="dcterms:W3CDTF">2021-02-28T13:37:00Z</dcterms:modified>
</cp:coreProperties>
</file>