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B3EEC" w14:textId="5DE033F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849BB2D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9E863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8FAFC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657C0F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D4F6A8" w14:textId="2F74C599" w:rsidR="009F6BC5" w:rsidRDefault="009F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4C0779ED" w14:textId="5C501BCD" w:rsidR="005455AA" w:rsidRPr="00C1646C" w:rsidRDefault="00AC79D5" w:rsidP="00AC7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0"/>
        </w:tabs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E75DE" w:rsidRPr="00C1646C">
        <w:rPr>
          <w:rFonts w:ascii="Angsana New" w:hAnsi="Angsana New" w:hint="cs"/>
          <w:b/>
          <w:bCs/>
          <w:sz w:val="32"/>
          <w:szCs w:val="32"/>
          <w:cs/>
        </w:rPr>
        <w:t>ยูเรกา ดีไซน์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5C69E3E" w14:textId="343396A3" w:rsidR="005455AA" w:rsidRPr="00C1646C" w:rsidRDefault="00AC79D5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4FB174EF" w14:textId="2BC5A7BF" w:rsidR="002E75DE" w:rsidRPr="00C1646C" w:rsidRDefault="002E75DE" w:rsidP="00C1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AC79D5">
        <w:rPr>
          <w:rFonts w:ascii="Angsana New" w:hAnsi="Angsana New"/>
          <w:b/>
          <w:bCs/>
          <w:sz w:val="32"/>
          <w:szCs w:val="32"/>
        </w:rPr>
        <w:t>31</w:t>
      </w:r>
      <w:r w:rsidRPr="00C1646C">
        <w:rPr>
          <w:rFonts w:ascii="Angsana New" w:hAnsi="Angsana New"/>
          <w:b/>
          <w:bCs/>
          <w:sz w:val="32"/>
          <w:szCs w:val="32"/>
        </w:rPr>
        <w:t xml:space="preserve"> </w:t>
      </w:r>
      <w:r w:rsidR="00AC79D5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C164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417C8">
        <w:rPr>
          <w:rFonts w:ascii="Angsana New" w:hAnsi="Angsana New"/>
          <w:b/>
          <w:bCs/>
          <w:sz w:val="32"/>
          <w:szCs w:val="32"/>
        </w:rPr>
        <w:t>2563</w:t>
      </w:r>
    </w:p>
    <w:p w14:paraId="273FA21D" w14:textId="68493FD8" w:rsidR="00AC79D5" w:rsidRPr="0046520D" w:rsidRDefault="00AC79D5" w:rsidP="00AC79D5">
      <w:pPr>
        <w:tabs>
          <w:tab w:val="clear" w:pos="2807"/>
          <w:tab w:val="left" w:pos="720"/>
        </w:tabs>
        <w:ind w:left="1440" w:right="-401" w:firstLine="54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 xml:space="preserve">  </w:t>
      </w:r>
      <w:r w:rsidRPr="00DD4C6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DD4C6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9611417" w14:textId="77777777"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681583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1B76F27" w14:textId="77777777"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65300A06" w14:textId="77777777" w:rsidR="009B1BA5" w:rsidRPr="009B1BA5" w:rsidRDefault="009B1BA5" w:rsidP="009B1BA5"/>
    <w:p w14:paraId="5F26AC1E" w14:textId="0D7B84EF" w:rsidR="006F59B5" w:rsidRPr="008E0234" w:rsidRDefault="00E444AE" w:rsidP="008E0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E444AE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AC79D5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E444A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4093F0F" w14:textId="53CE19C8" w:rsidR="001B27FB" w:rsidRDefault="00B86AB5" w:rsidP="008E0234">
      <w:pPr>
        <w:spacing w:before="360"/>
        <w:ind w:right="28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AC79D5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2E75DE">
        <w:rPr>
          <w:rFonts w:ascii="Angsana New" w:hAnsi="Angsana New" w:hint="cs"/>
          <w:b/>
          <w:bCs/>
          <w:sz w:val="30"/>
          <w:szCs w:val="30"/>
          <w:cs/>
        </w:rPr>
        <w:t>ยูเรกา ดีไซน์</w:t>
      </w: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14:paraId="21C51CF6" w14:textId="547F79C1" w:rsidR="001B27FB" w:rsidRPr="00071954" w:rsidRDefault="001B27FB" w:rsidP="00BF692A">
      <w:pPr>
        <w:spacing w:before="360"/>
        <w:ind w:right="28"/>
        <w:jc w:val="thaiDistribute"/>
        <w:rPr>
          <w:rFonts w:ascii="Angsana New" w:hAnsi="Angsana New"/>
          <w:b/>
          <w:bCs/>
          <w:sz w:val="30"/>
          <w:szCs w:val="30"/>
        </w:rPr>
      </w:pPr>
      <w:r w:rsidRPr="001B27FB">
        <w:rPr>
          <w:rFonts w:ascii="Angsana New" w:hAnsi="Angsana New" w:hint="cs"/>
          <w:b/>
          <w:bCs/>
          <w:sz w:val="30"/>
          <w:szCs w:val="30"/>
          <w:cs/>
        </w:rPr>
        <w:t>ความเห็น</w:t>
      </w:r>
    </w:p>
    <w:p w14:paraId="187296B7" w14:textId="3B659F6D" w:rsidR="001B27FB" w:rsidRPr="001B27FB" w:rsidRDefault="001B27FB" w:rsidP="00FE6E6E">
      <w:pPr>
        <w:autoSpaceDE w:val="0"/>
        <w:autoSpaceDN w:val="0"/>
        <w:adjustRightInd w:val="0"/>
        <w:spacing w:before="120" w:line="240" w:lineRule="auto"/>
        <w:ind w:right="57"/>
        <w:jc w:val="thaiDistribute"/>
        <w:rPr>
          <w:rFonts w:ascii="Angsana New" w:hAnsi="Angsana New"/>
          <w:spacing w:val="-4"/>
          <w:sz w:val="30"/>
          <w:szCs w:val="30"/>
        </w:rPr>
      </w:pPr>
      <w:r w:rsidRPr="001B27FB">
        <w:rPr>
          <w:rFonts w:ascii="Angsana New" w:hAnsi="Angsana New" w:hint="cs"/>
          <w:spacing w:val="-4"/>
          <w:sz w:val="30"/>
          <w:szCs w:val="30"/>
          <w:cs/>
        </w:rPr>
        <w:t>ข้าพเจ้าได้ตรวจสอบงบการเงินของ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มหาชน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ซึ่งประกอบด้วย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320F" w:rsidRPr="0081320F">
        <w:rPr>
          <w:rFonts w:ascii="Angsana New" w:hAnsi="Angsana New"/>
          <w:spacing w:val="-4"/>
          <w:sz w:val="30"/>
          <w:szCs w:val="30"/>
        </w:rPr>
        <w:t>31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320F" w:rsidRPr="0081320F">
        <w:rPr>
          <w:rFonts w:ascii="Angsana New" w:hAnsi="Angsana New"/>
          <w:spacing w:val="-4"/>
          <w:sz w:val="30"/>
          <w:szCs w:val="30"/>
        </w:rPr>
        <w:t>256</w:t>
      </w:r>
      <w:r w:rsidR="0081320F" w:rsidRPr="0081320F">
        <w:rPr>
          <w:rFonts w:ascii="Angsana New" w:hAnsi="Angsana New" w:hint="cs"/>
          <w:spacing w:val="-4"/>
          <w:sz w:val="30"/>
          <w:szCs w:val="30"/>
        </w:rPr>
        <w:t>3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งบกำไรขาดทุนเบ็ดเสร็จรวมและงบกำไรขาดทุน</w:t>
      </w:r>
      <w:r w:rsidR="00A65AA0">
        <w:rPr>
          <w:rFonts w:ascii="Angsana New" w:hAnsi="Angsana New" w:hint="cs"/>
          <w:spacing w:val="-4"/>
          <w:sz w:val="30"/>
          <w:szCs w:val="30"/>
          <w:cs/>
        </w:rPr>
        <w:t>เบ็ดเสร็จ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เฉพาะกิจการ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FE6E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รวมถึงหมายเหตุสรุปนโยบายการบัญชีที่สำคัญ</w:t>
      </w:r>
    </w:p>
    <w:p w14:paraId="229BAB99" w14:textId="12FE4E73" w:rsidR="001B27FB" w:rsidRDefault="001B27FB" w:rsidP="00FE6E6E">
      <w:pPr>
        <w:autoSpaceDE w:val="0"/>
        <w:autoSpaceDN w:val="0"/>
        <w:adjustRightInd w:val="0"/>
        <w:spacing w:before="120" w:line="240" w:lineRule="auto"/>
        <w:ind w:right="57"/>
        <w:jc w:val="thaiDistribute"/>
        <w:rPr>
          <w:rFonts w:ascii="Angsana New" w:hAnsi="Angsana New"/>
          <w:spacing w:val="-4"/>
          <w:sz w:val="30"/>
          <w:szCs w:val="30"/>
        </w:rPr>
      </w:pPr>
      <w:r w:rsidRPr="001B27FB">
        <w:rPr>
          <w:rFonts w:ascii="Angsana New" w:hAnsi="Angsana New" w:hint="cs"/>
          <w:spacing w:val="-4"/>
          <w:sz w:val="30"/>
          <w:szCs w:val="30"/>
          <w:cs/>
        </w:rPr>
        <w:t>ข้าพเจ้าเห็นว่า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งบการเงินรวมและงบการเงินเฉพาะกิจการข้างต้นนี้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แสดงฐานะการเงินรวมและฐานะการเงินเฉพาะกิจการ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มหาชน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320F" w:rsidRPr="0081320F">
        <w:rPr>
          <w:rFonts w:ascii="Angsana New" w:hAnsi="Angsana New"/>
          <w:spacing w:val="-4"/>
          <w:sz w:val="30"/>
          <w:szCs w:val="30"/>
        </w:rPr>
        <w:t>31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320F" w:rsidRPr="0081320F">
        <w:rPr>
          <w:rFonts w:ascii="Angsana New" w:hAnsi="Angsana New"/>
          <w:spacing w:val="-4"/>
          <w:sz w:val="30"/>
          <w:szCs w:val="30"/>
        </w:rPr>
        <w:t>2563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และผลการดำเนินงานรวมและผลการดำเนินงานเฉพาะกิจการ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และกระแสเงินสดรวมและกระแสเงินสดเฉพาะกิจการสำหรับปีสิ้นสุดวันเดียวกัน</w:t>
      </w:r>
      <w:r w:rsidRPr="001B27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B27FB">
        <w:rPr>
          <w:rFonts w:ascii="Angsana New" w:hAnsi="Angsana New" w:hint="cs"/>
          <w:spacing w:val="-4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377B2F6" w14:textId="77777777" w:rsidR="00665951" w:rsidRDefault="00665951" w:rsidP="00BF692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65951">
        <w:rPr>
          <w:rFonts w:ascii="Angsana New" w:hAnsi="Angsana New" w:hint="cs"/>
          <w:b/>
          <w:bCs/>
          <w:sz w:val="30"/>
          <w:szCs w:val="30"/>
          <w:cs/>
        </w:rPr>
        <w:t>เกณฑ์ในการแสดงความเห็น</w:t>
      </w:r>
    </w:p>
    <w:p w14:paraId="2EDD6935" w14:textId="77777777" w:rsidR="00665951" w:rsidRDefault="00665951" w:rsidP="00FE6E6E">
      <w:pPr>
        <w:autoSpaceDE w:val="0"/>
        <w:autoSpaceDN w:val="0"/>
        <w:adjustRightInd w:val="0"/>
        <w:spacing w:before="120" w:line="240" w:lineRule="auto"/>
        <w:ind w:right="57"/>
        <w:jc w:val="thaiDistribute"/>
        <w:rPr>
          <w:rFonts w:ascii="Angsana New" w:hAnsi="Angsana New"/>
          <w:sz w:val="30"/>
          <w:szCs w:val="30"/>
        </w:rPr>
      </w:pPr>
      <w:r w:rsidRPr="00665951">
        <w:rPr>
          <w:rFonts w:ascii="Angsana New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665951">
        <w:rPr>
          <w:rFonts w:ascii="Angsana New" w:hAnsi="Angsana New"/>
          <w:sz w:val="30"/>
          <w:szCs w:val="30"/>
          <w:cs/>
        </w:rPr>
        <w:t xml:space="preserve"> </w:t>
      </w:r>
      <w:r w:rsidRPr="00665951">
        <w:rPr>
          <w:rFonts w:ascii="Angsana New" w:hAnsi="Angsana New" w:hint="cs"/>
          <w:sz w:val="30"/>
          <w:szCs w:val="30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665951">
        <w:rPr>
          <w:rFonts w:ascii="Angsana New" w:hAnsi="Angsana New"/>
          <w:sz w:val="30"/>
          <w:szCs w:val="30"/>
          <w:cs/>
        </w:rPr>
        <w:t xml:space="preserve"> </w:t>
      </w:r>
      <w:r w:rsidRPr="00665951">
        <w:rPr>
          <w:rFonts w:ascii="Angsana New" w:hAnsi="Angsana New" w:hint="cs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665951">
        <w:rPr>
          <w:rFonts w:ascii="Angsana New" w:hAnsi="Angsana New"/>
          <w:sz w:val="30"/>
          <w:szCs w:val="30"/>
          <w:cs/>
        </w:rPr>
        <w:t xml:space="preserve"> </w:t>
      </w:r>
      <w:r w:rsidRPr="00665951">
        <w:rPr>
          <w:rFonts w:ascii="Angsana New" w:hAnsi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665951">
        <w:rPr>
          <w:rFonts w:ascii="Angsana New" w:hAnsi="Angsana New"/>
          <w:sz w:val="30"/>
          <w:szCs w:val="30"/>
          <w:cs/>
        </w:rPr>
        <w:t xml:space="preserve"> </w:t>
      </w:r>
      <w:r w:rsidRPr="00FE6E6E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665951">
        <w:rPr>
          <w:rFonts w:ascii="Angsana New" w:hAnsi="Angsana New" w:hint="cs"/>
          <w:sz w:val="30"/>
          <w:szCs w:val="30"/>
          <w:cs/>
        </w:rPr>
        <w:t>ข้าพเจ้าได้ปฏิบัติตามความรับผิดชอบด้านจรรยาบรรณอื่นๆ</w:t>
      </w:r>
      <w:r w:rsidRPr="00665951">
        <w:rPr>
          <w:rFonts w:ascii="Angsana New" w:hAnsi="Angsana New"/>
          <w:sz w:val="30"/>
          <w:szCs w:val="30"/>
          <w:cs/>
        </w:rPr>
        <w:t xml:space="preserve"> </w:t>
      </w:r>
      <w:r w:rsidRPr="00665951">
        <w:rPr>
          <w:rFonts w:ascii="Angsana New" w:hAnsi="Angsana New" w:hint="cs"/>
          <w:sz w:val="30"/>
          <w:szCs w:val="30"/>
          <w:cs/>
        </w:rPr>
        <w:t>ซึ่งเป็นไปตามข้อกำหนดเหล่านี้</w:t>
      </w:r>
      <w:r w:rsidRPr="00665951">
        <w:rPr>
          <w:rFonts w:ascii="Angsana New" w:hAnsi="Angsana New"/>
          <w:sz w:val="30"/>
          <w:szCs w:val="30"/>
          <w:cs/>
        </w:rPr>
        <w:t xml:space="preserve"> </w:t>
      </w:r>
      <w:r w:rsidRPr="00665951">
        <w:rPr>
          <w:rFonts w:ascii="Angsana New" w:hAnsi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55B9B8" w14:textId="77777777" w:rsidR="005E55EB" w:rsidRDefault="005E55EB" w:rsidP="00665951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b/>
          <w:bCs/>
          <w:sz w:val="30"/>
          <w:szCs w:val="30"/>
        </w:rPr>
      </w:pPr>
    </w:p>
    <w:p w14:paraId="2EC2C6C6" w14:textId="77777777" w:rsidR="005E55EB" w:rsidRDefault="005E55EB" w:rsidP="00665951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b/>
          <w:bCs/>
          <w:sz w:val="30"/>
          <w:szCs w:val="30"/>
        </w:rPr>
      </w:pPr>
    </w:p>
    <w:p w14:paraId="01506862" w14:textId="77777777" w:rsidR="005E55EB" w:rsidRDefault="005E55EB" w:rsidP="00665951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b/>
          <w:bCs/>
          <w:sz w:val="30"/>
          <w:szCs w:val="30"/>
        </w:rPr>
      </w:pPr>
    </w:p>
    <w:p w14:paraId="04C131E6" w14:textId="77777777" w:rsidR="005E55EB" w:rsidRDefault="005E55EB" w:rsidP="00665951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b/>
          <w:bCs/>
          <w:sz w:val="30"/>
          <w:szCs w:val="30"/>
        </w:rPr>
      </w:pPr>
    </w:p>
    <w:p w14:paraId="1A796758" w14:textId="77777777" w:rsidR="00400088" w:rsidRDefault="00400088" w:rsidP="00665951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b/>
          <w:bCs/>
          <w:sz w:val="30"/>
          <w:szCs w:val="30"/>
        </w:rPr>
      </w:pPr>
    </w:p>
    <w:p w14:paraId="4360B629" w14:textId="77777777" w:rsidR="00665951" w:rsidRPr="009B1BA5" w:rsidRDefault="00665951" w:rsidP="00665951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****/2</w:t>
      </w:r>
    </w:p>
    <w:p w14:paraId="3FF81939" w14:textId="7A25FFBC" w:rsidR="00665951" w:rsidRPr="009B1BA5" w:rsidRDefault="00665951" w:rsidP="00665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080"/>
        </w:tabs>
        <w:autoSpaceDE w:val="0"/>
        <w:autoSpaceDN w:val="0"/>
        <w:adjustRightInd w:val="0"/>
        <w:spacing w:before="240" w:line="240" w:lineRule="auto"/>
        <w:jc w:val="center"/>
        <w:rPr>
          <w:rFonts w:ascii="Angsana New" w:hAnsi="Angsana New"/>
          <w:sz w:val="30"/>
          <w:szCs w:val="30"/>
        </w:rPr>
      </w:pPr>
      <w:r w:rsidRPr="009B1BA5">
        <w:rPr>
          <w:rFonts w:ascii="Angsana New" w:hAnsi="Angsana New"/>
          <w:sz w:val="30"/>
          <w:szCs w:val="30"/>
        </w:rPr>
        <w:lastRenderedPageBreak/>
        <w:t xml:space="preserve">- </w:t>
      </w:r>
      <w:r w:rsidR="006C69D2">
        <w:rPr>
          <w:rFonts w:ascii="Angsana New" w:hAnsi="Angsana New"/>
          <w:sz w:val="30"/>
          <w:szCs w:val="30"/>
        </w:rPr>
        <w:t>2</w:t>
      </w:r>
      <w:r w:rsidRPr="009B1BA5">
        <w:rPr>
          <w:rFonts w:ascii="Angsana New" w:hAnsi="Angsana New"/>
          <w:sz w:val="30"/>
          <w:szCs w:val="30"/>
        </w:rPr>
        <w:t xml:space="preserve"> -</w:t>
      </w:r>
    </w:p>
    <w:p w14:paraId="1869F185" w14:textId="0ED25F65" w:rsidR="00665951" w:rsidRPr="008E0234" w:rsidRDefault="00665951" w:rsidP="00BF692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  <w:r w:rsidRPr="00665951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7F463092" w14:textId="4AE9450E" w:rsidR="00665951" w:rsidRPr="007442CA" w:rsidRDefault="00665951" w:rsidP="007442CA">
      <w:pPr>
        <w:spacing w:before="120" w:after="120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</w:t>
      </w:r>
      <w:r w:rsidRPr="00707B4D">
        <w:rPr>
          <w:rFonts w:ascii="Angsana New" w:eastAsia="Calibri" w:hAnsi="Angsana New"/>
          <w:sz w:val="30"/>
          <w:szCs w:val="30"/>
          <w:cs/>
        </w:rPr>
        <w:t>น</w:t>
      </w:r>
      <w:r w:rsidRPr="00707B4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07B4D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07B4D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07B4D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707B4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07B4D">
        <w:rPr>
          <w:rFonts w:ascii="Angsana New" w:eastAsia="Calibri" w:hAnsi="Angsana New"/>
          <w:sz w:val="30"/>
          <w:szCs w:val="30"/>
          <w:cs/>
        </w:rPr>
        <w:t>โดยร</w:t>
      </w:r>
      <w:r w:rsidRPr="007616B3">
        <w:rPr>
          <w:rFonts w:ascii="Angsana New" w:eastAsia="Calibri" w:hAnsi="Angsana New"/>
          <w:sz w:val="30"/>
          <w:szCs w:val="30"/>
          <w:cs/>
        </w:rPr>
        <w:t>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5124"/>
      </w:tblGrid>
      <w:tr w:rsidR="00665951" w:rsidRPr="00120E5D" w14:paraId="318BA21A" w14:textId="77777777" w:rsidTr="00266E41">
        <w:trPr>
          <w:tblHeader/>
        </w:trPr>
        <w:tc>
          <w:tcPr>
            <w:tcW w:w="9776" w:type="dxa"/>
            <w:gridSpan w:val="2"/>
            <w:shd w:val="clear" w:color="auto" w:fill="auto"/>
          </w:tcPr>
          <w:p w14:paraId="42C242DB" w14:textId="2F615AAD" w:rsidR="00665951" w:rsidRPr="00E740AC" w:rsidRDefault="00266E41" w:rsidP="00267C3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74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ต้นทุนการได้มาของอาคารโรงงาน</w:t>
            </w:r>
            <w:r w:rsidRPr="00E740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74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เครื่องจักรและอุปกรณ์</w:t>
            </w:r>
            <w:r w:rsidRPr="00E740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74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และอายุการให้ประโยชน์</w:t>
            </w:r>
          </w:p>
        </w:tc>
      </w:tr>
      <w:tr w:rsidR="00665951" w:rsidRPr="00120E5D" w14:paraId="469584C5" w14:textId="77777777" w:rsidTr="00266E41">
        <w:trPr>
          <w:tblHeader/>
        </w:trPr>
        <w:tc>
          <w:tcPr>
            <w:tcW w:w="9776" w:type="dxa"/>
            <w:gridSpan w:val="2"/>
            <w:shd w:val="clear" w:color="auto" w:fill="auto"/>
          </w:tcPr>
          <w:p w14:paraId="54D6916A" w14:textId="7E66671B" w:rsidR="00665951" w:rsidRPr="00E740AC" w:rsidRDefault="00665951" w:rsidP="00267C3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40AC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740AC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E74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464DB" w:rsidRPr="00E740AC">
              <w:rPr>
                <w:rFonts w:ascii="Angsana New" w:hAnsi="Angsana New"/>
                <w:sz w:val="30"/>
                <w:szCs w:val="30"/>
              </w:rPr>
              <w:t>4.8</w:t>
            </w:r>
            <w:r w:rsidRPr="00E74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40AC">
              <w:rPr>
                <w:rFonts w:ascii="Angsana New" w:hAnsi="Angsana New" w:hint="cs"/>
                <w:sz w:val="30"/>
                <w:szCs w:val="30"/>
                <w:cs/>
              </w:rPr>
              <w:t xml:space="preserve">และข้อ </w:t>
            </w:r>
            <w:r w:rsidR="002620D1" w:rsidRPr="00E740AC">
              <w:rPr>
                <w:rFonts w:ascii="Angsana New" w:hAnsi="Angsana New"/>
                <w:sz w:val="30"/>
                <w:szCs w:val="30"/>
              </w:rPr>
              <w:t>14</w:t>
            </w:r>
            <w:r w:rsidRPr="00E740AC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665951" w:rsidRPr="00120E5D" w14:paraId="28DB7CA1" w14:textId="77777777" w:rsidTr="00266E41">
        <w:trPr>
          <w:tblHeader/>
        </w:trPr>
        <w:tc>
          <w:tcPr>
            <w:tcW w:w="4652" w:type="dxa"/>
            <w:shd w:val="clear" w:color="auto" w:fill="auto"/>
          </w:tcPr>
          <w:p w14:paraId="71135DAB" w14:textId="77777777" w:rsidR="00665951" w:rsidRPr="00266E41" w:rsidRDefault="00665951" w:rsidP="00DE1A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6E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4" w:type="dxa"/>
            <w:shd w:val="clear" w:color="auto" w:fill="auto"/>
          </w:tcPr>
          <w:p w14:paraId="0EFD5CBD" w14:textId="2D41323B" w:rsidR="00665951" w:rsidRPr="00266E41" w:rsidRDefault="00926B13" w:rsidP="00926B1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665951" w:rsidRPr="00120E5D" w14:paraId="55FEAA52" w14:textId="77777777" w:rsidTr="00266E41">
        <w:tc>
          <w:tcPr>
            <w:tcW w:w="4652" w:type="dxa"/>
            <w:shd w:val="clear" w:color="auto" w:fill="auto"/>
          </w:tcPr>
          <w:p w14:paraId="2D0B1AF4" w14:textId="3C9E422A" w:rsidR="00266E41" w:rsidRDefault="00266E41" w:rsidP="00267C3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  <w:highlight w:val="yellow"/>
              </w:rPr>
            </w:pP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ณ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วันที่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5A4B7B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31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ธันวาคม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5A4B7B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2563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งบแสดงฐานะการเงินรวมของกลุ่มบริษัทมีที่ดิน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อาคารโรงงาน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เครื่องจักรและอุปกรณ์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และสินทรัพย์ระหว่างก่อสร้าง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มูลค่าตามบัญชีรวมจำนวน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2620D1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382.54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ล้านบาท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(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คิดเป็นร้อยละ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B01E9C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 xml:space="preserve">66 </w:t>
            </w:r>
            <w:r w:rsidR="00B01E9C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ข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องสินทรัพย์รวม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)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มูลค่าต้นทุนของสินทรัพย์ระหว่างก่อสร้างจำนวน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5A4B7B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196.82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ล้านบาท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การรับรู้ต้นทุนการได้มาและส่วนประกอบของรายการอาคารโรงงาน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เครื่องจักรและอุปกรณ์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แต่ละรายการมีอายุการให้ประโยชน์ไม่เท่ากัน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ซึ่งผู้บริหารต้องอาศัยดุลยพินิจเป็นสำคัญในการรับรู้ต้นทุนการได้มา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และกำหนดอายุการให้ประโยชน์ของสินทรัพย์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ดังนั้น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ข้าพเจ้าจึงให้ความสำคัญเกี่ยวกับการรับรู้ต้นทุนการได้มา</w:t>
            </w:r>
            <w:r w:rsidRPr="00266E41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และอายุการให้ประโยชน์ของสินทรัพย์ดังกล่าว</w:t>
            </w:r>
          </w:p>
          <w:p w14:paraId="1E15DD88" w14:textId="77777777" w:rsidR="00266E41" w:rsidRDefault="00266E41" w:rsidP="00267C3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  <w:highlight w:val="yellow"/>
              </w:rPr>
            </w:pPr>
          </w:p>
          <w:p w14:paraId="47E06A8B" w14:textId="77777777" w:rsidR="00266E41" w:rsidRDefault="00266E41" w:rsidP="00267C3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  <w:highlight w:val="yellow"/>
              </w:rPr>
            </w:pPr>
          </w:p>
          <w:p w14:paraId="076442EC" w14:textId="77777777" w:rsidR="00266E41" w:rsidRDefault="00266E41" w:rsidP="00267C3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  <w:highlight w:val="yellow"/>
              </w:rPr>
            </w:pPr>
          </w:p>
          <w:p w14:paraId="2C6804D8" w14:textId="77777777" w:rsidR="00266E41" w:rsidRDefault="00266E41" w:rsidP="00267C3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  <w:highlight w:val="yellow"/>
              </w:rPr>
            </w:pPr>
          </w:p>
          <w:p w14:paraId="2D8E9348" w14:textId="77777777" w:rsidR="00266E41" w:rsidRDefault="00266E41" w:rsidP="00267C3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  <w:highlight w:val="yellow"/>
              </w:rPr>
            </w:pPr>
          </w:p>
          <w:p w14:paraId="0748E849" w14:textId="5BA10139" w:rsidR="00266E41" w:rsidRPr="00120E5D" w:rsidRDefault="00266E41" w:rsidP="00266E4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5124" w:type="dxa"/>
          </w:tcPr>
          <w:p w14:paraId="214A8911" w14:textId="69D03F2E" w:rsidR="008E0234" w:rsidRPr="008E0234" w:rsidRDefault="008E0234" w:rsidP="008E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วิธีการตรวจสอบของข้าพเจ้านั้นรวมถึง</w:t>
            </w:r>
          </w:p>
          <w:p w14:paraId="101FA4BC" w14:textId="1FD3688B" w:rsidR="00266E41" w:rsidRPr="00266E41" w:rsidRDefault="00266E41" w:rsidP="00266E41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ทำความเข้าใจเกี่ยวกับกระบวนการบันทึกการได้มาของอาคาร</w:t>
            </w:r>
            <w:r w:rsidRPr="00266E4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เครื่องจักรและอุปกรณ์</w:t>
            </w:r>
            <w:r w:rsidR="005E55EB">
              <w:rPr>
                <w:rFonts w:ascii="Angsana New" w:eastAsia="MS Mincho" w:hAnsi="Angsana New" w:hint="cs"/>
                <w:sz w:val="30"/>
                <w:szCs w:val="30"/>
                <w:cs/>
              </w:rPr>
              <w:t>และสินทรั</w:t>
            </w:r>
            <w:r w:rsidR="008A405F">
              <w:rPr>
                <w:rFonts w:ascii="Angsana New" w:eastAsia="MS Mincho" w:hAnsi="Angsana New" w:hint="cs"/>
                <w:sz w:val="30"/>
                <w:szCs w:val="30"/>
                <w:cs/>
              </w:rPr>
              <w:t>พ</w:t>
            </w:r>
            <w:r w:rsidR="005E55EB">
              <w:rPr>
                <w:rFonts w:ascii="Angsana New" w:eastAsia="MS Mincho" w:hAnsi="Angsana New" w:hint="cs"/>
                <w:sz w:val="30"/>
                <w:szCs w:val="30"/>
                <w:cs/>
              </w:rPr>
              <w:t>ย์ระหว่างก่อสร้าง</w:t>
            </w:r>
            <w:r w:rsidRPr="00266E4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การอนุมัติซื้อทรัพย์สิน</w:t>
            </w:r>
            <w:r w:rsidRPr="00266E4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การจัดทำทะเบียนทรัพย์สิน</w:t>
            </w:r>
            <w:r w:rsidRPr="00266E4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และระบบการควบคุมภายในที่เกี่ยวข้อง</w:t>
            </w:r>
          </w:p>
          <w:p w14:paraId="28FF88FB" w14:textId="77777777" w:rsidR="00266E41" w:rsidRPr="00266E41" w:rsidRDefault="00266E41" w:rsidP="00266E41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ตรวจสอบเนื้อหาสาระ</w:t>
            </w:r>
            <w:r w:rsidRPr="00266E4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ซึ่งประกอบด้วย</w:t>
            </w:r>
          </w:p>
          <w:p w14:paraId="6E36C000" w14:textId="49D0F881" w:rsidR="00266E41" w:rsidRPr="00266E41" w:rsidRDefault="00266E41" w:rsidP="00266E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143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 xml:space="preserve">-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ตรวจสอบความถูกต้องของต้นทุนการได้มาของ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สินทรัพย์</w:t>
            </w:r>
            <w:r w:rsidRPr="00266E4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และตรวจสอบเงื่อนไขในสัญญาเช่าที่เกี่ยวข้องกับอาคารโรงงาน</w:t>
            </w:r>
            <w:r w:rsidRPr="00266E4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  <w:p w14:paraId="4570B064" w14:textId="39CC4709" w:rsidR="00266E41" w:rsidRPr="00266E41" w:rsidRDefault="00266E41" w:rsidP="00266E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143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 xml:space="preserve">-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สอบถามผู้บริหารและพิจารณาความสมเหตุสมผลของนโยบายการ</w:t>
            </w:r>
            <w:r w:rsidR="005E55EB">
              <w:rPr>
                <w:rFonts w:ascii="Angsana New" w:eastAsia="MS Mincho" w:hAnsi="Angsana New" w:hint="cs"/>
                <w:sz w:val="30"/>
                <w:szCs w:val="30"/>
                <w:cs/>
              </w:rPr>
              <w:t>กำหนดอายุการให้ประโยชน์ของ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อาคาร</w:t>
            </w:r>
            <w:r w:rsidR="005E55E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โรงงาน เครื่องจักร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และอุปกรณ์</w:t>
            </w:r>
            <w:r w:rsidRPr="00266E4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รวมถึงการทบทวนอายุการให้ประโยชน์ของทรัพย์สิน</w:t>
            </w:r>
          </w:p>
          <w:p w14:paraId="0F2BD7DB" w14:textId="3971E940" w:rsidR="00266E41" w:rsidRPr="00266E41" w:rsidRDefault="00266E41" w:rsidP="00266E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143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 xml:space="preserve">- 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ตรวจนับทรัพย์สินที่มีอยู่จริงกับทะเบียนทรัพย์สิน</w:t>
            </w:r>
          </w:p>
          <w:p w14:paraId="200492C6" w14:textId="620E1E1B" w:rsidR="00266E41" w:rsidRPr="00266E41" w:rsidRDefault="00266E41" w:rsidP="00266E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143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ตรวจสอบรายการเพิ่มขึ้นระหว่างปีของทรัพย์สินกับเอกสารประกอบการบันทึกบัญชีและการจ่ายชำระ</w:t>
            </w:r>
            <w:r w:rsidRPr="00266E4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และการแยกองค์ประกอบของรายการทรัพย์สินในทะเบียนทรัพย์สิน</w:t>
            </w:r>
          </w:p>
          <w:p w14:paraId="0653C023" w14:textId="2A33DB38" w:rsidR="00665951" w:rsidRPr="00266E41" w:rsidRDefault="00266E41" w:rsidP="00266E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143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266E41">
              <w:rPr>
                <w:rFonts w:ascii="Angsana New" w:eastAsia="MS Mincho" w:hAnsi="Angsana New" w:hint="cs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สอบทานความเพียงพอของการเปิดเผยข้อมูลในหมายเหตุประกอบงบการเงิน</w:t>
            </w:r>
          </w:p>
        </w:tc>
      </w:tr>
    </w:tbl>
    <w:p w14:paraId="3E7E6B98" w14:textId="77777777" w:rsidR="00400088" w:rsidRDefault="00400088" w:rsidP="00120E5D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30"/>
          <w:szCs w:val="30"/>
        </w:rPr>
      </w:pPr>
    </w:p>
    <w:p w14:paraId="228896B7" w14:textId="01E47041" w:rsidR="00120E5D" w:rsidRPr="009B1BA5" w:rsidRDefault="006C69D2" w:rsidP="00120E5D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****/3</w:t>
      </w:r>
    </w:p>
    <w:p w14:paraId="2CB95715" w14:textId="3444B558" w:rsidR="006C69D2" w:rsidRPr="00926B13" w:rsidRDefault="00D435DE" w:rsidP="006C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080"/>
        </w:tabs>
        <w:autoSpaceDE w:val="0"/>
        <w:autoSpaceDN w:val="0"/>
        <w:adjustRightInd w:val="0"/>
        <w:spacing w:before="240" w:line="240" w:lineRule="auto"/>
        <w:jc w:val="center"/>
        <w:rPr>
          <w:rFonts w:ascii="Angsana New" w:hAnsi="Angsana New"/>
          <w:sz w:val="30"/>
          <w:szCs w:val="30"/>
          <w:cs/>
        </w:rPr>
      </w:pPr>
      <w:r w:rsidRPr="00926B13">
        <w:rPr>
          <w:rFonts w:ascii="Angsana New" w:hAnsi="Angsana New"/>
          <w:sz w:val="30"/>
          <w:szCs w:val="30"/>
        </w:rPr>
        <w:lastRenderedPageBreak/>
        <w:t xml:space="preserve">- </w:t>
      </w:r>
      <w:r w:rsidR="006C69D2" w:rsidRPr="00926B13">
        <w:rPr>
          <w:rFonts w:ascii="Angsana New" w:hAnsi="Angsana New"/>
          <w:sz w:val="30"/>
          <w:szCs w:val="30"/>
        </w:rPr>
        <w:t>3</w:t>
      </w:r>
      <w:r w:rsidRPr="00926B13">
        <w:rPr>
          <w:rFonts w:ascii="Angsana New" w:hAnsi="Angsana New"/>
          <w:sz w:val="30"/>
          <w:szCs w:val="30"/>
        </w:rPr>
        <w:t xml:space="preserve"> </w:t>
      </w:r>
      <w:r w:rsidR="005E55EB" w:rsidRPr="00926B13">
        <w:rPr>
          <w:rFonts w:ascii="Angsana New" w:hAnsi="Angsana New"/>
          <w:sz w:val="30"/>
          <w:szCs w:val="30"/>
        </w:rPr>
        <w:t>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5124"/>
      </w:tblGrid>
      <w:tr w:rsidR="001E12F8" w:rsidRPr="00926B13" w14:paraId="2B7F0639" w14:textId="77777777" w:rsidTr="00421C1E">
        <w:trPr>
          <w:tblHeader/>
        </w:trPr>
        <w:tc>
          <w:tcPr>
            <w:tcW w:w="9776" w:type="dxa"/>
            <w:gridSpan w:val="2"/>
            <w:shd w:val="clear" w:color="auto" w:fill="auto"/>
          </w:tcPr>
          <w:p w14:paraId="3B9703F1" w14:textId="38C5763A" w:rsidR="001E12F8" w:rsidRPr="00926B13" w:rsidRDefault="001E12F8" w:rsidP="00421C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926B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การประเมิน</w:t>
            </w:r>
            <w:r w:rsidR="00AF3020" w:rsidRPr="00926B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</w:tr>
      <w:tr w:rsidR="001E12F8" w:rsidRPr="00120E5D" w14:paraId="06D79750" w14:textId="77777777" w:rsidTr="00421C1E">
        <w:trPr>
          <w:tblHeader/>
        </w:trPr>
        <w:tc>
          <w:tcPr>
            <w:tcW w:w="9776" w:type="dxa"/>
            <w:gridSpan w:val="2"/>
            <w:shd w:val="clear" w:color="auto" w:fill="auto"/>
          </w:tcPr>
          <w:p w14:paraId="431E9219" w14:textId="59F5AC4C" w:rsidR="001E12F8" w:rsidRPr="00266E41" w:rsidRDefault="001E12F8" w:rsidP="00AF302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6E41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266E41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E464DB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E464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F3020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E464DB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</w:t>
            </w:r>
            <w:r w:rsidRPr="00266E41">
              <w:rPr>
                <w:rFonts w:ascii="Angsana New" w:hAnsi="Angsana New" w:hint="cs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926B13" w:rsidRPr="00120E5D" w14:paraId="343155A0" w14:textId="77777777" w:rsidTr="00F70EBD">
        <w:trPr>
          <w:tblHeader/>
        </w:trPr>
        <w:tc>
          <w:tcPr>
            <w:tcW w:w="4652" w:type="dxa"/>
            <w:shd w:val="clear" w:color="auto" w:fill="auto"/>
          </w:tcPr>
          <w:p w14:paraId="27CF7DE6" w14:textId="77777777" w:rsidR="00926B13" w:rsidRPr="00266E41" w:rsidRDefault="00926B13" w:rsidP="00F70EB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6E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4" w:type="dxa"/>
            <w:shd w:val="clear" w:color="auto" w:fill="auto"/>
          </w:tcPr>
          <w:p w14:paraId="5E1DB18D" w14:textId="77777777" w:rsidR="00926B13" w:rsidRPr="00266E41" w:rsidRDefault="00926B13" w:rsidP="00F70EB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1E12F8" w:rsidRPr="00120E5D" w14:paraId="5FCFBED6" w14:textId="77777777" w:rsidTr="00421C1E">
        <w:tc>
          <w:tcPr>
            <w:tcW w:w="4652" w:type="dxa"/>
            <w:shd w:val="clear" w:color="auto" w:fill="auto"/>
          </w:tcPr>
          <w:p w14:paraId="70FA0F95" w14:textId="43CE07F9" w:rsidR="000937FC" w:rsidRPr="000937FC" w:rsidRDefault="000937FC" w:rsidP="000937FC">
            <w:pPr>
              <w:pStyle w:val="Defaul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0937FC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ณ</w:t>
            </w:r>
            <w:r w:rsidRPr="000937FC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0937FC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วันที่</w:t>
            </w:r>
            <w:r w:rsidRPr="000937FC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81320F" w:rsidRPr="0081320F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31</w:t>
            </w:r>
            <w:r w:rsidRPr="000937FC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0937FC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ธันวาคม</w:t>
            </w:r>
            <w:r w:rsidRPr="000937FC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81320F" w:rsidRPr="0081320F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2563</w:t>
            </w:r>
            <w:r w:rsidRPr="000937FC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0937FC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งบการเงินของบริษัทมีค่าเผื่อการลดมูลค่าสินค้าคงเหลือจำนวน</w:t>
            </w:r>
            <w:r w:rsidRPr="000937FC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10.92</w:t>
            </w:r>
            <w:r w:rsidRPr="000937FC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 xml:space="preserve"> </w:t>
            </w:r>
            <w:r w:rsidRPr="000937FC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ล้านบาท</w:t>
            </w:r>
            <w:r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0937FC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ตามหมายเหตุประกอบงบการเงินข้อ</w:t>
            </w:r>
            <w:r w:rsidRPr="000937FC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>8</w:t>
            </w:r>
            <w:r w:rsidRPr="000937FC"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  <w:t xml:space="preserve"> </w:t>
            </w:r>
            <w:r w:rsidRPr="000937FC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ซึ่งเป็นรายการที่มีสาระสำคัญต่องบการเงิน</w:t>
            </w:r>
            <w:r w:rsidRPr="000937FC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เนื่องจากค่าเผื่อการลดมูลค่า</w:t>
            </w:r>
            <w:r w:rsidRPr="000937FC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สินค้าคงเหลือเป็นการประมาณการโดยใช้ดุลยพินิจของผู้บริหารที่ต้องอาศัยประสบการณ์การพิจารณาจากสินค้า</w:t>
            </w:r>
          </w:p>
          <w:p w14:paraId="15343439" w14:textId="39F147E8" w:rsidR="001E12F8" w:rsidRPr="000937FC" w:rsidRDefault="000937FC" w:rsidP="000937FC">
            <w:pPr>
              <w:pStyle w:val="Defaul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</w:rPr>
            </w:pPr>
            <w:r w:rsidRPr="000937FC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คงเหลือที่คาดว่าจะขายไม่ได้</w:t>
            </w:r>
            <w:r w:rsidRPr="000937FC">
              <w:rPr>
                <w:rFonts w:ascii="Angsana New" w:eastAsia="MS Mincho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0937FC">
              <w:rPr>
                <w:rFonts w:ascii="Angsana New" w:eastAsia="MS Mincho" w:hAnsi="Angsana New" w:cs="Angsana New" w:hint="cs"/>
                <w:color w:val="auto"/>
                <w:sz w:val="30"/>
                <w:szCs w:val="30"/>
                <w:cs/>
              </w:rPr>
              <w:t>จึงอาจส่งผลต่อความครบถ้วนของค่าเผื่อการลดมูลค่าสินค้าคงเหลือการตอบสนองความเสี่ยงของผู้สอบบัญชี</w:t>
            </w:r>
          </w:p>
          <w:p w14:paraId="0EC43DAF" w14:textId="77777777" w:rsidR="001E12F8" w:rsidRPr="00120E5D" w:rsidRDefault="001E12F8" w:rsidP="000937F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5124" w:type="dxa"/>
          </w:tcPr>
          <w:p w14:paraId="197F2749" w14:textId="77777777" w:rsidR="001E12F8" w:rsidRPr="008E0234" w:rsidRDefault="001E12F8" w:rsidP="0042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วิธีการตรวจสอบของข้าพเจ้านั้นรวมถึง</w:t>
            </w:r>
          </w:p>
          <w:p w14:paraId="7489D909" w14:textId="77777777" w:rsidR="000937FC" w:rsidRDefault="000937FC" w:rsidP="000937FC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0937FC">
              <w:rPr>
                <w:rFonts w:ascii="Angsana New" w:eastAsia="MS Mincho" w:hAnsi="Angsana New" w:hint="cs"/>
                <w:sz w:val="30"/>
                <w:szCs w:val="30"/>
                <w:cs/>
              </w:rPr>
              <w:t>ตรวจสอบความเหมาะสมของสมมติฐานที่ผู้บริหารใช้ในการคำนวณค่าเผื่อการลดมูลค่า</w:t>
            </w:r>
          </w:p>
          <w:p w14:paraId="4559A26D" w14:textId="5EBC7471" w:rsidR="000937FC" w:rsidRPr="000937FC" w:rsidRDefault="000937FC" w:rsidP="000937FC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0937FC">
              <w:rPr>
                <w:rFonts w:ascii="Angsana New" w:eastAsia="MS Mincho" w:hAnsi="Angsana New" w:hint="cs"/>
                <w:sz w:val="30"/>
                <w:szCs w:val="30"/>
                <w:cs/>
              </w:rPr>
              <w:t>เข้าร่วมสังเกตการณ์ตรวจนับสินค้า</w:t>
            </w:r>
            <w:r w:rsidRPr="000937FC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0937FC">
              <w:rPr>
                <w:rFonts w:ascii="Angsana New" w:eastAsia="MS Mincho" w:hAnsi="Angsana New" w:hint="cs"/>
                <w:sz w:val="30"/>
                <w:szCs w:val="30"/>
                <w:cs/>
              </w:rPr>
              <w:t>เพื่อดูการเสื่อมสภาพและล้าสมัย</w:t>
            </w:r>
          </w:p>
          <w:p w14:paraId="1AB91820" w14:textId="0A5E7F64" w:rsidR="000937FC" w:rsidRPr="000937FC" w:rsidRDefault="000937FC" w:rsidP="000937FC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0937FC">
              <w:rPr>
                <w:rFonts w:ascii="Angsana New" w:eastAsia="MS Mincho" w:hAnsi="Angsana New" w:hint="cs"/>
                <w:sz w:val="30"/>
                <w:szCs w:val="30"/>
                <w:cs/>
              </w:rPr>
              <w:t>ทดสอบความถูกต้องของการจัดทำรายงานอายุของสินค้าคงเหลือ</w:t>
            </w:r>
          </w:p>
          <w:p w14:paraId="49DF4603" w14:textId="2D770865" w:rsidR="000937FC" w:rsidRDefault="000937FC" w:rsidP="000937FC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0937FC">
              <w:rPr>
                <w:rFonts w:ascii="Angsana New" w:eastAsia="MS Mincho" w:hAnsi="Angsana New" w:hint="cs"/>
                <w:sz w:val="30"/>
                <w:szCs w:val="30"/>
                <w:cs/>
              </w:rPr>
              <w:t>ทดสอบการคำนวณค่าเผื่อการลดมูลค่าสินค้าคงเหลือ</w:t>
            </w:r>
          </w:p>
          <w:p w14:paraId="547F27AF" w14:textId="77777777" w:rsidR="00926B13" w:rsidRPr="00926B13" w:rsidRDefault="00926B13" w:rsidP="00926B13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926B13">
              <w:rPr>
                <w:rFonts w:ascii="Angsana New" w:eastAsia="MS Mincho" w:hAnsi="Angsana New" w:hint="cs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926B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926B13">
              <w:rPr>
                <w:rFonts w:ascii="Angsana New" w:eastAsia="MS Mincho" w:hAnsi="Angsana New" w:hint="cs"/>
                <w:sz w:val="30"/>
                <w:szCs w:val="30"/>
                <w:cs/>
              </w:rPr>
              <w:t>และการประมาณมูลค่าสุทธิที่จะได้รับของสินค้าคงเหลือ</w:t>
            </w:r>
          </w:p>
          <w:p w14:paraId="6B8D0E50" w14:textId="0E27748F" w:rsidR="00926B13" w:rsidRPr="00926B13" w:rsidRDefault="00926B13" w:rsidP="00926B13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926B13">
              <w:rPr>
                <w:rFonts w:ascii="Angsana New" w:eastAsia="MS Mincho" w:hAnsi="Angsana New" w:hint="cs"/>
                <w:sz w:val="30"/>
                <w:szCs w:val="30"/>
                <w:cs/>
              </w:rPr>
              <w:t>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      </w:r>
          </w:p>
          <w:p w14:paraId="3B58FC31" w14:textId="6E9A8BC7" w:rsidR="001E12F8" w:rsidRPr="000937FC" w:rsidRDefault="000937FC" w:rsidP="000937FC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0937FC">
              <w:rPr>
                <w:rFonts w:ascii="Angsana New" w:eastAsia="MS Mincho" w:hAnsi="Angsana New" w:hint="cs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0EFFBD6D" w14:textId="77777777" w:rsidR="001E12F8" w:rsidRPr="005753BC" w:rsidRDefault="001E12F8" w:rsidP="00BF692A">
      <w:pPr>
        <w:widowControl w:val="0"/>
        <w:autoSpaceDE w:val="0"/>
        <w:autoSpaceDN w:val="0"/>
        <w:adjustRightInd w:val="0"/>
        <w:spacing w:before="240" w:line="240" w:lineRule="auto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5753BC">
        <w:rPr>
          <w:rFonts w:ascii="Angsana New" w:eastAsia="Times New Roman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0412C39C" w14:textId="6FA4467F" w:rsidR="001E12F8" w:rsidRPr="0081320F" w:rsidRDefault="001E12F8" w:rsidP="008132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  <w:r w:rsidRPr="0081320F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926B13" w:rsidRPr="0081320F">
        <w:rPr>
          <w:rFonts w:ascii="Angsana New" w:hAnsi="Angsana New" w:hint="cs"/>
          <w:sz w:val="30"/>
          <w:szCs w:val="30"/>
          <w:cs/>
        </w:rPr>
        <w:t>ข้อ</w:t>
      </w:r>
      <w:r w:rsidR="00DC4FD2" w:rsidRPr="0081320F">
        <w:rPr>
          <w:rFonts w:ascii="Angsana New" w:hAnsi="Angsana New"/>
          <w:sz w:val="30"/>
          <w:szCs w:val="30"/>
        </w:rPr>
        <w:t xml:space="preserve"> </w:t>
      </w:r>
      <w:r w:rsidRPr="0081320F">
        <w:rPr>
          <w:rFonts w:ascii="Angsana New" w:hAnsi="Angsana New"/>
          <w:sz w:val="30"/>
          <w:szCs w:val="30"/>
        </w:rPr>
        <w:t>3</w:t>
      </w:r>
      <w:r w:rsidRPr="0081320F">
        <w:rPr>
          <w:rFonts w:ascii="Angsana New" w:hAnsi="Angsana New"/>
          <w:sz w:val="30"/>
          <w:szCs w:val="30"/>
          <w:lang w:val="en-GB"/>
        </w:rPr>
        <w:t>.1</w:t>
      </w:r>
      <w:r w:rsidRPr="0081320F">
        <w:rPr>
          <w:rFonts w:ascii="Angsana New" w:hAnsi="Angsana New"/>
          <w:sz w:val="30"/>
          <w:szCs w:val="30"/>
        </w:rPr>
        <w:t xml:space="preserve"> </w:t>
      </w:r>
      <w:r w:rsidRPr="0081320F">
        <w:rPr>
          <w:rFonts w:ascii="Angsana New" w:hAnsi="Angsana New" w:hint="cs"/>
          <w:sz w:val="30"/>
          <w:szCs w:val="30"/>
          <w:cs/>
        </w:rPr>
        <w:t>เนื่องด้วยผลกระทบจ</w:t>
      </w:r>
      <w:r w:rsidR="00926B13" w:rsidRPr="0081320F">
        <w:rPr>
          <w:rFonts w:ascii="Angsana New" w:hAnsi="Angsana New" w:hint="cs"/>
          <w:sz w:val="30"/>
          <w:szCs w:val="30"/>
          <w:cs/>
        </w:rPr>
        <w:t>ากสถานการณ์การแพร่ระบาดของโรคติด</w:t>
      </w:r>
      <w:r w:rsidRPr="0081320F">
        <w:rPr>
          <w:rFonts w:ascii="Angsana New" w:hAnsi="Angsana New" w:hint="cs"/>
          <w:sz w:val="30"/>
          <w:szCs w:val="30"/>
          <w:cs/>
        </w:rPr>
        <w:t xml:space="preserve">เชื้อไวรัสโคโรนา </w:t>
      </w:r>
      <w:r w:rsidRPr="0081320F">
        <w:rPr>
          <w:rFonts w:ascii="Angsana New" w:hAnsi="Angsana New"/>
          <w:sz w:val="30"/>
          <w:szCs w:val="30"/>
        </w:rPr>
        <w:t xml:space="preserve">2019 </w:t>
      </w:r>
      <w:r w:rsidRPr="0081320F">
        <w:rPr>
          <w:rFonts w:ascii="Angsana New" w:hAnsi="Angsana New" w:hint="cs"/>
          <w:sz w:val="30"/>
          <w:szCs w:val="30"/>
          <w:cs/>
        </w:rPr>
        <w:t>กลุ่มบริษัทได้จัดทำงบการเงินสำหรับปีสิ้นสุด</w:t>
      </w:r>
      <w:r w:rsidRPr="0081320F">
        <w:rPr>
          <w:rFonts w:ascii="Angsana New" w:hAnsi="Angsana New"/>
          <w:sz w:val="30"/>
          <w:szCs w:val="30"/>
          <w:cs/>
        </w:rPr>
        <w:t xml:space="preserve">วันที่ </w:t>
      </w:r>
      <w:r w:rsidRPr="0081320F">
        <w:rPr>
          <w:rFonts w:ascii="Angsana New" w:hAnsi="Angsana New"/>
          <w:sz w:val="30"/>
          <w:szCs w:val="30"/>
        </w:rPr>
        <w:t>31</w:t>
      </w:r>
      <w:r w:rsidRPr="0081320F">
        <w:rPr>
          <w:rFonts w:ascii="Angsana New" w:hAnsi="Angsana New"/>
          <w:sz w:val="30"/>
          <w:szCs w:val="30"/>
          <w:cs/>
        </w:rPr>
        <w:t xml:space="preserve"> </w:t>
      </w:r>
      <w:r w:rsidRPr="0081320F">
        <w:rPr>
          <w:rFonts w:ascii="Angsana New" w:hAnsi="Angsana New" w:hint="cs"/>
          <w:sz w:val="30"/>
          <w:szCs w:val="30"/>
          <w:cs/>
        </w:rPr>
        <w:t>ธันวาคม</w:t>
      </w:r>
      <w:r w:rsidRPr="0081320F">
        <w:rPr>
          <w:rFonts w:ascii="Angsana New" w:hAnsi="Angsana New"/>
          <w:sz w:val="30"/>
          <w:szCs w:val="30"/>
          <w:cs/>
        </w:rPr>
        <w:t xml:space="preserve"> </w:t>
      </w:r>
      <w:r w:rsidRPr="0081320F">
        <w:rPr>
          <w:rFonts w:ascii="Angsana New" w:hAnsi="Angsana New"/>
          <w:sz w:val="30"/>
          <w:szCs w:val="30"/>
        </w:rPr>
        <w:t>256</w:t>
      </w:r>
      <w:r w:rsidRPr="0081320F">
        <w:rPr>
          <w:rFonts w:ascii="Angsana New" w:hAnsi="Angsana New" w:hint="cs"/>
          <w:sz w:val="30"/>
          <w:szCs w:val="30"/>
        </w:rPr>
        <w:t>3</w:t>
      </w:r>
      <w:r w:rsidRPr="0081320F">
        <w:rPr>
          <w:rFonts w:ascii="Angsana New" w:hAnsi="Angsana New"/>
          <w:sz w:val="30"/>
          <w:szCs w:val="30"/>
        </w:rPr>
        <w:t xml:space="preserve"> </w:t>
      </w:r>
      <w:r w:rsidRPr="0081320F">
        <w:rPr>
          <w:rFonts w:ascii="Angsana New" w:hAnsi="Angsana New" w:hint="cs"/>
          <w:sz w:val="30"/>
          <w:szCs w:val="30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1320F">
        <w:rPr>
          <w:rFonts w:ascii="Angsana New" w:hAnsi="Angsana New"/>
          <w:sz w:val="30"/>
          <w:szCs w:val="30"/>
        </w:rPr>
        <w:t>2019</w:t>
      </w:r>
      <w:r w:rsidRPr="0081320F">
        <w:rPr>
          <w:rFonts w:ascii="Angsana New" w:hAnsi="Angsana New" w:hint="cs"/>
          <w:sz w:val="30"/>
          <w:szCs w:val="30"/>
          <w:cs/>
        </w:rPr>
        <w:t xml:space="preserve"> </w:t>
      </w:r>
      <w:r w:rsidRPr="0081320F">
        <w:rPr>
          <w:rFonts w:ascii="Angsana New" w:hAnsi="Angsana New"/>
          <w:sz w:val="30"/>
          <w:szCs w:val="30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1D551DCA" w14:textId="77777777" w:rsidR="006E3560" w:rsidRDefault="006E3560" w:rsidP="00CE32B9">
      <w:pPr>
        <w:autoSpaceDE w:val="0"/>
        <w:autoSpaceDN w:val="0"/>
        <w:adjustRightInd w:val="0"/>
        <w:spacing w:before="240" w:line="240" w:lineRule="auto"/>
        <w:jc w:val="center"/>
        <w:rPr>
          <w:rFonts w:ascii="Angsana New" w:hAnsi="Angsana New"/>
          <w:sz w:val="30"/>
          <w:szCs w:val="30"/>
        </w:rPr>
      </w:pPr>
    </w:p>
    <w:p w14:paraId="5F8C45A9" w14:textId="77777777" w:rsidR="00CE32B9" w:rsidRDefault="00CE32B9" w:rsidP="00CE32B9">
      <w:pPr>
        <w:autoSpaceDE w:val="0"/>
        <w:autoSpaceDN w:val="0"/>
        <w:adjustRightInd w:val="0"/>
        <w:spacing w:before="240" w:line="240" w:lineRule="auto"/>
        <w:jc w:val="center"/>
        <w:rPr>
          <w:rFonts w:ascii="Angsana New" w:hAnsi="Angsana New"/>
          <w:sz w:val="30"/>
          <w:szCs w:val="30"/>
        </w:rPr>
      </w:pPr>
    </w:p>
    <w:p w14:paraId="5D3F8C75" w14:textId="77777777" w:rsidR="00400088" w:rsidRDefault="00400088" w:rsidP="00CE32B9">
      <w:pPr>
        <w:autoSpaceDE w:val="0"/>
        <w:autoSpaceDN w:val="0"/>
        <w:adjustRightInd w:val="0"/>
        <w:spacing w:before="240" w:line="240" w:lineRule="auto"/>
        <w:jc w:val="center"/>
        <w:rPr>
          <w:rFonts w:ascii="Angsana New" w:hAnsi="Angsana New"/>
          <w:sz w:val="30"/>
          <w:szCs w:val="30"/>
        </w:rPr>
      </w:pPr>
    </w:p>
    <w:p w14:paraId="499B3D34" w14:textId="77777777" w:rsidR="001E12F8" w:rsidRPr="009B1BA5" w:rsidRDefault="001E12F8" w:rsidP="00CE32B9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****/4</w:t>
      </w:r>
    </w:p>
    <w:p w14:paraId="6387E063" w14:textId="77777777" w:rsidR="001E12F8" w:rsidRDefault="001E12F8" w:rsidP="00CE3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="Angsana New" w:hAnsi="Angsana New"/>
        </w:rPr>
      </w:pPr>
    </w:p>
    <w:p w14:paraId="187B26A2" w14:textId="12458F87" w:rsidR="001E12F8" w:rsidRPr="001E12F8" w:rsidRDefault="001E12F8" w:rsidP="001E1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080"/>
        </w:tabs>
        <w:autoSpaceDE w:val="0"/>
        <w:autoSpaceDN w:val="0"/>
        <w:adjustRightInd w:val="0"/>
        <w:spacing w:before="240" w:line="240" w:lineRule="auto"/>
        <w:jc w:val="center"/>
        <w:rPr>
          <w:rFonts w:ascii="Angsana New" w:hAnsi="Angsana New"/>
          <w:sz w:val="30"/>
          <w:szCs w:val="30"/>
        </w:rPr>
      </w:pPr>
      <w:r w:rsidRPr="009B1BA5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4</w:t>
      </w:r>
      <w:r w:rsidRPr="009B1BA5">
        <w:rPr>
          <w:rFonts w:ascii="Angsana New" w:hAnsi="Angsana New"/>
          <w:sz w:val="30"/>
          <w:szCs w:val="30"/>
        </w:rPr>
        <w:t xml:space="preserve"> -</w:t>
      </w:r>
    </w:p>
    <w:p w14:paraId="715BAEBE" w14:textId="77777777" w:rsidR="006C69D2" w:rsidRPr="009B1BA5" w:rsidRDefault="006C69D2" w:rsidP="00BF692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  <w:r w:rsidRPr="009B1BA5">
        <w:rPr>
          <w:rFonts w:ascii="Angsana New" w:hAnsi="Angsana New"/>
          <w:b/>
          <w:bCs/>
          <w:sz w:val="30"/>
          <w:szCs w:val="30"/>
          <w:cs/>
        </w:rPr>
        <w:t>เรื่องอื่น</w:t>
      </w:r>
    </w:p>
    <w:p w14:paraId="654BB405" w14:textId="657CF67D" w:rsidR="006C69D2" w:rsidRPr="007D2BCD" w:rsidRDefault="006C69D2" w:rsidP="009B0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งบแสดงฐานะการเงินรวม</w:t>
      </w:r>
      <w:r w:rsidRPr="009B1BA5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>
        <w:rPr>
          <w:rFonts w:ascii="Angsana New" w:hAnsi="Angsana New" w:hint="cs"/>
          <w:sz w:val="30"/>
          <w:szCs w:val="30"/>
          <w:cs/>
        </w:rPr>
        <w:t>ยูเรกา ดีไซน์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(มหาชน)</w:t>
      </w:r>
      <w:r w:rsidRPr="009B1B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และบริษัทย่อย และงบการเงินเฉพาะกิจการ</w:t>
      </w:r>
      <w:r w:rsidR="005E55EB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9B0EF9">
        <w:rPr>
          <w:rFonts w:ascii="Angsana New" w:hAnsi="Angsana New" w:hint="cs"/>
          <w:spacing w:val="-2"/>
          <w:sz w:val="30"/>
          <w:szCs w:val="30"/>
          <w:cs/>
        </w:rPr>
        <w:t xml:space="preserve">               </w:t>
      </w:r>
      <w:r w:rsidR="005E55EB" w:rsidRPr="009B0EF9">
        <w:rPr>
          <w:rFonts w:ascii="Angsana New" w:hAnsi="Angsana New" w:hint="cs"/>
          <w:spacing w:val="-2"/>
          <w:sz w:val="30"/>
          <w:szCs w:val="30"/>
          <w:cs/>
        </w:rPr>
        <w:t>บริษัท ยู</w:t>
      </w:r>
      <w:r w:rsidR="009B0EF9" w:rsidRPr="009B0EF9">
        <w:rPr>
          <w:rFonts w:ascii="Angsana New" w:hAnsi="Angsana New" w:hint="cs"/>
          <w:spacing w:val="-2"/>
          <w:sz w:val="30"/>
          <w:szCs w:val="30"/>
          <w:cs/>
        </w:rPr>
        <w:t>เร</w:t>
      </w:r>
      <w:r w:rsidR="005E55EB" w:rsidRPr="009B0EF9">
        <w:rPr>
          <w:rFonts w:ascii="Angsana New" w:hAnsi="Angsana New" w:hint="cs"/>
          <w:spacing w:val="-2"/>
          <w:sz w:val="30"/>
          <w:szCs w:val="30"/>
          <w:cs/>
        </w:rPr>
        <w:t>กา ดีไซน์ จำกัด (มหาชน)</w:t>
      </w:r>
      <w:r w:rsidR="005E55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B1BA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>31</w:t>
      </w:r>
      <w:r w:rsidRPr="009B1BA5">
        <w:rPr>
          <w:rFonts w:ascii="Angsana New" w:hAnsi="Angsana New"/>
          <w:spacing w:val="-2"/>
          <w:sz w:val="30"/>
          <w:szCs w:val="30"/>
        </w:rPr>
        <w:t xml:space="preserve"> </w:t>
      </w:r>
      <w:r w:rsidRPr="009B1BA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2562</w:t>
      </w:r>
      <w:r w:rsidRPr="009B1BA5">
        <w:rPr>
          <w:rFonts w:ascii="Angsana New" w:hAnsi="Angsana New"/>
          <w:spacing w:val="-2"/>
          <w:sz w:val="30"/>
          <w:szCs w:val="30"/>
        </w:rPr>
        <w:t xml:space="preserve"> </w:t>
      </w:r>
      <w:r w:rsidRPr="00FA499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Pr="00FA4997">
        <w:rPr>
          <w:rFonts w:ascii="Angsana New" w:hAnsi="Angsana New" w:hint="cs"/>
          <w:spacing w:val="-2"/>
          <w:sz w:val="30"/>
          <w:szCs w:val="30"/>
          <w:cs/>
        </w:rPr>
        <w:t>รวม</w:t>
      </w:r>
      <w:r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FA499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0"/>
          <w:szCs w:val="30"/>
          <w:cs/>
        </w:rPr>
        <w:t>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FA4997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FA4997">
        <w:rPr>
          <w:rFonts w:ascii="Angsana New" w:hAnsi="Angsana New" w:hint="cs"/>
          <w:spacing w:val="-2"/>
          <w:sz w:val="30"/>
          <w:szCs w:val="30"/>
          <w:cs/>
        </w:rPr>
        <w:t>รวม</w:t>
      </w:r>
      <w:r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FA4997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เฉพาะกิจการ </w:t>
      </w:r>
      <w:r w:rsidRPr="00FA4997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Pr="00FA4997">
        <w:rPr>
          <w:rFonts w:ascii="Angsana New" w:hAnsi="Angsana New" w:hint="cs"/>
          <w:spacing w:val="-2"/>
          <w:sz w:val="30"/>
          <w:szCs w:val="30"/>
          <w:cs/>
        </w:rPr>
        <w:t>รวม</w:t>
      </w:r>
      <w:r>
        <w:rPr>
          <w:rFonts w:ascii="Angsana New" w:hAnsi="Angsana New" w:hint="cs"/>
          <w:spacing w:val="-2"/>
          <w:sz w:val="30"/>
          <w:szCs w:val="30"/>
          <w:cs/>
        </w:rPr>
        <w:t>และงบกระแสเงินสดเฉพาะกิจการ</w:t>
      </w:r>
      <w:r w:rsidRPr="00FA4997">
        <w:rPr>
          <w:rFonts w:ascii="Angsana New" w:hAnsi="Angsana New"/>
          <w:spacing w:val="-2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FA4997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>31</w:t>
      </w:r>
      <w:r w:rsidRPr="00FA4997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FA499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2562</w:t>
      </w:r>
      <w:r w:rsidRPr="00FA4997">
        <w:rPr>
          <w:rFonts w:ascii="Angsana New" w:hAnsi="Angsana New"/>
          <w:spacing w:val="-2"/>
          <w:sz w:val="30"/>
          <w:szCs w:val="30"/>
        </w:rPr>
        <w:t xml:space="preserve"> </w:t>
      </w:r>
      <w:r w:rsidRPr="00FA4997">
        <w:rPr>
          <w:rFonts w:ascii="Angsana New" w:hAnsi="Angsana New"/>
          <w:spacing w:val="-2"/>
          <w:sz w:val="30"/>
          <w:szCs w:val="30"/>
          <w:cs/>
        </w:rPr>
        <w:t>ที</w:t>
      </w:r>
      <w:r>
        <w:rPr>
          <w:rFonts w:ascii="Angsana New" w:hAnsi="Angsana New"/>
          <w:spacing w:val="-2"/>
          <w:sz w:val="30"/>
          <w:szCs w:val="30"/>
          <w:cs/>
        </w:rPr>
        <w:t>่แสดงเป็นข้อมูลเปรียบเทียบ</w:t>
      </w:r>
      <w:r>
        <w:rPr>
          <w:rFonts w:ascii="Angsana New" w:hAnsi="Angsana New" w:hint="cs"/>
          <w:spacing w:val="-2"/>
          <w:sz w:val="30"/>
          <w:szCs w:val="30"/>
          <w:cs/>
        </w:rPr>
        <w:t>ตรวจสอบ</w:t>
      </w:r>
      <w:r w:rsidRPr="00FA4997">
        <w:rPr>
          <w:rFonts w:ascii="Angsana New" w:hAnsi="Angsana New"/>
          <w:spacing w:val="-2"/>
          <w:sz w:val="30"/>
          <w:szCs w:val="30"/>
          <w:cs/>
        </w:rPr>
        <w:t>โดยผู้สอบบัญชีอื่น</w:t>
      </w:r>
      <w:r w:rsidR="005E517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E55EB">
        <w:rPr>
          <w:rFonts w:ascii="Angsana New" w:hAnsi="Angsana New" w:hint="cs"/>
          <w:spacing w:val="-2"/>
          <w:sz w:val="30"/>
          <w:szCs w:val="30"/>
          <w:cs/>
        </w:rPr>
        <w:t>ซึ่งแสดงความเห็นอย่างไม่มีเงื่อนไขแต่มีวรรคความไม่แน่นอนที่มี</w:t>
      </w:r>
      <w:r w:rsidR="007D2BCD">
        <w:rPr>
          <w:rFonts w:ascii="Angsana New" w:hAnsi="Angsana New" w:hint="cs"/>
          <w:spacing w:val="-2"/>
          <w:sz w:val="30"/>
          <w:szCs w:val="30"/>
          <w:cs/>
        </w:rPr>
        <w:t xml:space="preserve">สาระสำคัญเกี่ยวข้องกับการดำเนินงานต่อเนื่อง ตามรายงานลงวันที่ </w:t>
      </w:r>
      <w:r w:rsidR="007D2BCD">
        <w:rPr>
          <w:rFonts w:ascii="Angsana New" w:hAnsi="Angsana New"/>
          <w:spacing w:val="-2"/>
          <w:sz w:val="30"/>
          <w:szCs w:val="30"/>
        </w:rPr>
        <w:t xml:space="preserve">24 </w:t>
      </w:r>
      <w:r w:rsidR="007D2BCD">
        <w:rPr>
          <w:rFonts w:ascii="Angsana New" w:hAnsi="Angsana New" w:hint="cs"/>
          <w:spacing w:val="-2"/>
          <w:sz w:val="30"/>
          <w:szCs w:val="30"/>
          <w:cs/>
        </w:rPr>
        <w:t xml:space="preserve">กุมภาพันธ์ </w:t>
      </w:r>
      <w:r w:rsidR="007D2BCD">
        <w:rPr>
          <w:rFonts w:ascii="Angsana New" w:hAnsi="Angsana New"/>
          <w:spacing w:val="-2"/>
          <w:sz w:val="30"/>
          <w:szCs w:val="30"/>
        </w:rPr>
        <w:t>2563</w:t>
      </w:r>
    </w:p>
    <w:p w14:paraId="5764820B" w14:textId="77777777" w:rsidR="006C69D2" w:rsidRPr="00665951" w:rsidRDefault="006C69D2" w:rsidP="00BF692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  <w:r w:rsidRPr="00665951">
        <w:rPr>
          <w:rFonts w:ascii="Angsana New" w:hAnsi="Angsana New"/>
          <w:b/>
          <w:bCs/>
          <w:sz w:val="30"/>
          <w:szCs w:val="30"/>
          <w:cs/>
        </w:rPr>
        <w:t xml:space="preserve">ข้อมูลอื่น </w:t>
      </w:r>
    </w:p>
    <w:p w14:paraId="45DDD765" w14:textId="38CB3848" w:rsidR="006C69D2" w:rsidRPr="00DD7609" w:rsidRDefault="006C69D2" w:rsidP="00BF692A">
      <w:pPr>
        <w:autoSpaceDE w:val="0"/>
        <w:autoSpaceDN w:val="0"/>
        <w:adjustRightInd w:val="0"/>
        <w:spacing w:before="12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DD7609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D7609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ง</w:t>
      </w: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งบการ</w:t>
      </w:r>
      <w:r w:rsidRPr="006B4D15">
        <w:rPr>
          <w:rFonts w:ascii="Angsana New" w:eastAsia="Calibri" w:hAnsi="Angsana New"/>
          <w:sz w:val="30"/>
          <w:szCs w:val="30"/>
          <w:cs/>
        </w:rPr>
        <w:t>เงิน</w:t>
      </w:r>
      <w:r w:rsidRPr="006B4D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B4D15">
        <w:rPr>
          <w:rFonts w:ascii="Angsana New" w:eastAsia="Calibri" w:hAnsi="Angsana New"/>
          <w:sz w:val="30"/>
          <w:szCs w:val="30"/>
          <w:cs/>
        </w:rPr>
        <w:t>และราย</w:t>
      </w: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งานข</w:t>
      </w:r>
      <w:r w:rsidR="007D2BCD">
        <w:rPr>
          <w:rFonts w:ascii="Angsana New" w:eastAsia="Calibri" w:hAnsi="Angsana New"/>
          <w:color w:val="000000"/>
          <w:sz w:val="30"/>
          <w:szCs w:val="30"/>
          <w:cs/>
        </w:rPr>
        <w:t>องผู้สอบบัญชีที่อยู่ในรายงาน</w:t>
      </w:r>
      <w:r w:rsidR="007D2BCD">
        <w:rPr>
          <w:rFonts w:ascii="Angsana New" w:eastAsia="Calibri" w:hAnsi="Angsana New" w:hint="cs"/>
          <w:color w:val="000000"/>
          <w:sz w:val="30"/>
          <w:szCs w:val="30"/>
          <w:cs/>
        </w:rPr>
        <w:t>ประจำปี</w:t>
      </w:r>
      <w:r w:rsidRPr="00DD7609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7D2BCD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</w:t>
      </w: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คาดว่า</w:t>
      </w:r>
      <w:r w:rsidR="007D2BCD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</w:t>
      </w:r>
      <w:r w:rsidR="005E5172">
        <w:rPr>
          <w:rFonts w:ascii="Angsana New" w:eastAsia="Calibri" w:hAnsi="Angsana New" w:hint="cs"/>
          <w:color w:val="000000"/>
          <w:sz w:val="30"/>
          <w:szCs w:val="30"/>
          <w:cs/>
        </w:rPr>
        <w:t>จะได้รับ</w:t>
      </w: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รายงานประจำปีภายหลังวันที่ในรายงานของผู้สอบบัญชีนี้</w:t>
      </w:r>
    </w:p>
    <w:p w14:paraId="6A9D155B" w14:textId="77777777" w:rsidR="006C69D2" w:rsidRPr="00DD7609" w:rsidRDefault="006C69D2" w:rsidP="00BF692A">
      <w:pPr>
        <w:autoSpaceDE w:val="0"/>
        <w:autoSpaceDN w:val="0"/>
        <w:adjustRightInd w:val="0"/>
        <w:spacing w:before="12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</w:t>
      </w:r>
      <w:r w:rsidRPr="006B4D15">
        <w:rPr>
          <w:rFonts w:ascii="Angsana New" w:eastAsia="Calibri" w:hAnsi="Angsana New"/>
          <w:sz w:val="30"/>
          <w:szCs w:val="30"/>
          <w:cs/>
        </w:rPr>
        <w:t>งิน</w:t>
      </w:r>
      <w:r w:rsidRPr="006B4D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B4D15">
        <w:rPr>
          <w:rFonts w:ascii="Angsana New" w:eastAsia="Calibri" w:hAnsi="Angsana New"/>
          <w:sz w:val="30"/>
          <w:szCs w:val="30"/>
          <w:cs/>
        </w:rPr>
        <w:t>ไม่ครอ</w:t>
      </w:r>
      <w:r w:rsidRPr="00DD7609">
        <w:rPr>
          <w:rFonts w:ascii="Angsana New" w:eastAsia="Calibri" w:hAnsi="Angsana New"/>
          <w:color w:val="000000"/>
          <w:sz w:val="30"/>
          <w:szCs w:val="30"/>
          <w:cs/>
        </w:rPr>
        <w:t>บคลุมถึงข้อมูลอื่นและข้าพเจ้าไม่ได้ให้ความเชื่อมั่นต่อข้อมูลอื่น</w:t>
      </w:r>
      <w:r w:rsidRPr="00DD7609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274931D5" w14:textId="19814692" w:rsidR="006C69D2" w:rsidRPr="006B4D15" w:rsidRDefault="006C69D2" w:rsidP="00BF692A">
      <w:pPr>
        <w:autoSpaceDE w:val="0"/>
        <w:autoSpaceDN w:val="0"/>
        <w:adjustRightInd w:val="0"/>
        <w:spacing w:before="120"/>
        <w:jc w:val="thaiDistribute"/>
        <w:rPr>
          <w:rFonts w:ascii="Angsana New" w:eastAsia="Calibri" w:hAnsi="Angsana New"/>
          <w:sz w:val="30"/>
          <w:szCs w:val="30"/>
        </w:rPr>
      </w:pPr>
      <w:r w:rsidRPr="006B4D15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B4D1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6B4D15">
        <w:rPr>
          <w:rFonts w:ascii="Angsana New" w:eastAsia="Calibri" w:hAnsi="Angsana New"/>
          <w:sz w:val="30"/>
          <w:szCs w:val="30"/>
          <w:cs/>
        </w:rPr>
        <w:t>คือ</w:t>
      </w:r>
      <w:r w:rsidRPr="006B4D15">
        <w:rPr>
          <w:rFonts w:ascii="Angsana New" w:eastAsia="Calibri" w:hAnsi="Angsana New"/>
          <w:sz w:val="30"/>
          <w:szCs w:val="30"/>
        </w:rPr>
        <w:t xml:space="preserve"> </w:t>
      </w:r>
      <w:r w:rsidRPr="006B4D15">
        <w:rPr>
          <w:rFonts w:ascii="Angsana New" w:eastAsia="Calibri" w:hAnsi="Angsana New"/>
          <w:sz w:val="30"/>
          <w:szCs w:val="30"/>
          <w:cs/>
        </w:rPr>
        <w:t>การอ่าน</w:t>
      </w:r>
      <w:r w:rsidR="007D2BCD">
        <w:rPr>
          <w:rFonts w:ascii="Angsana New" w:eastAsia="Calibri" w:hAnsi="Angsana New" w:hint="cs"/>
          <w:sz w:val="30"/>
          <w:szCs w:val="30"/>
          <w:cs/>
        </w:rPr>
        <w:t>และพิจารณา</w:t>
      </w:r>
      <w:r w:rsidRPr="006B4D15">
        <w:rPr>
          <w:rFonts w:ascii="Angsana New" w:eastAsia="Calibri" w:hAnsi="Angsana New" w:hint="cs"/>
          <w:sz w:val="30"/>
          <w:szCs w:val="30"/>
          <w:cs/>
        </w:rPr>
        <w:t>ข้อมูลอื่น</w:t>
      </w:r>
      <w:r w:rsidRPr="006B4D15">
        <w:rPr>
          <w:rFonts w:ascii="Angsana New" w:eastAsia="Calibri" w:hAnsi="Angsana New"/>
          <w:sz w:val="30"/>
          <w:szCs w:val="30"/>
          <w:cs/>
        </w:rPr>
        <w:t>มีความขัดแย้งที่มีสาระสำคัญกับงบการเงิน</w:t>
      </w:r>
      <w:r w:rsidRPr="006B4D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B4D15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6B4D15">
        <w:rPr>
          <w:rFonts w:ascii="Angsana New" w:eastAsia="Calibri" w:hAnsi="Angsana New"/>
          <w:sz w:val="30"/>
          <w:szCs w:val="30"/>
        </w:rPr>
        <w:t xml:space="preserve"> </w:t>
      </w:r>
      <w:r w:rsidRPr="006B4D15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B4D15">
        <w:rPr>
          <w:rFonts w:ascii="Angsana New" w:eastAsia="Calibri" w:hAnsi="Angsana New"/>
          <w:sz w:val="30"/>
          <w:szCs w:val="30"/>
        </w:rPr>
        <w:t xml:space="preserve"> </w:t>
      </w:r>
    </w:p>
    <w:p w14:paraId="3E096FD4" w14:textId="75468C45" w:rsidR="006C69D2" w:rsidRPr="007616B3" w:rsidRDefault="006C69D2" w:rsidP="00BF692A">
      <w:pPr>
        <w:pStyle w:val="Default"/>
        <w:spacing w:before="1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632CB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0632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32CB">
        <w:rPr>
          <w:rFonts w:ascii="Angsana New" w:hAnsi="Angsana New" w:cs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632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32CB">
        <w:rPr>
          <w:rFonts w:ascii="Angsana New" w:hAnsi="Angsana New" w:cs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</w:t>
      </w:r>
      <w:r w:rsidR="0030153B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E448179" w14:textId="77777777" w:rsidR="00120E5D" w:rsidRDefault="00120E5D" w:rsidP="00D435DE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</w:rPr>
      </w:pPr>
    </w:p>
    <w:p w14:paraId="5EE6F64F" w14:textId="77777777" w:rsidR="001E12F8" w:rsidRDefault="001E12F8" w:rsidP="00D435DE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</w:rPr>
      </w:pPr>
    </w:p>
    <w:p w14:paraId="0F7CFF99" w14:textId="77777777" w:rsidR="007D2BCD" w:rsidRDefault="007D2BCD" w:rsidP="00D435DE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</w:rPr>
      </w:pPr>
    </w:p>
    <w:p w14:paraId="49664FAC" w14:textId="77777777" w:rsidR="007D2BCD" w:rsidRDefault="007D2BCD" w:rsidP="00D435DE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</w:rPr>
      </w:pPr>
    </w:p>
    <w:p w14:paraId="3313DD6B" w14:textId="77777777" w:rsidR="001E12F8" w:rsidRDefault="001E12F8" w:rsidP="00D435DE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</w:rPr>
      </w:pPr>
    </w:p>
    <w:p w14:paraId="1C22318F" w14:textId="77777777" w:rsidR="001E12F8" w:rsidRDefault="001E12F8" w:rsidP="00D435DE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</w:rPr>
      </w:pPr>
    </w:p>
    <w:p w14:paraId="69FC49A8" w14:textId="77777777" w:rsidR="00400088" w:rsidRDefault="00400088" w:rsidP="00D435DE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</w:rPr>
      </w:pPr>
    </w:p>
    <w:p w14:paraId="2E125FC0" w14:textId="77777777" w:rsidR="00CE32B9" w:rsidRDefault="00CE32B9" w:rsidP="00D435DE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</w:rPr>
      </w:pPr>
    </w:p>
    <w:p w14:paraId="7A5A34D5" w14:textId="395FCE88" w:rsidR="00120E5D" w:rsidRPr="007442CA" w:rsidRDefault="00192B62" w:rsidP="007442CA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****/5</w:t>
      </w:r>
    </w:p>
    <w:p w14:paraId="78F9E22E" w14:textId="5190887F" w:rsidR="00665951" w:rsidRPr="007442CA" w:rsidRDefault="00D435DE" w:rsidP="0074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080"/>
        </w:tabs>
        <w:autoSpaceDE w:val="0"/>
        <w:autoSpaceDN w:val="0"/>
        <w:adjustRightInd w:val="0"/>
        <w:spacing w:before="240" w:line="240" w:lineRule="auto"/>
        <w:jc w:val="center"/>
        <w:rPr>
          <w:rFonts w:ascii="Angsana New" w:hAnsi="Angsana New"/>
          <w:sz w:val="30"/>
          <w:szCs w:val="30"/>
        </w:rPr>
      </w:pPr>
      <w:r w:rsidRPr="009B1BA5">
        <w:rPr>
          <w:rFonts w:ascii="Angsana New" w:hAnsi="Angsana New"/>
          <w:sz w:val="30"/>
          <w:szCs w:val="30"/>
        </w:rPr>
        <w:lastRenderedPageBreak/>
        <w:t xml:space="preserve">- </w:t>
      </w:r>
      <w:r w:rsidR="00192B62">
        <w:rPr>
          <w:rFonts w:ascii="Angsana New" w:hAnsi="Angsana New"/>
          <w:sz w:val="30"/>
          <w:szCs w:val="30"/>
        </w:rPr>
        <w:t>5</w:t>
      </w:r>
      <w:r w:rsidRPr="009B1BA5">
        <w:rPr>
          <w:rFonts w:ascii="Angsana New" w:hAnsi="Angsana New"/>
          <w:sz w:val="30"/>
          <w:szCs w:val="30"/>
        </w:rPr>
        <w:t xml:space="preserve"> -</w:t>
      </w:r>
    </w:p>
    <w:p w14:paraId="78A20788" w14:textId="0272504D" w:rsidR="00665951" w:rsidRPr="00696A5B" w:rsidRDefault="00665951" w:rsidP="00BF692A">
      <w:pPr>
        <w:spacing w:before="240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696A5B">
        <w:rPr>
          <w:rFonts w:ascii="Angsana New" w:eastAsia="Calibri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96A5B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0DBA7CC3" w14:textId="77777777" w:rsidR="00696A5B" w:rsidRDefault="00665951" w:rsidP="00BF692A">
      <w:pPr>
        <w:spacing w:before="120"/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</w:t>
      </w:r>
      <w:r w:rsidRPr="006B4D15">
        <w:rPr>
          <w:rFonts w:ascii="Angsana New" w:eastAsia="Calibri" w:hAnsi="Angsana New"/>
          <w:sz w:val="30"/>
          <w:szCs w:val="30"/>
          <w:cs/>
        </w:rPr>
        <w:t>น</w:t>
      </w:r>
      <w:r w:rsidRPr="006B4D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B4D1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B4D1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B4D15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5FEA832" w14:textId="77777777" w:rsidR="00665951" w:rsidRPr="006B4D15" w:rsidRDefault="00665951" w:rsidP="00BF692A">
      <w:pPr>
        <w:spacing w:before="120"/>
        <w:jc w:val="thaiDistribute"/>
        <w:rPr>
          <w:rFonts w:ascii="Angsana New" w:eastAsia="Calibri" w:hAnsi="Angsana New"/>
          <w:sz w:val="30"/>
          <w:szCs w:val="30"/>
        </w:rPr>
      </w:pPr>
      <w:r w:rsidRPr="006B4D1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6B4D1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6B4D15">
        <w:rPr>
          <w:rFonts w:ascii="Angsana New" w:eastAsia="Calibri" w:hAnsi="Angsana New"/>
          <w:sz w:val="30"/>
          <w:szCs w:val="30"/>
        </w:rPr>
        <w:t xml:space="preserve"> </w:t>
      </w:r>
      <w:r w:rsidRPr="006B4D1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B4D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4D1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B4D1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B4D1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B4D1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6B4D1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B4D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B4D1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2F6F501" w14:textId="77777777" w:rsidR="00665951" w:rsidRPr="00800EFC" w:rsidRDefault="00665951" w:rsidP="00BF692A">
      <w:pPr>
        <w:spacing w:before="120"/>
        <w:jc w:val="thaiDistribute"/>
        <w:rPr>
          <w:rFonts w:ascii="Angsana New" w:hAnsi="Angsana New"/>
          <w:sz w:val="30"/>
          <w:szCs w:val="30"/>
          <w:cs/>
        </w:rPr>
      </w:pPr>
      <w:r w:rsidRPr="00800EFC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00EFC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7EDFB632" w14:textId="77777777" w:rsidR="00665951" w:rsidRPr="00BF692A" w:rsidRDefault="00665951" w:rsidP="00BF692A">
      <w:pPr>
        <w:spacing w:before="240"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BF692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E6406F7" w14:textId="39941877" w:rsidR="00665951" w:rsidRPr="006162F3" w:rsidRDefault="00665951" w:rsidP="00BF692A">
      <w:pPr>
        <w:spacing w:before="120"/>
        <w:jc w:val="thaiDistribute"/>
        <w:rPr>
          <w:rFonts w:ascii="Angsana New" w:hAnsi="Angsana New"/>
          <w:sz w:val="30"/>
          <w:szCs w:val="30"/>
          <w:rtl/>
          <w:cs/>
        </w:rPr>
      </w:pPr>
      <w:r w:rsidRPr="006162F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162F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62F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9B006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162F3">
        <w:rPr>
          <w:rFonts w:ascii="Angsana New" w:eastAsia="Calibri" w:hAnsi="Angsana New"/>
          <w:sz w:val="30"/>
          <w:szCs w:val="30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9B006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162F3">
        <w:rPr>
          <w:rFonts w:ascii="Angsana New" w:eastAsia="Calibri" w:hAnsi="Angsana New"/>
          <w:sz w:val="30"/>
          <w:szCs w:val="30"/>
          <w:cs/>
        </w:rPr>
        <w:t>แต่ละรายการหรือทุกรายการรวมกันจะมีผ</w:t>
      </w:r>
      <w:r w:rsidRPr="006162F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28B3A8B" w14:textId="02042854" w:rsidR="00665951" w:rsidRPr="007616B3" w:rsidRDefault="00665951" w:rsidP="00BF692A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251BA0B" w14:textId="707711B4" w:rsidR="00665951" w:rsidRDefault="00665951" w:rsidP="00BF692A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162F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162F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162F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162F3">
        <w:rPr>
          <w:rFonts w:ascii="Angsana New" w:hAnsi="Angsana New"/>
          <w:sz w:val="30"/>
          <w:szCs w:val="30"/>
          <w:cs/>
        </w:rPr>
        <w:t>ายใน</w:t>
      </w:r>
    </w:p>
    <w:p w14:paraId="52984146" w14:textId="77777777" w:rsidR="006C69D2" w:rsidRDefault="006C69D2" w:rsidP="006C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0D66686" w14:textId="77777777" w:rsidR="00400088" w:rsidRDefault="00400088" w:rsidP="006C69D2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30"/>
          <w:szCs w:val="30"/>
        </w:rPr>
      </w:pPr>
    </w:p>
    <w:p w14:paraId="5C7CC09C" w14:textId="1ACB525B" w:rsidR="00435E42" w:rsidRDefault="00192B62" w:rsidP="006E3560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****/6</w:t>
      </w:r>
    </w:p>
    <w:p w14:paraId="325E1147" w14:textId="6894078A" w:rsidR="006C69D2" w:rsidRPr="009B1BA5" w:rsidRDefault="006C69D2" w:rsidP="006C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080"/>
        </w:tabs>
        <w:autoSpaceDE w:val="0"/>
        <w:autoSpaceDN w:val="0"/>
        <w:adjustRightInd w:val="0"/>
        <w:spacing w:before="240" w:line="240" w:lineRule="auto"/>
        <w:jc w:val="center"/>
        <w:rPr>
          <w:rFonts w:ascii="Angsana New" w:hAnsi="Angsana New"/>
          <w:sz w:val="30"/>
          <w:szCs w:val="30"/>
        </w:rPr>
      </w:pPr>
      <w:r w:rsidRPr="009B1BA5">
        <w:rPr>
          <w:rFonts w:ascii="Angsana New" w:hAnsi="Angsana New"/>
          <w:sz w:val="30"/>
          <w:szCs w:val="30"/>
        </w:rPr>
        <w:lastRenderedPageBreak/>
        <w:t xml:space="preserve">- </w:t>
      </w:r>
      <w:r w:rsidR="00192B62">
        <w:rPr>
          <w:rFonts w:ascii="Angsana New" w:hAnsi="Angsana New"/>
          <w:sz w:val="30"/>
          <w:szCs w:val="30"/>
        </w:rPr>
        <w:t>6</w:t>
      </w:r>
      <w:r w:rsidRPr="009B1BA5">
        <w:rPr>
          <w:rFonts w:ascii="Angsana New" w:hAnsi="Angsana New"/>
          <w:sz w:val="30"/>
          <w:szCs w:val="30"/>
        </w:rPr>
        <w:t xml:space="preserve"> -</w:t>
      </w:r>
    </w:p>
    <w:p w14:paraId="2A0F4C39" w14:textId="77777777" w:rsidR="006C69D2" w:rsidRDefault="006C69D2" w:rsidP="006C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45AFFC7" w14:textId="734F20ED" w:rsidR="00665951" w:rsidRPr="007616B3" w:rsidRDefault="00665951" w:rsidP="00BF692A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</w:t>
      </w:r>
      <w:r w:rsidR="00696A5B">
        <w:rPr>
          <w:rFonts w:ascii="Angsana New" w:eastAsia="Calibri" w:hAnsi="Angsana New"/>
          <w:sz w:val="30"/>
          <w:szCs w:val="30"/>
          <w:cs/>
        </w:rPr>
        <w:t>รวจสอบ เพื่อออกแบบวิธีการตรวจสอ</w:t>
      </w:r>
      <w:r w:rsidR="00696A5B">
        <w:rPr>
          <w:rFonts w:ascii="Angsana New" w:eastAsia="Calibri" w:hAnsi="Angsana New" w:hint="cs"/>
          <w:sz w:val="30"/>
          <w:szCs w:val="30"/>
          <w:cs/>
        </w:rPr>
        <w:t>บ</w:t>
      </w:r>
      <w:r w:rsidRPr="007616B3">
        <w:rPr>
          <w:rFonts w:ascii="Angsana New" w:eastAsia="Calibri" w:hAnsi="Angsana New"/>
          <w:sz w:val="30"/>
          <w:szCs w:val="3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6162F3">
        <w:rPr>
          <w:rFonts w:ascii="Angsana New" w:eastAsia="Calibri" w:hAnsi="Angsana New"/>
          <w:sz w:val="30"/>
          <w:szCs w:val="30"/>
          <w:cs/>
        </w:rPr>
        <w:t>ของ</w:t>
      </w:r>
      <w:r w:rsidRPr="006162F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162F3">
        <w:rPr>
          <w:rFonts w:ascii="Angsana New" w:hAnsi="Angsana New"/>
          <w:sz w:val="30"/>
          <w:szCs w:val="30"/>
          <w:cs/>
        </w:rPr>
        <w:t>บริษั</w:t>
      </w:r>
      <w:r w:rsidRPr="007616B3">
        <w:rPr>
          <w:rFonts w:ascii="Angsana New" w:hAnsi="Angsana New"/>
          <w:sz w:val="30"/>
          <w:szCs w:val="30"/>
          <w:cs/>
        </w:rPr>
        <w:t>ท</w:t>
      </w:r>
    </w:p>
    <w:p w14:paraId="162D5C7F" w14:textId="02BB3304" w:rsidR="00D435DE" w:rsidRPr="006C69D2" w:rsidRDefault="00665951" w:rsidP="00BF692A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9E0DC3F" w14:textId="17F382F9" w:rsidR="00665951" w:rsidRPr="00DA4956" w:rsidRDefault="00665951" w:rsidP="00BF692A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DA4956">
        <w:rPr>
          <w:rFonts w:ascii="Angsana New" w:eastAsia="Calibri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696A5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A4956">
        <w:rPr>
          <w:rFonts w:ascii="Angsana New" w:eastAsia="Calibri" w:hAnsi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Pr="00DA495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DA4956">
        <w:rPr>
          <w:rFonts w:ascii="Angsana New" w:eastAsia="Calibri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A495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A4956">
        <w:rPr>
          <w:rFonts w:ascii="Angsana New" w:eastAsia="Calibri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DA4956">
        <w:rPr>
          <w:rFonts w:ascii="Angsana New" w:eastAsia="Calibri" w:hAnsi="Angsana New" w:hint="cs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DA495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A4956">
        <w:rPr>
          <w:rFonts w:ascii="Angsana New" w:eastAsia="Calibri" w:hAnsi="Angsana New" w:hint="cs"/>
          <w:sz w:val="30"/>
          <w:szCs w:val="30"/>
          <w:cs/>
        </w:rPr>
        <w:t>หรือถ้าการเปิดเผยข้อมูลดังกล่าวไม่เพียงพอ</w:t>
      </w:r>
      <w:r w:rsidRPr="00DA4956">
        <w:rPr>
          <w:rFonts w:ascii="Angsana New" w:eastAsia="Calibri" w:hAnsi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Pr="00DA4956">
        <w:rPr>
          <w:rFonts w:ascii="Angsana New" w:eastAsia="Calibri" w:hAnsi="Angsana New"/>
          <w:sz w:val="30"/>
          <w:szCs w:val="30"/>
        </w:rPr>
        <w:t xml:space="preserve">  </w:t>
      </w:r>
      <w:r w:rsidRPr="00DA4956">
        <w:rPr>
          <w:rFonts w:ascii="Angsana New" w:eastAsia="Calibri" w:hAnsi="Angsana New"/>
          <w:sz w:val="30"/>
          <w:szCs w:val="30"/>
          <w:cs/>
        </w:rPr>
        <w:t>ในอนาคตอาจเป็นเหตุให้</w:t>
      </w:r>
      <w:r w:rsidRPr="00DA495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DA4956">
        <w:rPr>
          <w:rFonts w:ascii="Angsana New" w:eastAsia="Calibri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26E43EA" w14:textId="77777777" w:rsidR="00665951" w:rsidRPr="00094C12" w:rsidRDefault="00665951" w:rsidP="00BF692A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94C12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</w:t>
      </w:r>
      <w:r>
        <w:rPr>
          <w:rFonts w:ascii="Angsana New" w:hAnsi="Angsana New" w:hint="cs"/>
          <w:sz w:val="30"/>
          <w:szCs w:val="30"/>
          <w:cs/>
        </w:rPr>
        <w:t>เผยข้อมูล</w:t>
      </w:r>
      <w:r w:rsidRPr="00094C12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</w:t>
      </w:r>
      <w:r>
        <w:rPr>
          <w:rFonts w:ascii="Angsana New" w:hAnsi="Angsana New"/>
          <w:sz w:val="30"/>
          <w:szCs w:val="30"/>
          <w:cs/>
        </w:rPr>
        <w:t>รหรือไม่</w:t>
      </w:r>
    </w:p>
    <w:p w14:paraId="43212AD0" w14:textId="20AAA60C" w:rsidR="00665951" w:rsidRPr="00BF692A" w:rsidRDefault="00665951" w:rsidP="00BF692A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94C12">
        <w:rPr>
          <w:rFonts w:ascii="Angsana New" w:hAnsi="Angsana New"/>
          <w:sz w:val="30"/>
          <w:szCs w:val="30"/>
          <w:cs/>
        </w:rPr>
        <w:t>ได้</w:t>
      </w:r>
      <w:r w:rsidRPr="00094C12">
        <w:rPr>
          <w:rFonts w:ascii="Angsana New" w:hAnsi="Angsana New" w:hint="cs"/>
          <w:sz w:val="30"/>
          <w:szCs w:val="30"/>
          <w:cs/>
        </w:rPr>
        <w:t>รับ</w:t>
      </w:r>
      <w:r w:rsidRPr="00094C12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94C12">
        <w:rPr>
          <w:rFonts w:ascii="Angsana New" w:hAnsi="Angsana New"/>
          <w:sz w:val="30"/>
          <w:szCs w:val="30"/>
        </w:rPr>
        <w:t xml:space="preserve"> </w:t>
      </w:r>
      <w:r w:rsidRPr="00094C12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094C12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094C12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094C12">
        <w:rPr>
          <w:rFonts w:ascii="Angsana New" w:hAnsi="Angsana New"/>
          <w:sz w:val="30"/>
          <w:szCs w:val="30"/>
        </w:rPr>
        <w:t xml:space="preserve"> </w:t>
      </w:r>
      <w:r w:rsidRPr="00094C12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A7433B1" w14:textId="3505F9E7" w:rsidR="00665951" w:rsidRPr="00C101D5" w:rsidRDefault="00665951" w:rsidP="00BF692A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C101D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F692A"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หาก</w:t>
      </w: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18E92B53" w14:textId="7544E2F0" w:rsidR="00606513" w:rsidRDefault="00665951" w:rsidP="007E0A94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3D85729B" w14:textId="77777777" w:rsidR="00D435DE" w:rsidRDefault="00D435DE" w:rsidP="00665951">
      <w:pPr>
        <w:jc w:val="thaiDistribute"/>
        <w:rPr>
          <w:rFonts w:ascii="Angsana New" w:hAnsi="Angsana New"/>
          <w:sz w:val="30"/>
          <w:szCs w:val="30"/>
        </w:rPr>
      </w:pPr>
    </w:p>
    <w:p w14:paraId="32E593F0" w14:textId="77777777" w:rsidR="006E3560" w:rsidRDefault="006E3560" w:rsidP="00665951">
      <w:pPr>
        <w:jc w:val="thaiDistribute"/>
        <w:rPr>
          <w:rFonts w:ascii="Angsana New" w:hAnsi="Angsana New"/>
          <w:sz w:val="30"/>
          <w:szCs w:val="30"/>
        </w:rPr>
      </w:pPr>
    </w:p>
    <w:p w14:paraId="0D1BFCC7" w14:textId="77777777" w:rsidR="00192B62" w:rsidRDefault="00192B62" w:rsidP="00665951">
      <w:pPr>
        <w:jc w:val="thaiDistribute"/>
        <w:rPr>
          <w:rFonts w:ascii="Angsana New" w:hAnsi="Angsana New"/>
          <w:sz w:val="30"/>
          <w:szCs w:val="30"/>
        </w:rPr>
      </w:pPr>
    </w:p>
    <w:p w14:paraId="05BD0F26" w14:textId="77777777" w:rsidR="00192B62" w:rsidRDefault="00192B62" w:rsidP="00665951">
      <w:pPr>
        <w:jc w:val="thaiDistribute"/>
        <w:rPr>
          <w:rFonts w:ascii="Angsana New" w:hAnsi="Angsana New"/>
          <w:sz w:val="30"/>
          <w:szCs w:val="30"/>
        </w:rPr>
      </w:pPr>
    </w:p>
    <w:p w14:paraId="14D366D0" w14:textId="2C6931BC" w:rsidR="00192B62" w:rsidRDefault="00192B62" w:rsidP="006E3560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****/7</w:t>
      </w:r>
    </w:p>
    <w:p w14:paraId="6497D716" w14:textId="16B0855B" w:rsidR="00D435DE" w:rsidRPr="009B1BA5" w:rsidRDefault="00D435DE" w:rsidP="00D43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080"/>
        </w:tabs>
        <w:autoSpaceDE w:val="0"/>
        <w:autoSpaceDN w:val="0"/>
        <w:adjustRightInd w:val="0"/>
        <w:spacing w:before="240" w:line="240" w:lineRule="auto"/>
        <w:jc w:val="center"/>
        <w:rPr>
          <w:rFonts w:ascii="Angsana New" w:hAnsi="Angsana New"/>
          <w:sz w:val="30"/>
          <w:szCs w:val="30"/>
        </w:rPr>
      </w:pPr>
      <w:r w:rsidRPr="009B1BA5">
        <w:rPr>
          <w:rFonts w:ascii="Angsana New" w:hAnsi="Angsana New"/>
          <w:sz w:val="30"/>
          <w:szCs w:val="30"/>
        </w:rPr>
        <w:lastRenderedPageBreak/>
        <w:t xml:space="preserve">- </w:t>
      </w:r>
      <w:r w:rsidR="00192B62">
        <w:rPr>
          <w:rFonts w:ascii="Angsana New" w:hAnsi="Angsana New"/>
          <w:sz w:val="30"/>
          <w:szCs w:val="30"/>
        </w:rPr>
        <w:t>7</w:t>
      </w:r>
      <w:r w:rsidRPr="009B1BA5">
        <w:rPr>
          <w:rFonts w:ascii="Angsana New" w:hAnsi="Angsana New"/>
          <w:sz w:val="30"/>
          <w:szCs w:val="30"/>
        </w:rPr>
        <w:t xml:space="preserve"> -</w:t>
      </w:r>
    </w:p>
    <w:p w14:paraId="1A5E5434" w14:textId="77777777" w:rsidR="00606513" w:rsidRDefault="00606513" w:rsidP="00665951">
      <w:pPr>
        <w:jc w:val="thaiDistribute"/>
        <w:rPr>
          <w:rFonts w:ascii="Angsana New" w:hAnsi="Angsana New"/>
          <w:sz w:val="30"/>
          <w:szCs w:val="30"/>
        </w:rPr>
      </w:pPr>
    </w:p>
    <w:p w14:paraId="0CB9B34A" w14:textId="763D2E4F" w:rsidR="00665951" w:rsidRPr="00094C12" w:rsidRDefault="00665951" w:rsidP="00665951">
      <w:pPr>
        <w:jc w:val="thaiDistribute"/>
        <w:rPr>
          <w:rFonts w:ascii="Angsana New" w:hAnsi="Angsana New"/>
          <w:sz w:val="30"/>
          <w:szCs w:val="30"/>
        </w:rPr>
      </w:pPr>
      <w:r w:rsidRPr="00094C12">
        <w:rPr>
          <w:rFonts w:ascii="Angsana New" w:hAnsi="Angsana New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CD5066D" w14:textId="2247BF66" w:rsidR="00606513" w:rsidRPr="009B1BA5" w:rsidRDefault="00BF692A" w:rsidP="00BF692A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BF692A">
        <w:rPr>
          <w:rFonts w:ascii="Angsana New" w:hAnsi="Angsana New" w:hint="cs"/>
          <w:spacing w:val="-2"/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ผู้สอบบัญชีที่รับผิดชอบงานสอบบัญชีและการนำเสนอรายงานฉบับนี้คือนางสุมนา</w:t>
      </w:r>
      <w:r w:rsidRPr="00BF69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692A">
        <w:rPr>
          <w:rFonts w:ascii="Angsana New" w:hAnsi="Angsana New" w:hint="cs"/>
          <w:spacing w:val="-2"/>
          <w:sz w:val="30"/>
          <w:szCs w:val="30"/>
          <w:cs/>
        </w:rPr>
        <w:t>เสนีวงศ์</w:t>
      </w:r>
      <w:r w:rsidRPr="00BF69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692A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BF69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692A">
        <w:rPr>
          <w:rFonts w:ascii="Angsana New" w:hAnsi="Angsana New" w:hint="cs"/>
          <w:spacing w:val="-2"/>
          <w:sz w:val="30"/>
          <w:szCs w:val="30"/>
          <w:cs/>
        </w:rPr>
        <w:t>อยุธยา</w:t>
      </w:r>
    </w:p>
    <w:p w14:paraId="5FA19ACA" w14:textId="77777777" w:rsidR="000D0373" w:rsidRDefault="000D0373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55BC29A6" w14:textId="77777777" w:rsidR="005B00C7" w:rsidRDefault="005B00C7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35866D05" w14:textId="77777777" w:rsidR="00BF692A" w:rsidRDefault="00BF692A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01111ECE" w14:textId="77777777" w:rsidR="00BF692A" w:rsidRPr="00246993" w:rsidRDefault="00BF692A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14:paraId="2E969F38" w14:textId="6DFB89BF" w:rsidR="0039184C" w:rsidRPr="000A77F3" w:rsidRDefault="0039184C" w:rsidP="000A77F3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(</w:t>
      </w:r>
      <w:r w:rsidR="000A77F3" w:rsidRPr="000A77F3">
        <w:rPr>
          <w:rFonts w:ascii="Angsana New" w:hAnsi="Angsana New" w:cs="Angsana New" w:hint="cs"/>
          <w:cs/>
        </w:rPr>
        <w:t>นางสุมนา เสนีวงศ์ ณ อยุธยา</w:t>
      </w:r>
      <w:r w:rsidRPr="000A77F3">
        <w:rPr>
          <w:rFonts w:ascii="Angsana New" w:hAnsi="Angsana New" w:cs="Angsana New"/>
          <w:cs/>
        </w:rPr>
        <w:t>)</w:t>
      </w:r>
    </w:p>
    <w:p w14:paraId="6366FFFB" w14:textId="77777777"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14:paraId="01773BD2" w14:textId="51F01CF2"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0A77F3">
        <w:rPr>
          <w:rFonts w:ascii="Angsana New" w:hAnsi="Angsana New" w:cs="Angsana New"/>
          <w:lang w:val="en-US"/>
        </w:rPr>
        <w:t>5897</w:t>
      </w:r>
    </w:p>
    <w:p w14:paraId="563E8F86" w14:textId="77777777"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14:paraId="3914F647" w14:textId="77777777" w:rsidR="00B321BD" w:rsidRPr="00B321BD" w:rsidRDefault="00B321BD" w:rsidP="00B321BD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บริษัท กรินทร์ ออดิท จำกัด</w:t>
      </w:r>
    </w:p>
    <w:p w14:paraId="7438C4A0" w14:textId="77777777" w:rsidR="00B321BD" w:rsidRPr="00B321BD" w:rsidRDefault="00B321BD" w:rsidP="00B321BD">
      <w:pPr>
        <w:pStyle w:val="T0"/>
        <w:ind w:left="0" w:right="43"/>
        <w:jc w:val="thaiDistribute"/>
        <w:rPr>
          <w:rFonts w:ascii="Angsana New" w:hAnsi="Angsana New" w:cs="Angsana New"/>
          <w:cs/>
        </w:rPr>
      </w:pPr>
      <w:r w:rsidRPr="00B321BD">
        <w:rPr>
          <w:rFonts w:ascii="Angsana New" w:hAnsi="Angsana New" w:cs="Angsana New"/>
          <w:cs/>
        </w:rPr>
        <w:t>กรุงเทพมหานคร</w:t>
      </w:r>
    </w:p>
    <w:p w14:paraId="40DC2F3A" w14:textId="374970F8" w:rsidR="005455AA" w:rsidRPr="00B321BD" w:rsidRDefault="00B321BD" w:rsidP="00B321BD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B321BD">
        <w:rPr>
          <w:rFonts w:ascii="Angsana New" w:hAnsi="Angsana New" w:cs="Angsana New"/>
          <w:cs/>
        </w:rPr>
        <w:t xml:space="preserve">วันที่ </w:t>
      </w:r>
      <w:r w:rsidR="005A4B7B">
        <w:rPr>
          <w:rFonts w:ascii="Angsana New" w:hAnsi="Angsana New" w:cs="Angsana New"/>
          <w:lang w:val="en-US"/>
        </w:rPr>
        <w:t>26</w:t>
      </w:r>
      <w:r w:rsidR="00606513" w:rsidRPr="00606513">
        <w:rPr>
          <w:rFonts w:ascii="Angsana New" w:hAnsi="Angsana New" w:cs="Angsana New"/>
          <w:lang w:val="en-US"/>
        </w:rPr>
        <w:t xml:space="preserve"> </w:t>
      </w:r>
      <w:r w:rsidR="00606513" w:rsidRPr="00606513">
        <w:rPr>
          <w:rFonts w:ascii="Angsana New" w:hAnsi="Angsana New" w:cs="Angsana New" w:hint="cs"/>
          <w:cs/>
          <w:lang w:val="en-US"/>
        </w:rPr>
        <w:t>กุมภาพันธ์</w:t>
      </w:r>
      <w:r w:rsidR="00606513" w:rsidRPr="00606513">
        <w:rPr>
          <w:rFonts w:ascii="Angsana New" w:hAnsi="Angsana New" w:cs="Angsana New"/>
          <w:cs/>
          <w:lang w:val="en-US"/>
        </w:rPr>
        <w:t xml:space="preserve"> </w:t>
      </w:r>
      <w:r w:rsidR="00606513">
        <w:rPr>
          <w:rFonts w:ascii="Angsana New" w:hAnsi="Angsana New" w:cs="Angsana New"/>
          <w:lang w:val="en-US"/>
        </w:rPr>
        <w:t>2564</w:t>
      </w:r>
    </w:p>
    <w:p w14:paraId="5A0C9CB6" w14:textId="77777777" w:rsidR="00EE359F" w:rsidRDefault="00EE359F" w:rsidP="008A47D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EE359F" w:rsidSect="00566169">
      <w:headerReference w:type="default" r:id="rId12"/>
      <w:footerReference w:type="default" r:id="rId13"/>
      <w:pgSz w:w="11907" w:h="16840"/>
      <w:pgMar w:top="691" w:right="92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A89E2" w14:textId="77777777" w:rsidR="000C392F" w:rsidRDefault="000C392F" w:rsidP="004956B4">
      <w:r>
        <w:separator/>
      </w:r>
    </w:p>
  </w:endnote>
  <w:endnote w:type="continuationSeparator" w:id="0">
    <w:p w14:paraId="35D2A740" w14:textId="77777777" w:rsidR="000C392F" w:rsidRDefault="000C392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669BA" w14:textId="380E7A03" w:rsidR="00FA7934" w:rsidRDefault="00FA7934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A417C8">
      <w:rPr>
        <w:rStyle w:val="PageNumber"/>
        <w:noProof/>
      </w:rPr>
      <w:t>35</w:t>
    </w:r>
    <w:r>
      <w:rPr>
        <w:rStyle w:val="PageNumber"/>
        <w:cs/>
      </w:rPr>
      <w:fldChar w:fldCharType="end"/>
    </w:r>
  </w:p>
  <w:p w14:paraId="2722FA82" w14:textId="77777777" w:rsidR="00FA7934" w:rsidRDefault="00FA7934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A8F0E" w14:textId="5BEA4FAB" w:rsidR="00FA7934" w:rsidRPr="006F59B5" w:rsidRDefault="00FA7934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417C8">
      <w:rPr>
        <w:rStyle w:val="PageNumber"/>
        <w:rFonts w:ascii="Angsana New" w:hAnsi="Angsana New"/>
        <w:noProof/>
        <w:sz w:val="30"/>
        <w:szCs w:val="30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57EEB78" w14:textId="77777777" w:rsidR="00FA7934" w:rsidRPr="007661AC" w:rsidRDefault="00FA7934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897D1" w14:textId="77777777" w:rsidR="00FA7934" w:rsidRPr="007661AC" w:rsidRDefault="00FA7934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27790" w14:textId="77777777" w:rsidR="00FA7934" w:rsidRPr="00F325DB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CDAA6" w14:textId="77777777" w:rsidR="000C392F" w:rsidRDefault="000C392F" w:rsidP="004956B4">
      <w:r>
        <w:separator/>
      </w:r>
    </w:p>
  </w:footnote>
  <w:footnote w:type="continuationSeparator" w:id="0">
    <w:p w14:paraId="6D32B094" w14:textId="77777777" w:rsidR="000C392F" w:rsidRDefault="000C392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4A8DE" w14:textId="2B51B03D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7AF103B" w14:textId="7BFFF83A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0EA17E" w14:textId="73F4141A" w:rsidR="00FA7934" w:rsidRPr="006F59B5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8C3AA" w14:textId="77E2EA40" w:rsidR="00FA7934" w:rsidRDefault="00FA793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14:paraId="6B172C51" w14:textId="1BD3BE28" w:rsidR="005D43F7" w:rsidRDefault="005D43F7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B2B2FAC"/>
    <w:multiLevelType w:val="singleLevel"/>
    <w:tmpl w:val="6228ED6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426D0"/>
    <w:multiLevelType w:val="hybridMultilevel"/>
    <w:tmpl w:val="F1B439D8"/>
    <w:lvl w:ilvl="0" w:tplc="8FAC5E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4"/>
  </w:num>
  <w:num w:numId="14">
    <w:abstractNumId w:val="16"/>
  </w:num>
  <w:num w:numId="15">
    <w:abstractNumId w:val="18"/>
  </w:num>
  <w:num w:numId="16">
    <w:abstractNumId w:val="26"/>
  </w:num>
  <w:num w:numId="17">
    <w:abstractNumId w:val="27"/>
  </w:num>
  <w:num w:numId="18">
    <w:abstractNumId w:val="21"/>
  </w:num>
  <w:num w:numId="19">
    <w:abstractNumId w:val="19"/>
  </w:num>
  <w:num w:numId="20">
    <w:abstractNumId w:val="20"/>
  </w:num>
  <w:num w:numId="21">
    <w:abstractNumId w:val="23"/>
  </w:num>
  <w:num w:numId="22">
    <w:abstractNumId w:val="15"/>
  </w:num>
  <w:num w:numId="23">
    <w:abstractNumId w:val="10"/>
  </w:num>
  <w:num w:numId="24">
    <w:abstractNumId w:val="25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3A23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5C53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7FD"/>
    <w:rsid w:val="00024E7C"/>
    <w:rsid w:val="00026855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3A67"/>
    <w:rsid w:val="00034EDD"/>
    <w:rsid w:val="00035048"/>
    <w:rsid w:val="00035712"/>
    <w:rsid w:val="00035AA5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E1A"/>
    <w:rsid w:val="000671D5"/>
    <w:rsid w:val="00067901"/>
    <w:rsid w:val="00067940"/>
    <w:rsid w:val="00067D00"/>
    <w:rsid w:val="00067D22"/>
    <w:rsid w:val="00067EF7"/>
    <w:rsid w:val="00071735"/>
    <w:rsid w:val="00071954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4123"/>
    <w:rsid w:val="0008510D"/>
    <w:rsid w:val="0008616E"/>
    <w:rsid w:val="00086543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7FC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675"/>
    <w:rsid w:val="000A6C35"/>
    <w:rsid w:val="000A755E"/>
    <w:rsid w:val="000A77F3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92F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1F6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7C5"/>
    <w:rsid w:val="000D79DC"/>
    <w:rsid w:val="000E01AC"/>
    <w:rsid w:val="000E06A0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0A7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8F0"/>
    <w:rsid w:val="00106B65"/>
    <w:rsid w:val="00106C05"/>
    <w:rsid w:val="001077C4"/>
    <w:rsid w:val="00110174"/>
    <w:rsid w:val="0011061A"/>
    <w:rsid w:val="00110823"/>
    <w:rsid w:val="00110896"/>
    <w:rsid w:val="0011134B"/>
    <w:rsid w:val="00111AB8"/>
    <w:rsid w:val="00112B10"/>
    <w:rsid w:val="00112FDA"/>
    <w:rsid w:val="00113267"/>
    <w:rsid w:val="00113510"/>
    <w:rsid w:val="00113822"/>
    <w:rsid w:val="00113C6D"/>
    <w:rsid w:val="00114521"/>
    <w:rsid w:val="00114E94"/>
    <w:rsid w:val="001150B6"/>
    <w:rsid w:val="0011540A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E5D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612B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643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2F4"/>
    <w:rsid w:val="001629D3"/>
    <w:rsid w:val="001643BD"/>
    <w:rsid w:val="001644A7"/>
    <w:rsid w:val="0016467C"/>
    <w:rsid w:val="00164B64"/>
    <w:rsid w:val="001651BA"/>
    <w:rsid w:val="001655EA"/>
    <w:rsid w:val="00165AFF"/>
    <w:rsid w:val="0016656D"/>
    <w:rsid w:val="00166661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36A4"/>
    <w:rsid w:val="0017454A"/>
    <w:rsid w:val="00175910"/>
    <w:rsid w:val="00175CE4"/>
    <w:rsid w:val="00175D44"/>
    <w:rsid w:val="001762F1"/>
    <w:rsid w:val="00176FF8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7060"/>
    <w:rsid w:val="00187CE3"/>
    <w:rsid w:val="0019058A"/>
    <w:rsid w:val="001909B0"/>
    <w:rsid w:val="00191B63"/>
    <w:rsid w:val="00192018"/>
    <w:rsid w:val="00192B62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7FB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714"/>
    <w:rsid w:val="001D59CD"/>
    <w:rsid w:val="001D6A6E"/>
    <w:rsid w:val="001D7310"/>
    <w:rsid w:val="001D738F"/>
    <w:rsid w:val="001D7475"/>
    <w:rsid w:val="001D74E4"/>
    <w:rsid w:val="001D7728"/>
    <w:rsid w:val="001D7A64"/>
    <w:rsid w:val="001E03CB"/>
    <w:rsid w:val="001E0449"/>
    <w:rsid w:val="001E1037"/>
    <w:rsid w:val="001E12F8"/>
    <w:rsid w:val="001E13AA"/>
    <w:rsid w:val="001E1C75"/>
    <w:rsid w:val="001E2104"/>
    <w:rsid w:val="001E23E9"/>
    <w:rsid w:val="001E3861"/>
    <w:rsid w:val="001E3981"/>
    <w:rsid w:val="001E479C"/>
    <w:rsid w:val="001E4CE6"/>
    <w:rsid w:val="001E5423"/>
    <w:rsid w:val="001E5C47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37C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2F70"/>
    <w:rsid w:val="002146F2"/>
    <w:rsid w:val="0021476E"/>
    <w:rsid w:val="002148F1"/>
    <w:rsid w:val="00214F5D"/>
    <w:rsid w:val="00215C32"/>
    <w:rsid w:val="00215DF9"/>
    <w:rsid w:val="00215F90"/>
    <w:rsid w:val="002160B3"/>
    <w:rsid w:val="00216312"/>
    <w:rsid w:val="0021696C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2796"/>
    <w:rsid w:val="0024368B"/>
    <w:rsid w:val="00243BA3"/>
    <w:rsid w:val="00243EBF"/>
    <w:rsid w:val="002444D0"/>
    <w:rsid w:val="002450FF"/>
    <w:rsid w:val="00245332"/>
    <w:rsid w:val="002464F6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898"/>
    <w:rsid w:val="00254EC3"/>
    <w:rsid w:val="00255FEF"/>
    <w:rsid w:val="00256E75"/>
    <w:rsid w:val="00256EE6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0D1"/>
    <w:rsid w:val="0026231B"/>
    <w:rsid w:val="00262721"/>
    <w:rsid w:val="00264766"/>
    <w:rsid w:val="00264DCD"/>
    <w:rsid w:val="00265A63"/>
    <w:rsid w:val="00266862"/>
    <w:rsid w:val="00266E41"/>
    <w:rsid w:val="00270241"/>
    <w:rsid w:val="00270319"/>
    <w:rsid w:val="002705A4"/>
    <w:rsid w:val="002705F0"/>
    <w:rsid w:val="00270D01"/>
    <w:rsid w:val="0027140F"/>
    <w:rsid w:val="00271D38"/>
    <w:rsid w:val="002728C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0853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C0D"/>
    <w:rsid w:val="002B3A39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A5A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643"/>
    <w:rsid w:val="002F1CD1"/>
    <w:rsid w:val="002F2177"/>
    <w:rsid w:val="002F24D8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153B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286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321C"/>
    <w:rsid w:val="003535A1"/>
    <w:rsid w:val="0035368C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6AA"/>
    <w:rsid w:val="00372925"/>
    <w:rsid w:val="00372942"/>
    <w:rsid w:val="003729D1"/>
    <w:rsid w:val="00373820"/>
    <w:rsid w:val="00373899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4FD"/>
    <w:rsid w:val="003935E3"/>
    <w:rsid w:val="00393831"/>
    <w:rsid w:val="0039395E"/>
    <w:rsid w:val="003946C3"/>
    <w:rsid w:val="00394BBB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05A5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2A68"/>
    <w:rsid w:val="003F302A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088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4FD3"/>
    <w:rsid w:val="0040687C"/>
    <w:rsid w:val="004068F3"/>
    <w:rsid w:val="00407448"/>
    <w:rsid w:val="0040771E"/>
    <w:rsid w:val="0041241B"/>
    <w:rsid w:val="00412A8A"/>
    <w:rsid w:val="004130C9"/>
    <w:rsid w:val="00413250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162"/>
    <w:rsid w:val="0042078F"/>
    <w:rsid w:val="00421469"/>
    <w:rsid w:val="004217D4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5E4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674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1D42"/>
    <w:rsid w:val="00462282"/>
    <w:rsid w:val="00462377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15C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4FA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6273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59A"/>
    <w:rsid w:val="00523FA6"/>
    <w:rsid w:val="005257B8"/>
    <w:rsid w:val="00525A6D"/>
    <w:rsid w:val="00527215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8D2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400"/>
    <w:rsid w:val="00557E8E"/>
    <w:rsid w:val="00560865"/>
    <w:rsid w:val="00560CC6"/>
    <w:rsid w:val="00560F20"/>
    <w:rsid w:val="005622C7"/>
    <w:rsid w:val="0056305F"/>
    <w:rsid w:val="0056392D"/>
    <w:rsid w:val="00563CC8"/>
    <w:rsid w:val="00563DB8"/>
    <w:rsid w:val="00563E8B"/>
    <w:rsid w:val="005644D6"/>
    <w:rsid w:val="00564F46"/>
    <w:rsid w:val="00565453"/>
    <w:rsid w:val="005655FA"/>
    <w:rsid w:val="005656A8"/>
    <w:rsid w:val="00565739"/>
    <w:rsid w:val="00565E99"/>
    <w:rsid w:val="00566169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3BC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66BB"/>
    <w:rsid w:val="00586D3D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D53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7CC"/>
    <w:rsid w:val="005A3963"/>
    <w:rsid w:val="005A3C14"/>
    <w:rsid w:val="005A3EDF"/>
    <w:rsid w:val="005A410C"/>
    <w:rsid w:val="005A4491"/>
    <w:rsid w:val="005A4B7B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C7F66"/>
    <w:rsid w:val="005D0111"/>
    <w:rsid w:val="005D091B"/>
    <w:rsid w:val="005D0DDD"/>
    <w:rsid w:val="005D0E39"/>
    <w:rsid w:val="005D2A4D"/>
    <w:rsid w:val="005D3307"/>
    <w:rsid w:val="005D3689"/>
    <w:rsid w:val="005D3A0B"/>
    <w:rsid w:val="005D43F7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1AB"/>
    <w:rsid w:val="005E15A6"/>
    <w:rsid w:val="005E2F87"/>
    <w:rsid w:val="005E384A"/>
    <w:rsid w:val="005E3A30"/>
    <w:rsid w:val="005E4ADB"/>
    <w:rsid w:val="005E5172"/>
    <w:rsid w:val="005E5268"/>
    <w:rsid w:val="005E55EB"/>
    <w:rsid w:val="005E5975"/>
    <w:rsid w:val="005E62A8"/>
    <w:rsid w:val="005E741B"/>
    <w:rsid w:val="005E747A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3FB"/>
    <w:rsid w:val="005F2AE5"/>
    <w:rsid w:val="005F3A59"/>
    <w:rsid w:val="005F3AFE"/>
    <w:rsid w:val="005F3E2C"/>
    <w:rsid w:val="005F4809"/>
    <w:rsid w:val="005F494C"/>
    <w:rsid w:val="005F4CCE"/>
    <w:rsid w:val="005F5427"/>
    <w:rsid w:val="005F5CFE"/>
    <w:rsid w:val="005F6554"/>
    <w:rsid w:val="005F766E"/>
    <w:rsid w:val="00600225"/>
    <w:rsid w:val="00600920"/>
    <w:rsid w:val="00600CB5"/>
    <w:rsid w:val="00600E67"/>
    <w:rsid w:val="00600FF2"/>
    <w:rsid w:val="00602204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CBE"/>
    <w:rsid w:val="00605ED2"/>
    <w:rsid w:val="00606039"/>
    <w:rsid w:val="0060630E"/>
    <w:rsid w:val="00606513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20195"/>
    <w:rsid w:val="006208F5"/>
    <w:rsid w:val="0062099C"/>
    <w:rsid w:val="0062106B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729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5951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76B"/>
    <w:rsid w:val="00675BEC"/>
    <w:rsid w:val="00676812"/>
    <w:rsid w:val="00676A1F"/>
    <w:rsid w:val="00676A67"/>
    <w:rsid w:val="00681583"/>
    <w:rsid w:val="00681A91"/>
    <w:rsid w:val="0068203D"/>
    <w:rsid w:val="0068207F"/>
    <w:rsid w:val="00682647"/>
    <w:rsid w:val="006826F1"/>
    <w:rsid w:val="00682E5F"/>
    <w:rsid w:val="00683CBF"/>
    <w:rsid w:val="00683F9C"/>
    <w:rsid w:val="0068409B"/>
    <w:rsid w:val="00684150"/>
    <w:rsid w:val="00685444"/>
    <w:rsid w:val="00686C04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55B"/>
    <w:rsid w:val="00696918"/>
    <w:rsid w:val="00696A5B"/>
    <w:rsid w:val="00696C03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07E"/>
    <w:rsid w:val="006A54AF"/>
    <w:rsid w:val="006A5E98"/>
    <w:rsid w:val="006A681F"/>
    <w:rsid w:val="006A7ADF"/>
    <w:rsid w:val="006A7E91"/>
    <w:rsid w:val="006A7EC4"/>
    <w:rsid w:val="006B0991"/>
    <w:rsid w:val="006B0E6E"/>
    <w:rsid w:val="006B0E92"/>
    <w:rsid w:val="006B19AB"/>
    <w:rsid w:val="006B2043"/>
    <w:rsid w:val="006B21B2"/>
    <w:rsid w:val="006B2B83"/>
    <w:rsid w:val="006B2D1C"/>
    <w:rsid w:val="006B34C0"/>
    <w:rsid w:val="006B4D02"/>
    <w:rsid w:val="006B5332"/>
    <w:rsid w:val="006B56B4"/>
    <w:rsid w:val="006B5970"/>
    <w:rsid w:val="006B7616"/>
    <w:rsid w:val="006B76C8"/>
    <w:rsid w:val="006C04D0"/>
    <w:rsid w:val="006C074A"/>
    <w:rsid w:val="006C1A2C"/>
    <w:rsid w:val="006C1F7B"/>
    <w:rsid w:val="006C24D9"/>
    <w:rsid w:val="006C2506"/>
    <w:rsid w:val="006C3247"/>
    <w:rsid w:val="006C52BB"/>
    <w:rsid w:val="006C69D2"/>
    <w:rsid w:val="006C7141"/>
    <w:rsid w:val="006D03AB"/>
    <w:rsid w:val="006D0821"/>
    <w:rsid w:val="006D0D18"/>
    <w:rsid w:val="006D0E84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5DE7"/>
    <w:rsid w:val="006D66C0"/>
    <w:rsid w:val="006D7262"/>
    <w:rsid w:val="006D74BD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3560"/>
    <w:rsid w:val="006E41D5"/>
    <w:rsid w:val="006E4730"/>
    <w:rsid w:val="006E4B71"/>
    <w:rsid w:val="006E5255"/>
    <w:rsid w:val="006E5648"/>
    <w:rsid w:val="006E6143"/>
    <w:rsid w:val="006E6A0A"/>
    <w:rsid w:val="006E6F8A"/>
    <w:rsid w:val="006E7010"/>
    <w:rsid w:val="006E79BB"/>
    <w:rsid w:val="006E7D43"/>
    <w:rsid w:val="006E7F03"/>
    <w:rsid w:val="006F05FC"/>
    <w:rsid w:val="006F17DD"/>
    <w:rsid w:val="006F2AB0"/>
    <w:rsid w:val="006F2BA2"/>
    <w:rsid w:val="006F39FF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67D7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836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481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2CA"/>
    <w:rsid w:val="00744459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5894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043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BCD"/>
    <w:rsid w:val="007D2D67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94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78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A38"/>
    <w:rsid w:val="00811084"/>
    <w:rsid w:val="00811098"/>
    <w:rsid w:val="008110AB"/>
    <w:rsid w:val="00811B08"/>
    <w:rsid w:val="00811B44"/>
    <w:rsid w:val="0081320F"/>
    <w:rsid w:val="0081321E"/>
    <w:rsid w:val="0081383D"/>
    <w:rsid w:val="00813E26"/>
    <w:rsid w:val="00813FA3"/>
    <w:rsid w:val="00814408"/>
    <w:rsid w:val="00814881"/>
    <w:rsid w:val="008149D5"/>
    <w:rsid w:val="00814BC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6AAD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7F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0A5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91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129A"/>
    <w:rsid w:val="00891B4E"/>
    <w:rsid w:val="0089207B"/>
    <w:rsid w:val="0089233C"/>
    <w:rsid w:val="0089243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05F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234"/>
    <w:rsid w:val="008E0671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B62"/>
    <w:rsid w:val="008E7659"/>
    <w:rsid w:val="008E7666"/>
    <w:rsid w:val="008E7BF7"/>
    <w:rsid w:val="008F0C82"/>
    <w:rsid w:val="008F1506"/>
    <w:rsid w:val="008F1C33"/>
    <w:rsid w:val="008F204B"/>
    <w:rsid w:val="008F274D"/>
    <w:rsid w:val="008F2AD1"/>
    <w:rsid w:val="008F3335"/>
    <w:rsid w:val="008F3E83"/>
    <w:rsid w:val="008F56C2"/>
    <w:rsid w:val="008F5E14"/>
    <w:rsid w:val="008F616A"/>
    <w:rsid w:val="008F6A6C"/>
    <w:rsid w:val="008F731A"/>
    <w:rsid w:val="008F749E"/>
    <w:rsid w:val="008F760F"/>
    <w:rsid w:val="008F7D0C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07AB2"/>
    <w:rsid w:val="00910410"/>
    <w:rsid w:val="00910496"/>
    <w:rsid w:val="00911950"/>
    <w:rsid w:val="00912343"/>
    <w:rsid w:val="00912CC7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17FD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6B1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4EBC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5B11"/>
    <w:rsid w:val="0098616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4E46"/>
    <w:rsid w:val="009A5CC1"/>
    <w:rsid w:val="009A5CDA"/>
    <w:rsid w:val="009A5D24"/>
    <w:rsid w:val="009A6916"/>
    <w:rsid w:val="009A6B4F"/>
    <w:rsid w:val="009A7564"/>
    <w:rsid w:val="009A7BDE"/>
    <w:rsid w:val="009B0063"/>
    <w:rsid w:val="009B07D4"/>
    <w:rsid w:val="009B07F6"/>
    <w:rsid w:val="009B0AF0"/>
    <w:rsid w:val="009B0EF9"/>
    <w:rsid w:val="009B106E"/>
    <w:rsid w:val="009B1640"/>
    <w:rsid w:val="009B1BA5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6CD3"/>
    <w:rsid w:val="009B6FB6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116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8F8"/>
    <w:rsid w:val="009D3FDB"/>
    <w:rsid w:val="009D4295"/>
    <w:rsid w:val="009D4C41"/>
    <w:rsid w:val="009D5242"/>
    <w:rsid w:val="009D5D58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68B5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36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7C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3F2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AA0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85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897"/>
    <w:rsid w:val="00AA1E53"/>
    <w:rsid w:val="00AA2799"/>
    <w:rsid w:val="00AA2F96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6E81"/>
    <w:rsid w:val="00AC79D5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2F2C"/>
    <w:rsid w:val="00AF3020"/>
    <w:rsid w:val="00AF3055"/>
    <w:rsid w:val="00AF32CA"/>
    <w:rsid w:val="00AF3505"/>
    <w:rsid w:val="00AF3B1B"/>
    <w:rsid w:val="00AF3F4C"/>
    <w:rsid w:val="00AF4117"/>
    <w:rsid w:val="00AF41B8"/>
    <w:rsid w:val="00AF539E"/>
    <w:rsid w:val="00AF5821"/>
    <w:rsid w:val="00AF6661"/>
    <w:rsid w:val="00AF692E"/>
    <w:rsid w:val="00AF795C"/>
    <w:rsid w:val="00AF79B7"/>
    <w:rsid w:val="00AF7AB8"/>
    <w:rsid w:val="00AF7DCD"/>
    <w:rsid w:val="00B008BF"/>
    <w:rsid w:val="00B00C6B"/>
    <w:rsid w:val="00B01E9C"/>
    <w:rsid w:val="00B023A1"/>
    <w:rsid w:val="00B02525"/>
    <w:rsid w:val="00B02DA0"/>
    <w:rsid w:val="00B03387"/>
    <w:rsid w:val="00B03C82"/>
    <w:rsid w:val="00B0410D"/>
    <w:rsid w:val="00B041D3"/>
    <w:rsid w:val="00B0421B"/>
    <w:rsid w:val="00B04AD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61"/>
    <w:rsid w:val="00B26E9E"/>
    <w:rsid w:val="00B275BA"/>
    <w:rsid w:val="00B27636"/>
    <w:rsid w:val="00B30684"/>
    <w:rsid w:val="00B30CA9"/>
    <w:rsid w:val="00B30EEB"/>
    <w:rsid w:val="00B3158B"/>
    <w:rsid w:val="00B321BD"/>
    <w:rsid w:val="00B32594"/>
    <w:rsid w:val="00B32617"/>
    <w:rsid w:val="00B327ED"/>
    <w:rsid w:val="00B3348F"/>
    <w:rsid w:val="00B33BA2"/>
    <w:rsid w:val="00B33C4A"/>
    <w:rsid w:val="00B33DD3"/>
    <w:rsid w:val="00B347EE"/>
    <w:rsid w:val="00B34B24"/>
    <w:rsid w:val="00B34E26"/>
    <w:rsid w:val="00B34F21"/>
    <w:rsid w:val="00B35A56"/>
    <w:rsid w:val="00B37A94"/>
    <w:rsid w:val="00B37C1B"/>
    <w:rsid w:val="00B37FB2"/>
    <w:rsid w:val="00B400C4"/>
    <w:rsid w:val="00B40ECF"/>
    <w:rsid w:val="00B40F33"/>
    <w:rsid w:val="00B41603"/>
    <w:rsid w:val="00B4198D"/>
    <w:rsid w:val="00B41F58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B51"/>
    <w:rsid w:val="00B524A3"/>
    <w:rsid w:val="00B52545"/>
    <w:rsid w:val="00B52F67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6927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08"/>
    <w:rsid w:val="00B817A8"/>
    <w:rsid w:val="00B81D22"/>
    <w:rsid w:val="00B81DA3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7EF"/>
    <w:rsid w:val="00BA5A82"/>
    <w:rsid w:val="00BA636F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445F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3549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92A"/>
    <w:rsid w:val="00BF6D05"/>
    <w:rsid w:val="00BF72BE"/>
    <w:rsid w:val="00BF7649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46C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A2C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3A44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CB8"/>
    <w:rsid w:val="00C440CD"/>
    <w:rsid w:val="00C441CE"/>
    <w:rsid w:val="00C444E4"/>
    <w:rsid w:val="00C44600"/>
    <w:rsid w:val="00C44A60"/>
    <w:rsid w:val="00C44B37"/>
    <w:rsid w:val="00C45046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3EE"/>
    <w:rsid w:val="00C514EA"/>
    <w:rsid w:val="00C51A34"/>
    <w:rsid w:val="00C52317"/>
    <w:rsid w:val="00C52402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900"/>
    <w:rsid w:val="00C64B92"/>
    <w:rsid w:val="00C64EC1"/>
    <w:rsid w:val="00C66F23"/>
    <w:rsid w:val="00C671BE"/>
    <w:rsid w:val="00C701CB"/>
    <w:rsid w:val="00C7048C"/>
    <w:rsid w:val="00C70BF3"/>
    <w:rsid w:val="00C70DA6"/>
    <w:rsid w:val="00C71282"/>
    <w:rsid w:val="00C714F2"/>
    <w:rsid w:val="00C71DD9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1EDF"/>
    <w:rsid w:val="00C92087"/>
    <w:rsid w:val="00C92FFD"/>
    <w:rsid w:val="00C9362B"/>
    <w:rsid w:val="00C93E23"/>
    <w:rsid w:val="00C93FE0"/>
    <w:rsid w:val="00C945A4"/>
    <w:rsid w:val="00C94645"/>
    <w:rsid w:val="00C947C4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F9C"/>
    <w:rsid w:val="00CC2176"/>
    <w:rsid w:val="00CC28EF"/>
    <w:rsid w:val="00CC2A4D"/>
    <w:rsid w:val="00CC3270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407"/>
    <w:rsid w:val="00CD461D"/>
    <w:rsid w:val="00CD4958"/>
    <w:rsid w:val="00CD4DC2"/>
    <w:rsid w:val="00CD5340"/>
    <w:rsid w:val="00CD59B1"/>
    <w:rsid w:val="00CD5E01"/>
    <w:rsid w:val="00CD75F7"/>
    <w:rsid w:val="00CE0504"/>
    <w:rsid w:val="00CE182E"/>
    <w:rsid w:val="00CE1A2E"/>
    <w:rsid w:val="00CE1C48"/>
    <w:rsid w:val="00CE2589"/>
    <w:rsid w:val="00CE2AE7"/>
    <w:rsid w:val="00CE2CF3"/>
    <w:rsid w:val="00CE3289"/>
    <w:rsid w:val="00CE32B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2DF5"/>
    <w:rsid w:val="00D03D11"/>
    <w:rsid w:val="00D04BA3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5DE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34A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4E15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20A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7F2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4F52"/>
    <w:rsid w:val="00DB53A8"/>
    <w:rsid w:val="00DB5608"/>
    <w:rsid w:val="00DB63CE"/>
    <w:rsid w:val="00DB6402"/>
    <w:rsid w:val="00DB68F0"/>
    <w:rsid w:val="00DB6E5F"/>
    <w:rsid w:val="00DB7114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2C72"/>
    <w:rsid w:val="00DC2D8D"/>
    <w:rsid w:val="00DC31D4"/>
    <w:rsid w:val="00DC3476"/>
    <w:rsid w:val="00DC3578"/>
    <w:rsid w:val="00DC45CC"/>
    <w:rsid w:val="00DC4FD2"/>
    <w:rsid w:val="00DC615C"/>
    <w:rsid w:val="00DC6FF4"/>
    <w:rsid w:val="00DC7640"/>
    <w:rsid w:val="00DC7F07"/>
    <w:rsid w:val="00DD005E"/>
    <w:rsid w:val="00DD0492"/>
    <w:rsid w:val="00DD06D0"/>
    <w:rsid w:val="00DD06F7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D6C4D"/>
    <w:rsid w:val="00DE0B25"/>
    <w:rsid w:val="00DE1702"/>
    <w:rsid w:val="00DE1AD1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0A6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4D69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256"/>
    <w:rsid w:val="00E13DAF"/>
    <w:rsid w:val="00E13FAE"/>
    <w:rsid w:val="00E141F0"/>
    <w:rsid w:val="00E143D1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80A"/>
    <w:rsid w:val="00E34C67"/>
    <w:rsid w:val="00E351AC"/>
    <w:rsid w:val="00E354F7"/>
    <w:rsid w:val="00E356D3"/>
    <w:rsid w:val="00E365D6"/>
    <w:rsid w:val="00E36728"/>
    <w:rsid w:val="00E37B1E"/>
    <w:rsid w:val="00E40BC5"/>
    <w:rsid w:val="00E42791"/>
    <w:rsid w:val="00E44186"/>
    <w:rsid w:val="00E44248"/>
    <w:rsid w:val="00E443E2"/>
    <w:rsid w:val="00E444AE"/>
    <w:rsid w:val="00E44758"/>
    <w:rsid w:val="00E4487C"/>
    <w:rsid w:val="00E45D50"/>
    <w:rsid w:val="00E464DB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1FBB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442"/>
    <w:rsid w:val="00E54938"/>
    <w:rsid w:val="00E54D2E"/>
    <w:rsid w:val="00E558C7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CBC"/>
    <w:rsid w:val="00E65445"/>
    <w:rsid w:val="00E65593"/>
    <w:rsid w:val="00E66735"/>
    <w:rsid w:val="00E669D0"/>
    <w:rsid w:val="00E67A22"/>
    <w:rsid w:val="00E67AEB"/>
    <w:rsid w:val="00E711D6"/>
    <w:rsid w:val="00E71395"/>
    <w:rsid w:val="00E71439"/>
    <w:rsid w:val="00E71B72"/>
    <w:rsid w:val="00E71C0F"/>
    <w:rsid w:val="00E72E05"/>
    <w:rsid w:val="00E73779"/>
    <w:rsid w:val="00E740AC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B9C"/>
    <w:rsid w:val="00E83E8F"/>
    <w:rsid w:val="00E84485"/>
    <w:rsid w:val="00E84971"/>
    <w:rsid w:val="00E8575B"/>
    <w:rsid w:val="00E87028"/>
    <w:rsid w:val="00E87BD5"/>
    <w:rsid w:val="00E87C69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59F"/>
    <w:rsid w:val="00ED59A9"/>
    <w:rsid w:val="00ED63B2"/>
    <w:rsid w:val="00ED6425"/>
    <w:rsid w:val="00ED6859"/>
    <w:rsid w:val="00ED702D"/>
    <w:rsid w:val="00ED704B"/>
    <w:rsid w:val="00ED7497"/>
    <w:rsid w:val="00EE0534"/>
    <w:rsid w:val="00EE1E6B"/>
    <w:rsid w:val="00EE2207"/>
    <w:rsid w:val="00EE359F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9C5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A30"/>
    <w:rsid w:val="00F34BAD"/>
    <w:rsid w:val="00F34F2C"/>
    <w:rsid w:val="00F35497"/>
    <w:rsid w:val="00F3674D"/>
    <w:rsid w:val="00F37146"/>
    <w:rsid w:val="00F3765F"/>
    <w:rsid w:val="00F37A81"/>
    <w:rsid w:val="00F407DE"/>
    <w:rsid w:val="00F4091A"/>
    <w:rsid w:val="00F413C4"/>
    <w:rsid w:val="00F41571"/>
    <w:rsid w:val="00F42851"/>
    <w:rsid w:val="00F428AF"/>
    <w:rsid w:val="00F429A6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A8A"/>
    <w:rsid w:val="00F520F9"/>
    <w:rsid w:val="00F53475"/>
    <w:rsid w:val="00F53FFC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DE5"/>
    <w:rsid w:val="00F86B58"/>
    <w:rsid w:val="00F87560"/>
    <w:rsid w:val="00F8783F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4997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934"/>
    <w:rsid w:val="00FA7E93"/>
    <w:rsid w:val="00FB01CF"/>
    <w:rsid w:val="00FB02C4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58DE"/>
    <w:rsid w:val="00FB5B09"/>
    <w:rsid w:val="00FB5DC3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3129"/>
    <w:rsid w:val="00FC391F"/>
    <w:rsid w:val="00FC4519"/>
    <w:rsid w:val="00FC4CC4"/>
    <w:rsid w:val="00FC5CAB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6E8"/>
    <w:rsid w:val="00FE5B30"/>
    <w:rsid w:val="00FE6131"/>
    <w:rsid w:val="00FE65D9"/>
    <w:rsid w:val="00FE6E6E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9F9EC50"/>
  <w15:docId w15:val="{9F22D851-8988-4F91-A102-EB367AC8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885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Times New Roman" w:eastAsia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228C7-E7A1-41A1-ADF7-EAE1988D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</TotalTime>
  <Pages>8</Pages>
  <Words>1878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ketmanee seesua</cp:lastModifiedBy>
  <cp:revision>7</cp:revision>
  <cp:lastPrinted>2021-02-26T05:13:00Z</cp:lastPrinted>
  <dcterms:created xsi:type="dcterms:W3CDTF">2021-02-26T04:51:00Z</dcterms:created>
  <dcterms:modified xsi:type="dcterms:W3CDTF">2021-02-27T04:47:00Z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