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66537" w14:textId="787B95BF" w:rsidR="006C3B2A" w:rsidRPr="00D56B63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6B6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38E3FD7" w14:textId="5E99A267" w:rsidR="005700F8" w:rsidRPr="00C54BF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บริษัท ยูเรกา ดีไซน์ จำกัด (มหาชน) 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F55CAC" w:rsidRPr="00F55CAC">
        <w:rPr>
          <w:rFonts w:ascii="Angsana New" w:hAnsi="Angsana New"/>
          <w:spacing w:val="-4"/>
          <w:sz w:val="30"/>
          <w:szCs w:val="30"/>
        </w:rPr>
        <w:t>19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หมู่ที่ </w:t>
      </w:r>
      <w:r w:rsidR="00F55CAC" w:rsidRPr="00F55CAC">
        <w:rPr>
          <w:rFonts w:ascii="Angsana New" w:hAnsi="Angsana New"/>
          <w:spacing w:val="-4"/>
          <w:sz w:val="30"/>
          <w:szCs w:val="30"/>
        </w:rPr>
        <w:t>11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ตำบลลาดสวาย อำเภอลำลูกกา จังหวัดปทุมธานี</w:t>
      </w:r>
    </w:p>
    <w:p w14:paraId="0333C884" w14:textId="40C1C733" w:rsidR="005700F8" w:rsidRPr="00C54BF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บริษัทจดทะเบียนกับตลาดหลักทรัพย์แห่งประเทศไทยเมื่อเดือนกุมภาพันธ์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2556</w:t>
      </w:r>
    </w:p>
    <w:p w14:paraId="74A02646" w14:textId="77777777" w:rsidR="005700F8" w:rsidRPr="00C54BFA" w:rsidRDefault="005700F8" w:rsidP="005E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บริษัทดำเนินธุรกิจหลักเกี่ยวกับการจำหน่ายผลิตภัณฑ์อิเล็กทรอนิกส์และชุดกล้องวงจรปิด บริษัทย่อยดำเนินธุรกิจเกี่ยวกับ การผลิตและจำหน่ายน้ำประปาให้กับการประปาส่วนภูมิภาค (“กปภ”) ในพื้นที่ ดังนี้</w:t>
      </w:r>
    </w:p>
    <w:p w14:paraId="153E632B" w14:textId="3ECD65EC" w:rsidR="005700F8" w:rsidRPr="00C54BF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- ในพื้นที่ อำเภอบางคล้า จังหวัดฉะเชิงเทรา ภายใต้สัญญาซื้อขายน้ำประปากับ กปภ. ซึ่งได้ลงนามเมื่อวันที่ </w:t>
      </w:r>
      <w:r w:rsidR="00F55CAC" w:rsidRPr="00F55CAC">
        <w:rPr>
          <w:rFonts w:ascii="Angsana New" w:hAnsi="Angsana New"/>
          <w:spacing w:val="-4"/>
          <w:sz w:val="30"/>
          <w:szCs w:val="30"/>
        </w:rPr>
        <w:t>14</w:t>
      </w:r>
      <w:r w:rsidR="00BA2CB1">
        <w:rPr>
          <w:rFonts w:ascii="Angsana New" w:hAnsi="Angsana New"/>
          <w:spacing w:val="-4"/>
          <w:sz w:val="30"/>
          <w:szCs w:val="30"/>
          <w:cs/>
        </w:rPr>
        <w:t xml:space="preserve"> กุมภาพันธ</w:t>
      </w:r>
      <w:r w:rsidR="00BA2CB1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="007250D1">
        <w:rPr>
          <w:rFonts w:ascii="Angsana New" w:hAnsi="Angsana New"/>
          <w:spacing w:val="-4"/>
          <w:sz w:val="30"/>
          <w:szCs w:val="30"/>
        </w:rPr>
        <w:t xml:space="preserve">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2563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เป็นระยะเวลา </w:t>
      </w:r>
      <w:r w:rsidR="00F55CAC" w:rsidRPr="00F55CAC">
        <w:rPr>
          <w:rFonts w:ascii="Angsana New" w:hAnsi="Angsana New"/>
          <w:spacing w:val="-4"/>
          <w:sz w:val="30"/>
          <w:szCs w:val="30"/>
        </w:rPr>
        <w:t>3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นับจากวันที่เริ่มต้นขายน้ำประปา (สถานีจ่ายน้ำพิมพา)</w:t>
      </w:r>
    </w:p>
    <w:p w14:paraId="156F1CA0" w14:textId="68CBE786" w:rsidR="005700F8" w:rsidRPr="00C54BF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- 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2563</w:t>
      </w:r>
      <w:r w:rsidR="007250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F55CAC" w:rsidRPr="00F55CAC">
        <w:rPr>
          <w:rFonts w:ascii="Angsana New" w:hAnsi="Angsana New"/>
          <w:spacing w:val="-4"/>
          <w:sz w:val="30"/>
          <w:szCs w:val="30"/>
        </w:rPr>
        <w:t>10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นับจากวันที่เริ่มต้นขายน้ำประปา (สถานีจ่ายน้ำพานทอง)</w:t>
      </w:r>
    </w:p>
    <w:p w14:paraId="33AFFAC4" w14:textId="717DE2E2" w:rsidR="006C3B2A" w:rsidRDefault="005700F8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- 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F55CAC" w:rsidRPr="00F55CAC">
        <w:rPr>
          <w:rFonts w:ascii="Angsana New" w:hAnsi="Angsana New"/>
          <w:spacing w:val="-4"/>
          <w:sz w:val="30"/>
          <w:szCs w:val="30"/>
        </w:rPr>
        <w:t>2563</w:t>
      </w:r>
      <w:r w:rsidR="007250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="00F55CAC" w:rsidRPr="00F55CAC">
        <w:rPr>
          <w:rFonts w:ascii="Angsana New" w:hAnsi="Angsana New"/>
          <w:spacing w:val="-4"/>
          <w:sz w:val="30"/>
          <w:szCs w:val="30"/>
        </w:rPr>
        <w:t>10</w:t>
      </w:r>
      <w:r w:rsidRPr="00C54BFA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นับจากวันที่เริ่มต้นขายน้ำประปา (สถานีจ่ายน้ำหนองกะขะ)</w:t>
      </w:r>
    </w:p>
    <w:p w14:paraId="09D62FFD" w14:textId="58D2EDDA" w:rsidR="0017453D" w:rsidRPr="00BA2CB1" w:rsidRDefault="0017453D" w:rsidP="00B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14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* ซึ่งโครงการดังกล่าวข้างต้นอยู่ระหว่างการดำเนินการก่อสร้าง</w:t>
      </w:r>
    </w:p>
    <w:p w14:paraId="213431A0" w14:textId="645474C2" w:rsidR="00BA2CB1" w:rsidRPr="00D56B63" w:rsidRDefault="00BA2CB1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6B63">
        <w:rPr>
          <w:rFonts w:ascii="Angsana New" w:hAnsi="Angsana New"/>
          <w:b/>
          <w:bCs/>
          <w:sz w:val="30"/>
          <w:szCs w:val="30"/>
          <w:cs/>
          <w:lang w:val="th-TH"/>
        </w:rPr>
        <w:t>การ</w:t>
      </w:r>
      <w:r w:rsidRPr="00D56B63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ใช้เกณฑ์ในการดำเนินงานต่อเนื่อง</w:t>
      </w:r>
    </w:p>
    <w:p w14:paraId="6A609D5D" w14:textId="56F7545C" w:rsidR="00BA2CB1" w:rsidRPr="00E560F0" w:rsidRDefault="00BA2CB1" w:rsidP="0032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30"/>
          <w:szCs w:val="30"/>
        </w:rPr>
      </w:pPr>
      <w:r w:rsidRPr="00321C85">
        <w:rPr>
          <w:rFonts w:ascii="Angsana New" w:hAnsi="Angsana New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E560F0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>มีขาดทุนสุทธิ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E560F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821668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821668">
        <w:rPr>
          <w:rFonts w:ascii="Angsana New" w:hAnsi="Angsana New"/>
          <w:spacing w:val="-2"/>
          <w:sz w:val="30"/>
          <w:szCs w:val="30"/>
        </w:rPr>
        <w:t xml:space="preserve"> </w:t>
      </w:r>
      <w:r w:rsidR="000B539D">
        <w:rPr>
          <w:rFonts w:ascii="Angsana New" w:hAnsi="Angsana New"/>
          <w:spacing w:val="-2"/>
          <w:sz w:val="30"/>
          <w:szCs w:val="30"/>
        </w:rPr>
        <w:t>106.1</w:t>
      </w:r>
      <w:r w:rsidRPr="00816FFE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7954FE">
        <w:rPr>
          <w:rFonts w:ascii="Angsana New" w:hAnsi="Angsana New"/>
          <w:spacing w:val="-2"/>
          <w:sz w:val="30"/>
          <w:szCs w:val="30"/>
        </w:rPr>
        <w:t>77.</w:t>
      </w:r>
      <w:r w:rsidR="007250D1">
        <w:rPr>
          <w:rFonts w:ascii="Angsana New" w:hAnsi="Angsana New"/>
          <w:spacing w:val="-2"/>
          <w:sz w:val="30"/>
          <w:szCs w:val="30"/>
        </w:rPr>
        <w:t>5</w:t>
      </w:r>
      <w:r w:rsidR="007954FE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ล้านบาทตามลำดับ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(สำหรับปี</w:t>
      </w:r>
      <w:r w:rsidRPr="003211D3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Pr="003211D3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3211D3">
        <w:rPr>
          <w:rFonts w:ascii="Angsana New" w:hAnsi="Angsana New" w:hint="cs"/>
          <w:spacing w:val="-2"/>
          <w:sz w:val="30"/>
          <w:szCs w:val="30"/>
          <w:cs/>
        </w:rPr>
        <w:t>สุทธิจำนวนเงิน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A6C13">
        <w:rPr>
          <w:rFonts w:ascii="Angsana New" w:hAnsi="Angsana New"/>
          <w:spacing w:val="-2"/>
          <w:sz w:val="30"/>
          <w:szCs w:val="30"/>
        </w:rPr>
        <w:t>17.2</w:t>
      </w:r>
      <w:r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56.0</w:t>
      </w:r>
      <w:r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ณ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วันเดียวกัน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งบการเงินรวมมีหนี้สินหมุนเวียนสูงกว่าสินทรัพย์หมุนเวียนจำนวน </w:t>
      </w:r>
      <w:r w:rsidR="00816FFE">
        <w:rPr>
          <w:rFonts w:ascii="Angsana New" w:hAnsi="Angsana New"/>
          <w:spacing w:val="-2"/>
          <w:sz w:val="30"/>
          <w:szCs w:val="30"/>
        </w:rPr>
        <w:t>120.4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กลุ่มบริษัทและบริษัทมีขาดทุนสะสมจำนวนเงิน </w:t>
      </w:r>
      <w:r w:rsidR="00816FFE" w:rsidRPr="00816FFE">
        <w:rPr>
          <w:rFonts w:ascii="Angsana New" w:hAnsi="Angsana New"/>
          <w:spacing w:val="-2"/>
          <w:sz w:val="30"/>
          <w:szCs w:val="30"/>
        </w:rPr>
        <w:t>85.1</w:t>
      </w:r>
      <w:r w:rsidRPr="00816FFE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0B539D">
        <w:rPr>
          <w:rFonts w:ascii="Angsana New" w:hAnsi="Angsana New"/>
          <w:spacing w:val="-2"/>
          <w:sz w:val="30"/>
          <w:szCs w:val="30"/>
        </w:rPr>
        <w:t>77.5</w:t>
      </w:r>
      <w:r w:rsidR="00816FFE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 (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2562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: </w:t>
      </w:r>
      <w:r>
        <w:rPr>
          <w:rFonts w:ascii="Angsana New" w:hAnsi="Angsana New"/>
          <w:spacing w:val="-2"/>
          <w:sz w:val="30"/>
          <w:szCs w:val="30"/>
        </w:rPr>
        <w:t>161</w:t>
      </w:r>
      <w:r w:rsidRPr="00E560F0">
        <w:rPr>
          <w:rFonts w:ascii="Angsana New" w:hAnsi="Angsana New"/>
          <w:spacing w:val="-2"/>
          <w:sz w:val="30"/>
          <w:szCs w:val="30"/>
        </w:rPr>
        <w:t>.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spacing w:val="-2"/>
          <w:sz w:val="30"/>
          <w:szCs w:val="30"/>
        </w:rPr>
        <w:t>182</w:t>
      </w:r>
      <w:r w:rsidRPr="00E560F0">
        <w:rPr>
          <w:rFonts w:ascii="Angsana New" w:hAnsi="Angsana New"/>
          <w:spacing w:val="-2"/>
          <w:sz w:val="30"/>
          <w:szCs w:val="30"/>
        </w:rPr>
        <w:t>.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ล้านบาทตามลำดับ)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และสถานการณ์อื่นๆ </w:t>
      </w:r>
    </w:p>
    <w:p w14:paraId="6D151782" w14:textId="4A063166" w:rsidR="005700F8" w:rsidRDefault="00BA2CB1" w:rsidP="00321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321C85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Pr="00E65711">
        <w:rPr>
          <w:rFonts w:ascii="Angsana New" w:hAnsi="Angsana New"/>
          <w:sz w:val="30"/>
          <w:szCs w:val="30"/>
          <w:cs/>
        </w:rPr>
        <w:t>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1921FA11" w14:textId="77777777" w:rsidR="00E30E6A" w:rsidRDefault="00E30E6A" w:rsidP="00756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E2A10F" w14:textId="36CB48AA" w:rsidR="00547015" w:rsidRDefault="00C75B18" w:rsidP="0054701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6B6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="005C104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2FAF8257" w14:textId="77777777" w:rsidR="00547015" w:rsidRPr="00547015" w:rsidRDefault="00547015" w:rsidP="00547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b/>
          <w:bCs/>
          <w:sz w:val="2"/>
          <w:szCs w:val="2"/>
          <w:cs/>
          <w:lang w:val="th-TH"/>
        </w:rPr>
      </w:pPr>
    </w:p>
    <w:p w14:paraId="266C22F0" w14:textId="77299C4A" w:rsidR="00C75B18" w:rsidRPr="000A21DA" w:rsidRDefault="00C75B18" w:rsidP="00D01F4D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0A21DA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การแพร่ระบาดของโรคติดเชื้อไวรัสโคโรนา</w:t>
      </w:r>
      <w:r w:rsidRPr="000A21DA">
        <w:rPr>
          <w:rFonts w:ascii="Angsana New" w:hAnsi="Angsana New"/>
          <w:b/>
          <w:bCs/>
          <w:spacing w:val="-4"/>
          <w:sz w:val="30"/>
          <w:szCs w:val="30"/>
        </w:rPr>
        <w:t xml:space="preserve"> 2019</w:t>
      </w:r>
    </w:p>
    <w:p w14:paraId="1D851B4B" w14:textId="77777777" w:rsidR="00C75B18" w:rsidRPr="00A273C4" w:rsidRDefault="00C75B18" w:rsidP="00C4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A273C4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A273C4">
        <w:rPr>
          <w:rFonts w:ascii="Angsana New" w:hAnsi="Angsana New"/>
          <w:sz w:val="30"/>
          <w:szCs w:val="30"/>
        </w:rPr>
        <w:t xml:space="preserve"> </w:t>
      </w:r>
      <w:r w:rsidRPr="00A273C4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5129E0E" w14:textId="63C79871" w:rsidR="00EB71D0" w:rsidRPr="00EB71D0" w:rsidRDefault="00EB71D0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B71D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</w:t>
      </w:r>
      <w:r w:rsidRPr="00F66FF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ใน</w:t>
      </w:r>
      <w:r w:rsidRPr="00EB71D0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การจัดทำงบการเงิน</w:t>
      </w:r>
    </w:p>
    <w:p w14:paraId="56463675" w14:textId="0B8467ED" w:rsidR="00EB71D0" w:rsidRPr="00EB71D0" w:rsidRDefault="00EB71D0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B71D0">
        <w:rPr>
          <w:rFonts w:ascii="Angsana New" w:hAnsi="Angsana New" w:hint="cs"/>
          <w:sz w:val="30"/>
          <w:szCs w:val="30"/>
          <w:cs/>
        </w:rPr>
        <w:t>งบการเงินได้จัดทำขึ้นตามหลักการบัญชีที่รับรองทั่วไปภายใต้พระราชบัญญัติการบัญชี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พ</w:t>
      </w:r>
      <w:r w:rsidRPr="00EB71D0">
        <w:rPr>
          <w:rFonts w:ascii="Angsana New" w:hAnsi="Angsana New"/>
          <w:sz w:val="30"/>
          <w:szCs w:val="30"/>
          <w:cs/>
        </w:rPr>
        <w:t>.</w:t>
      </w:r>
      <w:r w:rsidRPr="00EB71D0">
        <w:rPr>
          <w:rFonts w:ascii="Angsana New" w:hAnsi="Angsana New" w:hint="cs"/>
          <w:sz w:val="30"/>
          <w:szCs w:val="30"/>
          <w:cs/>
        </w:rPr>
        <w:t>ศ</w:t>
      </w:r>
      <w:r w:rsidRPr="00EB71D0">
        <w:rPr>
          <w:rFonts w:ascii="Angsana New" w:hAnsi="Angsana New"/>
          <w:sz w:val="30"/>
          <w:szCs w:val="30"/>
          <w:cs/>
        </w:rPr>
        <w:t xml:space="preserve">. </w:t>
      </w:r>
      <w:r w:rsidR="00DF6D52" w:rsidRPr="00DF6D52">
        <w:rPr>
          <w:rFonts w:ascii="Angsana New" w:hAnsi="Angsana New"/>
          <w:sz w:val="30"/>
          <w:szCs w:val="30"/>
        </w:rPr>
        <w:t>2543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ซึ่งหมายถึงมาตรฐานการรายงานทางการเงินที่ออกภายใต้พระราชบัญญัติวิชาชีพบัญชี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พ</w:t>
      </w:r>
      <w:r w:rsidRPr="00EB71D0">
        <w:rPr>
          <w:rFonts w:ascii="Angsana New" w:hAnsi="Angsana New"/>
          <w:sz w:val="30"/>
          <w:szCs w:val="30"/>
          <w:cs/>
        </w:rPr>
        <w:t>.</w:t>
      </w:r>
      <w:r w:rsidRPr="00EB71D0">
        <w:rPr>
          <w:rFonts w:ascii="Angsana New" w:hAnsi="Angsana New" w:hint="cs"/>
          <w:sz w:val="30"/>
          <w:szCs w:val="30"/>
          <w:cs/>
        </w:rPr>
        <w:t>ศ</w:t>
      </w:r>
      <w:r w:rsidRPr="00EB71D0">
        <w:rPr>
          <w:rFonts w:ascii="Angsana New" w:hAnsi="Angsana New"/>
          <w:sz w:val="30"/>
          <w:szCs w:val="30"/>
          <w:cs/>
        </w:rPr>
        <w:t xml:space="preserve">. </w:t>
      </w:r>
      <w:r w:rsidR="00DF6D52" w:rsidRPr="00DF6D52">
        <w:rPr>
          <w:rFonts w:ascii="Angsana New" w:hAnsi="Angsana New"/>
          <w:sz w:val="30"/>
          <w:szCs w:val="30"/>
        </w:rPr>
        <w:t>2547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5EA40942" w14:textId="77777777" w:rsidR="00EB71D0" w:rsidRPr="00EB71D0" w:rsidRDefault="00EB71D0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B71D0">
        <w:rPr>
          <w:rFonts w:ascii="Angsana New" w:hAnsi="Angsana New" w:hint="cs"/>
          <w:sz w:val="30"/>
          <w:szCs w:val="30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ยกเว้นเรื่องที่อธิบายในนโยบายการบัญชีในลำดับต่อไป</w:t>
      </w:r>
    </w:p>
    <w:p w14:paraId="56041240" w14:textId="1D8B3538" w:rsidR="00EB71D0" w:rsidRPr="00EB71D0" w:rsidRDefault="00EB71D0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B71D0">
        <w:rPr>
          <w:rFonts w:ascii="Angsana New" w:hAnsi="Angsana New" w:hint="cs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กิจการเปิดเผยเรื่องการใช้ดุลยพินิจของผู้บริหาร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หรือความซับซ้อน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หรือเกี่ยวกับข้อสมมติฐานและประมาณการที่มีนัยสำคัญ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ต่องบการเงินในหมายเหตุ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="005B285A">
        <w:rPr>
          <w:rFonts w:ascii="Angsana New" w:hAnsi="Angsana New"/>
          <w:sz w:val="30"/>
          <w:szCs w:val="30"/>
        </w:rPr>
        <w:t>3.4</w:t>
      </w:r>
    </w:p>
    <w:p w14:paraId="452A3A83" w14:textId="500856A9" w:rsidR="00884B9F" w:rsidRDefault="00EB71D0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B71D0">
        <w:rPr>
          <w:rFonts w:ascii="Angsana New" w:hAnsi="Angsana New" w:hint="cs"/>
          <w:sz w:val="30"/>
          <w:szCs w:val="30"/>
          <w:cs/>
        </w:rPr>
        <w:t>งบการเงินฉบับภาษาอังกฤษจัดทำขึ้นจากงบการเงินตามกฎหมายที่เป็นภาษาไทย</w:t>
      </w:r>
      <w:r w:rsidRPr="00EB71D0">
        <w:rPr>
          <w:rFonts w:ascii="Angsana New" w:hAnsi="Angsana New"/>
          <w:sz w:val="30"/>
          <w:szCs w:val="30"/>
          <w:cs/>
        </w:rPr>
        <w:t xml:space="preserve"> </w:t>
      </w:r>
      <w:r w:rsidRPr="00EB71D0">
        <w:rPr>
          <w:rFonts w:ascii="Angsana New" w:hAnsi="Angsana New" w:hint="cs"/>
          <w:sz w:val="30"/>
          <w:szCs w:val="30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F17BDE" w14:textId="4D29D1C2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5860DEB6" w14:textId="174CC0CA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768CC299" w14:textId="111250C9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06B1E366" w14:textId="716D7241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0EC51C48" w14:textId="3ADAA297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709C49AD" w14:textId="77777777" w:rsidR="003301EC" w:rsidRDefault="003301E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37ED5BF0" w14:textId="09ECFA0A" w:rsidR="00884B9F" w:rsidRPr="005C104C" w:rsidRDefault="00884B9F" w:rsidP="00D829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5C104C">
        <w:rPr>
          <w:rFonts w:ascii="Angsana New" w:hAnsi="Angsana New"/>
          <w:sz w:val="30"/>
          <w:szCs w:val="30"/>
          <w:cs/>
        </w:rPr>
        <w:lastRenderedPageBreak/>
        <w:t xml:space="preserve">งบการเงินรวมนี้ได้รวมงบการเงินของบริษัท </w:t>
      </w:r>
      <w:r w:rsidRPr="005C104C"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5C104C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5C104C">
        <w:rPr>
          <w:rFonts w:ascii="Angsana New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Pr="005C104C">
        <w:rPr>
          <w:rFonts w:ascii="Angsana New" w:hAnsi="Angsana New"/>
          <w:sz w:val="30"/>
          <w:szCs w:val="30"/>
        </w:rPr>
        <w:t xml:space="preserve">50 </w:t>
      </w:r>
      <w:r w:rsidRPr="005C104C">
        <w:rPr>
          <w:rFonts w:ascii="Angsana New" w:hAnsi="Angsana New" w:hint="cs"/>
          <w:sz w:val="30"/>
          <w:szCs w:val="30"/>
          <w:cs/>
        </w:rPr>
        <w:t>ของหุ้นที่บริษัทมีสิทธิออกเสียง ดังนี้</w:t>
      </w:r>
    </w:p>
    <w:tbl>
      <w:tblPr>
        <w:tblW w:w="8505" w:type="dxa"/>
        <w:tblInd w:w="127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3"/>
        <w:gridCol w:w="1452"/>
        <w:gridCol w:w="284"/>
        <w:gridCol w:w="1417"/>
        <w:gridCol w:w="284"/>
        <w:gridCol w:w="2375"/>
      </w:tblGrid>
      <w:tr w:rsidR="00884B9F" w:rsidRPr="0095092B" w14:paraId="6BDB1676" w14:textId="77777777" w:rsidTr="00163259">
        <w:trPr>
          <w:trHeight w:val="403"/>
        </w:trPr>
        <w:tc>
          <w:tcPr>
            <w:tcW w:w="2410" w:type="dxa"/>
            <w:shd w:val="clear" w:color="auto" w:fill="auto"/>
            <w:noWrap/>
            <w:vAlign w:val="center"/>
          </w:tcPr>
          <w:p w14:paraId="27ECEA85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6EDAC1C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F08611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453F01F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32FCD12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84B9F" w:rsidRPr="0095092B" w14:paraId="593E78EB" w14:textId="77777777" w:rsidTr="00163259">
        <w:trPr>
          <w:trHeight w:val="403"/>
        </w:trPr>
        <w:tc>
          <w:tcPr>
            <w:tcW w:w="2410" w:type="dxa"/>
            <w:shd w:val="clear" w:color="auto" w:fill="auto"/>
            <w:noWrap/>
            <w:vAlign w:val="center"/>
          </w:tcPr>
          <w:p w14:paraId="4EF98E6C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6D9B241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8984C77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BA5DCE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AD62F4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BBA108A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C197F88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84B9F" w:rsidRPr="0095092B" w14:paraId="73DFC212" w14:textId="77777777" w:rsidTr="00163259">
        <w:trPr>
          <w:trHeight w:val="403"/>
        </w:trPr>
        <w:tc>
          <w:tcPr>
            <w:tcW w:w="2410" w:type="dxa"/>
            <w:shd w:val="clear" w:color="auto" w:fill="auto"/>
            <w:noWrap/>
            <w:vAlign w:val="center"/>
          </w:tcPr>
          <w:p w14:paraId="4CB1BA85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94D506A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12D305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B36187F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568407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313A362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6FD234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884B9F" w:rsidRPr="0095092B" w14:paraId="213330FC" w14:textId="77777777" w:rsidTr="00132BB8">
        <w:trPr>
          <w:trHeight w:val="403"/>
        </w:trPr>
        <w:tc>
          <w:tcPr>
            <w:tcW w:w="2410" w:type="dxa"/>
            <w:tcBorders>
              <w:top w:val="nil"/>
            </w:tcBorders>
            <w:shd w:val="clear" w:color="auto" w:fill="auto"/>
            <w:noWrap/>
          </w:tcPr>
          <w:p w14:paraId="6A251AAE" w14:textId="014F0AEB" w:rsidR="00884B9F" w:rsidRPr="00E30E6A" w:rsidRDefault="00884B9F" w:rsidP="00DD260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6" w:hanging="2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>บริษัท บีเอส มายโคไบโ</w:t>
            </w:r>
            <w:r w:rsidR="00E30E6A"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อ</w:t>
            </w:r>
            <w:r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เทค </w:t>
            </w:r>
            <w:r w:rsidR="00E30E6A"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</w:tcPr>
          <w:p w14:paraId="2C7D8604" w14:textId="77777777" w:rsidR="00884B9F" w:rsidRPr="0095092B" w:rsidRDefault="00884B9F" w:rsidP="00DD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68B0425" w14:textId="77777777" w:rsidR="00884B9F" w:rsidRPr="00D24230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87.22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</w:tcPr>
          <w:p w14:paraId="7E2ADE39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D9C284B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65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C29B30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C86764" w14:textId="06D79401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  <w:r w:rsid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ผลิตภัณฑ์เคมีเกษตร</w:t>
            </w:r>
          </w:p>
        </w:tc>
      </w:tr>
      <w:tr w:rsidR="00884B9F" w:rsidRPr="0095092B" w14:paraId="0AEC0424" w14:textId="77777777" w:rsidTr="00132BB8">
        <w:trPr>
          <w:trHeight w:val="403"/>
        </w:trPr>
        <w:tc>
          <w:tcPr>
            <w:tcW w:w="2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1BFF5A" w14:textId="3D4D49AF" w:rsidR="00884B9F" w:rsidRPr="00E30E6A" w:rsidRDefault="00884B9F" w:rsidP="00DD260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6" w:hanging="284"/>
              <w:rPr>
                <w:rFonts w:ascii="Angsana New" w:eastAsia="Times New Roman" w:hAnsi="Angsana New"/>
                <w:sz w:val="30"/>
                <w:szCs w:val="30"/>
              </w:rPr>
            </w:pPr>
            <w:r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="00E30E6A"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ยูเรก้า</w:t>
            </w:r>
            <w:r w:rsidR="00E30E6A"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30E6A"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="00E30E6A"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E30E6A" w:rsidRPr="00E30E6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20000E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</w:tcPr>
          <w:p w14:paraId="77AEE330" w14:textId="77777777" w:rsidR="00884B9F" w:rsidRPr="00D24230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99.42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0B4E9AEE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619A64EA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7B1E57A5" w14:textId="77777777" w:rsidR="00884B9F" w:rsidRPr="0095092B" w:rsidRDefault="00884B9F" w:rsidP="00DD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bottom w:val="nil"/>
            </w:tcBorders>
            <w:shd w:val="clear" w:color="auto" w:fill="auto"/>
            <w:noWrap/>
          </w:tcPr>
          <w:p w14:paraId="561551B2" w14:textId="11B95925" w:rsidR="00884B9F" w:rsidRPr="0095092B" w:rsidRDefault="00884B9F" w:rsidP="0016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ผลิตและจำหน่ายน้ำดื่ม </w:t>
            </w:r>
            <w:r w:rsidR="00163259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น้ำดิบ</w:t>
            </w:r>
          </w:p>
        </w:tc>
      </w:tr>
      <w:tr w:rsidR="00884B9F" w:rsidRPr="0095092B" w14:paraId="411C795B" w14:textId="77777777" w:rsidTr="00132BB8">
        <w:trPr>
          <w:trHeight w:val="403"/>
        </w:trPr>
        <w:tc>
          <w:tcPr>
            <w:tcW w:w="241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AD7DD2" w14:textId="77777777" w:rsidR="00884B9F" w:rsidRPr="00E30E6A" w:rsidRDefault="00884B9F" w:rsidP="00DD260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284"/>
              <w:rPr>
                <w:rFonts w:ascii="Angsana New" w:eastAsia="Times New Roman" w:hAnsi="Angsana New"/>
                <w:sz w:val="30"/>
                <w:szCs w:val="30"/>
              </w:rPr>
            </w:pPr>
            <w:r w:rsidRPr="00E30E6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ยูเรกา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C0BE93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</w:tcPr>
          <w:p w14:paraId="195BECB7" w14:textId="77777777" w:rsidR="00884B9F" w:rsidRPr="00D24230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55.00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</w:tcPr>
          <w:p w14:paraId="7694DDC0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480C1492" w14:textId="77777777" w:rsidR="00884B9F" w:rsidRPr="0095092B" w:rsidRDefault="00884B9F" w:rsidP="0020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55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7E0EC4" w14:textId="77777777" w:rsidR="00884B9F" w:rsidRPr="0095092B" w:rsidRDefault="00884B9F" w:rsidP="0093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bottom w:val="nil"/>
            </w:tcBorders>
            <w:shd w:val="clear" w:color="auto" w:fill="auto"/>
            <w:noWrap/>
          </w:tcPr>
          <w:p w14:paraId="090933FF" w14:textId="77777777" w:rsidR="00884B9F" w:rsidRPr="0095092B" w:rsidRDefault="00884B9F" w:rsidP="00DD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ผลิตพลังงาน</w:t>
            </w:r>
          </w:p>
        </w:tc>
      </w:tr>
    </w:tbl>
    <w:p w14:paraId="7C6868FA" w14:textId="4943434C" w:rsidR="00884B9F" w:rsidRPr="000A21DA" w:rsidRDefault="00884B9F" w:rsidP="00D829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0A21DA">
        <w:rPr>
          <w:rFonts w:ascii="Angsana New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4C90459E" w14:textId="4FA45721" w:rsidR="00884B9F" w:rsidRPr="000A21DA" w:rsidRDefault="00884B9F" w:rsidP="00D829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0A21DA">
        <w:rPr>
          <w:rFonts w:ascii="Angsana New" w:hAnsi="Angsana New"/>
          <w:sz w:val="30"/>
          <w:szCs w:val="30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</w:t>
      </w:r>
      <w:r w:rsidRPr="000A21DA">
        <w:rPr>
          <w:rFonts w:ascii="Angsana New" w:hAnsi="Angsana New" w:hint="cs"/>
          <w:sz w:val="30"/>
          <w:szCs w:val="30"/>
          <w:cs/>
        </w:rPr>
        <w:t xml:space="preserve">อ </w:t>
      </w:r>
      <w:r w:rsidRPr="000A21DA">
        <w:rPr>
          <w:rFonts w:ascii="Angsana New" w:hAnsi="Angsana New"/>
          <w:sz w:val="30"/>
          <w:szCs w:val="30"/>
          <w:cs/>
        </w:rPr>
        <w:t>เหตุการณ์ทางบัญชีที่คล้ายคลึงกันสำหรับการจัดทำงบการเงินเฉพาะของบริษัท</w:t>
      </w:r>
    </w:p>
    <w:p w14:paraId="55CB8F8B" w14:textId="77777777" w:rsidR="00884B9F" w:rsidRPr="00DD260B" w:rsidRDefault="00884B9F" w:rsidP="00163259">
      <w:pPr>
        <w:pStyle w:val="BodyText2"/>
        <w:spacing w:before="120" w:after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60B">
        <w:rPr>
          <w:rFonts w:ascii="Angsana New" w:hAnsi="Angsana New"/>
          <w:b/>
          <w:bCs/>
          <w:sz w:val="30"/>
          <w:szCs w:val="30"/>
          <w:cs/>
        </w:rPr>
        <w:t>การรวมธุรกิจ</w:t>
      </w:r>
      <w:r w:rsidRPr="00DD260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D4EBCD5" w14:textId="77777777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Pr="00DD260B">
        <w:rPr>
          <w:rFonts w:ascii="Angsana New" w:hAnsi="Angsana New"/>
          <w:sz w:val="30"/>
          <w:szCs w:val="30"/>
        </w:rPr>
        <w:t xml:space="preserve"> </w:t>
      </w:r>
      <w:r w:rsidRPr="00DD260B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0AF2273" w14:textId="77777777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9C98558" w14:textId="77777777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50ACA38" w14:textId="7250B706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5C104C" w:rsidRPr="00DD260B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DD260B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DD260B">
        <w:rPr>
          <w:rFonts w:ascii="Angsana New" w:hAnsi="Angsana New"/>
          <w:sz w:val="30"/>
          <w:szCs w:val="30"/>
        </w:rPr>
        <w:t xml:space="preserve"> </w:t>
      </w:r>
      <w:r w:rsidRPr="00DD260B">
        <w:rPr>
          <w:rFonts w:ascii="Angsana New" w:hAnsi="Angsana New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69FCB490" w14:textId="77777777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EA7D992" w14:textId="77777777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852870A" w14:textId="47D606C2" w:rsidR="00884B9F" w:rsidRPr="00DD260B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D260B">
        <w:rPr>
          <w:rFonts w:ascii="Angsana New" w:hAnsi="Angsana New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01134BAD" w14:textId="77777777" w:rsidR="00884B9F" w:rsidRPr="00FF0AA3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F0AA3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DD260B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5C4AD26F" w14:textId="3B724776" w:rsidR="00884B9F" w:rsidRPr="00FF0AA3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FF0AA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FF0AA3">
        <w:rPr>
          <w:rFonts w:ascii="Angsana New" w:hAnsi="Angsana New"/>
          <w:sz w:val="30"/>
          <w:szCs w:val="30"/>
        </w:rPr>
        <w:t xml:space="preserve"> </w:t>
      </w:r>
      <w:r w:rsidRPr="00FF0AA3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DD260B">
        <w:rPr>
          <w:rFonts w:ascii="Angsana New" w:hAnsi="Angsana New"/>
          <w:sz w:val="30"/>
          <w:szCs w:val="30"/>
          <w:cs/>
        </w:rPr>
        <w:t>ในผลตอบแทนผันแปร</w:t>
      </w:r>
      <w:r w:rsidRPr="00FF0AA3">
        <w:rPr>
          <w:rFonts w:ascii="Angsana New" w:hAnsi="Angsana New"/>
          <w:sz w:val="30"/>
          <w:szCs w:val="30"/>
          <w:cs/>
        </w:rPr>
        <w:t>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F0AA3">
        <w:rPr>
          <w:rFonts w:ascii="Angsana New" w:hAnsi="Angsana New"/>
          <w:sz w:val="30"/>
          <w:szCs w:val="30"/>
        </w:rPr>
        <w:t xml:space="preserve"> </w:t>
      </w:r>
      <w:r w:rsidRPr="00FF0AA3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DD260B">
        <w:rPr>
          <w:rFonts w:ascii="Angsana New" w:hAnsi="Angsana New"/>
          <w:sz w:val="30"/>
          <w:szCs w:val="30"/>
        </w:rPr>
        <w:t xml:space="preserve"> </w:t>
      </w:r>
      <w:r w:rsidRPr="00FF0AA3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3D77DB12" w14:textId="77777777" w:rsidR="00884B9F" w:rsidRPr="004D5A47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3A1C1250" w14:textId="77777777" w:rsidR="00884B9F" w:rsidRPr="0025057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61F7598F" w14:textId="77777777" w:rsidR="00884B9F" w:rsidRPr="0025057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9339C43" w14:textId="77777777" w:rsidR="00884B9F" w:rsidRPr="004D5A47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การสูญเสียการควบคุม</w:t>
      </w:r>
      <w:r w:rsidRPr="004D5A4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BFEA3F5" w14:textId="77777777" w:rsidR="00884B9F" w:rsidRPr="0025057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E4E43D" w14:textId="77777777" w:rsidR="00884B9F" w:rsidRPr="004D5A47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5214EA46" w14:textId="77777777" w:rsidR="00884B9F" w:rsidRPr="0025057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ประกอบด้วยส่วนได้เสียในการร่วมค้า</w:t>
      </w:r>
    </w:p>
    <w:p w14:paraId="66585351" w14:textId="0F7D804B" w:rsidR="00884B9F" w:rsidRPr="0025057F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33DE7F3" w14:textId="3DF3140A" w:rsidR="000A21DA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ส่วนได้เสียในการร่วมค้าบันทึกบัญชีตามวิธีส่วนได้เสีย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B250F2">
        <w:rPr>
          <w:rFonts w:ascii="Angsana New" w:hAnsi="Angsana New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Pr="0025057F">
        <w:rPr>
          <w:rFonts w:ascii="Angsana New" w:hAnsi="Angsana New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25057F">
        <w:rPr>
          <w:rFonts w:ascii="Angsana New" w:hAnsi="Angsana New"/>
          <w:sz w:val="30"/>
          <w:szCs w:val="30"/>
        </w:rPr>
        <w:t xml:space="preserve"> </w:t>
      </w:r>
    </w:p>
    <w:p w14:paraId="3154A929" w14:textId="17EA6875" w:rsidR="00054E18" w:rsidRDefault="00054E18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</w:p>
    <w:p w14:paraId="16B60CD3" w14:textId="77777777" w:rsidR="00054E18" w:rsidRDefault="00054E18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AEA475" w14:textId="77777777" w:rsidR="00884B9F" w:rsidRPr="004D5A47" w:rsidRDefault="00884B9F" w:rsidP="00DD260B">
      <w:pPr>
        <w:pStyle w:val="BodyText2"/>
        <w:spacing w:before="120"/>
        <w:ind w:left="1276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lastRenderedPageBreak/>
        <w:t>การตัดรายการในงบการเงินรวม</w:t>
      </w:r>
    </w:p>
    <w:p w14:paraId="10E06965" w14:textId="6D14FD05" w:rsidR="00884B9F" w:rsidRPr="00EE0C7D" w:rsidRDefault="00884B9F" w:rsidP="00DD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25057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25057F">
        <w:rPr>
          <w:rFonts w:ascii="Angsana New" w:hAnsi="Angsana New"/>
          <w:sz w:val="30"/>
          <w:szCs w:val="30"/>
        </w:rPr>
        <w:t xml:space="preserve"> </w:t>
      </w:r>
      <w:r w:rsidRPr="0025057F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</w:t>
      </w:r>
      <w:r w:rsidRPr="00C54BFA">
        <w:rPr>
          <w:rFonts w:ascii="Angsana New" w:hAnsi="Angsana New"/>
          <w:sz w:val="30"/>
          <w:szCs w:val="30"/>
          <w:cs/>
        </w:rPr>
        <w:t xml:space="preserve">เดียวกับกำไรที่ยังไม่เกิดขึ้นจริง แต่เท่าที่เมื่อไม่มีหลักฐานการด้อยค่าเกิดขึ้น  </w:t>
      </w:r>
    </w:p>
    <w:p w14:paraId="03A3225D" w14:textId="44487DB8" w:rsidR="006C3B2A" w:rsidRPr="00FF0AA3" w:rsidRDefault="006C3B2A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F0AA3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35776CB5" w14:textId="267F1BA5" w:rsidR="009D4686" w:rsidRPr="00C75B18" w:rsidRDefault="006C3B2A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ข้อมูลทางการเงินทั้งหมดในหมายเหตุประกอบงบการเงินแสดงเป็นหลัก</w:t>
      </w:r>
      <w:r w:rsidR="003C0367" w:rsidRPr="00C54BFA">
        <w:rPr>
          <w:rFonts w:ascii="Angsana New" w:hAnsi="Angsana New"/>
          <w:sz w:val="30"/>
          <w:szCs w:val="30"/>
          <w:cs/>
        </w:rPr>
        <w:t>พัน</w:t>
      </w:r>
      <w:r w:rsidRPr="00C54BFA">
        <w:rPr>
          <w:rFonts w:ascii="Angsana New" w:hAnsi="Angsana New"/>
          <w:sz w:val="30"/>
          <w:szCs w:val="30"/>
          <w:cs/>
        </w:rPr>
        <w:t>บาท</w:t>
      </w:r>
      <w:r w:rsidR="000A21DA">
        <w:rPr>
          <w:rFonts w:ascii="Angsana New" w:hAnsi="Angsana New" w:hint="cs"/>
          <w:sz w:val="30"/>
          <w:szCs w:val="30"/>
          <w:cs/>
        </w:rPr>
        <w:t>และหลักล้านบาท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146FAD2C" w14:textId="06332282" w:rsidR="006C3B2A" w:rsidRPr="00FF0AA3" w:rsidRDefault="006C3B2A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F0AA3">
        <w:rPr>
          <w:rFonts w:ascii="Angsana New" w:hAnsi="Angsana New"/>
          <w:b/>
          <w:bCs/>
          <w:spacing w:val="-4"/>
          <w:sz w:val="30"/>
          <w:szCs w:val="30"/>
          <w:cs/>
        </w:rPr>
        <w:t>การใช้วิจารณญาณและการประมาณการ</w:t>
      </w:r>
      <w:r w:rsidRPr="00FF0AA3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</w:p>
    <w:p w14:paraId="62931E8B" w14:textId="3B33116E" w:rsidR="006C3B2A" w:rsidRDefault="006C3B2A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</w:t>
      </w:r>
      <w:r w:rsidR="00997C9E" w:rsidRPr="00C54BFA">
        <w:rPr>
          <w:rFonts w:ascii="Angsana New" w:hAnsi="Angsana New"/>
          <w:sz w:val="30"/>
          <w:szCs w:val="30"/>
          <w:cs/>
        </w:rPr>
        <w:t>ปฏิบัติตาม</w:t>
      </w:r>
      <w:r w:rsidRPr="00C54BFA">
        <w:rPr>
          <w:rFonts w:ascii="Angsana New" w:hAnsi="Angsana New"/>
          <w:sz w:val="30"/>
          <w:szCs w:val="30"/>
          <w:cs/>
        </w:rPr>
        <w:t>นโยบายการบัญชี</w:t>
      </w:r>
      <w:r w:rsidR="007F2FF7" w:rsidRPr="00C54BFA">
        <w:rPr>
          <w:rFonts w:ascii="Angsana New" w:hAnsi="Angsana New"/>
          <w:sz w:val="30"/>
          <w:szCs w:val="30"/>
          <w:cs/>
        </w:rPr>
        <w:t>ของกลุ่มบริษัท ทั้งนี้ ผลที่เกิดขึ้นจริงอาจแตกต่างจากที่ประมาณการไว้</w:t>
      </w:r>
      <w:r w:rsidR="007F2FF7" w:rsidRPr="00C54BFA">
        <w:rPr>
          <w:rFonts w:ascii="Angsana New" w:hAnsi="Angsana New"/>
          <w:sz w:val="30"/>
          <w:szCs w:val="30"/>
        </w:rPr>
        <w:t xml:space="preserve"> </w:t>
      </w:r>
      <w:r w:rsidR="007F2FF7" w:rsidRPr="00C54BF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="00CC53EF">
        <w:rPr>
          <w:rFonts w:ascii="Angsana New" w:hAnsi="Angsana New"/>
          <w:sz w:val="30"/>
          <w:szCs w:val="30"/>
        </w:rPr>
        <w:t xml:space="preserve"> </w:t>
      </w:r>
      <w:r w:rsidR="007F2FF7" w:rsidRPr="00C54BFA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5C72397" w14:textId="03AD26E9" w:rsidR="007678F6" w:rsidRPr="00816DEC" w:rsidRDefault="007678F6" w:rsidP="0016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816DEC">
        <w:rPr>
          <w:rFonts w:ascii="Angsana New" w:hAnsi="Angsana New" w:hint="cs"/>
          <w:b/>
          <w:bCs/>
          <w:sz w:val="30"/>
          <w:szCs w:val="30"/>
          <w:cs/>
        </w:rPr>
        <w:t>การใช้ดุลยพินิจและการประมาณการบัญชีที่สำคัญ ได้แก่</w:t>
      </w:r>
    </w:p>
    <w:p w14:paraId="4155D2DA" w14:textId="77777777" w:rsidR="007678F6" w:rsidRPr="003131D2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3131D2">
        <w:rPr>
          <w:rFonts w:ascii="Angsana New" w:hAnsi="Angsana New" w:hint="cs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1486DC3A" w14:textId="77777777" w:rsidR="007678F6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7678F6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ซึ่งต้องอาศัยข้อสมมติฐานต่าง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ๆ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ในการประมาณการ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เช่น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อัตราคิดลด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จำนวนเงินเดือน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ที่คาดว่าจะเพิ่มขึ้นในอนาคต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อัตรามรณะและปัจจัยที่เกี่ยวข้องในเชิงประชากรศาสตร์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เป็นต้น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ในการกำหนดอัตราคิดลดฝ่ายบริหารได้พิจารณาถึงอัตราดอกเบี้ยที่สะท้อนถึงสภาพการณ์ทางเศรษฐกิจ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ในปัจจุบัน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ส่วนอัตรามรณะใช้ข้อมูลตารางอัตรามรณะที่เปิดเผยทั่วไปในประเทศ</w:t>
      </w:r>
      <w:r w:rsidRPr="007678F6">
        <w:rPr>
          <w:rFonts w:ascii="Angsana New" w:hAnsi="Angsana New"/>
          <w:sz w:val="30"/>
          <w:szCs w:val="30"/>
          <w:cs/>
        </w:rPr>
        <w:t xml:space="preserve"> </w:t>
      </w:r>
      <w:r w:rsidRPr="007678F6">
        <w:rPr>
          <w:rFonts w:ascii="Angsana New" w:hAnsi="Angsana New" w:hint="cs"/>
          <w:sz w:val="30"/>
          <w:szCs w:val="30"/>
          <w:cs/>
        </w:rPr>
        <w:t>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0E4DFEAF" w14:textId="77777777" w:rsidR="007678F6" w:rsidRPr="003F50CE" w:rsidRDefault="007678F6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31D2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การด้อยค่าของสินทรัพย์</w:t>
      </w:r>
    </w:p>
    <w:p w14:paraId="02D8DDA8" w14:textId="3972E302" w:rsidR="00142202" w:rsidRDefault="000D08A3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678F6" w:rsidRPr="007678F6">
        <w:rPr>
          <w:rFonts w:ascii="Angsana New" w:hAnsi="Angsana New" w:hint="cs"/>
          <w:sz w:val="30"/>
          <w:szCs w:val="30"/>
          <w:cs/>
        </w:rPr>
        <w:t>บริษัทพิจารณาค่าเผื่อการด้อยค่าของสินทรัพย์</w:t>
      </w:r>
      <w:r w:rsidR="007678F6" w:rsidRPr="007678F6">
        <w:rPr>
          <w:rFonts w:ascii="Angsana New" w:hAnsi="Angsana New"/>
          <w:sz w:val="30"/>
          <w:szCs w:val="30"/>
          <w:cs/>
        </w:rPr>
        <w:t xml:space="preserve"> </w:t>
      </w:r>
      <w:r w:rsidR="007678F6" w:rsidRPr="007678F6">
        <w:rPr>
          <w:rFonts w:ascii="Angsana New" w:hAnsi="Angsana New" w:hint="cs"/>
          <w:sz w:val="30"/>
          <w:szCs w:val="30"/>
          <w:cs/>
        </w:rPr>
        <w:t>หากมีข้อบ่งชี้ว่ามีการด้อยค่า</w:t>
      </w:r>
      <w:r w:rsidR="007678F6" w:rsidRPr="007678F6">
        <w:rPr>
          <w:rFonts w:ascii="Angsana New" w:hAnsi="Angsana New"/>
          <w:sz w:val="30"/>
          <w:szCs w:val="30"/>
          <w:cs/>
        </w:rPr>
        <w:t xml:space="preserve"> </w:t>
      </w:r>
      <w:r w:rsidR="007678F6" w:rsidRPr="007678F6">
        <w:rPr>
          <w:rFonts w:ascii="Angsana New" w:hAnsi="Angsana New" w:hint="cs"/>
          <w:sz w:val="30"/>
          <w:szCs w:val="30"/>
          <w:cs/>
        </w:rPr>
        <w:t>เมื่อพบว่ามูลค่ายุติธรรมของสินทรัพย์ดังกล่าวลดลงอย่างมีสาระสำคัญ</w:t>
      </w:r>
      <w:r w:rsidR="007678F6" w:rsidRPr="007678F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678F6" w:rsidRPr="007678F6">
        <w:rPr>
          <w:rFonts w:ascii="Angsana New" w:hAnsi="Angsana New" w:hint="cs"/>
          <w:sz w:val="30"/>
          <w:szCs w:val="30"/>
          <w:cs/>
        </w:rPr>
        <w:t>บริษัทจะประมาณมูลค่าที่คาดว่าจะได้รับคืนของสินทรัพย์</w:t>
      </w:r>
      <w:r w:rsidR="007678F6" w:rsidRPr="007678F6">
        <w:rPr>
          <w:rFonts w:ascii="Angsana New" w:hAnsi="Angsana New"/>
          <w:sz w:val="30"/>
          <w:szCs w:val="30"/>
          <w:cs/>
        </w:rPr>
        <w:t xml:space="preserve"> </w:t>
      </w:r>
      <w:r w:rsidR="007678F6" w:rsidRPr="007678F6">
        <w:rPr>
          <w:rFonts w:ascii="Angsana New" w:hAnsi="Angsana New" w:hint="cs"/>
          <w:sz w:val="30"/>
          <w:szCs w:val="30"/>
          <w:cs/>
        </w:rPr>
        <w:t>ซึ่งการประมาณการดังกล่าวขึ้นอยู่กับดุลยพินิจของฝ่ายบริหาร</w:t>
      </w:r>
    </w:p>
    <w:p w14:paraId="6C02FFC6" w14:textId="77777777" w:rsidR="00432BBC" w:rsidRDefault="00432BBC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185CD0FD" w14:textId="40C328E5" w:rsidR="00D57BBE" w:rsidRPr="003F50CE" w:rsidRDefault="001C5BD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7F5114">
        <w:rPr>
          <w:rFonts w:ascii="Angsana New" w:hAnsi="Angsana New" w:hint="cs"/>
          <w:b/>
          <w:bCs/>
          <w:sz w:val="30"/>
          <w:szCs w:val="30"/>
          <w:cs/>
        </w:rPr>
        <w:lastRenderedPageBreak/>
        <w:t>มูลค่ายุติธรรมของสินทรัพย์ทางการเงิน</w:t>
      </w:r>
    </w:p>
    <w:p w14:paraId="1E37378C" w14:textId="77777777" w:rsidR="003F50CE" w:rsidRDefault="00D57BBE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D57BBE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</w:t>
      </w:r>
      <w:r w:rsidRPr="00D57BBE">
        <w:rPr>
          <w:rFonts w:ascii="Angsana New" w:hAnsi="Angsana New"/>
          <w:sz w:val="30"/>
          <w:szCs w:val="30"/>
          <w:cs/>
        </w:rPr>
        <w:t xml:space="preserve"> </w:t>
      </w:r>
      <w:r w:rsidRPr="00D57BBE">
        <w:rPr>
          <w:rFonts w:ascii="Angsana New" w:hAnsi="Angsana New" w:hint="cs"/>
          <w:sz w:val="30"/>
          <w:szCs w:val="30"/>
          <w:cs/>
        </w:rPr>
        <w:t>ซึ่งไม่มีการซื้อขายในตลาดซื้อขายคล่องวัดมูลค่าโดยใช้เทคนิคการประเมินมูลค่า</w:t>
      </w:r>
      <w:r w:rsidRPr="00D57BBE">
        <w:rPr>
          <w:rFonts w:ascii="Angsana New" w:hAnsi="Angsana New"/>
          <w:sz w:val="30"/>
          <w:szCs w:val="30"/>
          <w:cs/>
        </w:rPr>
        <w:t xml:space="preserve"> </w:t>
      </w:r>
      <w:r w:rsidRPr="00D57BBE">
        <w:rPr>
          <w:rFonts w:ascii="Angsana New" w:hAnsi="Angsana New" w:hint="cs"/>
          <w:sz w:val="30"/>
          <w:szCs w:val="30"/>
          <w:cs/>
        </w:rPr>
        <w:t>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</w:t>
      </w:r>
      <w:r w:rsidRPr="00D57BBE">
        <w:rPr>
          <w:rFonts w:ascii="Angsana New" w:hAnsi="Angsana New"/>
          <w:sz w:val="30"/>
          <w:szCs w:val="30"/>
          <w:cs/>
        </w:rPr>
        <w:t xml:space="preserve"> </w:t>
      </w:r>
      <w:r w:rsidRPr="00D57BBE">
        <w:rPr>
          <w:rFonts w:ascii="Angsana New" w:hAnsi="Angsana New" w:hint="cs"/>
          <w:sz w:val="30"/>
          <w:szCs w:val="30"/>
          <w:cs/>
        </w:rPr>
        <w:t>ณ</w:t>
      </w:r>
      <w:r w:rsidRPr="00D57BBE">
        <w:rPr>
          <w:rFonts w:ascii="Angsana New" w:hAnsi="Angsana New"/>
          <w:sz w:val="30"/>
          <w:szCs w:val="30"/>
          <w:cs/>
        </w:rPr>
        <w:t xml:space="preserve"> </w:t>
      </w:r>
      <w:r w:rsidRPr="00D57BBE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D57BBE">
        <w:rPr>
          <w:rFonts w:ascii="Angsana New" w:hAnsi="Angsana New"/>
          <w:sz w:val="30"/>
          <w:szCs w:val="30"/>
          <w:cs/>
        </w:rPr>
        <w:t xml:space="preserve"> </w:t>
      </w:r>
    </w:p>
    <w:p w14:paraId="77521B39" w14:textId="36905B91" w:rsidR="00CC4825" w:rsidRDefault="00CC4825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CC4825">
        <w:rPr>
          <w:rFonts w:ascii="Angsana New" w:hAnsi="Angsana New" w:hint="cs"/>
          <w:b/>
          <w:bCs/>
          <w:sz w:val="30"/>
          <w:szCs w:val="30"/>
          <w:cs/>
        </w:rPr>
        <w:t>ค่าเผื่อการด้อยค่าของเงินลงทุนในบริษัทย่อย</w:t>
      </w:r>
    </w:p>
    <w:p w14:paraId="5F0D7BF0" w14:textId="4B5E073A" w:rsidR="00CC4825" w:rsidRPr="00CC4825" w:rsidRDefault="00CC4825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C4825">
        <w:rPr>
          <w:rFonts w:ascii="Angsana New" w:hAnsi="Angsana New" w:hint="cs"/>
          <w:sz w:val="30"/>
          <w:szCs w:val="30"/>
          <w:cs/>
        </w:rPr>
        <w:t>บริษัทพิจารณาค่าเผื่อการด้อยค่าของเงินลงทุนในบริษัทย่อย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เมื่อพบว่าบริษัทเหล่านั้นดำเนินธุรกิจที่ได้รับผลกระทบอย่างมากจากภาวะวิกฤตเศรษฐกิจในปัจจุบัน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ซึ่งอาจต้องใช้ระยะเวลานานที่มูลค่าของเงินลงทุนดังกล่าวจะปรับเพิ่มขึ้น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ฝ่ายบริหารพิจารณาปรับลดมูลค่าของเงินลงทุนดังกล่าวตามดุลยพินิจของฝ่ายบริหาร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การใช้ประมาณการและข้อสมมติที่แตกต่างกันอาจมีผลต่อจำนวนค่าเผื่อการด้อยค่า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ดังนั้น</w:t>
      </w:r>
      <w:r w:rsidRPr="00CC4825">
        <w:rPr>
          <w:rFonts w:ascii="Angsana New" w:hAnsi="Angsana New"/>
          <w:sz w:val="30"/>
          <w:szCs w:val="30"/>
          <w:cs/>
        </w:rPr>
        <w:t xml:space="preserve"> </w:t>
      </w:r>
      <w:r w:rsidRPr="00CC4825">
        <w:rPr>
          <w:rFonts w:ascii="Angsana New" w:hAnsi="Angsana New" w:hint="cs"/>
          <w:sz w:val="30"/>
          <w:szCs w:val="30"/>
          <w:cs/>
        </w:rPr>
        <w:t>การปรับปรุงค่าเผื่อการด้อยค่าของเงินลงทุนในบริษัทย่อยดังกล่าวอาจมีขึ้นได้ในอนาคต</w:t>
      </w:r>
    </w:p>
    <w:p w14:paraId="24800B96" w14:textId="4BA9D5FB" w:rsidR="00AA6C13" w:rsidRPr="00AA6C13" w:rsidRDefault="00AA6C13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6C7359">
        <w:rPr>
          <w:rFonts w:ascii="Angsana New" w:hAnsi="Angsana New" w:hint="cs"/>
          <w:b/>
          <w:bCs/>
          <w:spacing w:val="-4"/>
          <w:sz w:val="30"/>
          <w:szCs w:val="30"/>
          <w:cs/>
        </w:rPr>
        <w:t>มาตรฐานการรายงานทางการเงินใหม่</w:t>
      </w:r>
    </w:p>
    <w:p w14:paraId="5F493489" w14:textId="1D682D4D" w:rsidR="00AA6C13" w:rsidRPr="007250D1" w:rsidRDefault="00AA6C13" w:rsidP="007250D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7250D1">
        <w:rPr>
          <w:rFonts w:ascii="Angsana New" w:hAnsi="Angsana New" w:hint="cs"/>
          <w:b/>
          <w:bCs/>
          <w:spacing w:val="-4"/>
          <w:sz w:val="30"/>
          <w:szCs w:val="30"/>
          <w:cs/>
        </w:rPr>
        <w:t>มาตรฐาน</w:t>
      </w:r>
      <w:r w:rsidRPr="007250D1">
        <w:rPr>
          <w:rFonts w:ascii="Angsana New" w:hAnsi="Angsana New" w:hint="cs"/>
          <w:b/>
          <w:bCs/>
          <w:sz w:val="30"/>
          <w:szCs w:val="30"/>
          <w:cs/>
        </w:rPr>
        <w:t>การรายงานทางการเงินใหม่ที่เริ่มมีผลบังคับใช้ในปีปัจจุบัน</w:t>
      </w:r>
    </w:p>
    <w:p w14:paraId="24D7CB38" w14:textId="77E9D367" w:rsidR="00064098" w:rsidRPr="007250D1" w:rsidRDefault="00AA6C13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7250D1">
        <w:rPr>
          <w:rFonts w:ascii="Angsana New" w:hAnsi="Angsana New" w:hint="cs"/>
          <w:sz w:val="30"/>
          <w:szCs w:val="30"/>
          <w:cs/>
        </w:rPr>
        <w:t>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7250D1">
        <w:rPr>
          <w:rFonts w:ascii="Angsana New" w:hAnsi="Angsana New"/>
          <w:sz w:val="30"/>
          <w:szCs w:val="30"/>
          <w:cs/>
        </w:rPr>
        <w:t xml:space="preserve"> (</w:t>
      </w:r>
      <w:r w:rsidRPr="007250D1">
        <w:rPr>
          <w:rFonts w:ascii="Angsana New" w:hAnsi="Angsana New" w:hint="cs"/>
          <w:sz w:val="30"/>
          <w:szCs w:val="30"/>
          <w:cs/>
        </w:rPr>
        <w:t>ปรับปรุง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="00DF6D52" w:rsidRPr="007250D1">
        <w:rPr>
          <w:rFonts w:ascii="Angsana New" w:hAnsi="Angsana New"/>
          <w:sz w:val="30"/>
          <w:szCs w:val="30"/>
        </w:rPr>
        <w:t>2562</w:t>
      </w:r>
      <w:r w:rsidRPr="007250D1">
        <w:rPr>
          <w:rFonts w:ascii="Angsana New" w:hAnsi="Angsana New"/>
          <w:sz w:val="30"/>
          <w:szCs w:val="30"/>
          <w:cs/>
        </w:rPr>
        <w:t xml:space="preserve">) </w:t>
      </w:r>
      <w:r w:rsidRPr="007250D1">
        <w:rPr>
          <w:rFonts w:ascii="Angsana New" w:hAnsi="Angsana New" w:hint="cs"/>
          <w:sz w:val="30"/>
          <w:szCs w:val="30"/>
          <w:cs/>
        </w:rPr>
        <w:t>และฉบับใหม่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จำนวนหลายฉบับ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="00DF6D52" w:rsidRPr="007250D1">
        <w:rPr>
          <w:rFonts w:ascii="Angsana New" w:hAnsi="Angsana New"/>
          <w:sz w:val="30"/>
          <w:szCs w:val="30"/>
        </w:rPr>
        <w:t>1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มกราคม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="00DF6D52" w:rsidRPr="007250D1">
        <w:rPr>
          <w:rFonts w:ascii="Angsana New" w:hAnsi="Angsana New"/>
          <w:sz w:val="30"/>
          <w:szCs w:val="30"/>
        </w:rPr>
        <w:t>2563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มาตรฐานการรายงานทางการเงินฉบับใหม่ซึ่งได้มีการเปลี่ยนแปลงหลักการสำคัญ</w:t>
      </w:r>
      <w:r w:rsidRPr="007250D1">
        <w:rPr>
          <w:rFonts w:ascii="Angsana New" w:hAnsi="Angsana New"/>
          <w:sz w:val="30"/>
          <w:szCs w:val="30"/>
          <w:cs/>
        </w:rPr>
        <w:t xml:space="preserve"> </w:t>
      </w:r>
      <w:r w:rsidRPr="007250D1">
        <w:rPr>
          <w:rFonts w:ascii="Angsana New" w:hAnsi="Angsana New" w:hint="cs"/>
          <w:sz w:val="30"/>
          <w:szCs w:val="30"/>
          <w:cs/>
        </w:rPr>
        <w:t>สามารถสรุปได้ดังนี้</w:t>
      </w:r>
      <w:r w:rsidRPr="007250D1">
        <w:rPr>
          <w:rFonts w:ascii="Angsana New" w:hAnsi="Angsana New"/>
          <w:sz w:val="30"/>
          <w:szCs w:val="30"/>
          <w:cs/>
        </w:rPr>
        <w:t xml:space="preserve">  </w:t>
      </w:r>
    </w:p>
    <w:p w14:paraId="00B14C7F" w14:textId="61F29E13" w:rsidR="00930C6F" w:rsidRPr="006A073F" w:rsidRDefault="00AA6C13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250D1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930C6F" w:rsidRPr="007250D1">
        <w:rPr>
          <w:rFonts w:ascii="Angsana New" w:hAnsi="Angsana New" w:hint="cs"/>
          <w:b/>
          <w:bCs/>
          <w:sz w:val="30"/>
          <w:szCs w:val="30"/>
          <w:cs/>
        </w:rPr>
        <w:t>าตรฐานการรายงานทางการเงิน</w:t>
      </w:r>
      <w:r w:rsidR="00930C6F" w:rsidRPr="007250D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30C6F" w:rsidRPr="007250D1">
        <w:rPr>
          <w:rFonts w:ascii="Angsana New" w:hAnsi="Angsana New" w:hint="cs"/>
          <w:b/>
          <w:bCs/>
          <w:sz w:val="30"/>
          <w:szCs w:val="30"/>
          <w:cs/>
        </w:rPr>
        <w:t>กลุ่มเครื่องมือทางการเงิน</w:t>
      </w:r>
    </w:p>
    <w:p w14:paraId="2CD041CF" w14:textId="362A193C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</w:p>
    <w:p w14:paraId="4C797957" w14:textId="459FD04F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ฉบับที่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7</w:t>
      </w:r>
      <w:r w:rsidRPr="00930C6F">
        <w:rPr>
          <w:rFonts w:ascii="Angsana New" w:hAnsi="Angsana New"/>
          <w:sz w:val="30"/>
          <w:szCs w:val="30"/>
          <w:cs/>
        </w:rPr>
        <w:tab/>
      </w:r>
      <w:r w:rsidRPr="00930C6F">
        <w:rPr>
          <w:rFonts w:ascii="Angsana New" w:hAnsi="Angsana New" w:hint="cs"/>
          <w:sz w:val="30"/>
          <w:szCs w:val="30"/>
          <w:cs/>
        </w:rPr>
        <w:t>การเปิดเผยข้อมูลเครื่องมือทางการเงิน</w:t>
      </w:r>
    </w:p>
    <w:p w14:paraId="6B30ED76" w14:textId="568290CE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ฉบับที่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9</w:t>
      </w:r>
      <w:r w:rsidRPr="00930C6F">
        <w:rPr>
          <w:rFonts w:ascii="Angsana New" w:hAnsi="Angsana New"/>
          <w:sz w:val="30"/>
          <w:szCs w:val="30"/>
          <w:cs/>
        </w:rPr>
        <w:tab/>
      </w:r>
      <w:r w:rsidRPr="00930C6F">
        <w:rPr>
          <w:rFonts w:ascii="Angsana New" w:hAnsi="Angsana New" w:hint="cs"/>
          <w:sz w:val="30"/>
          <w:szCs w:val="30"/>
          <w:cs/>
        </w:rPr>
        <w:t>เครื่องมือทางการเงินมาตรฐานการบัญชี</w:t>
      </w:r>
    </w:p>
    <w:p w14:paraId="4F12AAC6" w14:textId="77777777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มาตรฐานการบัญชี</w:t>
      </w:r>
    </w:p>
    <w:p w14:paraId="1A2E3EC8" w14:textId="02CAA82A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ฉบับที่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32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Pr="00930C6F">
        <w:rPr>
          <w:rFonts w:ascii="Angsana New" w:hAnsi="Angsana New"/>
          <w:sz w:val="30"/>
          <w:szCs w:val="30"/>
          <w:cs/>
        </w:rPr>
        <w:tab/>
      </w:r>
      <w:r w:rsidRPr="00930C6F">
        <w:rPr>
          <w:rFonts w:ascii="Angsana New" w:hAnsi="Angsana New" w:hint="cs"/>
          <w:sz w:val="30"/>
          <w:szCs w:val="30"/>
          <w:cs/>
        </w:rPr>
        <w:t>การแสดงรายการเครื่องมือทางการเงินการตีความมาตรฐานการรายงานทางการเงิน</w:t>
      </w:r>
    </w:p>
    <w:p w14:paraId="7B2B31C1" w14:textId="77777777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</w:p>
    <w:p w14:paraId="4320B4AC" w14:textId="0614B337" w:rsidR="00930C6F" w:rsidRPr="00930C6F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ฉบับที่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16</w:t>
      </w:r>
      <w:r w:rsidRPr="00930C6F">
        <w:rPr>
          <w:rFonts w:ascii="Angsana New" w:hAnsi="Angsana New"/>
          <w:sz w:val="30"/>
          <w:szCs w:val="30"/>
          <w:cs/>
        </w:rPr>
        <w:tab/>
      </w:r>
      <w:r w:rsidRPr="00930C6F">
        <w:rPr>
          <w:rFonts w:ascii="Angsana New" w:hAnsi="Angsana New" w:hint="cs"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</w:p>
    <w:p w14:paraId="543273E0" w14:textId="7148086B" w:rsidR="007250D1" w:rsidRDefault="00930C6F" w:rsidP="00CC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ฉบับที่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19</w:t>
      </w:r>
      <w:r w:rsidRPr="00930C6F">
        <w:rPr>
          <w:rFonts w:ascii="Angsana New" w:hAnsi="Angsana New"/>
          <w:sz w:val="30"/>
          <w:szCs w:val="30"/>
          <w:cs/>
        </w:rPr>
        <w:tab/>
      </w:r>
      <w:r w:rsidRPr="00930C6F">
        <w:rPr>
          <w:rFonts w:ascii="Angsana New" w:hAnsi="Angsana New" w:hint="cs"/>
          <w:sz w:val="30"/>
          <w:szCs w:val="30"/>
          <w:cs/>
        </w:rPr>
        <w:t>การชำระหนี้สินทางการเงินด้วยตราสารทุน</w:t>
      </w:r>
    </w:p>
    <w:p w14:paraId="56BB151F" w14:textId="77777777" w:rsidR="00930C6F" w:rsidRPr="00DB32E4" w:rsidRDefault="00930C6F" w:rsidP="0072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B32E4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มาตรฐานการรายงานทางการเงินกลุ่มดังกล่าวข้างต้น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Pr="00DB32E4">
        <w:rPr>
          <w:rFonts w:ascii="Angsana New" w:hAnsi="Angsana New"/>
          <w:sz w:val="30"/>
          <w:szCs w:val="30"/>
          <w:cs/>
        </w:rPr>
        <w:t xml:space="preserve"> (</w:t>
      </w:r>
      <w:r w:rsidRPr="00DB32E4">
        <w:rPr>
          <w:rFonts w:ascii="Angsana New" w:hAnsi="Angsana New"/>
          <w:sz w:val="30"/>
          <w:szCs w:val="30"/>
        </w:rPr>
        <w:t xml:space="preserve">Business Model) </w:t>
      </w:r>
      <w:r w:rsidRPr="00DB32E4">
        <w:rPr>
          <w:rFonts w:ascii="Angsana New" w:hAnsi="Angsana New" w:hint="cs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และหลักการเกี่ยวกับการบัญชีป้องกันความเสี่ยง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รวมถึงการแสดงรายการและการเปิดเผยข้อมูลเครื่องมือทางการเงิน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และเมื่อมาตรฐานการรายงานทางการเงินกลุ่มนี้มีผลบังคับใช้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การตีความมาตรฐานการบัญชี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19835A5E" w14:textId="16F51EBB" w:rsidR="00AA6C13" w:rsidRPr="00DB32E4" w:rsidRDefault="00930C6F" w:rsidP="00DB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B32E4">
        <w:rPr>
          <w:rFonts w:ascii="Angsana New" w:hAnsi="Angsana New" w:hint="cs"/>
          <w:sz w:val="30"/>
          <w:szCs w:val="30"/>
          <w:cs/>
        </w:rPr>
        <w:t>ทั้งนี้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6B935826" w14:textId="29EA268A" w:rsidR="00930C6F" w:rsidRPr="00DB32E4" w:rsidRDefault="00930C6F" w:rsidP="00DB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DB32E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DB32E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b/>
          <w:bCs/>
          <w:sz w:val="30"/>
          <w:szCs w:val="30"/>
          <w:cs/>
        </w:rPr>
        <w:t>ฉบับที่</w:t>
      </w:r>
      <w:r w:rsidRPr="00DB32E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b/>
          <w:bCs/>
          <w:sz w:val="30"/>
          <w:szCs w:val="30"/>
        </w:rPr>
        <w:t>16</w:t>
      </w:r>
      <w:r w:rsidRPr="00DB32E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b/>
          <w:bCs/>
          <w:sz w:val="30"/>
          <w:szCs w:val="30"/>
          <w:cs/>
        </w:rPr>
        <w:t>เรื่อง</w:t>
      </w:r>
      <w:r w:rsidRPr="00DB32E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EA9A42A" w14:textId="74B0FAE3" w:rsidR="00930C6F" w:rsidRPr="00DB32E4" w:rsidRDefault="00930C6F" w:rsidP="00DB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B32E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ฉบับที่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sz w:val="30"/>
          <w:szCs w:val="30"/>
        </w:rPr>
        <w:t>16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ใช้แทนมาตรฐานการบัญชี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ฉบับที่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sz w:val="30"/>
          <w:szCs w:val="30"/>
        </w:rPr>
        <w:t>17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เรื่อง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สัญญาเช่า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และการตีความมาตรฐานบัญชีที่เกี่ยวข้อง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มาตรฐานฉบับนี้ได้กำหนดหลักการของการรับรู้รายการ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การแสดงรายการและการเปิดเผยข้อมูลของสัญญาเช่า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sz w:val="30"/>
          <w:szCs w:val="30"/>
        </w:rPr>
        <w:t>12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เดือน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เว้นแต่สินทรัพย์อ้างอิงนั้นมีมูลค่าต่ำ</w:t>
      </w:r>
    </w:p>
    <w:p w14:paraId="1D0BAA90" w14:textId="7FB86518" w:rsidR="00930C6F" w:rsidRPr="00DB32E4" w:rsidRDefault="00930C6F" w:rsidP="00DB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B32E4">
        <w:rPr>
          <w:rFonts w:ascii="Angsana New" w:hAnsi="Angsana New"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ฉบับที่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sz w:val="30"/>
          <w:szCs w:val="30"/>
        </w:rPr>
        <w:t>17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="00DF6D52" w:rsidRPr="00DB32E4">
        <w:rPr>
          <w:rFonts w:ascii="Angsana New" w:hAnsi="Angsana New"/>
          <w:sz w:val="30"/>
          <w:szCs w:val="30"/>
        </w:rPr>
        <w:t>17</w:t>
      </w:r>
    </w:p>
    <w:p w14:paraId="5E605F65" w14:textId="6138F68A" w:rsidR="000C31B1" w:rsidRDefault="00930C6F" w:rsidP="006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DB32E4">
        <w:rPr>
          <w:rFonts w:ascii="Angsana New" w:hAnsi="Angsana New" w:hint="cs"/>
          <w:sz w:val="30"/>
          <w:szCs w:val="30"/>
          <w:cs/>
        </w:rPr>
        <w:t>ทั้งนี้</w:t>
      </w:r>
      <w:r w:rsidRPr="00DB32E4">
        <w:rPr>
          <w:rFonts w:ascii="Angsana New" w:hAnsi="Angsana New"/>
          <w:sz w:val="30"/>
          <w:szCs w:val="30"/>
          <w:cs/>
        </w:rPr>
        <w:t xml:space="preserve"> </w:t>
      </w:r>
      <w:r w:rsidRPr="00DB32E4">
        <w:rPr>
          <w:rFonts w:ascii="Angsana New" w:hAnsi="Angsana New" w:hint="cs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  <w:r w:rsidR="000C31B1">
        <w:rPr>
          <w:rFonts w:ascii="Angsana New" w:hAnsi="Angsana New" w:hint="cs"/>
          <w:sz w:val="30"/>
          <w:szCs w:val="30"/>
          <w:cs/>
        </w:rPr>
        <w:t>.</w:t>
      </w:r>
    </w:p>
    <w:p w14:paraId="6157025E" w14:textId="22551BAF" w:rsidR="00686E99" w:rsidRPr="00686E99" w:rsidRDefault="00686E99" w:rsidP="00686E9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283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bookmarkStart w:id="0" w:name="_Hlk61364499"/>
      <w:r w:rsidRPr="00686E99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86E99">
        <w:rPr>
          <w:rFonts w:ascii="Angsana New" w:hAnsi="Angsana New"/>
          <w:b/>
          <w:bCs/>
          <w:spacing w:val="-4"/>
          <w:sz w:val="30"/>
          <w:szCs w:val="30"/>
        </w:rPr>
        <w:t>1</w:t>
      </w:r>
      <w:r w:rsidRPr="00686E99"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 มกราคม </w:t>
      </w:r>
      <w:r w:rsidRPr="00686E99">
        <w:rPr>
          <w:rFonts w:ascii="Angsana New" w:hAnsi="Angsana New"/>
          <w:b/>
          <w:bCs/>
          <w:spacing w:val="-4"/>
          <w:sz w:val="30"/>
          <w:szCs w:val="30"/>
        </w:rPr>
        <w:t>2564</w:t>
      </w:r>
      <w:bookmarkEnd w:id="0"/>
    </w:p>
    <w:p w14:paraId="6202C21D" w14:textId="77777777" w:rsidR="00686E99" w:rsidRPr="00686E99" w:rsidRDefault="00686E99" w:rsidP="006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bookmarkStart w:id="1" w:name="_Hlk61364524"/>
      <w:r w:rsidRPr="00686E99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86E99">
        <w:rPr>
          <w:rFonts w:ascii="Angsana New" w:hAnsi="Angsana New"/>
          <w:sz w:val="30"/>
          <w:szCs w:val="30"/>
        </w:rPr>
        <w:t>1</w:t>
      </w:r>
      <w:r w:rsidRPr="00686E9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686E99">
        <w:rPr>
          <w:rFonts w:ascii="Angsana New" w:hAnsi="Angsana New"/>
          <w:sz w:val="30"/>
          <w:szCs w:val="30"/>
        </w:rPr>
        <w:t>2564</w:t>
      </w:r>
      <w:r w:rsidRPr="00686E99">
        <w:rPr>
          <w:rFonts w:ascii="Angsana New" w:hAnsi="Angsana New" w:hint="cs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507D171" w14:textId="3613D288" w:rsidR="000C31B1" w:rsidRDefault="00686E99" w:rsidP="006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</w:rPr>
      </w:pPr>
      <w:r w:rsidRPr="00686E99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  <w:bookmarkEnd w:id="1"/>
    </w:p>
    <w:p w14:paraId="31806999" w14:textId="77777777" w:rsidR="00686E99" w:rsidRPr="00930C6F" w:rsidRDefault="00686E99" w:rsidP="006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30"/>
          <w:szCs w:val="30"/>
          <w:cs/>
        </w:rPr>
      </w:pPr>
    </w:p>
    <w:p w14:paraId="101C4587" w14:textId="3A4A6F4C" w:rsidR="00930C6F" w:rsidRPr="005B285A" w:rsidRDefault="00930C6F" w:rsidP="00D829B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5B285A">
        <w:rPr>
          <w:rFonts w:ascii="Angsana New" w:hAnsi="Angsana New" w:hint="cs"/>
          <w:b/>
          <w:bCs/>
          <w:spacing w:val="-4"/>
          <w:sz w:val="30"/>
          <w:szCs w:val="30"/>
          <w:cs/>
        </w:rPr>
        <w:lastRenderedPageBreak/>
        <w:t>แนวปฏิบัติทางการบัญชี</w:t>
      </w:r>
      <w:r w:rsidRPr="005B285A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Pr="005B285A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เรื่อง</w:t>
      </w:r>
      <w:r w:rsidRPr="005B285A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Pr="005B285A">
        <w:rPr>
          <w:rFonts w:ascii="Angsana New" w:hAnsi="Angsana New" w:hint="cs"/>
          <w:b/>
          <w:bCs/>
          <w:spacing w:val="-4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5B285A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r w:rsidR="00DF6D52" w:rsidRPr="005B285A">
        <w:rPr>
          <w:rFonts w:ascii="Angsana New" w:hAnsi="Angsana New"/>
          <w:b/>
          <w:bCs/>
          <w:spacing w:val="-4"/>
          <w:sz w:val="30"/>
          <w:szCs w:val="30"/>
        </w:rPr>
        <w:t>2019</w:t>
      </w:r>
      <w:r w:rsidRPr="005B285A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(</w:t>
      </w:r>
      <w:r w:rsidRPr="005B285A">
        <w:rPr>
          <w:rFonts w:ascii="Angsana New" w:hAnsi="Angsana New"/>
          <w:b/>
          <w:bCs/>
          <w:spacing w:val="-4"/>
          <w:sz w:val="30"/>
          <w:szCs w:val="30"/>
        </w:rPr>
        <w:t>COVID-</w:t>
      </w:r>
      <w:r w:rsidR="00DF6D52" w:rsidRPr="005B285A">
        <w:rPr>
          <w:rFonts w:ascii="Angsana New" w:hAnsi="Angsana New"/>
          <w:b/>
          <w:bCs/>
          <w:spacing w:val="-4"/>
          <w:sz w:val="30"/>
          <w:szCs w:val="30"/>
        </w:rPr>
        <w:t>19</w:t>
      </w:r>
      <w:r w:rsidRPr="005B285A">
        <w:rPr>
          <w:rFonts w:ascii="Angsana New" w:hAnsi="Angsana New"/>
          <w:b/>
          <w:bCs/>
          <w:spacing w:val="-4"/>
          <w:sz w:val="30"/>
          <w:szCs w:val="30"/>
          <w:cs/>
        </w:rPr>
        <w:t>)</w:t>
      </w:r>
    </w:p>
    <w:p w14:paraId="27A3F94D" w14:textId="15FED337" w:rsidR="00930C6F" w:rsidRPr="009A019E" w:rsidRDefault="00930C6F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A019E">
        <w:rPr>
          <w:rFonts w:ascii="Angsana New" w:hAnsi="Angsana New" w:hint="cs"/>
          <w:sz w:val="30"/>
          <w:szCs w:val="30"/>
          <w:cs/>
        </w:rPr>
        <w:t>สภาวิชาชีพบัญชีได้</w:t>
      </w:r>
      <w:r w:rsidRPr="00FB4B0B">
        <w:rPr>
          <w:rFonts w:ascii="Angsana New" w:hAnsi="Angsana New" w:hint="cs"/>
          <w:sz w:val="30"/>
          <w:szCs w:val="30"/>
          <w:cs/>
        </w:rPr>
        <w:t>ประกาศใช้</w:t>
      </w:r>
      <w:r w:rsidRPr="009A019E">
        <w:rPr>
          <w:rFonts w:ascii="Angsana New" w:hAnsi="Angsana New" w:hint="cs"/>
          <w:sz w:val="30"/>
          <w:szCs w:val="30"/>
          <w:cs/>
        </w:rPr>
        <w:t>แนวปฏิบัติทางการบัญชี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เรื่อง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2019</w:t>
      </w:r>
      <w:r w:rsidRPr="009A019E">
        <w:rPr>
          <w:rFonts w:ascii="Angsana New" w:hAnsi="Angsana New"/>
          <w:sz w:val="30"/>
          <w:szCs w:val="30"/>
          <w:cs/>
        </w:rPr>
        <w:t xml:space="preserve"> (</w:t>
      </w:r>
      <w:r w:rsidRPr="009A019E">
        <w:rPr>
          <w:rFonts w:ascii="Angsana New" w:hAnsi="Angsana New"/>
          <w:sz w:val="30"/>
          <w:szCs w:val="30"/>
        </w:rPr>
        <w:t>COVID-</w:t>
      </w:r>
      <w:r w:rsidR="00DF6D52" w:rsidRPr="009A019E">
        <w:rPr>
          <w:rFonts w:ascii="Angsana New" w:hAnsi="Angsana New"/>
          <w:sz w:val="30"/>
          <w:szCs w:val="30"/>
        </w:rPr>
        <w:t>19</w:t>
      </w:r>
      <w:r w:rsidRPr="009A019E">
        <w:rPr>
          <w:rFonts w:ascii="Angsana New" w:hAnsi="Angsana New"/>
          <w:sz w:val="30"/>
          <w:szCs w:val="30"/>
          <w:cs/>
        </w:rPr>
        <w:t xml:space="preserve">) </w:t>
      </w:r>
      <w:r w:rsidRPr="009A019E">
        <w:rPr>
          <w:rFonts w:ascii="Angsana New" w:hAnsi="Angsana New" w:hint="cs"/>
          <w:sz w:val="30"/>
          <w:szCs w:val="30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และเพื่อให้เกิดความชัดเจนในวิธีปฏิบัติทางบัญชี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ในช่วงเวลาที่ยังมีความไม่แน่นอนเกี่ยวกับสถานการณ์ดังกล่าว</w:t>
      </w:r>
    </w:p>
    <w:p w14:paraId="589FCDB9" w14:textId="6539E8CB" w:rsidR="00930C6F" w:rsidRPr="009A019E" w:rsidRDefault="00930C6F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A019E">
        <w:rPr>
          <w:rFonts w:ascii="Angsana New" w:hAnsi="Angsana New" w:hint="cs"/>
          <w:sz w:val="30"/>
          <w:szCs w:val="30"/>
          <w:cs/>
        </w:rPr>
        <w:t>แนวปฏิบัติทางการบัญชีดังกล่าวได้ประกาศลงในราชกิจจานุเบกษาเมื่อวันที่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22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เมษายน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2563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1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มกราคม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2563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ถึงวันที่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31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Pr="009A019E">
        <w:rPr>
          <w:rFonts w:ascii="Angsana New" w:hAnsi="Angsana New" w:hint="cs"/>
          <w:sz w:val="30"/>
          <w:szCs w:val="30"/>
          <w:cs/>
        </w:rPr>
        <w:t>ธันวาคม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  <w:r w:rsidR="00DF6D52" w:rsidRPr="009A019E">
        <w:rPr>
          <w:rFonts w:ascii="Angsana New" w:hAnsi="Angsana New"/>
          <w:sz w:val="30"/>
          <w:szCs w:val="30"/>
        </w:rPr>
        <w:t>2563</w:t>
      </w:r>
      <w:r w:rsidRPr="009A019E">
        <w:rPr>
          <w:rFonts w:ascii="Angsana New" w:hAnsi="Angsana New"/>
          <w:sz w:val="30"/>
          <w:szCs w:val="30"/>
          <w:cs/>
        </w:rPr>
        <w:t xml:space="preserve"> </w:t>
      </w:r>
    </w:p>
    <w:p w14:paraId="05A40861" w14:textId="77777777" w:rsidR="00930C6F" w:rsidRPr="00930C6F" w:rsidRDefault="00930C6F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A019E">
        <w:rPr>
          <w:rFonts w:ascii="Angsana New" w:hAnsi="Angsana New" w:hint="cs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DF31544" w14:textId="1AFF0337" w:rsidR="000D08A3" w:rsidRPr="000C31B1" w:rsidRDefault="00930C6F" w:rsidP="000C31B1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930C6F">
        <w:rPr>
          <w:rFonts w:ascii="Angsana New" w:hAnsi="Angsana New" w:hint="cs"/>
          <w:sz w:val="30"/>
          <w:szCs w:val="30"/>
          <w:cs/>
        </w:rPr>
        <w:t>เลือกที่จะไม่ต้องนำข้อมูลที่มีการคาดการณ์ไปในอนาคต</w:t>
      </w:r>
      <w:r w:rsidRPr="00930C6F">
        <w:rPr>
          <w:rFonts w:ascii="Angsana New" w:hAnsi="Angsana New"/>
          <w:sz w:val="30"/>
          <w:szCs w:val="30"/>
          <w:cs/>
        </w:rPr>
        <w:t xml:space="preserve"> (</w:t>
      </w:r>
      <w:r w:rsidRPr="00930C6F">
        <w:rPr>
          <w:rFonts w:ascii="Angsana New" w:hAnsi="Angsana New"/>
          <w:sz w:val="30"/>
          <w:szCs w:val="30"/>
        </w:rPr>
        <w:t xml:space="preserve">Forward-looking information) </w:t>
      </w:r>
      <w:r w:rsidRPr="00930C6F">
        <w:rPr>
          <w:rFonts w:ascii="Angsana New" w:hAnsi="Angsana New" w:hint="cs"/>
          <w:sz w:val="30"/>
          <w:szCs w:val="30"/>
          <w:cs/>
        </w:rPr>
        <w:t>มาใช้วัดมูลค่าของผลขาดทุนด้านเครดิตที่คาดว่าจะเกิดขึ้น</w:t>
      </w:r>
      <w:r w:rsidRPr="00930C6F">
        <w:rPr>
          <w:rFonts w:ascii="Angsana New" w:hAnsi="Angsana New"/>
          <w:sz w:val="30"/>
          <w:szCs w:val="30"/>
          <w:cs/>
        </w:rPr>
        <w:t xml:space="preserve"> </w:t>
      </w:r>
      <w:r w:rsidRPr="00930C6F">
        <w:rPr>
          <w:rFonts w:ascii="Angsana New" w:hAnsi="Angsana New" w:hint="cs"/>
          <w:sz w:val="30"/>
          <w:szCs w:val="30"/>
          <w:cs/>
        </w:rPr>
        <w:t>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D4ABF23" w14:textId="1015E100" w:rsidR="00B72593" w:rsidRDefault="00B72593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72593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656696" w14:textId="1EEAAAB8" w:rsidR="00B72593" w:rsidRPr="009A019E" w:rsidRDefault="00B72593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A019E">
        <w:rPr>
          <w:rFonts w:ascii="Angsana New" w:hAnsi="Angsana New" w:hint="cs"/>
          <w:sz w:val="30"/>
          <w:szCs w:val="30"/>
          <w:cs/>
          <w:lang w:val="th-TH"/>
        </w:rPr>
        <w:t>น</w:t>
      </w:r>
      <w:r w:rsidR="009A019E">
        <w:rPr>
          <w:rFonts w:ascii="Angsana New" w:hAnsi="Angsana New" w:hint="cs"/>
          <w:sz w:val="30"/>
          <w:szCs w:val="30"/>
          <w:cs/>
          <w:lang w:val="th-TH"/>
        </w:rPr>
        <w:t>โ</w:t>
      </w:r>
      <w:r w:rsidRPr="009A019E">
        <w:rPr>
          <w:rFonts w:ascii="Angsana New" w:hAnsi="Angsana New" w:hint="cs"/>
          <w:sz w:val="30"/>
          <w:szCs w:val="30"/>
          <w:cs/>
          <w:lang w:val="th-TH"/>
        </w:rPr>
        <w:t>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43C4032" w14:textId="77777777" w:rsidR="001D03B8" w:rsidRPr="001D03B8" w:rsidRDefault="001D03B8" w:rsidP="00D829B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7AD1CDB0" w14:textId="77777777" w:rsidR="001D03B8" w:rsidRPr="001D03B8" w:rsidRDefault="001D03B8" w:rsidP="00D829B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1603B3CB" w14:textId="77777777" w:rsidR="001D03B8" w:rsidRPr="001D03B8" w:rsidRDefault="001D03B8" w:rsidP="00D829B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70DB50B7" w14:textId="77777777" w:rsidR="001D03B8" w:rsidRPr="001D03B8" w:rsidRDefault="001D03B8" w:rsidP="00D829B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vanish/>
          <w:sz w:val="30"/>
          <w:szCs w:val="30"/>
          <w:cs/>
        </w:rPr>
      </w:pPr>
    </w:p>
    <w:p w14:paraId="58F237AE" w14:textId="2715228D" w:rsidR="009D512C" w:rsidRPr="00884B9F" w:rsidRDefault="009D512C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7B8D">
        <w:rPr>
          <w:rFonts w:ascii="Angsana New" w:hAnsi="Angsana New"/>
          <w:b/>
          <w:bCs/>
          <w:sz w:val="30"/>
          <w:szCs w:val="30"/>
          <w:cs/>
        </w:rPr>
        <w:t>เงินตรา</w:t>
      </w:r>
      <w:r w:rsidRPr="00884B9F">
        <w:rPr>
          <w:rFonts w:ascii="Angsana New" w:hAnsi="Angsana New"/>
          <w:b/>
          <w:bCs/>
          <w:sz w:val="30"/>
          <w:szCs w:val="30"/>
          <w:cs/>
        </w:rPr>
        <w:t>ต่างประเทศ</w:t>
      </w:r>
    </w:p>
    <w:p w14:paraId="7665B70D" w14:textId="655A722A" w:rsidR="006C3B2A" w:rsidRPr="004D5A47" w:rsidRDefault="006C3B2A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372C677B" w14:textId="77777777" w:rsidR="006C3B2A" w:rsidRPr="00C54BF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8E701AF" w14:textId="31C3008E" w:rsidR="006C3B2A" w:rsidRPr="002A779E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2A9422D5" w14:textId="6A6BD327" w:rsidR="006C3B2A" w:rsidRPr="002A779E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5D1FD9D" w14:textId="44BBB3DC" w:rsidR="000174DE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442B0E9A" w14:textId="77777777" w:rsidR="000C31B1" w:rsidRDefault="000C31B1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42DBF792" w14:textId="77777777" w:rsidR="000C31B1" w:rsidRPr="00C54BFA" w:rsidRDefault="000C31B1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2BA41788" w14:textId="0403E268" w:rsidR="009A019E" w:rsidRPr="009A019E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F1768C0" w14:textId="7183D7AC" w:rsidR="006C3B2A" w:rsidRPr="00786114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AC9D945" w14:textId="6E585A85" w:rsidR="00A33A44" w:rsidRPr="00786114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เงินฝากสถาบันการเงินที่มีข้อจำกัดในการเบิกใช้ได้แสดงแยกต่างหากจาก </w:t>
      </w:r>
      <w:r w:rsidRPr="00C54BFA">
        <w:rPr>
          <w:rFonts w:ascii="Angsana New" w:hAnsi="Angsana New"/>
          <w:sz w:val="30"/>
          <w:szCs w:val="30"/>
        </w:rPr>
        <w:t>“</w:t>
      </w:r>
      <w:r w:rsidRPr="00C54BFA">
        <w:rPr>
          <w:rFonts w:ascii="Angsana New" w:hAnsi="Angsana New"/>
          <w:sz w:val="30"/>
          <w:szCs w:val="30"/>
          <w:cs/>
        </w:rPr>
        <w:t>สินทรัพย์หมุนเวียนอื่น และสินทรัพย์ไม่หมุนเวียนอื่น</w:t>
      </w:r>
      <w:r w:rsidRPr="00C54BFA">
        <w:rPr>
          <w:rFonts w:ascii="Angsana New" w:hAnsi="Angsana New"/>
          <w:sz w:val="30"/>
          <w:szCs w:val="30"/>
        </w:rPr>
        <w:t>”</w:t>
      </w:r>
      <w:r w:rsidRPr="00C54BFA">
        <w:rPr>
          <w:rFonts w:ascii="Angsana New" w:hAnsi="Angsana New"/>
          <w:sz w:val="30"/>
          <w:szCs w:val="30"/>
          <w:cs/>
        </w:rPr>
        <w:t xml:space="preserve"> ในงบแสดงฐานะการเงิน</w:t>
      </w:r>
    </w:p>
    <w:p w14:paraId="70F3FAC4" w14:textId="448C226B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17368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C54BF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F645BA" w14:textId="77777777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74F24D70" w14:textId="2788D513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8F7B1D0" w14:textId="623B5454" w:rsidR="00926A92" w:rsidRPr="00C54BFA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กลุ่มบริษัทใช้วิธีการอย่างง่าย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Simplified Approach) </w:t>
      </w:r>
      <w:r w:rsidRPr="00926A92">
        <w:rPr>
          <w:rFonts w:ascii="Angsana New" w:hAnsi="Angsana New" w:hint="cs"/>
          <w:sz w:val="30"/>
          <w:szCs w:val="30"/>
          <w:cs/>
        </w:rPr>
        <w:t>ตามมาตรฐานการรายงานทางการเงินฉบับที่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9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ในการพิจารณาผลขาดทุนด้านเครดิตที่คาดว่าจะเกิดขึ้น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ลูกหนี้การค้าจะถูกจัดกลุ่มตามวันที่ครบกำหนดชำระ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</w:p>
    <w:p w14:paraId="488CD08D" w14:textId="3872A1D6" w:rsidR="006C3B2A" w:rsidRPr="00C54BF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1B72D163" w14:textId="47380308" w:rsidR="006C3B2A" w:rsidRPr="00C54BF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CD048BD" w14:textId="77777777" w:rsidR="006C3B2A" w:rsidRPr="00C54BF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ในกรณีของงานระหว่างประกอบและติดตั้ง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 xml:space="preserve"> </w:t>
      </w:r>
    </w:p>
    <w:p w14:paraId="60BB1647" w14:textId="77777777" w:rsidR="006C3B2A" w:rsidRDefault="006C3B2A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AC41565" w14:textId="77777777" w:rsidR="00F71797" w:rsidRDefault="00F7179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0F7594EB" w14:textId="77777777" w:rsidR="00F71797" w:rsidRDefault="00F7179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2CDEAAF4" w14:textId="77777777" w:rsidR="00F71797" w:rsidRDefault="00F7179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7551133A" w14:textId="77777777" w:rsidR="00F71797" w:rsidRPr="00C54BFA" w:rsidRDefault="00F71797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0EFE00F5" w14:textId="20B763CA" w:rsidR="00926A92" w:rsidRDefault="00926A92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สินทรัพย์และหนี้สินทางการเงิน</w:t>
      </w:r>
    </w:p>
    <w:p w14:paraId="5E857D14" w14:textId="0F51E58D" w:rsidR="00926A92" w:rsidRPr="00813BEA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813BEA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488B4F47" w14:textId="3C7ED5BC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การจัดประเภทรายการขึ้นอยู่กับโมเดลธุรกิจ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Business Model) </w:t>
      </w:r>
      <w:r w:rsidRPr="00926A92">
        <w:rPr>
          <w:rFonts w:ascii="Angsana New" w:hAnsi="Angsana New" w:hint="cs"/>
          <w:sz w:val="30"/>
          <w:szCs w:val="30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36D38E0" w14:textId="77777777" w:rsidR="00926A92" w:rsidRPr="00926A92" w:rsidRDefault="00926A92" w:rsidP="00817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right="-45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302BBA4D" w14:textId="7001885E" w:rsidR="00926A92" w:rsidRPr="00926A92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รายการที่วัดมูลค่าภายหลังด้วยมูลค่ายุติธรรม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 w:hint="cs"/>
          <w:sz w:val="30"/>
          <w:szCs w:val="30"/>
          <w:cs/>
        </w:rPr>
        <w:t>ผ่านกำไรขาดทุนเบ็ดเสร็จอื่น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หรือผ่านกำไรหรือขาดทุน)</w:t>
      </w:r>
      <w:r w:rsidRPr="00926A92">
        <w:rPr>
          <w:rFonts w:ascii="Angsana New" w:hAnsi="Angsana New" w:hint="cs"/>
          <w:sz w:val="30"/>
          <w:szCs w:val="30"/>
          <w:cs/>
        </w:rPr>
        <w:t>และ</w:t>
      </w:r>
    </w:p>
    <w:p w14:paraId="6D9E3511" w14:textId="4EDF8115" w:rsidR="00926A92" w:rsidRPr="00926A92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รายการที่วัดมูลค่าด้วยราคาทุนตัดจำหน่าย</w:t>
      </w:r>
    </w:p>
    <w:p w14:paraId="2535B2C4" w14:textId="4199924F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60D7F771" w14:textId="3B8ECA59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ได้แก่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การวัดมูลค่ายุติธรรมผ่านกำไรหรือขาดทุน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FVPL) </w:t>
      </w:r>
      <w:r w:rsidRPr="00926A92">
        <w:rPr>
          <w:rFonts w:ascii="Angsana New" w:hAnsi="Angsana New" w:hint="cs"/>
          <w:sz w:val="30"/>
          <w:szCs w:val="30"/>
          <w:cs/>
        </w:rPr>
        <w:t>หรือการวัดมูลค่ายุติธรรมผ่านกำไรขาดทุนเบ็ดเสร็จอื่น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FVOCI) </w:t>
      </w:r>
      <w:r w:rsidRPr="00926A92">
        <w:rPr>
          <w:rFonts w:ascii="Angsana New" w:hAnsi="Angsana New" w:hint="cs"/>
          <w:sz w:val="30"/>
          <w:szCs w:val="30"/>
          <w:cs/>
        </w:rPr>
        <w:t>ซึ่งไม่สามารถจัดประเภทรายการใหม่เข้าไปไว้ในกำไรหรือขาดทุนในภายหลัง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</w:p>
    <w:p w14:paraId="24C1F1D2" w14:textId="7156CB14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ในการรับรู้รายการเมื่อเริ่มแรก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</w:t>
      </w:r>
      <w:r w:rsidR="00661D76">
        <w:rPr>
          <w:rFonts w:ascii="Angsana New" w:hAnsi="Angsana New" w:hint="cs"/>
          <w:sz w:val="30"/>
          <w:szCs w:val="30"/>
          <w:cs/>
        </w:rPr>
        <w:t>ู้เป็นค่าใช้จ่ายในกำไรหรือขาดทุน</w:t>
      </w:r>
    </w:p>
    <w:p w14:paraId="663201B0" w14:textId="29B9A239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>Solely Payments of Principal and Interest)</w:t>
      </w:r>
    </w:p>
    <w:p w14:paraId="3466E4DE" w14:textId="626ACCD4" w:rsidR="00926A92" w:rsidRPr="00926A92" w:rsidRDefault="00926A92" w:rsidP="00FB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การวัดมูลค่าตราสารหนี้สามารถทำได้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วิธี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โดยขึ้นอยู่กับการจัดประเภทตราสารหนี้ของกลุ่มบริษัท</w:t>
      </w:r>
    </w:p>
    <w:p w14:paraId="6A66EB84" w14:textId="725595FB" w:rsidR="00926A92" w:rsidRPr="00926A92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926A92">
        <w:rPr>
          <w:rFonts w:ascii="Angsana New" w:hAnsi="Angsana New"/>
          <w:sz w:val="30"/>
          <w:szCs w:val="30"/>
          <w:cs/>
        </w:rPr>
        <w:t xml:space="preserve"> - </w:t>
      </w:r>
      <w:r w:rsidRPr="00926A92">
        <w:rPr>
          <w:rFonts w:ascii="Angsana New" w:hAnsi="Angsana New" w:hint="cs"/>
          <w:sz w:val="30"/>
          <w:szCs w:val="30"/>
          <w:cs/>
        </w:rPr>
        <w:t>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รายได้ดอกเบี้ยจากสินทรัพย์ทางการเงินดังกล่าวต้องคำนวณโดยใช้วิธีอัตราดอกเบี้ยที่แท้จริง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กำไรหรือขาดทุนที่เกิดขึ้นจากการตัดรายการจะรับรู้โดยตรงในกำไรหรือขาดทุนและแสดงรายการในกำไร</w:t>
      </w:r>
      <w:r w:rsidRPr="00926A92">
        <w:rPr>
          <w:rFonts w:ascii="Angsana New" w:hAnsi="Angsana New"/>
          <w:sz w:val="30"/>
          <w:szCs w:val="30"/>
          <w:cs/>
        </w:rPr>
        <w:t>/(</w:t>
      </w:r>
      <w:r w:rsidRPr="00926A92">
        <w:rPr>
          <w:rFonts w:ascii="Angsana New" w:hAnsi="Angsana New" w:hint="cs"/>
          <w:sz w:val="30"/>
          <w:szCs w:val="30"/>
          <w:cs/>
        </w:rPr>
        <w:t>ขาดทุน</w:t>
      </w:r>
      <w:r w:rsidRPr="00926A92">
        <w:rPr>
          <w:rFonts w:ascii="Angsana New" w:hAnsi="Angsana New"/>
          <w:sz w:val="30"/>
          <w:szCs w:val="30"/>
          <w:cs/>
        </w:rPr>
        <w:t>)</w:t>
      </w:r>
      <w:r w:rsidRPr="00926A92">
        <w:rPr>
          <w:rFonts w:ascii="Angsana New" w:hAnsi="Angsana New" w:hint="cs"/>
          <w:sz w:val="30"/>
          <w:szCs w:val="30"/>
          <w:cs/>
        </w:rPr>
        <w:t>อื่น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พร้อมกับกำไรขาดทุนจากอัตราแลกเปลี่ยน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รายการขาดทุนจากการด้อยค่าแสดงเป็นกำไรหรือขาดทุน</w:t>
      </w:r>
    </w:p>
    <w:p w14:paraId="5DEF7D2F" w14:textId="6B535E96" w:rsidR="00926A92" w:rsidRDefault="00926A92" w:rsidP="00D829B4">
      <w:pPr>
        <w:pStyle w:val="BodyText2"/>
        <w:numPr>
          <w:ilvl w:val="0"/>
          <w:numId w:val="14"/>
        </w:numPr>
        <w:spacing w:before="120"/>
        <w:ind w:left="1276" w:hanging="28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lastRenderedPageBreak/>
        <w:t>มูลค่ายุติธรรมผ่านกำไรขาดทุนเบ็ดเสร็จอื่น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FVOCI) – </w:t>
      </w:r>
      <w:r w:rsidRPr="00926A92">
        <w:rPr>
          <w:rFonts w:ascii="Angsana New" w:hAnsi="Angsana New" w:hint="cs"/>
          <w:sz w:val="30"/>
          <w:szCs w:val="30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ซึ่งเป็นการจ่ายเพียงเงินต้นและดอกเบี้ยจากยอดคงเหลือของเงินต้นในวันที่กำหนดไว้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การเปลี่ยนแปลงของมูลค่าของสินทรัพย์ทางการเงินรับรู้ผ่านกำไรขาดทุนเบ็ดเสร็จอื่น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ยกเว้น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รายการขาดทุนจากการด้อยค่า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รายได้ดอกเบี้ย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และกำไรขาดทุนจากอัตราแลกเปลี่ยนที่เกี่ยวข้องจะรับรู้เป็นกำไรหรือขาดทุน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เมื่อมีการตัดรายการสินทรัพย์ทางการเงิน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และแสดงรายการในกำไร</w:t>
      </w:r>
      <w:r w:rsidRPr="00926A92">
        <w:rPr>
          <w:rFonts w:ascii="Angsana New" w:hAnsi="Angsana New"/>
          <w:sz w:val="30"/>
          <w:szCs w:val="30"/>
          <w:cs/>
        </w:rPr>
        <w:t>/(</w:t>
      </w:r>
      <w:r w:rsidRPr="00926A92">
        <w:rPr>
          <w:rFonts w:ascii="Angsana New" w:hAnsi="Angsana New" w:hint="cs"/>
          <w:sz w:val="30"/>
          <w:szCs w:val="30"/>
          <w:cs/>
        </w:rPr>
        <w:t>ขาดทุน</w:t>
      </w:r>
      <w:r w:rsidRPr="00926A92">
        <w:rPr>
          <w:rFonts w:ascii="Angsana New" w:hAnsi="Angsana New"/>
          <w:sz w:val="30"/>
          <w:szCs w:val="30"/>
          <w:cs/>
        </w:rPr>
        <w:t>)</w:t>
      </w:r>
      <w:r w:rsidRPr="00926A92">
        <w:rPr>
          <w:rFonts w:ascii="Angsana New" w:hAnsi="Angsana New" w:hint="cs"/>
          <w:sz w:val="30"/>
          <w:szCs w:val="30"/>
          <w:cs/>
        </w:rPr>
        <w:t>อื่น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รายได้ดอกเบี้ยจากสินทรัพย์ทางการเงินดังกล่าวต้องคำนวณโดยใช้วิธีอัตราดอกเบี้ยที่แท้จริง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398DF06E" w14:textId="674208AA" w:rsidR="00926A92" w:rsidRPr="00926A92" w:rsidRDefault="00926A92" w:rsidP="00D829B4">
      <w:pPr>
        <w:pStyle w:val="BodyText2"/>
        <w:numPr>
          <w:ilvl w:val="0"/>
          <w:numId w:val="14"/>
        </w:numPr>
        <w:spacing w:before="120"/>
        <w:ind w:left="1276" w:right="45" w:hanging="28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มูลค่ายุติธรรมผ่านกำไรหรือขาดทุน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/>
          <w:sz w:val="30"/>
          <w:szCs w:val="30"/>
        </w:rPr>
        <w:t xml:space="preserve">FVPL) – </w:t>
      </w:r>
      <w:r w:rsidRPr="00926A92">
        <w:rPr>
          <w:rFonts w:ascii="Angsana New" w:hAnsi="Angsana New" w:hint="cs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/>
          <w:sz w:val="30"/>
          <w:szCs w:val="30"/>
        </w:rPr>
        <w:t xml:space="preserve">FVOCI </w:t>
      </w:r>
      <w:r w:rsidRPr="00926A92">
        <w:rPr>
          <w:rFonts w:ascii="Angsana New" w:hAnsi="Angsana New" w:hint="cs"/>
          <w:sz w:val="30"/>
          <w:szCs w:val="30"/>
          <w:cs/>
        </w:rPr>
        <w:t>ต้องวัดมูลค่าด้วยมูลค่ายุติธรรมผ่านกำไรหรือขาดทุน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กำไรหรือขาดทุนที่เกิดจากตราสารหนี้ที่วัดมูลค่า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/>
          <w:sz w:val="30"/>
          <w:szCs w:val="30"/>
        </w:rPr>
        <w:t xml:space="preserve">FVPL </w:t>
      </w:r>
      <w:r w:rsidRPr="00926A92">
        <w:rPr>
          <w:rFonts w:ascii="Angsana New" w:hAnsi="Angsana New" w:hint="cs"/>
          <w:sz w:val="30"/>
          <w:szCs w:val="30"/>
          <w:cs/>
        </w:rPr>
        <w:t>จะรับรู้เป็นกำไรหรือขาดทุน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และแสดงรายการสุทธิในกำไร</w:t>
      </w:r>
      <w:r w:rsidRPr="00926A92">
        <w:rPr>
          <w:rFonts w:ascii="Angsana New" w:hAnsi="Angsana New"/>
          <w:sz w:val="30"/>
          <w:szCs w:val="30"/>
          <w:cs/>
        </w:rPr>
        <w:t>/(</w:t>
      </w:r>
      <w:r w:rsidRPr="00926A92">
        <w:rPr>
          <w:rFonts w:ascii="Angsana New" w:hAnsi="Angsana New" w:hint="cs"/>
          <w:sz w:val="30"/>
          <w:szCs w:val="30"/>
          <w:cs/>
        </w:rPr>
        <w:t>ขาดทุน</w:t>
      </w:r>
      <w:r w:rsidRPr="00926A92">
        <w:rPr>
          <w:rFonts w:ascii="Angsana New" w:hAnsi="Angsana New"/>
          <w:sz w:val="30"/>
          <w:szCs w:val="30"/>
          <w:cs/>
        </w:rPr>
        <w:t>)</w:t>
      </w:r>
      <w:r w:rsidRPr="00926A92">
        <w:rPr>
          <w:rFonts w:ascii="Angsana New" w:hAnsi="Angsana New" w:hint="cs"/>
          <w:sz w:val="30"/>
          <w:szCs w:val="30"/>
          <w:cs/>
        </w:rPr>
        <w:t>อื่นในรอบระยะเวลาที่เกิดรายการ</w:t>
      </w:r>
    </w:p>
    <w:p w14:paraId="509A1189" w14:textId="426A911C" w:rsidR="00926A92" w:rsidRPr="00926A92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62E61D02" w14:textId="419F8BE9" w:rsidR="00926A92" w:rsidRPr="00926A92" w:rsidRDefault="00926A92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926A92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การเปลี่ยนแปลงในมูลค่ายุติธรรมของสินทรัพย์ทางการเงินที่วัดมูลค่าด้วย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/>
          <w:sz w:val="30"/>
          <w:szCs w:val="30"/>
        </w:rPr>
        <w:t xml:space="preserve">FVPL </w:t>
      </w:r>
      <w:r w:rsidRPr="00926A92">
        <w:rPr>
          <w:rFonts w:ascii="Angsana New" w:hAnsi="Angsana New" w:hint="cs"/>
          <w:sz w:val="30"/>
          <w:szCs w:val="30"/>
          <w:cs/>
        </w:rPr>
        <w:t>จะรับรู้เป็นกำไร</w:t>
      </w:r>
      <w:r w:rsidRPr="00926A92">
        <w:rPr>
          <w:rFonts w:ascii="Angsana New" w:hAnsi="Angsana New"/>
          <w:sz w:val="30"/>
          <w:szCs w:val="30"/>
          <w:cs/>
        </w:rPr>
        <w:t>/(</w:t>
      </w:r>
      <w:r w:rsidRPr="00926A92">
        <w:rPr>
          <w:rFonts w:ascii="Angsana New" w:hAnsi="Angsana New" w:hint="cs"/>
          <w:sz w:val="30"/>
          <w:szCs w:val="30"/>
          <w:cs/>
        </w:rPr>
        <w:t>ขาดทุน</w:t>
      </w:r>
      <w:r w:rsidRPr="00926A92">
        <w:rPr>
          <w:rFonts w:ascii="Angsana New" w:hAnsi="Angsana New"/>
          <w:sz w:val="30"/>
          <w:szCs w:val="30"/>
          <w:cs/>
        </w:rPr>
        <w:t>)</w:t>
      </w:r>
      <w:r w:rsidRPr="00926A92">
        <w:rPr>
          <w:rFonts w:ascii="Angsana New" w:hAnsi="Angsana New" w:hint="cs"/>
          <w:sz w:val="30"/>
          <w:szCs w:val="30"/>
          <w:cs/>
        </w:rPr>
        <w:t>อื่นในงบกำไรขาดทุน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รายการขาดทุนจากการด้อยค่า</w:t>
      </w:r>
      <w:r w:rsidRPr="00926A92">
        <w:rPr>
          <w:rFonts w:ascii="Angsana New" w:hAnsi="Angsana New"/>
          <w:sz w:val="30"/>
          <w:szCs w:val="30"/>
          <w:cs/>
        </w:rPr>
        <w:t xml:space="preserve"> (</w:t>
      </w:r>
      <w:r w:rsidRPr="00926A92">
        <w:rPr>
          <w:rFonts w:ascii="Angsana New" w:hAnsi="Angsana New" w:hint="cs"/>
          <w:sz w:val="30"/>
          <w:szCs w:val="30"/>
          <w:cs/>
        </w:rPr>
        <w:t>และการกลับรายการขาดทุนจากการด้อยค่า</w:t>
      </w:r>
      <w:r w:rsidRPr="00926A92">
        <w:rPr>
          <w:rFonts w:ascii="Angsana New" w:hAnsi="Angsana New"/>
          <w:sz w:val="30"/>
          <w:szCs w:val="30"/>
          <w:cs/>
        </w:rPr>
        <w:t xml:space="preserve">) </w:t>
      </w:r>
      <w:r w:rsidRPr="00926A92">
        <w:rPr>
          <w:rFonts w:ascii="Angsana New" w:hAnsi="Angsana New" w:hint="cs"/>
          <w:sz w:val="30"/>
          <w:szCs w:val="30"/>
          <w:cs/>
        </w:rPr>
        <w:t>ของตราสารทุนที่วัดมูลค่าด้วย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/>
          <w:sz w:val="30"/>
          <w:szCs w:val="30"/>
        </w:rPr>
        <w:t xml:space="preserve">FVOCI </w:t>
      </w:r>
      <w:r w:rsidRPr="00926A92">
        <w:rPr>
          <w:rFonts w:ascii="Angsana New" w:hAnsi="Angsana New" w:hint="cs"/>
          <w:sz w:val="30"/>
          <w:szCs w:val="30"/>
          <w:cs/>
        </w:rPr>
        <w:t>จะไม่แยกแสดงรายการต่างหากจากรายการเปลี่ยนแปลงอื่น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ๆ</w:t>
      </w:r>
      <w:r w:rsidRPr="00926A92">
        <w:rPr>
          <w:rFonts w:ascii="Angsana New" w:hAnsi="Angsana New"/>
          <w:sz w:val="30"/>
          <w:szCs w:val="30"/>
          <w:cs/>
        </w:rPr>
        <w:t xml:space="preserve"> </w:t>
      </w:r>
      <w:r w:rsidRPr="00926A92">
        <w:rPr>
          <w:rFonts w:ascii="Angsana New" w:hAnsi="Angsana New" w:hint="cs"/>
          <w:sz w:val="30"/>
          <w:szCs w:val="30"/>
          <w:cs/>
        </w:rPr>
        <w:t>ในมูลค่ายุติธรรม</w:t>
      </w:r>
    </w:p>
    <w:p w14:paraId="62EFEC23" w14:textId="5454E801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E818B7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942D4DB" w14:textId="77777777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t>เครื่องมือทางการเงินที่กลุ่ม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745EDEE" w14:textId="1C70E249" w:rsidR="00E818B7" w:rsidRPr="00E818B7" w:rsidRDefault="00E818B7" w:rsidP="00E818B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>
        <w:rPr>
          <w:rFonts w:ascii="Angsana New" w:hAnsi="Angsana New" w:hint="cs"/>
          <w:sz w:val="30"/>
          <w:szCs w:val="30"/>
          <w:cs/>
        </w:rPr>
        <w:t>โ</w:t>
      </w:r>
      <w:r w:rsidRPr="00E818B7">
        <w:rPr>
          <w:rFonts w:ascii="Angsana New" w:hAnsi="Angsana New" w:hint="cs"/>
          <w:sz w:val="30"/>
          <w:szCs w:val="30"/>
          <w:cs/>
        </w:rPr>
        <w:t>ดยไม่สามารถปฏิเสธการชำระหรือเลื่อนการชำระออกไปอย่างไม่มีกำหนดได้นั้น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เครื่องมือทางการเงินนั้นจะจัดประเภทเป็นหนี้สินทางการเงิน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และเปลี่ยนกับจำนวนเงินที่คงที่</w:t>
      </w:r>
    </w:p>
    <w:p w14:paraId="58C8308F" w14:textId="77777777" w:rsidR="00E818B7" w:rsidRDefault="00E818B7" w:rsidP="00E818B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เครื่องมือทางการเงินดังกล่าวจะจัดประเภทเป็นตราสารทุน</w:t>
      </w:r>
    </w:p>
    <w:p w14:paraId="02262AE2" w14:textId="12FBCC79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lastRenderedPageBreak/>
        <w:t>ในการรับรู้รายการเมื่อเริ่มแรก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กลุ่มบริษัทต้องวัดมูลค่าของหนี้สินทางการเงินด้วยมูลค่ายุติธรรม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กลุ่มบริษัทจัดประเภทรายการหนี้สินทางการเงินทั้งหมดที่วัดมูลค่าในภายหลังด้วยราคาทุนตัดจำหน่าย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ยกเว้นหนี้สินทางการเงินบางรายการ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</w:p>
    <w:p w14:paraId="42965750" w14:textId="16586D1D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E818B7">
        <w:rPr>
          <w:rFonts w:ascii="Angsana New" w:hAnsi="Angsana New" w:hint="cs"/>
          <w:b/>
          <w:bCs/>
          <w:sz w:val="30"/>
          <w:szCs w:val="30"/>
          <w:cs/>
        </w:rPr>
        <w:t>การรับรู้รายการและการตัดรายการ</w:t>
      </w:r>
    </w:p>
    <w:p w14:paraId="52488C2D" w14:textId="12CEEBDA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t>กลุ่มบริษัทต้องรับรู้สินทรัพย์ทางการเงินหรือ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การซื้อหรือขายสินทรัพย์ทางการเงินตามวิธีปกติต้องรับรู้รายการในวันซื้อขาย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ซึ่งเป็นวันที่กลุ่มบริษัทตกลงที่จะซื้อหรือขายสินทรัพย์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หรือเมื่อกลุ่มบริษัทโอนสินทรัพย์ทางการเงิน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65F3AC4" w14:textId="273ACBE9" w:rsidR="00E818B7" w:rsidRPr="00E818B7" w:rsidRDefault="00E818B7" w:rsidP="00E81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E818B7">
        <w:rPr>
          <w:rFonts w:ascii="Angsana New" w:hAnsi="Angsana New" w:hint="cs"/>
          <w:b/>
          <w:bCs/>
          <w:sz w:val="30"/>
          <w:szCs w:val="30"/>
          <w:cs/>
        </w:rPr>
        <w:t>การด้อยค่า</w:t>
      </w:r>
    </w:p>
    <w:p w14:paraId="1192BBD5" w14:textId="3CBD711F" w:rsidR="00E818B7" w:rsidRPr="000C31B1" w:rsidRDefault="00E818B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E818B7">
        <w:rPr>
          <w:rFonts w:ascii="Angsana New" w:hAnsi="Angsana New" w:hint="cs"/>
          <w:sz w:val="30"/>
          <w:szCs w:val="30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/>
          <w:sz w:val="30"/>
          <w:szCs w:val="30"/>
        </w:rPr>
        <w:t xml:space="preserve">FVOCI </w:t>
      </w:r>
      <w:r w:rsidRPr="00E818B7">
        <w:rPr>
          <w:rFonts w:ascii="Angsana New" w:hAnsi="Angsana New" w:hint="cs"/>
          <w:sz w:val="30"/>
          <w:szCs w:val="30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  <w:r w:rsidRPr="00E818B7">
        <w:rPr>
          <w:rFonts w:ascii="Angsana New" w:hAnsi="Angsana New"/>
          <w:sz w:val="30"/>
          <w:szCs w:val="30"/>
          <w:cs/>
        </w:rPr>
        <w:t xml:space="preserve"> </w:t>
      </w:r>
      <w:r w:rsidRPr="00E818B7">
        <w:rPr>
          <w:rFonts w:ascii="Angsana New" w:hAnsi="Angsana New" w:hint="cs"/>
          <w:sz w:val="30"/>
          <w:szCs w:val="30"/>
          <w:cs/>
        </w:rPr>
        <w:t>กลุ่มบริษัทใช้วิธีทั่วไป</w:t>
      </w:r>
      <w:r w:rsidRPr="00E818B7">
        <w:rPr>
          <w:rFonts w:ascii="Angsana New" w:hAnsi="Angsana New"/>
          <w:sz w:val="30"/>
          <w:szCs w:val="30"/>
          <w:cs/>
        </w:rPr>
        <w:t xml:space="preserve"> (</w:t>
      </w:r>
      <w:r w:rsidRPr="00E818B7">
        <w:rPr>
          <w:rFonts w:ascii="Angsana New" w:hAnsi="Angsana New"/>
          <w:sz w:val="30"/>
          <w:szCs w:val="30"/>
        </w:rPr>
        <w:t xml:space="preserve">General approach) </w:t>
      </w:r>
      <w:r w:rsidRPr="00E818B7">
        <w:rPr>
          <w:rFonts w:ascii="Angsana New" w:hAnsi="Angsana New" w:hint="cs"/>
          <w:sz w:val="30"/>
          <w:szCs w:val="30"/>
          <w:cs/>
        </w:rPr>
        <w:t>ในการพิจา</w:t>
      </w:r>
      <w:r w:rsidR="000C31B1">
        <w:rPr>
          <w:rFonts w:ascii="Angsana New" w:hAnsi="Angsana New" w:hint="cs"/>
          <w:sz w:val="30"/>
          <w:szCs w:val="30"/>
          <w:cs/>
        </w:rPr>
        <w:t>รณาค่าเผื่อผลขาดทุนจากการด้อยค่า</w:t>
      </w:r>
    </w:p>
    <w:p w14:paraId="6B8BC574" w14:textId="417778F1" w:rsidR="006C3B2A" w:rsidRPr="00C54BFA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</w:p>
    <w:p w14:paraId="0FAB3916" w14:textId="77777777" w:rsidR="006C3B2A" w:rsidRPr="004D5A47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  <w:cs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0F4CDA40" w14:textId="54D58656" w:rsidR="006C3B2A" w:rsidRPr="00C54BF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เงินลงทุนในบริษัทย่อยและการร่วมค้าในงบการเงินเฉพาะกิจการของบริษัท บันทึกบัญชีโดยใช้วิธีราคาทุนส่วนการบันทึกบัญชีเงินลงทุนในการร่วมค้าในงบการเงินรวมใช้วิธีส่วนได้เสีย</w:t>
      </w:r>
    </w:p>
    <w:p w14:paraId="3A82FD56" w14:textId="53D20ACA" w:rsidR="00F01245" w:rsidRPr="00F01245" w:rsidRDefault="00F01245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0124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C31330F" w14:textId="77777777" w:rsidR="00F01245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sz w:val="30"/>
          <w:szCs w:val="30"/>
          <w:cs/>
        </w:rPr>
        <w:t>อสังหาริมทรัพย์ที่ถือครองโดยบริษัทเพื่อหาประโยชน์จากรายได้ค่าเช่า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หรือจากการเพิ่มขึ้นของมูลค่าของสินทรัพย์หรือทั้งสองอย่าง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และไม่ได้มีไว้ใช้งานโดยกิจการในบริษัทจะถูกจัดประเภทเป็นอสังหาริมทรัพย์เพื่อการลงทุน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</w:p>
    <w:p w14:paraId="50E547B3" w14:textId="36584921" w:rsidR="00F01245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อสังหาริมทรัพย์เพื่อการลงทุนของบริษัท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ได้แก่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ที่ดิน</w:t>
      </w:r>
      <w:r w:rsidR="00063C01">
        <w:rPr>
          <w:rFonts w:ascii="Angsana New" w:hAnsi="Angsana New" w:hint="cs"/>
          <w:sz w:val="30"/>
          <w:szCs w:val="30"/>
          <w:cs/>
        </w:rPr>
        <w:t>และอาคาร</w:t>
      </w:r>
      <w:r w:rsidR="00D87AFE">
        <w:rPr>
          <w:rFonts w:ascii="Angsana New" w:hAnsi="Angsana New" w:hint="cs"/>
          <w:sz w:val="30"/>
          <w:szCs w:val="30"/>
          <w:cs/>
        </w:rPr>
        <w:t>โรงงาน</w:t>
      </w:r>
      <w:r w:rsidRPr="00F01245">
        <w:rPr>
          <w:rFonts w:ascii="Angsana New" w:hAnsi="Angsana New" w:hint="cs"/>
          <w:sz w:val="30"/>
          <w:szCs w:val="30"/>
          <w:cs/>
        </w:rPr>
        <w:t>ที่ถือครองไว้เพื่อหาประโยชน์จากรายได้ค่าเช่าระยะยาว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หรือจากการเพิ่มมูลค่าของสินทรัพย์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</w:p>
    <w:p w14:paraId="7ADCE477" w14:textId="07793BD9" w:rsidR="00AC6EBB" w:rsidRDefault="00F01245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sz w:val="30"/>
          <w:szCs w:val="30"/>
          <w:cs/>
        </w:rPr>
        <w:t>การรับรู้รายการเมื่อเริ่มแรกของอสังหาริมทรัพย์เพื่อการลงทุนด้วยวิธีราคาทุน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หลังจากการรับรู้เมื่อเริ่มแรก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อสังหาริมทรัพย์เพื่อการลงทุนจะบันทึกด้วยวิธีราคาทุน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="000C31B1">
        <w:rPr>
          <w:rFonts w:ascii="Angsana New" w:hAnsi="Angsana New" w:hint="cs"/>
          <w:sz w:val="30"/>
          <w:szCs w:val="30"/>
          <w:cs/>
        </w:rPr>
        <w:t xml:space="preserve">หักค่าเสื่อมราคาสะสม </w:t>
      </w:r>
      <w:r w:rsidRPr="00F01245">
        <w:rPr>
          <w:rFonts w:ascii="Angsana New" w:hAnsi="Angsana New" w:hint="cs"/>
          <w:sz w:val="30"/>
          <w:szCs w:val="30"/>
          <w:cs/>
        </w:rPr>
        <w:t>หักค่าเผื่อผลขาดทุนจากการด้อยค่า</w:t>
      </w:r>
      <w:r w:rsidRPr="00F01245">
        <w:rPr>
          <w:rFonts w:ascii="Angsana New" w:hAnsi="Angsana New"/>
          <w:sz w:val="30"/>
          <w:szCs w:val="30"/>
          <w:cs/>
        </w:rPr>
        <w:t xml:space="preserve"> (</w:t>
      </w:r>
      <w:r w:rsidRPr="00F01245">
        <w:rPr>
          <w:rFonts w:ascii="Angsana New" w:hAnsi="Angsana New" w:hint="cs"/>
          <w:sz w:val="30"/>
          <w:szCs w:val="30"/>
          <w:cs/>
        </w:rPr>
        <w:t>ถ้ามี</w:t>
      </w:r>
      <w:r w:rsidRPr="00F01245">
        <w:rPr>
          <w:rFonts w:ascii="Angsana New" w:hAnsi="Angsana New"/>
          <w:sz w:val="30"/>
          <w:szCs w:val="30"/>
          <w:cs/>
        </w:rPr>
        <w:t>)</w:t>
      </w:r>
    </w:p>
    <w:p w14:paraId="0C184124" w14:textId="03690C3E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B32F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860A256" w14:textId="59869114" w:rsidR="006C3B2A" w:rsidRPr="004D5A47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การรับรู้และการวัดมูลค่า</w:t>
      </w:r>
    </w:p>
    <w:p w14:paraId="09DAACE4" w14:textId="04F87A3D" w:rsidR="006C3B2A" w:rsidRPr="00025B52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025B52">
        <w:rPr>
          <w:rFonts w:ascii="Angsana New" w:hAnsi="Angsana New"/>
          <w:b/>
          <w:bCs/>
          <w:sz w:val="30"/>
          <w:szCs w:val="30"/>
          <w:cs/>
        </w:rPr>
        <w:t>สินทรัพย์ที่เป็นกรรมสิทธิ์ของกิจการ</w:t>
      </w:r>
    </w:p>
    <w:p w14:paraId="6FC08B06" w14:textId="4B76315A" w:rsidR="006C3B2A" w:rsidRPr="00C54BFA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</w:p>
    <w:p w14:paraId="19B92B1C" w14:textId="51460024" w:rsidR="006C3B2A" w:rsidRPr="0025057F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</w:t>
      </w:r>
      <w:r w:rsidRPr="004B32FB">
        <w:rPr>
          <w:rFonts w:ascii="Angsana New" w:hAnsi="Angsana New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การขนย้าย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</w:t>
      </w:r>
      <w:r w:rsidRPr="00C54BFA">
        <w:rPr>
          <w:rFonts w:ascii="Angsana New" w:hAnsi="Angsana New"/>
          <w:sz w:val="30"/>
          <w:szCs w:val="30"/>
          <w:cs/>
        </w:rPr>
        <w:t>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F4BBBC2" w14:textId="5EDA5F1E" w:rsidR="006C3B2A" w:rsidRPr="0025057F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อาคาร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54BFA">
        <w:rPr>
          <w:rFonts w:ascii="Angsana New" w:hAnsi="Angsana New"/>
          <w:sz w:val="30"/>
          <w:szCs w:val="30"/>
        </w:rPr>
        <w:t xml:space="preserve"> </w:t>
      </w:r>
    </w:p>
    <w:p w14:paraId="716C0558" w14:textId="7E81E2C1" w:rsidR="00D56B63" w:rsidRPr="0025057F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083D2DEA" w14:textId="27E7272C" w:rsidR="006C3B2A" w:rsidRPr="004D5A47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สินทรัพย์ที่ตี</w:t>
      </w:r>
      <w:r w:rsidRPr="006B12CD">
        <w:rPr>
          <w:rFonts w:ascii="Angsana New" w:hAnsi="Angsana New"/>
          <w:b/>
          <w:bCs/>
          <w:sz w:val="30"/>
          <w:szCs w:val="30"/>
          <w:cs/>
        </w:rPr>
        <w:t>ราคา</w:t>
      </w:r>
      <w:r w:rsidRPr="004D5A47">
        <w:rPr>
          <w:rFonts w:ascii="Angsana New" w:hAnsi="Angsana New"/>
          <w:b/>
          <w:bCs/>
          <w:sz w:val="30"/>
          <w:szCs w:val="30"/>
          <w:cs/>
        </w:rPr>
        <w:t>ใหม่</w:t>
      </w:r>
    </w:p>
    <w:p w14:paraId="21717D8B" w14:textId="03FCA9BE" w:rsidR="00F71797" w:rsidRPr="00C54BFA" w:rsidRDefault="006C3B2A" w:rsidP="009F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223B8BF5" w14:textId="635F7F34" w:rsidR="00EF1846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4B32FB">
        <w:rPr>
          <w:rFonts w:ascii="Angsana New" w:hAnsi="Angsana New"/>
          <w:sz w:val="30"/>
          <w:szCs w:val="30"/>
        </w:rPr>
        <w:t>“</w:t>
      </w:r>
      <w:r w:rsidRPr="004B32FB">
        <w:rPr>
          <w:rFonts w:ascii="Angsana New" w:hAnsi="Angsana New"/>
          <w:sz w:val="30"/>
          <w:szCs w:val="30"/>
          <w:cs/>
        </w:rPr>
        <w:t>ส่วนเกินทุนจากการตีราคาสินทรัพย์”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56088A" w:rsidRPr="004B32FB">
        <w:rPr>
          <w:rFonts w:ascii="Angsana New" w:hAnsi="Angsana New"/>
          <w:sz w:val="30"/>
          <w:szCs w:val="30"/>
          <w:cs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F08872A" w14:textId="77777777" w:rsidR="009F4360" w:rsidRDefault="009F4360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</w:p>
    <w:p w14:paraId="4D5B2D39" w14:textId="72048381" w:rsidR="006C3B2A" w:rsidRPr="004D5A47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ต้นทุนที่เกิดขึ้นในภายหลัง</w:t>
      </w:r>
    </w:p>
    <w:p w14:paraId="613D85B6" w14:textId="1FA76EDE" w:rsidR="00100F00" w:rsidRPr="004B32FB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  <w:cs/>
        </w:rPr>
      </w:pPr>
      <w:r w:rsidRPr="004B32FB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อาคารและอุปกรณ์ถ้ามีความเป็นไปได้ค่อนข้างแน่ที่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</w:t>
      </w:r>
      <w:r w:rsidR="008A7841" w:rsidRPr="004B32FB">
        <w:rPr>
          <w:rFonts w:ascii="Angsana New" w:hAnsi="Angsana New"/>
          <w:sz w:val="30"/>
          <w:szCs w:val="30"/>
          <w:cs/>
        </w:rPr>
        <w:t>น</w:t>
      </w:r>
    </w:p>
    <w:p w14:paraId="329AA207" w14:textId="6A56153C" w:rsidR="006C3B2A" w:rsidRPr="004D5A47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ค่าเสื่อมราคา</w:t>
      </w:r>
    </w:p>
    <w:p w14:paraId="407D9639" w14:textId="601E5B0B" w:rsidR="006C3B2A" w:rsidRPr="004B32FB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B32FB">
        <w:rPr>
          <w:rFonts w:ascii="Angsana New" w:hAnsi="Angsana New"/>
          <w:sz w:val="30"/>
          <w:szCs w:val="30"/>
        </w:rPr>
        <w:t xml:space="preserve"> </w:t>
      </w:r>
      <w:r w:rsidRPr="004B32FB">
        <w:rPr>
          <w:rFonts w:ascii="Angsana New" w:hAnsi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CF8F188" w14:textId="4CDF41DC" w:rsidR="006C3B2A" w:rsidRPr="004B32FB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8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5962"/>
        <w:gridCol w:w="1080"/>
        <w:gridCol w:w="810"/>
      </w:tblGrid>
      <w:tr w:rsidR="006C3B2A" w:rsidRPr="00C54BFA" w14:paraId="5D30C5E7" w14:textId="77777777" w:rsidTr="00F01245">
        <w:tc>
          <w:tcPr>
            <w:tcW w:w="5962" w:type="dxa"/>
          </w:tcPr>
          <w:p w14:paraId="4DF682EE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</w:tcPr>
          <w:p w14:paraId="0509B0E4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C54BF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5FD3D8CB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C54BFA" w14:paraId="3EE3D21E" w14:textId="77777777" w:rsidTr="00F01245">
        <w:tc>
          <w:tcPr>
            <w:tcW w:w="5962" w:type="dxa"/>
          </w:tcPr>
          <w:p w14:paraId="332506CF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2E830F83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C54B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74F6E609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C54BFA" w14:paraId="53AED3B9" w14:textId="77777777" w:rsidTr="00F01245">
        <w:tc>
          <w:tcPr>
            <w:tcW w:w="5962" w:type="dxa"/>
          </w:tcPr>
          <w:p w14:paraId="4500A3A3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44927CC8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42C9D2F5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C54BFA" w14:paraId="5D77B4BA" w14:textId="77777777" w:rsidTr="00F01245">
        <w:tc>
          <w:tcPr>
            <w:tcW w:w="5962" w:type="dxa"/>
          </w:tcPr>
          <w:p w14:paraId="74FD4E6C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4B68CDB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C54B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5A467EB4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5C8652E" w14:textId="77777777" w:rsidR="00F01245" w:rsidRDefault="006C3B2A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351B3393" w14:textId="4AA99458" w:rsidR="00F71797" w:rsidRPr="0025057F" w:rsidRDefault="006C3B2A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</w:t>
      </w:r>
      <w:r w:rsidR="000D08A3">
        <w:rPr>
          <w:rFonts w:ascii="Angsana New" w:hAnsi="Angsana New"/>
          <w:sz w:val="30"/>
          <w:szCs w:val="30"/>
          <w:cs/>
        </w:rPr>
        <w:t>อ ถูกทบทวนอย่างน้อยที่สุดทุกสิ้น</w:t>
      </w:r>
      <w:r w:rsidRPr="004B32FB">
        <w:rPr>
          <w:rFonts w:ascii="Angsana New" w:hAnsi="Angsana New"/>
          <w:sz w:val="30"/>
          <w:szCs w:val="30"/>
          <w:cs/>
        </w:rPr>
        <w:t>รอบปีบัญชี</w:t>
      </w:r>
      <w:r w:rsidRPr="00C54BFA">
        <w:rPr>
          <w:rFonts w:ascii="Angsana New" w:hAnsi="Angsana New"/>
          <w:sz w:val="30"/>
          <w:szCs w:val="30"/>
          <w:cs/>
        </w:rPr>
        <w:t xml:space="preserve"> และปรับปรุงตามความเหมาะสม</w:t>
      </w:r>
    </w:p>
    <w:p w14:paraId="710D7ED3" w14:textId="77777777" w:rsidR="00F01245" w:rsidRDefault="00EF1846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130431BF" w14:textId="77777777" w:rsidR="00F01245" w:rsidRDefault="00EF1846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F0124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D8C4476" w14:textId="34D0A50C" w:rsidR="00EF1846" w:rsidRDefault="00EF1846" w:rsidP="003301EC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sz w:val="30"/>
          <w:szCs w:val="30"/>
          <w:cs/>
        </w:rPr>
        <w:t>บริษัท</w:t>
      </w:r>
      <w:r w:rsidR="00F01245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F01245">
        <w:rPr>
          <w:rFonts w:ascii="Angsana New" w:hAnsi="Angsana New" w:hint="cs"/>
          <w:sz w:val="30"/>
          <w:szCs w:val="30"/>
          <w:cs/>
        </w:rPr>
        <w:t>รับรู้สินทรัพย์สิทธิการใช้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ณ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ผลขาดทุนจากการด้อยค่าสะสม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และปรับปรุงด้วยการวัดมูลค่าของหนี้สินตามสัญญาเช่าใหม่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ต้นทุนทางตรงเริ่มแรกที่เกิดขึ้น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จำนวนเงินที่จ่ายชำระตามสัญญาเช่า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ณ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วันที่สัญญาเช่าเริ่มมีผลหรือก่อนวันที่สัญญาเช่าเริ่มมีผล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และหักด้วยสิ่งจูงใจตามสัญญาเช่าที่ได้รับ</w:t>
      </w:r>
    </w:p>
    <w:p w14:paraId="5535FF05" w14:textId="77777777" w:rsidR="009F4360" w:rsidRDefault="009F4360" w:rsidP="003301EC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13853577" w14:textId="77777777" w:rsidR="009F4360" w:rsidRPr="00F01245" w:rsidRDefault="009F4360" w:rsidP="003301EC">
      <w:pPr>
        <w:pStyle w:val="BodyText2"/>
        <w:spacing w:before="120"/>
        <w:ind w:left="993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D890AA" w14:textId="77777777" w:rsidR="00F01245" w:rsidRDefault="00EF1846" w:rsidP="003301EC">
      <w:pPr>
        <w:pStyle w:val="BodyText2"/>
        <w:spacing w:before="120"/>
        <w:ind w:left="993" w:firstLine="0"/>
        <w:jc w:val="thaiDistribute"/>
      </w:pPr>
      <w:r w:rsidRPr="00EF1846">
        <w:rPr>
          <w:rFonts w:ascii="Angsana New" w:hAnsi="Angsana New" w:hint="cs"/>
          <w:sz w:val="30"/>
          <w:szCs w:val="30"/>
          <w:cs/>
        </w:rPr>
        <w:lastRenderedPageBreak/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</w:t>
      </w:r>
      <w:r w:rsidRPr="00EF1846">
        <w:rPr>
          <w:rFonts w:ascii="Angsana New" w:hAnsi="Angsana New"/>
          <w:sz w:val="30"/>
          <w:szCs w:val="30"/>
          <w:cs/>
        </w:rPr>
        <w:t xml:space="preserve"> </w:t>
      </w:r>
      <w:r w:rsidRPr="00EF1846">
        <w:rPr>
          <w:rFonts w:ascii="Angsana New" w:hAnsi="Angsana New" w:hint="cs"/>
          <w:sz w:val="30"/>
          <w:szCs w:val="30"/>
          <w:cs/>
        </w:rPr>
        <w:t>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สิ้นสุดอายุสัญญาเช่าแล้วแต่วันใดจะเกิดขึ้นก่อน</w:t>
      </w:r>
    </w:p>
    <w:p w14:paraId="7FAFE39D" w14:textId="77777777" w:rsidR="00F01245" w:rsidRDefault="00EF1846" w:rsidP="00330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</w:p>
    <w:p w14:paraId="1B436156" w14:textId="5FC2F0E1" w:rsidR="003A4D93" w:rsidRDefault="00EF1846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F01245">
        <w:rPr>
          <w:rFonts w:ascii="Angsana New" w:hAnsi="Angsana New" w:hint="cs"/>
          <w:sz w:val="30"/>
          <w:szCs w:val="30"/>
          <w:cs/>
        </w:rPr>
        <w:t>ณ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วันที่สัญญาเช่าเริ่มมีผล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หลังจากวันที่สัญญาเช่าเริ่มมีผล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นอกจากนี้</w:t>
      </w:r>
      <w:r w:rsidRPr="00F01245">
        <w:rPr>
          <w:rFonts w:ascii="Angsana New" w:hAnsi="Angsana New"/>
          <w:sz w:val="30"/>
          <w:szCs w:val="30"/>
          <w:cs/>
        </w:rPr>
        <w:t xml:space="preserve"> </w:t>
      </w:r>
      <w:r w:rsidRPr="00F01245">
        <w:rPr>
          <w:rFonts w:ascii="Angsana New" w:hAnsi="Angsana New" w:hint="cs"/>
          <w:sz w:val="30"/>
          <w:szCs w:val="30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595DC10" w14:textId="77777777" w:rsidR="007F5114" w:rsidRPr="00054E18" w:rsidRDefault="007F5114" w:rsidP="0081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054E18">
        <w:rPr>
          <w:rFonts w:ascii="Angsana New" w:hAnsi="Angsana New" w:hint="cs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0841BA" w14:textId="3FCE982E" w:rsidR="007F5114" w:rsidRPr="00F01245" w:rsidRDefault="007F511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7F5114">
        <w:rPr>
          <w:rFonts w:ascii="Angsana New" w:hAnsi="Angsana New" w:hint="cs"/>
          <w:sz w:val="30"/>
          <w:szCs w:val="30"/>
          <w:cs/>
        </w:rPr>
        <w:t>จำนวนเงินที่ต้องจ่ายตามสัญญาเช่าที่มีอายุสัญญาเช่า</w:t>
      </w:r>
      <w:r w:rsidRPr="007F5114">
        <w:rPr>
          <w:rFonts w:ascii="Angsana New" w:hAnsi="Angsana New"/>
          <w:sz w:val="30"/>
          <w:szCs w:val="30"/>
          <w:cs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12</w:t>
      </w:r>
      <w:r w:rsidRPr="007F5114">
        <w:rPr>
          <w:rFonts w:ascii="Angsana New" w:hAnsi="Angsana New"/>
          <w:sz w:val="30"/>
          <w:szCs w:val="30"/>
          <w:cs/>
        </w:rPr>
        <w:t xml:space="preserve"> </w:t>
      </w:r>
      <w:r w:rsidRPr="007F5114">
        <w:rPr>
          <w:rFonts w:ascii="Angsana New" w:hAnsi="Angsana New" w:hint="cs"/>
          <w:sz w:val="30"/>
          <w:szCs w:val="30"/>
          <w:cs/>
        </w:rPr>
        <w:t>เดือนหรือน้อยกว่านับตั้งแต่วันที่สัญญาเช่าเริ่มมีผล</w:t>
      </w:r>
      <w:r w:rsidRPr="007F5114">
        <w:rPr>
          <w:rFonts w:ascii="Angsana New" w:hAnsi="Angsana New"/>
          <w:sz w:val="30"/>
          <w:szCs w:val="30"/>
          <w:cs/>
        </w:rPr>
        <w:t xml:space="preserve"> </w:t>
      </w:r>
      <w:r w:rsidRPr="007F5114">
        <w:rPr>
          <w:rFonts w:ascii="Angsana New" w:hAnsi="Angsana New" w:hint="cs"/>
          <w:sz w:val="30"/>
          <w:szCs w:val="30"/>
          <w:cs/>
        </w:rPr>
        <w:t>หรือสัญญาเช่าซึ่งสินทรัพย์อ้างอิงมีมูลค่าต่ำ</w:t>
      </w:r>
      <w:r w:rsidRPr="007F5114">
        <w:rPr>
          <w:rFonts w:ascii="Angsana New" w:hAnsi="Angsana New"/>
          <w:sz w:val="30"/>
          <w:szCs w:val="30"/>
          <w:cs/>
        </w:rPr>
        <w:t xml:space="preserve"> </w:t>
      </w:r>
      <w:r w:rsidRPr="007F5114">
        <w:rPr>
          <w:rFonts w:ascii="Angsana New" w:hAnsi="Angsana New" w:hint="cs"/>
          <w:sz w:val="30"/>
          <w:szCs w:val="30"/>
          <w:cs/>
        </w:rPr>
        <w:t>จะถูกรับรู้เป็นค่าใช้จ่ายตามวิธีเส้นตรงตลอดอายุสัญญาเช่า</w:t>
      </w:r>
    </w:p>
    <w:p w14:paraId="1B41130A" w14:textId="77777777" w:rsidR="00F965CC" w:rsidRPr="00CF1000" w:rsidRDefault="00F965CC" w:rsidP="00CF10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B12CAAB" w14:textId="05ACBDCF" w:rsidR="004A2889" w:rsidRPr="004A2889" w:rsidRDefault="00F965CC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773C5A54" w14:textId="3BC2F0BB" w:rsidR="006C3B2A" w:rsidRPr="00F965CC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F965CC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สินทรัพย์ไม่มีตัวตนอื่น ๆ</w:t>
      </w:r>
    </w:p>
    <w:p w14:paraId="13C8BE5E" w14:textId="0EA1F16D" w:rsidR="006C3B2A" w:rsidRPr="004B32FB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6EA14763" w14:textId="7E2A81A2" w:rsidR="006C3B2A" w:rsidRPr="004D5A47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รายจ่ายภายหลังการรับรู้รายการ</w:t>
      </w:r>
    </w:p>
    <w:p w14:paraId="0CB960CB" w14:textId="49889AFE" w:rsidR="007D4BAE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4B32FB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A95C632" w14:textId="77777777" w:rsidR="00511B54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6EE15908" w14:textId="77777777" w:rsidR="00511B54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5621852F" w14:textId="77777777" w:rsidR="00511B54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5EFF50E3" w14:textId="77777777" w:rsidR="00511B54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03CEF520" w14:textId="77777777" w:rsidR="00511B54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359E8C3D" w14:textId="77777777" w:rsidR="00511B54" w:rsidRPr="004B32FB" w:rsidRDefault="00511B54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17CECE21" w14:textId="7FEBB0E2" w:rsidR="006C3B2A" w:rsidRPr="004B32FB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ค่าตัดจำหน่าย </w:t>
      </w:r>
    </w:p>
    <w:p w14:paraId="73C68AF9" w14:textId="77777777" w:rsidR="006C3B2A" w:rsidRPr="004B32FB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ค่าตัดจำหน่ายคำนวณจากร</w:t>
      </w:r>
      <w:r w:rsidRPr="004B32FB">
        <w:rPr>
          <w:rFonts w:ascii="Angsana New" w:hAnsi="Angsana New"/>
          <w:sz w:val="30"/>
          <w:szCs w:val="30"/>
          <w:cs/>
        </w:rPr>
        <w:t>าคาทุนของสินทรัพย์หรือจำนวนอื่นที่ใช้แทนราคาทุนหักด้วยมูลค่าคงเหลือ</w:t>
      </w:r>
    </w:p>
    <w:p w14:paraId="1CA367C7" w14:textId="1E76E22B" w:rsidR="008D7098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C54BFA">
        <w:rPr>
          <w:rFonts w:ascii="Angsana New" w:hAnsi="Angsana New"/>
          <w:sz w:val="30"/>
          <w:szCs w:val="30"/>
        </w:rPr>
        <w:t xml:space="preserve"> </w:t>
      </w:r>
    </w:p>
    <w:p w14:paraId="7EA61001" w14:textId="334B93C0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423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802"/>
        <w:gridCol w:w="1170"/>
        <w:gridCol w:w="451"/>
      </w:tblGrid>
      <w:tr w:rsidR="006C3B2A" w:rsidRPr="00C54BFA" w14:paraId="2DC4B302" w14:textId="77777777" w:rsidTr="004A2889">
        <w:tc>
          <w:tcPr>
            <w:tcW w:w="5802" w:type="dxa"/>
          </w:tcPr>
          <w:p w14:paraId="43C0FE35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5DE51D3B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1" w:type="dxa"/>
          </w:tcPr>
          <w:p w14:paraId="399F4271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C3B2A" w:rsidRPr="00C54BFA" w14:paraId="59B1AC7B" w14:textId="77777777" w:rsidTr="004A2889">
        <w:tc>
          <w:tcPr>
            <w:tcW w:w="5802" w:type="dxa"/>
          </w:tcPr>
          <w:p w14:paraId="6E1411EA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1170" w:type="dxa"/>
          </w:tcPr>
          <w:p w14:paraId="13003512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C54BF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1" w:type="dxa"/>
          </w:tcPr>
          <w:p w14:paraId="0A00BF25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6DE29C8" w14:textId="6B99808F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กลุ่มบริษัทไม่คิดค่าตัดจำหน่ายโปรแกรมคอมพิวเตอร์ที่อยู่ระหว่างการติดตั้ง</w:t>
      </w:r>
    </w:p>
    <w:p w14:paraId="3391F62E" w14:textId="2488A527" w:rsidR="004A2889" w:rsidRPr="004B32FB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C54BFA" w:rsidDel="00E44C55">
        <w:rPr>
          <w:rFonts w:ascii="Angsana New" w:hAnsi="Angsana New"/>
          <w:sz w:val="30"/>
          <w:szCs w:val="30"/>
        </w:rPr>
        <w:t xml:space="preserve"> </w:t>
      </w:r>
    </w:p>
    <w:p w14:paraId="769C38FD" w14:textId="05306FDE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B32FB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 w:rsidR="007F5114"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</w:p>
    <w:p w14:paraId="62433287" w14:textId="77777777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54BFA">
        <w:rPr>
          <w:rFonts w:ascii="Angsana New" w:hAnsi="Angsana New"/>
          <w:sz w:val="30"/>
          <w:szCs w:val="30"/>
        </w:rPr>
        <w:t xml:space="preserve">  </w:t>
      </w:r>
      <w:r w:rsidRPr="00C54BFA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6FE2B541" w14:textId="77777777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</w:t>
      </w:r>
    </w:p>
    <w:p w14:paraId="139446E7" w14:textId="77777777" w:rsidR="006C3B2A" w:rsidRPr="00E818B7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18B7">
        <w:rPr>
          <w:rFonts w:ascii="Angsana New" w:hAnsi="Angsana New"/>
          <w:b/>
          <w:bCs/>
          <w:sz w:val="30"/>
          <w:szCs w:val="30"/>
          <w:cs/>
        </w:rPr>
        <w:t>การคำนวณมูลค่าที่คาดว่าจะได้รับคืน</w:t>
      </w:r>
    </w:p>
    <w:p w14:paraId="686A9584" w14:textId="43D0FF28" w:rsidR="00F71797" w:rsidRDefault="006C3B2A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 </w:t>
      </w:r>
    </w:p>
    <w:p w14:paraId="51CF5593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1A12CCF5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5E4DA3B3" w14:textId="77777777" w:rsidR="00511B54" w:rsidRPr="00C54BFA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3862DAA8" w14:textId="6B7FDB80" w:rsidR="001F1609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  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160AC7C" w14:textId="4417439A" w:rsidR="006C3B2A" w:rsidRPr="004A2889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A2889">
        <w:rPr>
          <w:rFonts w:ascii="Angsana New" w:hAnsi="Angsana New"/>
          <w:b/>
          <w:bCs/>
          <w:sz w:val="30"/>
          <w:szCs w:val="30"/>
          <w:cs/>
        </w:rPr>
        <w:t>การกลับรายการด้อยค่า</w:t>
      </w:r>
    </w:p>
    <w:p w14:paraId="43D96E68" w14:textId="638DFBEB" w:rsidR="008D7098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7ECD5CC3" w14:textId="7F6B2649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B32F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5CE0F737" w14:textId="731B1FD5" w:rsidR="00186450" w:rsidRPr="004B32FB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DB7338" w:rsidRPr="00C54BFA">
        <w:rPr>
          <w:rFonts w:ascii="Angsana New" w:hAnsi="Angsana New"/>
          <w:sz w:val="30"/>
          <w:szCs w:val="30"/>
          <w:cs/>
        </w:rPr>
        <w:t>ด้วย</w:t>
      </w:r>
      <w:r w:rsidRPr="00C54BFA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Pr="004B32FB">
        <w:rPr>
          <w:rFonts w:ascii="Angsana New" w:hAnsi="Angsana New"/>
          <w:sz w:val="30"/>
          <w:szCs w:val="30"/>
          <w:cs/>
        </w:rPr>
        <w:t>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2D5AFAF4" w14:textId="4EF2D973" w:rsidR="0027076B" w:rsidRDefault="0027076B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ต้นทุนการกู้ยืม</w:t>
      </w:r>
    </w:p>
    <w:p w14:paraId="7CFCCC2C" w14:textId="77777777" w:rsidR="0027076B" w:rsidRDefault="0027076B" w:rsidP="0027076B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27076B">
        <w:rPr>
          <w:rFonts w:ascii="Angsana New" w:hAnsi="Angsana New" w:hint="cs"/>
          <w:sz w:val="30"/>
          <w:szCs w:val="30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การก่อสร้าง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หรือการผลิตสินทรัพย์ที่เข้าเงื่อนไข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ต้องนำมารวมเป็นส่วนหนึ่งของราคาทุนของสินทรัพย์นั้น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โดยสินทรัพย์ที่เข้าเงื่อนไข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คือ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1171E50" w14:textId="0931B098" w:rsidR="0027076B" w:rsidRPr="0027076B" w:rsidRDefault="0027076B" w:rsidP="0027076B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27076B">
        <w:rPr>
          <w:rFonts w:ascii="Angsana New" w:hAnsi="Angsana New" w:hint="cs"/>
          <w:sz w:val="30"/>
          <w:szCs w:val="30"/>
          <w:cs/>
        </w:rPr>
        <w:t>ต้นทุนการกู้ยืมอื่น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ๆ</w:t>
      </w:r>
      <w:r w:rsidRPr="0027076B">
        <w:rPr>
          <w:rFonts w:ascii="Angsana New" w:hAnsi="Angsana New"/>
          <w:sz w:val="30"/>
          <w:szCs w:val="30"/>
          <w:cs/>
        </w:rPr>
        <w:t xml:space="preserve"> </w:t>
      </w:r>
      <w:r w:rsidRPr="0027076B">
        <w:rPr>
          <w:rFonts w:ascii="Angsana New" w:hAnsi="Angsana New" w:hint="cs"/>
          <w:sz w:val="30"/>
          <w:szCs w:val="30"/>
          <w:cs/>
        </w:rPr>
        <w:t>บันทึกเป็นค่าใช้จ่ายในงวดที่เกิดขึ้น</w:t>
      </w:r>
    </w:p>
    <w:p w14:paraId="3221BDBD" w14:textId="28035512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B32FB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43684D2" w14:textId="2775CC06" w:rsidR="004B32FB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16BFCAC5" w14:textId="580B138E" w:rsidR="006C3B2A" w:rsidRPr="004B32FB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B32FB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ผลประโยชน์ของพนักงาน  </w:t>
      </w:r>
    </w:p>
    <w:p w14:paraId="6CC2F66D" w14:textId="0EE4CA26" w:rsidR="006C3B2A" w:rsidRPr="004D5A47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t>โครงการสมทบเงิน</w:t>
      </w:r>
    </w:p>
    <w:p w14:paraId="6E92D90B" w14:textId="54095D79" w:rsidR="007F5114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E37E212" w14:textId="77327357" w:rsidR="006C3B2A" w:rsidRPr="004D5A47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4D5A47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AA7ED5E" w14:textId="5B125D37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26B77273" w14:textId="590643CE" w:rsidR="009A06A4" w:rsidRPr="00C54BFA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โดยวิธีคิดลดแต่ละหน่วยที่ประมาณการไว้</w:t>
      </w:r>
      <w:r w:rsidRPr="00C54BFA">
        <w:rPr>
          <w:rFonts w:ascii="Angsana New" w:hAnsi="Angsana New"/>
          <w:sz w:val="30"/>
          <w:szCs w:val="30"/>
        </w:rPr>
        <w:t xml:space="preserve"> </w:t>
      </w:r>
    </w:p>
    <w:p w14:paraId="6FEEC660" w14:textId="55407B19" w:rsidR="006C3B2A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โดยคำนึงถึงการเปลี่ยนแปลงใดๆ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6536236C" w14:textId="129D694B" w:rsidR="007D4BAE" w:rsidRPr="00C54BFA" w:rsidRDefault="006C3B2A" w:rsidP="003A4D93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4EE5E4" w14:textId="77777777" w:rsidR="006C3B2A" w:rsidRPr="003A4D93" w:rsidRDefault="006C3B2A" w:rsidP="003A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3A4D93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ผลประโยชน์เมื่อเลิกจ้าง </w:t>
      </w:r>
    </w:p>
    <w:p w14:paraId="0AB56B19" w14:textId="2A1EC85B" w:rsidR="002F3636" w:rsidRPr="00AE1D41" w:rsidRDefault="006C3B2A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C54BFA">
        <w:rPr>
          <w:rFonts w:ascii="Angsana New" w:hAnsi="Angsana New"/>
          <w:sz w:val="30"/>
          <w:szCs w:val="30"/>
        </w:rPr>
        <w:t xml:space="preserve">12 </w:t>
      </w:r>
      <w:r w:rsidRPr="00C54BFA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E4A96CD" w14:textId="44954830" w:rsidR="006C3B2A" w:rsidRPr="00F66FF1" w:rsidRDefault="006C3B2A" w:rsidP="00465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F66FF1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1EFC8C47" w14:textId="076D7390" w:rsidR="00F71797" w:rsidRDefault="006C3B2A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="00286FA6" w:rsidRPr="00C54BFA">
        <w:rPr>
          <w:rFonts w:ascii="Angsana New" w:hAnsi="Angsana New"/>
          <w:sz w:val="30"/>
          <w:szCs w:val="30"/>
          <w:cs/>
        </w:rPr>
        <w:t>ล</w:t>
      </w:r>
    </w:p>
    <w:p w14:paraId="60642314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7CA2B005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0847B664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422CD67F" w14:textId="77777777" w:rsidR="00511B54" w:rsidRDefault="00511B54" w:rsidP="008D7098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</w:p>
    <w:p w14:paraId="7CFFFAA9" w14:textId="74D16F48" w:rsidR="006C3B2A" w:rsidRPr="00EA128F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70F3ACF7" w14:textId="4D2D9A81" w:rsidR="009A06A4" w:rsidRDefault="006C3B2A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3E555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3E5559">
        <w:rPr>
          <w:rFonts w:ascii="Angsana New" w:hAnsi="Angsana New"/>
          <w:sz w:val="30"/>
          <w:szCs w:val="30"/>
        </w:rPr>
        <w:t xml:space="preserve"> </w:t>
      </w:r>
      <w:r w:rsidRPr="003E5559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E5559">
        <w:rPr>
          <w:rFonts w:ascii="Angsana New" w:hAnsi="Angsana New"/>
          <w:sz w:val="30"/>
          <w:szCs w:val="30"/>
        </w:rPr>
        <w:t xml:space="preserve"> </w:t>
      </w:r>
    </w:p>
    <w:p w14:paraId="04E43FA3" w14:textId="77777777" w:rsidR="006C3B2A" w:rsidRPr="00F66FF1" w:rsidRDefault="006C3B2A" w:rsidP="00465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rPr>
          <w:rFonts w:ascii="Angsana New" w:hAnsi="Angsana New"/>
          <w:b/>
          <w:bCs/>
          <w:sz w:val="30"/>
          <w:szCs w:val="30"/>
        </w:rPr>
      </w:pPr>
      <w:r w:rsidRPr="00F66FF1">
        <w:rPr>
          <w:rFonts w:ascii="Angsana New" w:hAnsi="Angsana New"/>
          <w:b/>
          <w:bCs/>
          <w:sz w:val="30"/>
          <w:szCs w:val="30"/>
          <w:cs/>
        </w:rPr>
        <w:t>ประมาณการค่าประกันผลงาน</w:t>
      </w:r>
    </w:p>
    <w:p w14:paraId="7A89A960" w14:textId="4F3F6B41" w:rsidR="008D7098" w:rsidRDefault="006C3B2A" w:rsidP="009A06A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3E5559">
        <w:rPr>
          <w:rFonts w:ascii="Angsana New" w:hAnsi="Angsana New"/>
          <w:sz w:val="30"/>
          <w:szCs w:val="30"/>
          <w:cs/>
        </w:rPr>
        <w:t>ประมาณการค่าประกันผลงานจะบันทึกเมื่อได้ขายสินค้าหรือให้บริการแก่ลูกค้าแล้ว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ประมาณการค่าใช้จ่ายพิจารณาจากประวัติการจ่ายค่าประกันผลงาน และปัจจัยต่างๆที่อาจเกี่ยวข้องกับความน่าจะเป็นที่จะเกิดค่าใช้จ่ายดังกล่าว</w:t>
      </w:r>
    </w:p>
    <w:p w14:paraId="68F02257" w14:textId="4CE74319" w:rsidR="00FA378C" w:rsidRPr="00EA128F" w:rsidRDefault="00FA378C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59827190" w14:textId="1B817169" w:rsidR="00FA378C" w:rsidRPr="00C54BFA" w:rsidRDefault="006D2B4F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กลุ่มบริษัท</w:t>
      </w:r>
      <w:r w:rsidR="00FA378C" w:rsidRPr="00C54BFA"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FA378C" w:rsidRPr="00C54BFA">
        <w:rPr>
          <w:rFonts w:ascii="Angsana New" w:hAnsi="Angsana New"/>
          <w:sz w:val="30"/>
          <w:szCs w:val="30"/>
        </w:rPr>
        <w:t xml:space="preserve">3 </w:t>
      </w:r>
      <w:r w:rsidR="00FA378C" w:rsidRPr="00C54BFA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A696EAD" w14:textId="678B2E85" w:rsidR="00FA378C" w:rsidRPr="00C54BFA" w:rsidRDefault="00FA378C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FC51D9F" w14:textId="1C11033E" w:rsidR="002F3636" w:rsidRDefault="00FA378C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="006D2B4F" w:rsidRPr="00C54BFA">
        <w:rPr>
          <w:rFonts w:ascii="Angsana New" w:hAnsi="Angsana New"/>
          <w:sz w:val="30"/>
          <w:szCs w:val="30"/>
          <w:cs/>
        </w:rPr>
        <w:t>กลุ่มบริษัท</w:t>
      </w:r>
      <w:r w:rsidRPr="00C54BFA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4A66D59D" w14:textId="77777777" w:rsidR="00FA378C" w:rsidRPr="00C54BFA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B2744B">
        <w:rPr>
          <w:rFonts w:ascii="Angsana New" w:hAnsi="Angsana New"/>
          <w:sz w:val="30"/>
          <w:szCs w:val="30"/>
        </w:rPr>
        <w:t>1</w:t>
      </w:r>
      <w:r w:rsidRPr="00C54BFA">
        <w:rPr>
          <w:rFonts w:ascii="Angsana New" w:hAnsi="Angsana New"/>
          <w:sz w:val="30"/>
          <w:szCs w:val="30"/>
        </w:rPr>
        <w:t xml:space="preserve">  </w:t>
      </w:r>
      <w:r w:rsidRPr="00C54BFA">
        <w:rPr>
          <w:rFonts w:ascii="Angsana New" w:hAnsi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23DC19B" w14:textId="2AAF708F" w:rsidR="00FA378C" w:rsidRPr="00C54BFA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ข้อมูลระดับ</w:t>
      </w:r>
      <w:r w:rsidR="00D3457A">
        <w:rPr>
          <w:rFonts w:ascii="Angsana New" w:hAnsi="Angsana New" w:hint="cs"/>
          <w:sz w:val="30"/>
          <w:szCs w:val="30"/>
          <w:cs/>
        </w:rPr>
        <w:t xml:space="preserve"> </w:t>
      </w:r>
      <w:r w:rsidR="007F5114">
        <w:rPr>
          <w:rFonts w:ascii="Angsana New" w:hAnsi="Angsana New"/>
          <w:sz w:val="30"/>
          <w:szCs w:val="30"/>
        </w:rPr>
        <w:t xml:space="preserve">2 </w:t>
      </w:r>
      <w:r w:rsidRPr="00C54BFA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54BFA">
        <w:rPr>
          <w:rFonts w:ascii="Angsana New" w:hAnsi="Angsana New"/>
          <w:sz w:val="30"/>
          <w:szCs w:val="30"/>
        </w:rPr>
        <w:t>1</w:t>
      </w:r>
    </w:p>
    <w:p w14:paraId="21AE0507" w14:textId="5A67AF92" w:rsidR="00FA378C" w:rsidRPr="00964E8B" w:rsidRDefault="00FA378C" w:rsidP="00D829B4">
      <w:pPr>
        <w:pStyle w:val="BodyText2"/>
        <w:numPr>
          <w:ilvl w:val="0"/>
          <w:numId w:val="5"/>
        </w:numPr>
        <w:spacing w:before="120"/>
        <w:ind w:left="1418" w:right="45" w:hanging="425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ข้อมูลระดับ</w:t>
      </w:r>
      <w:r w:rsidR="007F5114">
        <w:rPr>
          <w:rFonts w:ascii="Angsana New" w:hAnsi="Angsana New"/>
          <w:sz w:val="30"/>
          <w:szCs w:val="30"/>
        </w:rPr>
        <w:t xml:space="preserve"> 3</w:t>
      </w:r>
      <w:r w:rsidR="007F5114">
        <w:rPr>
          <w:rFonts w:ascii="Angsana New" w:hAnsi="Angsana New" w:hint="cs"/>
          <w:sz w:val="30"/>
          <w:szCs w:val="30"/>
          <w:cs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26041A7" w14:textId="7C1C9DB8" w:rsidR="00FA378C" w:rsidRPr="00C54BFA" w:rsidRDefault="00FA378C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C59B2CA" w14:textId="1FB31DA6" w:rsidR="00465DE5" w:rsidRPr="00C54BFA" w:rsidRDefault="006D2B4F" w:rsidP="00D3457A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กลุ่มบริษัท</w:t>
      </w:r>
      <w:r w:rsidR="00FA378C" w:rsidRPr="00C54BF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FA378C" w:rsidRPr="00C54BFA">
        <w:rPr>
          <w:rFonts w:ascii="Angsana New" w:hAnsi="Angsana New"/>
          <w:sz w:val="30"/>
          <w:szCs w:val="30"/>
        </w:rPr>
        <w:t xml:space="preserve"> </w:t>
      </w:r>
    </w:p>
    <w:p w14:paraId="59B852CD" w14:textId="6D020313" w:rsidR="006C3B2A" w:rsidRPr="00EA128F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F026944" w14:textId="698D34EE" w:rsidR="009A06A4" w:rsidRPr="00D3457A" w:rsidRDefault="00A92DCE" w:rsidP="00511B54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D3457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D3457A">
        <w:rPr>
          <w:rFonts w:ascii="Angsana New" w:hAnsi="Angsana New"/>
          <w:sz w:val="30"/>
          <w:szCs w:val="30"/>
        </w:rPr>
        <w:t xml:space="preserve"> </w:t>
      </w:r>
    </w:p>
    <w:p w14:paraId="21F83B99" w14:textId="77777777" w:rsidR="00A92DCE" w:rsidRPr="00D3457A" w:rsidRDefault="00A92DCE" w:rsidP="00EA1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8" w:firstLine="164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7A">
        <w:rPr>
          <w:rFonts w:ascii="Angsana New" w:hAnsi="Angsana New"/>
          <w:b/>
          <w:bCs/>
          <w:sz w:val="30"/>
          <w:szCs w:val="30"/>
          <w:cs/>
        </w:rPr>
        <w:t>การขายสินค้าและบริการ</w:t>
      </w:r>
    </w:p>
    <w:p w14:paraId="38FF3738" w14:textId="260FC07A" w:rsidR="00A92DCE" w:rsidRPr="00D3457A" w:rsidRDefault="00A92DCE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D3457A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</w:t>
      </w:r>
      <w:bookmarkStart w:id="2" w:name="_Hlk31811234"/>
      <w:r w:rsidR="00792805" w:rsidRPr="00D3457A">
        <w:rPr>
          <w:rFonts w:ascii="Angsana New" w:hAnsi="Angsana New"/>
          <w:sz w:val="30"/>
          <w:szCs w:val="30"/>
          <w:cs/>
        </w:rPr>
        <w:t>เมื่อมีการส่งมอบสินค้าให้กับลูกค้า</w:t>
      </w:r>
      <w:bookmarkEnd w:id="2"/>
      <w:r w:rsidRPr="00D3457A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D3457A">
        <w:rPr>
          <w:rFonts w:ascii="Angsana New" w:hAnsi="Angsana New"/>
          <w:sz w:val="30"/>
          <w:szCs w:val="30"/>
        </w:rPr>
        <w:t xml:space="preserve"> </w:t>
      </w:r>
    </w:p>
    <w:p w14:paraId="4F0AC597" w14:textId="77777777" w:rsidR="00A92DCE" w:rsidRPr="00D3457A" w:rsidRDefault="00A92DCE" w:rsidP="00465DE5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D3457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ำหนดความสำเร็จของรายการวิศวกรของบริษัทเป็นผู้ประเมินขั้นความสำเร็จ ต้นทุนที่เกี่ยวข้องรับรู้ในกำไรหรือขาดทุนเมื่อเกิดขึ้น</w:t>
      </w:r>
    </w:p>
    <w:p w14:paraId="719FA2A7" w14:textId="53B61838" w:rsidR="002F3636" w:rsidRPr="00C54BFA" w:rsidRDefault="00A92DCE" w:rsidP="00AE1D41">
      <w:pPr>
        <w:pStyle w:val="BodyText2"/>
        <w:spacing w:before="120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D3457A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D3457A">
        <w:rPr>
          <w:rFonts w:ascii="Angsana New" w:hAnsi="Angsana New"/>
          <w:sz w:val="30"/>
          <w:szCs w:val="30"/>
        </w:rPr>
        <w:t xml:space="preserve"> (</w:t>
      </w:r>
      <w:r w:rsidRPr="00D3457A">
        <w:rPr>
          <w:rFonts w:ascii="Angsana New" w:hAnsi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D3457A">
        <w:rPr>
          <w:rFonts w:ascii="Angsana New" w:hAnsi="Angsana New"/>
          <w:sz w:val="30"/>
          <w:szCs w:val="30"/>
        </w:rPr>
        <w:t>)</w:t>
      </w:r>
      <w:r w:rsidRPr="00D3457A">
        <w:rPr>
          <w:rFonts w:ascii="Angsana New" w:hAnsi="Angsana New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D3457A">
        <w:rPr>
          <w:rFonts w:ascii="Angsana New" w:hAnsi="Angsana New"/>
          <w:sz w:val="30"/>
          <w:szCs w:val="30"/>
        </w:rPr>
        <w:t xml:space="preserve"> </w:t>
      </w:r>
      <w:r w:rsidRPr="00D3457A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  <w:r w:rsidRPr="00C54BFA">
        <w:rPr>
          <w:rFonts w:ascii="Angsana New" w:hAnsi="Angsana New"/>
          <w:sz w:val="30"/>
          <w:szCs w:val="30"/>
          <w:cs/>
        </w:rPr>
        <w:t xml:space="preserve"> </w:t>
      </w:r>
    </w:p>
    <w:p w14:paraId="1396332A" w14:textId="602412E8" w:rsidR="009E6FC7" w:rsidRPr="00EA128F" w:rsidRDefault="009E6FC7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="00FC2FF9" w:rsidRPr="00EA128F">
        <w:rPr>
          <w:rFonts w:ascii="Angsana New" w:hAnsi="Angsana New"/>
          <w:b/>
          <w:bCs/>
          <w:sz w:val="30"/>
          <w:szCs w:val="30"/>
          <w:cs/>
        </w:rPr>
        <w:t>จากการลงทุน</w:t>
      </w:r>
    </w:p>
    <w:p w14:paraId="3FF79E18" w14:textId="788C15DE" w:rsidR="007F5114" w:rsidRDefault="009E6FC7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69348824" w14:textId="77777777" w:rsidR="00511B54" w:rsidRDefault="00511B54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1F57CCAF" w14:textId="77777777" w:rsidR="00511B54" w:rsidRDefault="00511B54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65ABF1F1" w14:textId="6D43C317" w:rsidR="006C3B2A" w:rsidRPr="00EA128F" w:rsidRDefault="006C3B2A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5457B11C" w14:textId="065415DE" w:rsidR="00511B54" w:rsidRPr="00C54BFA" w:rsidRDefault="006C3B2A" w:rsidP="00511B54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  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119FC84C" w14:textId="6D7BDBB6" w:rsidR="00FC2FF9" w:rsidRPr="00EA128F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ACF3214" w14:textId="4DFAB248" w:rsidR="001674C9" w:rsidRPr="00EA128F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  <w:cs/>
        </w:rPr>
      </w:pPr>
      <w:r w:rsidRPr="00EA128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A128F">
        <w:rPr>
          <w:rFonts w:ascii="Angsana New" w:hAnsi="Angsana New"/>
          <w:sz w:val="30"/>
          <w:szCs w:val="30"/>
        </w:rPr>
        <w:t xml:space="preserve"> </w:t>
      </w:r>
      <w:r w:rsidRPr="00EA128F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FA8298C" w14:textId="07791D6C" w:rsidR="008D7098" w:rsidRDefault="006C3B2A" w:rsidP="00A2207A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75F38A2" w14:textId="77777777" w:rsidR="006C3B2A" w:rsidRPr="00EA128F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180BF526" w14:textId="5BF766F2" w:rsidR="006C3B2A" w:rsidRPr="00EA128F" w:rsidRDefault="006C3B2A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  <w:cs/>
        </w:rPr>
      </w:pPr>
      <w:r w:rsidRPr="00EA128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A128F">
        <w:rPr>
          <w:rFonts w:ascii="Angsana New" w:hAnsi="Angsana New"/>
          <w:sz w:val="30"/>
          <w:szCs w:val="30"/>
        </w:rPr>
        <w:t xml:space="preserve"> </w:t>
      </w:r>
    </w:p>
    <w:p w14:paraId="0A7F6C06" w14:textId="7772A090" w:rsidR="002F3636" w:rsidRDefault="006C3B2A" w:rsidP="00AE1D41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B8864F4" w14:textId="62D79347" w:rsidR="00511B54" w:rsidRPr="00EA128F" w:rsidRDefault="006C3B2A" w:rsidP="00511B54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  <w:cs/>
        </w:rPr>
      </w:pPr>
      <w:r w:rsidRPr="00EA128F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1921F0" w14:textId="4C6A7779" w:rsidR="000C5691" w:rsidRPr="00EA128F" w:rsidRDefault="006C3B2A" w:rsidP="00A2207A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EA128F">
        <w:rPr>
          <w:rFonts w:ascii="Angsana New" w:hAnsi="Angsana New"/>
          <w:sz w:val="30"/>
          <w:szCs w:val="30"/>
        </w:rPr>
        <w:t xml:space="preserve"> </w:t>
      </w:r>
    </w:p>
    <w:p w14:paraId="343539BB" w14:textId="43A8CA4E" w:rsidR="00D56B63" w:rsidRDefault="001674C9" w:rsidP="00465DE5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BDE3C2B" w14:textId="518354CA" w:rsidR="00794EDC" w:rsidRDefault="007F5114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2B64D3E" w14:textId="77777777" w:rsidR="000D08A3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0D08A3">
        <w:rPr>
          <w:rFonts w:ascii="Angsana New" w:hAnsi="Angsana New"/>
          <w:sz w:val="30"/>
          <w:szCs w:val="30"/>
          <w:cs/>
        </w:rPr>
        <w:t>เครื่องมือทางการเงินที่แสดงไว้ในงบ</w:t>
      </w:r>
      <w:r w:rsidRPr="000D08A3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0D08A3">
        <w:rPr>
          <w:rFonts w:ascii="Angsana New" w:hAnsi="Angsana New"/>
          <w:sz w:val="30"/>
          <w:szCs w:val="30"/>
          <w:cs/>
        </w:rPr>
        <w:t xml:space="preserve"> ประกอบด้วย เงินสดและรายการเทียบเท่าเงินสด</w:t>
      </w:r>
      <w:r w:rsidRPr="000D08A3">
        <w:rPr>
          <w:rFonts w:ascii="Angsana New" w:hAnsi="Angsana New" w:hint="cs"/>
          <w:sz w:val="30"/>
          <w:szCs w:val="30"/>
          <w:cs/>
        </w:rPr>
        <w:t xml:space="preserve"> </w:t>
      </w:r>
      <w:r w:rsidRPr="000D08A3">
        <w:rPr>
          <w:rFonts w:ascii="Angsana New" w:hAnsi="Angsana New"/>
          <w:sz w:val="30"/>
          <w:szCs w:val="30"/>
          <w:cs/>
        </w:rPr>
        <w:t>ลูกหนี้ก</w:t>
      </w:r>
      <w:r w:rsidRPr="000D08A3">
        <w:rPr>
          <w:rFonts w:ascii="Angsana New" w:hAnsi="Angsana New" w:hint="cs"/>
          <w:sz w:val="30"/>
          <w:szCs w:val="30"/>
          <w:cs/>
        </w:rPr>
        <w:t>ารค้า ลูกหนี้อื่น</w:t>
      </w:r>
      <w:r w:rsidRPr="000D08A3">
        <w:rPr>
          <w:rFonts w:ascii="Angsana New" w:hAnsi="Angsana New"/>
          <w:sz w:val="30"/>
          <w:szCs w:val="30"/>
          <w:cs/>
        </w:rPr>
        <w:t xml:space="preserve"> เงินให้กู้ยืมระยะสั้น เงินฝากธนาคารติดภาระค้ำประกัน</w:t>
      </w:r>
      <w:r w:rsidRPr="000D08A3">
        <w:rPr>
          <w:rFonts w:ascii="Angsana New" w:hAnsi="Angsana New" w:hint="cs"/>
          <w:sz w:val="30"/>
          <w:szCs w:val="30"/>
          <w:cs/>
        </w:rPr>
        <w:t xml:space="preserve"> </w:t>
      </w:r>
      <w:r w:rsidRPr="000D08A3">
        <w:rPr>
          <w:rFonts w:ascii="Angsana New" w:hAnsi="Angsana New"/>
          <w:sz w:val="30"/>
          <w:szCs w:val="30"/>
          <w:cs/>
        </w:rPr>
        <w:t xml:space="preserve">และเงินเบิกเกินบัญชีและเงินกู้ยืมระยะสั้นจากสถาบันการเงิน </w:t>
      </w:r>
      <w:r w:rsidRPr="000D08A3">
        <w:rPr>
          <w:rFonts w:ascii="Angsana New" w:hAnsi="Angsana New" w:hint="cs"/>
          <w:sz w:val="30"/>
          <w:szCs w:val="30"/>
          <w:cs/>
        </w:rPr>
        <w:t xml:space="preserve">เจ้าหนี้การค้า </w:t>
      </w:r>
      <w:r w:rsidRPr="000D08A3">
        <w:rPr>
          <w:rFonts w:ascii="Angsana New" w:hAnsi="Angsana New"/>
          <w:sz w:val="30"/>
          <w:szCs w:val="30"/>
          <w:cs/>
        </w:rPr>
        <w:t xml:space="preserve">เจ้าหนี้อื่น เงินกู้ยืมระยะยาว </w:t>
      </w:r>
      <w:r w:rsidRPr="000D08A3">
        <w:rPr>
          <w:rFonts w:ascii="Angsana New" w:hAnsi="Angsana New" w:hint="cs"/>
          <w:sz w:val="30"/>
          <w:szCs w:val="30"/>
          <w:cs/>
        </w:rPr>
        <w:t>และ</w:t>
      </w:r>
      <w:r w:rsidRPr="000D08A3">
        <w:rPr>
          <w:rFonts w:ascii="Angsana New" w:hAnsi="Angsana New"/>
          <w:sz w:val="30"/>
          <w:szCs w:val="30"/>
          <w:cs/>
        </w:rPr>
        <w:t>หนี้สินตามสัญญาเช่าทางการเงินระยะยาว  นโยบายการบัญชี เกณฑ์การรับรู้และวัดมูลค่าสำหรับแต่ละรายการได้มีการเปิดเผยแยกตามแต่ละหัวข้อที่เกี่ยวข้อง</w:t>
      </w:r>
    </w:p>
    <w:p w14:paraId="7D606625" w14:textId="16BE0863" w:rsidR="000D08A3" w:rsidRPr="000D08A3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08A3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p w14:paraId="763B9BF7" w14:textId="77777777" w:rsidR="000D08A3" w:rsidRPr="000D08A3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0D08A3">
        <w:rPr>
          <w:rFonts w:ascii="Angsana New" w:hAnsi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7DB3CC0" w14:textId="77777777" w:rsidR="000D08A3" w:rsidRPr="000D08A3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0D08A3">
        <w:rPr>
          <w:rFonts w:ascii="Angsana New" w:hAnsi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60B692DA" w14:textId="77777777" w:rsidR="000D08A3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0D08A3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B637F6B" w14:textId="77777777" w:rsidR="00C03DC7" w:rsidRDefault="00C03DC7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331C28DA" w14:textId="77777777" w:rsidR="00C03DC7" w:rsidRDefault="00C03DC7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5A580C22" w14:textId="77777777" w:rsidR="00C03DC7" w:rsidRDefault="00C03DC7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7ED6657D" w14:textId="77777777" w:rsidR="00C03DC7" w:rsidRDefault="00C03DC7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02007742" w14:textId="77777777" w:rsidR="00C03DC7" w:rsidRDefault="00C03DC7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</w:p>
    <w:p w14:paraId="572C8DC2" w14:textId="77777777" w:rsidR="000D08A3" w:rsidRPr="00C37A9A" w:rsidRDefault="000D08A3" w:rsidP="000D08A3">
      <w:pPr>
        <w:pStyle w:val="BodyText2"/>
        <w:spacing w:before="120"/>
        <w:ind w:left="992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37A9A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7E14C716" w14:textId="2B76427D" w:rsidR="000C5691" w:rsidRPr="000D08A3" w:rsidRDefault="000D08A3" w:rsidP="00A2207A">
      <w:pPr>
        <w:pStyle w:val="BodyText2"/>
        <w:spacing w:before="120"/>
        <w:ind w:left="992" w:firstLine="0"/>
        <w:jc w:val="thaiDistribute"/>
        <w:rPr>
          <w:rFonts w:ascii="Angsana New" w:hAnsi="Angsana New"/>
          <w:sz w:val="30"/>
          <w:szCs w:val="30"/>
        </w:rPr>
      </w:pPr>
      <w:r w:rsidRPr="000D08A3">
        <w:rPr>
          <w:rFonts w:ascii="Angsana New" w:hAnsi="Angsana New"/>
          <w:sz w:val="30"/>
          <w:szCs w:val="30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55FCFBC" w14:textId="476DA86B" w:rsidR="002F3636" w:rsidRDefault="002F3636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57B149EB" w14:textId="73B59E50" w:rsidR="002F3636" w:rsidRDefault="002F3636" w:rsidP="002F3636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3636">
        <w:rPr>
          <w:rFonts w:ascii="Angsana New" w:hAnsi="Angsana New" w:hint="cs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575D6F04" w14:textId="3F9D0FCB" w:rsidR="00FC2FF9" w:rsidRPr="00EA128F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กำไร (ขาดทุน) ต่อหุ้น</w:t>
      </w:r>
    </w:p>
    <w:p w14:paraId="0D64C840" w14:textId="4D94B83C" w:rsidR="00A2207A" w:rsidRPr="00EA128F" w:rsidRDefault="006C3B2A" w:rsidP="00C03DC7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>กลุ่มบริษัทแสดง</w:t>
      </w:r>
      <w:r w:rsidR="001674C9" w:rsidRPr="00EA128F">
        <w:rPr>
          <w:rFonts w:ascii="Angsana New" w:hAnsi="Angsana New"/>
          <w:sz w:val="30"/>
          <w:szCs w:val="30"/>
          <w:cs/>
        </w:rPr>
        <w:t>กำไร (</w:t>
      </w:r>
      <w:r w:rsidRPr="00EA128F">
        <w:rPr>
          <w:rFonts w:ascii="Angsana New" w:hAnsi="Angsana New"/>
          <w:sz w:val="30"/>
          <w:szCs w:val="30"/>
          <w:cs/>
        </w:rPr>
        <w:t>ขาดทุน</w:t>
      </w:r>
      <w:r w:rsidR="001674C9" w:rsidRPr="00EA128F">
        <w:rPr>
          <w:rFonts w:ascii="Angsana New" w:hAnsi="Angsana New"/>
          <w:sz w:val="30"/>
          <w:szCs w:val="30"/>
          <w:cs/>
        </w:rPr>
        <w:t xml:space="preserve">) </w:t>
      </w:r>
      <w:r w:rsidRPr="00EA128F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ต่อหุ้นขั้นพื้นฐานสำหรับหุ้นสามัญ </w:t>
      </w:r>
      <w:r w:rsidR="001674C9" w:rsidRPr="00EA128F">
        <w:rPr>
          <w:rFonts w:ascii="Angsana New" w:hAnsi="Angsana New"/>
          <w:sz w:val="30"/>
          <w:szCs w:val="30"/>
          <w:cs/>
        </w:rPr>
        <w:t xml:space="preserve">กำไร (ขาดทุน) </w:t>
      </w:r>
      <w:r w:rsidRPr="00EA128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="001674C9" w:rsidRPr="00EA128F">
        <w:rPr>
          <w:rFonts w:ascii="Angsana New" w:hAnsi="Angsana New"/>
          <w:sz w:val="30"/>
          <w:szCs w:val="30"/>
          <w:cs/>
        </w:rPr>
        <w:t>กำไรหรือ</w:t>
      </w:r>
      <w:r w:rsidRPr="00EA128F">
        <w:rPr>
          <w:rFonts w:ascii="Angsana New" w:hAnsi="Angsana New"/>
          <w:sz w:val="30"/>
          <w:szCs w:val="30"/>
          <w:cs/>
        </w:rPr>
        <w:t>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EA128F">
        <w:rPr>
          <w:rFonts w:ascii="Angsana New" w:hAnsi="Angsana New"/>
          <w:sz w:val="30"/>
          <w:szCs w:val="30"/>
        </w:rPr>
        <w:t xml:space="preserve"> </w:t>
      </w:r>
    </w:p>
    <w:p w14:paraId="43DE665F" w14:textId="77777777" w:rsidR="00281628" w:rsidRPr="00EA128F" w:rsidRDefault="00281628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E51E056" w14:textId="06119D85" w:rsidR="00FC2FF9" w:rsidRPr="00EA128F" w:rsidRDefault="00281628" w:rsidP="00EA128F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  <w:r w:rsidRPr="00EA128F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D0A2955" w14:textId="50AA3408" w:rsidR="00FC2FF9" w:rsidRPr="00EA128F" w:rsidRDefault="00FC2FF9" w:rsidP="00D829B4">
      <w:pPr>
        <w:pStyle w:val="ListParagraph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28F">
        <w:rPr>
          <w:rFonts w:ascii="Angsana New" w:hAnsi="Angsana New"/>
          <w:b/>
          <w:bCs/>
          <w:sz w:val="30"/>
          <w:szCs w:val="30"/>
          <w:cs/>
        </w:rPr>
        <w:t>รายงานทางการเงินจำแนกตามส่วนงาน</w:t>
      </w:r>
    </w:p>
    <w:p w14:paraId="5F07EDF4" w14:textId="6E62E5C3" w:rsidR="000C5691" w:rsidRDefault="006C3B2A" w:rsidP="00A2207A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C54BFA">
        <w:rPr>
          <w:rFonts w:ascii="Angsana New" w:hAnsi="Angsana New"/>
          <w:sz w:val="30"/>
          <w:szCs w:val="30"/>
        </w:rPr>
        <w:t xml:space="preserve">   </w:t>
      </w:r>
      <w:r w:rsidRPr="00C54BFA">
        <w:rPr>
          <w:rFonts w:ascii="Angsana New" w:hAnsi="Angsana New"/>
          <w:sz w:val="30"/>
          <w:szCs w:val="30"/>
          <w:cs/>
        </w:rPr>
        <w:t>ปันส่วนอย่างสมเหตุสมผล</w:t>
      </w:r>
      <w:r w:rsidRPr="00C54BFA">
        <w:rPr>
          <w:rFonts w:ascii="Angsana New" w:hAnsi="Angsana New"/>
          <w:sz w:val="30"/>
          <w:szCs w:val="30"/>
        </w:rPr>
        <w:t xml:space="preserve"> </w:t>
      </w:r>
    </w:p>
    <w:p w14:paraId="5C93B765" w14:textId="77777777" w:rsidR="00C03DC7" w:rsidRDefault="00C03DC7" w:rsidP="00A2207A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</w:p>
    <w:p w14:paraId="66EBC26A" w14:textId="77777777" w:rsidR="00C03DC7" w:rsidRDefault="00C03DC7" w:rsidP="00A2207A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</w:p>
    <w:p w14:paraId="29EF97E7" w14:textId="77777777" w:rsidR="00C03DC7" w:rsidRPr="00C54BFA" w:rsidRDefault="00C03DC7" w:rsidP="00A2207A">
      <w:pPr>
        <w:pStyle w:val="BodyText2"/>
        <w:spacing w:before="120"/>
        <w:ind w:left="992" w:right="45" w:firstLine="0"/>
        <w:jc w:val="thaiDistribute"/>
        <w:rPr>
          <w:rFonts w:ascii="Angsana New" w:hAnsi="Angsana New"/>
          <w:sz w:val="30"/>
          <w:szCs w:val="30"/>
        </w:rPr>
      </w:pPr>
    </w:p>
    <w:p w14:paraId="3843D035" w14:textId="36241D4B" w:rsidR="006C3B2A" w:rsidRPr="00D56B63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6B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8BE6BE6" w14:textId="0EC7984C" w:rsidR="00F71797" w:rsidRDefault="001B5451" w:rsidP="008D70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  <w:r w:rsidRPr="001B5451">
        <w:rPr>
          <w:rFonts w:ascii="Angsana New" w:hAnsi="Angsana New" w:hint="cs"/>
          <w:b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1B5451">
        <w:rPr>
          <w:rFonts w:ascii="Angsana New" w:hAnsi="Angsana New"/>
          <w:b/>
          <w:sz w:val="30"/>
          <w:szCs w:val="30"/>
          <w:cs/>
        </w:rPr>
        <w:t>บุคคลหรือกิจการ</w:t>
      </w:r>
      <w:r w:rsidRPr="001B5451">
        <w:rPr>
          <w:rFonts w:ascii="Angsana New" w:hAnsi="Angsana New" w:hint="cs"/>
          <w:b/>
          <w:sz w:val="30"/>
          <w:szCs w:val="30"/>
          <w:cs/>
        </w:rPr>
        <w:t>เป็นบุคคลหรือกิจการ</w:t>
      </w:r>
      <w:r w:rsidRPr="001B5451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Pr="001B5451">
        <w:rPr>
          <w:rFonts w:ascii="Angsana New" w:hAnsi="Angsana New" w:hint="cs"/>
          <w:b/>
          <w:sz w:val="30"/>
          <w:szCs w:val="30"/>
          <w:cs/>
        </w:rPr>
        <w:t>กับกลุ่มบริษัท</w:t>
      </w:r>
      <w:r w:rsidR="00A9243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B5451">
        <w:rPr>
          <w:rFonts w:ascii="Angsana New" w:hAnsi="Angsana New" w:hint="cs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1B5451">
        <w:rPr>
          <w:rFonts w:ascii="Angsana New" w:hAnsi="Angsana New"/>
          <w:b/>
          <w:sz w:val="30"/>
          <w:szCs w:val="30"/>
        </w:rPr>
        <w:t xml:space="preserve"> </w:t>
      </w:r>
      <w:r w:rsidRPr="001B5451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</w:t>
      </w:r>
      <w:r w:rsidR="00F37646">
        <w:rPr>
          <w:rFonts w:ascii="Angsana New" w:hAnsi="Angsana New" w:hint="cs"/>
          <w:b/>
          <w:sz w:val="30"/>
          <w:szCs w:val="30"/>
          <w:cs/>
        </w:rPr>
        <w:t>ร</w:t>
      </w:r>
    </w:p>
    <w:p w14:paraId="14719EFC" w14:textId="77777777" w:rsidR="00320705" w:rsidRPr="00320705" w:rsidRDefault="00320705" w:rsidP="00D829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</w:rPr>
      </w:pPr>
    </w:p>
    <w:p w14:paraId="4AD6C1A1" w14:textId="77777777" w:rsidR="00320705" w:rsidRPr="00320705" w:rsidRDefault="00320705" w:rsidP="00D829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</w:rPr>
      </w:pPr>
    </w:p>
    <w:p w14:paraId="40A25B80" w14:textId="77777777" w:rsidR="00320705" w:rsidRPr="00320705" w:rsidRDefault="00320705" w:rsidP="00D829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</w:rPr>
      </w:pPr>
    </w:p>
    <w:p w14:paraId="39A36A1F" w14:textId="77777777" w:rsidR="00320705" w:rsidRPr="00320705" w:rsidRDefault="00320705" w:rsidP="00D829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</w:rPr>
      </w:pPr>
    </w:p>
    <w:p w14:paraId="05351B5D" w14:textId="77777777" w:rsidR="00320705" w:rsidRPr="00320705" w:rsidRDefault="00320705" w:rsidP="00D829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</w:rPr>
      </w:pPr>
    </w:p>
    <w:p w14:paraId="47AEDDB3" w14:textId="77777777" w:rsidR="00320705" w:rsidRPr="00320705" w:rsidRDefault="00320705" w:rsidP="00D829B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7B45DB5B" w14:textId="77777777" w:rsidR="00320705" w:rsidRPr="00320705" w:rsidRDefault="00320705" w:rsidP="00D829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264ACB05" w14:textId="77777777" w:rsidR="00320705" w:rsidRPr="00320705" w:rsidRDefault="00320705" w:rsidP="00D829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313418E7" w14:textId="77777777" w:rsidR="00320705" w:rsidRPr="00320705" w:rsidRDefault="00320705" w:rsidP="00D829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059FE370" w14:textId="77777777" w:rsidR="00320705" w:rsidRPr="00320705" w:rsidRDefault="00320705" w:rsidP="00D829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286DF721" w14:textId="77777777" w:rsidR="00320705" w:rsidRPr="00320705" w:rsidRDefault="00320705" w:rsidP="00D829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after="120" w:line="240" w:lineRule="auto"/>
        <w:contextualSpacing w:val="0"/>
        <w:rPr>
          <w:rFonts w:ascii="Angsana New" w:eastAsia="MS Mincho" w:hAnsi="Angsana New"/>
          <w:bCs/>
          <w:vanish/>
          <w:sz w:val="30"/>
          <w:szCs w:val="30"/>
          <w:cs/>
        </w:rPr>
      </w:pPr>
    </w:p>
    <w:p w14:paraId="776103E7" w14:textId="4905A662" w:rsidR="001B5451" w:rsidRPr="00320705" w:rsidRDefault="00A468BE" w:rsidP="00A468BE">
      <w:pPr>
        <w:pStyle w:val="BodyText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t xml:space="preserve"> </w:t>
      </w:r>
      <w:r w:rsidR="001B5451" w:rsidRPr="00320705">
        <w:rPr>
          <w:rFonts w:ascii="Angsana New" w:hAnsi="Angsana New" w:hint="cs"/>
          <w:bCs/>
          <w:sz w:val="30"/>
          <w:szCs w:val="30"/>
          <w:cs/>
        </w:rPr>
        <w:t>ลักษณะความสัมพันธ์</w:t>
      </w:r>
    </w:p>
    <w:tbl>
      <w:tblPr>
        <w:tblW w:w="881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057"/>
        <w:gridCol w:w="1530"/>
        <w:gridCol w:w="4229"/>
      </w:tblGrid>
      <w:tr w:rsidR="001B5451" w:rsidRPr="001B5451" w14:paraId="593569D2" w14:textId="77777777" w:rsidTr="00C65E24">
        <w:trPr>
          <w:trHeight w:val="19"/>
        </w:trPr>
        <w:tc>
          <w:tcPr>
            <w:tcW w:w="3057" w:type="dxa"/>
            <w:shd w:val="clear" w:color="auto" w:fill="auto"/>
          </w:tcPr>
          <w:p w14:paraId="5FDF9EDD" w14:textId="77777777" w:rsidR="001B5451" w:rsidRPr="001B5451" w:rsidRDefault="001B5451" w:rsidP="00A46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5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20DE7E7F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2A78B6E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29" w:type="dxa"/>
            <w:shd w:val="clear" w:color="auto" w:fill="auto"/>
          </w:tcPr>
          <w:p w14:paraId="409CC4C4" w14:textId="77777777" w:rsidR="001B5451" w:rsidRPr="001B5451" w:rsidRDefault="001B5451" w:rsidP="001B5451">
            <w:pPr>
              <w:pStyle w:val="BodyText"/>
              <w:tabs>
                <w:tab w:val="clear" w:pos="454"/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B5451" w:rsidRPr="001B5451" w14:paraId="05B3548F" w14:textId="77777777" w:rsidTr="00C65E24">
        <w:trPr>
          <w:trHeight w:val="408"/>
        </w:trPr>
        <w:tc>
          <w:tcPr>
            <w:tcW w:w="3057" w:type="dxa"/>
            <w:shd w:val="clear" w:color="auto" w:fill="auto"/>
            <w:vAlign w:val="bottom"/>
          </w:tcPr>
          <w:p w14:paraId="7129763A" w14:textId="77777777" w:rsidR="001B5451" w:rsidRPr="001B5451" w:rsidRDefault="001B5451" w:rsidP="00A46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5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บีเอส มายโค ไบโอเทค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98036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27A87C3F" w14:textId="77777777" w:rsidR="001B5451" w:rsidRPr="001B5451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</w:tr>
      <w:tr w:rsidR="001B5451" w:rsidRPr="001B5451" w14:paraId="53AA8CD9" w14:textId="77777777" w:rsidTr="00C65E24">
        <w:trPr>
          <w:trHeight w:val="19"/>
        </w:trPr>
        <w:tc>
          <w:tcPr>
            <w:tcW w:w="3057" w:type="dxa"/>
            <w:shd w:val="clear" w:color="auto" w:fill="auto"/>
            <w:vAlign w:val="bottom"/>
          </w:tcPr>
          <w:p w14:paraId="4BBF92FE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กิจการร่วมค้า ยูเรก้า ยูยู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76F816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6218275A" w14:textId="77777777" w:rsidR="001B5451" w:rsidRPr="001B5451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</w:tr>
      <w:tr w:rsidR="001B5451" w:rsidRPr="001B5451" w14:paraId="3F253744" w14:textId="77777777" w:rsidTr="00C65E24">
        <w:trPr>
          <w:trHeight w:val="363"/>
        </w:trPr>
        <w:tc>
          <w:tcPr>
            <w:tcW w:w="3057" w:type="dxa"/>
            <w:shd w:val="clear" w:color="auto" w:fill="auto"/>
            <w:vAlign w:val="bottom"/>
          </w:tcPr>
          <w:p w14:paraId="50EA42EA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15DBEE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4FA319E5" w14:textId="77777777" w:rsidR="001B5451" w:rsidRPr="001B5451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</w:tr>
      <w:tr w:rsidR="001B5451" w:rsidRPr="001B5451" w14:paraId="67FE5F21" w14:textId="77777777" w:rsidTr="00C65E24">
        <w:trPr>
          <w:trHeight w:val="19"/>
        </w:trPr>
        <w:tc>
          <w:tcPr>
            <w:tcW w:w="3057" w:type="dxa"/>
            <w:shd w:val="clear" w:color="auto" w:fill="auto"/>
          </w:tcPr>
          <w:p w14:paraId="11C5F3B6" w14:textId="77777777" w:rsidR="001B5451" w:rsidRPr="001B5451" w:rsidRDefault="001B5451" w:rsidP="00EF1846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22355F2" w14:textId="77777777" w:rsidR="001B5451" w:rsidRPr="001B5451" w:rsidRDefault="001B5451" w:rsidP="00EF1846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50A51408" w14:textId="77777777" w:rsidR="001B5451" w:rsidRPr="001B5451" w:rsidRDefault="001B5451" w:rsidP="0032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right="-111"/>
              <w:rPr>
                <w:rFonts w:ascii="Angsana New" w:hAnsi="Angsana New"/>
                <w:b/>
                <w:sz w:val="30"/>
                <w:szCs w:val="30"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ี้รวมถึง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กรรมการของ</w:t>
            </w: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กลุ่มบริษัท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1B5451" w:rsidRPr="001B5451" w14:paraId="31729A7B" w14:textId="77777777" w:rsidTr="00C65E24">
        <w:trPr>
          <w:trHeight w:val="217"/>
        </w:trPr>
        <w:tc>
          <w:tcPr>
            <w:tcW w:w="3057" w:type="dxa"/>
            <w:shd w:val="clear" w:color="auto" w:fill="auto"/>
            <w:vAlign w:val="bottom"/>
          </w:tcPr>
          <w:p w14:paraId="2494683B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นางสาวณิชกานต์</w:t>
            </w: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6F60D8" w14:textId="77777777" w:rsidR="001B5451" w:rsidRPr="001B5451" w:rsidRDefault="001B5451" w:rsidP="008D29EB">
            <w:pPr>
              <w:pStyle w:val="BodyText"/>
              <w:tabs>
                <w:tab w:val="clear" w:pos="454"/>
                <w:tab w:val="clear" w:pos="680"/>
                <w:tab w:val="left" w:pos="539"/>
                <w:tab w:val="left" w:pos="601"/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07E32E44" w14:textId="77777777" w:rsidR="001B5451" w:rsidRPr="001B5451" w:rsidRDefault="001B5451" w:rsidP="0032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left="149" w:right="-111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1B5451" w:rsidRPr="001B5451" w14:paraId="62300DBA" w14:textId="77777777" w:rsidTr="00C65E24">
        <w:trPr>
          <w:trHeight w:val="393"/>
        </w:trPr>
        <w:tc>
          <w:tcPr>
            <w:tcW w:w="3057" w:type="dxa"/>
            <w:shd w:val="clear" w:color="auto" w:fill="auto"/>
            <w:vAlign w:val="bottom"/>
          </w:tcPr>
          <w:p w14:paraId="149D27DE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นายลิศพัทธ์</w:t>
            </w: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0F388D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1EF96F50" w14:textId="77777777" w:rsidR="001B5451" w:rsidRPr="001B5451" w:rsidRDefault="001B5451" w:rsidP="0032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left="149" w:right="-111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1B5451" w:rsidRPr="001B5451" w14:paraId="46A6228C" w14:textId="77777777" w:rsidTr="00C65E24">
        <w:trPr>
          <w:trHeight w:val="19"/>
        </w:trPr>
        <w:tc>
          <w:tcPr>
            <w:tcW w:w="3057" w:type="dxa"/>
            <w:shd w:val="clear" w:color="auto" w:fill="auto"/>
            <w:vAlign w:val="bottom"/>
          </w:tcPr>
          <w:p w14:paraId="688B8537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นายอุลิต</w:t>
            </w: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จาตุรแสงไพโรจน์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82775B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6729B8DF" w14:textId="77777777" w:rsidR="001B5451" w:rsidRPr="001B5451" w:rsidRDefault="001B5451" w:rsidP="00320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8550"/>
              </w:tabs>
              <w:spacing w:after="0" w:line="240" w:lineRule="auto"/>
              <w:ind w:left="149" w:right="-111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1B5451" w:rsidRPr="001B5451" w14:paraId="139062AB" w14:textId="77777777" w:rsidTr="00C65E24">
        <w:trPr>
          <w:trHeight w:val="205"/>
        </w:trPr>
        <w:tc>
          <w:tcPr>
            <w:tcW w:w="3057" w:type="dxa"/>
            <w:shd w:val="clear" w:color="auto" w:fill="auto"/>
            <w:vAlign w:val="bottom"/>
          </w:tcPr>
          <w:p w14:paraId="6E881F09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1B95BA" w14:textId="77777777" w:rsidR="001B5451" w:rsidRPr="001B5451" w:rsidRDefault="001B5451" w:rsidP="001B5451">
            <w:pPr>
              <w:pStyle w:val="BodyText"/>
              <w:tabs>
                <w:tab w:val="left" w:pos="8550"/>
              </w:tabs>
              <w:spacing w:after="0" w:line="240" w:lineRule="auto"/>
              <w:ind w:left="53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229" w:type="dxa"/>
            <w:shd w:val="clear" w:color="auto" w:fill="auto"/>
            <w:vAlign w:val="bottom"/>
          </w:tcPr>
          <w:p w14:paraId="784BEB57" w14:textId="77777777" w:rsidR="001B5451" w:rsidRPr="001B5451" w:rsidRDefault="001B5451" w:rsidP="001B5451">
            <w:pPr>
              <w:pStyle w:val="BodyText"/>
              <w:tabs>
                <w:tab w:val="left" w:pos="149"/>
                <w:tab w:val="left" w:pos="8550"/>
              </w:tabs>
              <w:spacing w:after="0" w:line="240" w:lineRule="auto"/>
              <w:ind w:left="149" w:hanging="14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2525E98D" w14:textId="7CD73D12" w:rsidR="001B5451" w:rsidRPr="00320705" w:rsidRDefault="001B5451" w:rsidP="00A468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line="240" w:lineRule="auto"/>
        <w:ind w:left="851"/>
        <w:rPr>
          <w:rFonts w:ascii="Angsana New" w:hAnsi="Angsana New"/>
          <w:bCs/>
          <w:sz w:val="30"/>
          <w:szCs w:val="30"/>
          <w:cs/>
        </w:rPr>
      </w:pPr>
      <w:r w:rsidRPr="00320705">
        <w:rPr>
          <w:rFonts w:ascii="Angsana New" w:hAnsi="Angsana New" w:hint="cs"/>
          <w:bCs/>
          <w:sz w:val="30"/>
          <w:szCs w:val="30"/>
          <w:cs/>
        </w:rPr>
        <w:t>นโยบายการกำหนดราคา</w:t>
      </w:r>
    </w:p>
    <w:tbl>
      <w:tblPr>
        <w:tblW w:w="8788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685"/>
        <w:gridCol w:w="5103"/>
      </w:tblGrid>
      <w:tr w:rsidR="008D29EB" w:rsidRPr="001B5451" w14:paraId="289669AF" w14:textId="77777777" w:rsidTr="00054E18">
        <w:tc>
          <w:tcPr>
            <w:tcW w:w="3685" w:type="dxa"/>
          </w:tcPr>
          <w:p w14:paraId="3A7D9F3D" w14:textId="77777777" w:rsidR="008D29EB" w:rsidRPr="001B5451" w:rsidRDefault="008D29EB" w:rsidP="008D29EB">
            <w:pPr>
              <w:pStyle w:val="BodyText"/>
              <w:tabs>
                <w:tab w:val="clear" w:pos="227"/>
                <w:tab w:val="clear" w:pos="454"/>
                <w:tab w:val="left" w:pos="8550"/>
              </w:tabs>
              <w:spacing w:after="0" w:line="240" w:lineRule="auto"/>
              <w:ind w:left="67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</w:tcPr>
          <w:p w14:paraId="008C7CA5" w14:textId="77777777" w:rsidR="008D29EB" w:rsidRPr="001B5451" w:rsidRDefault="008D29EB" w:rsidP="008D29EB">
            <w:pPr>
              <w:pStyle w:val="BodyText"/>
              <w:tabs>
                <w:tab w:val="clear" w:pos="227"/>
                <w:tab w:val="clear" w:pos="454"/>
                <w:tab w:val="left" w:pos="175"/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54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D29EB" w:rsidRPr="001B5451" w14:paraId="21E8C00F" w14:textId="77777777" w:rsidTr="00054E18">
        <w:tc>
          <w:tcPr>
            <w:tcW w:w="3685" w:type="dxa"/>
          </w:tcPr>
          <w:p w14:paraId="2D613914" w14:textId="642A6F2D" w:rsidR="008D29EB" w:rsidRPr="001B5451" w:rsidRDefault="008D29EB" w:rsidP="00091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ขายสินค้าและการให้บริการ</w:t>
            </w:r>
            <w:r w:rsidR="004E583F">
              <w:rPr>
                <w:rFonts w:ascii="Angsana New" w:hAnsi="Angsana New"/>
                <w:b/>
                <w:sz w:val="30"/>
                <w:szCs w:val="30"/>
              </w:rPr>
              <w:t>*</w:t>
            </w:r>
          </w:p>
        </w:tc>
        <w:tc>
          <w:tcPr>
            <w:tcW w:w="5103" w:type="dxa"/>
          </w:tcPr>
          <w:p w14:paraId="346BAD6B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30"/>
                <w:szCs w:val="30"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8D29EB" w:rsidRPr="001B5451" w14:paraId="550F738E" w14:textId="77777777" w:rsidTr="00054E18">
        <w:tc>
          <w:tcPr>
            <w:tcW w:w="3685" w:type="dxa"/>
          </w:tcPr>
          <w:p w14:paraId="791CBF49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103" w:type="dxa"/>
          </w:tcPr>
          <w:p w14:paraId="50AB41FD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30"/>
                <w:szCs w:val="30"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8D29EB" w:rsidRPr="001B5451" w14:paraId="3982B511" w14:textId="77777777" w:rsidTr="00054E18">
        <w:tc>
          <w:tcPr>
            <w:tcW w:w="3685" w:type="dxa"/>
          </w:tcPr>
          <w:p w14:paraId="4CD0F6F6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103" w:type="dxa"/>
          </w:tcPr>
          <w:p w14:paraId="7D22C23E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8D29EB" w:rsidRPr="001B5451" w14:paraId="0615BC7F" w14:textId="77777777" w:rsidTr="00054E18">
        <w:tc>
          <w:tcPr>
            <w:tcW w:w="3685" w:type="dxa"/>
          </w:tcPr>
          <w:p w14:paraId="6669206B" w14:textId="4AF80569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ซื้อสินค้าและบริการ</w:t>
            </w:r>
            <w:r w:rsidR="004E583F">
              <w:rPr>
                <w:rFonts w:ascii="Angsana New" w:hAnsi="Angsana New"/>
                <w:b/>
                <w:sz w:val="30"/>
                <w:szCs w:val="30"/>
              </w:rPr>
              <w:t>*</w:t>
            </w:r>
          </w:p>
        </w:tc>
        <w:tc>
          <w:tcPr>
            <w:tcW w:w="5103" w:type="dxa"/>
          </w:tcPr>
          <w:p w14:paraId="32C68CD6" w14:textId="5A72E2A4" w:rsidR="008D29EB" w:rsidRPr="001B5451" w:rsidRDefault="008D29EB" w:rsidP="002C003C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right="-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1B5451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8D29EB" w:rsidRPr="001B5451" w14:paraId="3B8CAFBB" w14:textId="77777777" w:rsidTr="00054E18">
        <w:tc>
          <w:tcPr>
            <w:tcW w:w="3685" w:type="dxa"/>
          </w:tcPr>
          <w:p w14:paraId="0AED03F2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103" w:type="dxa"/>
          </w:tcPr>
          <w:p w14:paraId="0C372B81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8D29EB" w:rsidRPr="001B5451" w14:paraId="7A3B270D" w14:textId="77777777" w:rsidTr="00054E18">
        <w:tc>
          <w:tcPr>
            <w:tcW w:w="3685" w:type="dxa"/>
            <w:shd w:val="clear" w:color="auto" w:fill="auto"/>
          </w:tcPr>
          <w:p w14:paraId="1F3E77CC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</w:tcPr>
          <w:p w14:paraId="54C08F02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/>
              <w:ind w:left="3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B5451">
              <w:rPr>
                <w:rFonts w:ascii="Angsana New" w:hAnsi="Angsana New"/>
                <w:sz w:val="30"/>
                <w:szCs w:val="30"/>
              </w:rPr>
              <w:t xml:space="preserve">7.40 </w:t>
            </w: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1B545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D29EB" w:rsidRPr="001B5451" w14:paraId="4A21C747" w14:textId="77777777" w:rsidTr="00054E18">
        <w:tc>
          <w:tcPr>
            <w:tcW w:w="3685" w:type="dxa"/>
            <w:shd w:val="clear" w:color="auto" w:fill="auto"/>
          </w:tcPr>
          <w:p w14:paraId="4A560A12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03" w:type="dxa"/>
            <w:shd w:val="clear" w:color="auto" w:fill="auto"/>
          </w:tcPr>
          <w:p w14:paraId="157F27AD" w14:textId="77777777" w:rsidR="008D29EB" w:rsidRPr="001B5451" w:rsidRDefault="008D29EB" w:rsidP="008D29EB">
            <w:pPr>
              <w:pStyle w:val="BodyText"/>
              <w:tabs>
                <w:tab w:val="left" w:pos="318"/>
                <w:tab w:val="left" w:pos="8550"/>
              </w:tabs>
              <w:spacing w:after="0"/>
              <w:ind w:left="3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B5451">
              <w:rPr>
                <w:rFonts w:ascii="Angsana New" w:hAnsi="Angsana New"/>
                <w:sz w:val="30"/>
                <w:szCs w:val="30"/>
              </w:rPr>
              <w:t xml:space="preserve">7.40 </w:t>
            </w: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8D29EB" w:rsidRPr="001B5451" w14:paraId="34AC4489" w14:textId="77777777" w:rsidTr="00054E18">
        <w:tc>
          <w:tcPr>
            <w:tcW w:w="3685" w:type="dxa"/>
          </w:tcPr>
          <w:p w14:paraId="0CE6C7D0" w14:textId="77777777" w:rsidR="008D29EB" w:rsidRPr="001B5451" w:rsidRDefault="008D29EB" w:rsidP="008D29EB">
            <w:pPr>
              <w:pStyle w:val="BodyText"/>
              <w:tabs>
                <w:tab w:val="left" w:pos="8550"/>
              </w:tabs>
              <w:spacing w:after="0" w:line="240" w:lineRule="auto"/>
              <w:ind w:left="67" w:hanging="14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5451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</w:t>
            </w:r>
            <w:r w:rsidRPr="001B5451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103" w:type="dxa"/>
          </w:tcPr>
          <w:p w14:paraId="76FF2145" w14:textId="70832816" w:rsidR="008D29EB" w:rsidRPr="001B5451" w:rsidRDefault="008D29EB" w:rsidP="002C003C">
            <w:pPr>
              <w:pStyle w:val="BodyText"/>
              <w:tabs>
                <w:tab w:val="left" w:pos="318"/>
                <w:tab w:val="left" w:pos="8550"/>
              </w:tabs>
              <w:spacing w:after="0" w:line="240" w:lineRule="auto"/>
              <w:ind w:left="318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1B5451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พิจารณาผลตอบแทนตามหลักเกณฑ์ที่บริษัทกำหนด</w:t>
            </w:r>
          </w:p>
        </w:tc>
      </w:tr>
    </w:tbl>
    <w:p w14:paraId="6C3E345D" w14:textId="4E408102" w:rsidR="00F71797" w:rsidRDefault="00D72091" w:rsidP="000C56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8550"/>
        </w:tabs>
        <w:spacing w:before="120" w:line="240" w:lineRule="auto"/>
        <w:ind w:left="1134" w:hanging="141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 xml:space="preserve">* </w:t>
      </w:r>
      <w:r w:rsidR="009841F0" w:rsidRPr="00D72091">
        <w:rPr>
          <w:rFonts w:ascii="Angsana New" w:hAnsi="Angsana New" w:hint="cs"/>
          <w:b/>
          <w:sz w:val="30"/>
          <w:szCs w:val="30"/>
          <w:cs/>
        </w:rPr>
        <w:t xml:space="preserve">รายการเหล่านี้ได้รวมรายการของบริษัท ยูเรกา ออโตเมชั่น จำกัด และบริษัท ยูเรกา ดีไซน์ อินเตอร์เนชั่นแนล  </w:t>
      </w:r>
      <w:r w:rsidRPr="00D72091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="009841F0" w:rsidRPr="00D72091">
        <w:rPr>
          <w:rFonts w:ascii="Angsana New" w:hAnsi="Angsana New" w:hint="cs"/>
          <w:b/>
          <w:sz w:val="30"/>
          <w:szCs w:val="30"/>
          <w:cs/>
        </w:rPr>
        <w:t xml:space="preserve">จำกัด จนถึงวันที่ </w:t>
      </w:r>
      <w:r w:rsidR="009841F0" w:rsidRPr="00D72091">
        <w:rPr>
          <w:rFonts w:ascii="Angsana New" w:hAnsi="Angsana New"/>
          <w:bCs/>
          <w:sz w:val="30"/>
          <w:szCs w:val="30"/>
        </w:rPr>
        <w:t>24</w:t>
      </w:r>
      <w:r w:rsidR="009841F0" w:rsidRPr="00D72091">
        <w:rPr>
          <w:rFonts w:ascii="Angsana New" w:hAnsi="Angsana New"/>
          <w:b/>
          <w:sz w:val="30"/>
          <w:szCs w:val="30"/>
        </w:rPr>
        <w:t xml:space="preserve"> </w:t>
      </w:r>
      <w:r w:rsidR="009841F0" w:rsidRPr="00D72091">
        <w:rPr>
          <w:rFonts w:ascii="Angsana New" w:hAnsi="Angsana New" w:hint="cs"/>
          <w:b/>
          <w:sz w:val="30"/>
          <w:szCs w:val="30"/>
          <w:cs/>
        </w:rPr>
        <w:t xml:space="preserve">กรกฎาคม </w:t>
      </w:r>
      <w:r w:rsidR="009841F0" w:rsidRPr="00D72091">
        <w:rPr>
          <w:rFonts w:ascii="Angsana New" w:hAnsi="Angsana New"/>
          <w:bCs/>
          <w:sz w:val="30"/>
          <w:szCs w:val="30"/>
        </w:rPr>
        <w:t>2562</w:t>
      </w:r>
      <w:r w:rsidR="009841F0" w:rsidRPr="00D7209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841F0" w:rsidRPr="00D72091">
        <w:rPr>
          <w:rFonts w:ascii="Angsana New" w:hAnsi="Angsana New" w:hint="cs"/>
          <w:b/>
          <w:sz w:val="30"/>
          <w:szCs w:val="30"/>
          <w:cs/>
        </w:rPr>
        <w:t>ซึ่งเป็นวันที่เสียอำนาจการควบคุมในบริษัทย่อย</w:t>
      </w:r>
    </w:p>
    <w:p w14:paraId="29AB6C04" w14:textId="7C3F033C" w:rsidR="006C3B2A" w:rsidRPr="00320705" w:rsidRDefault="00B2744B" w:rsidP="00A468BE">
      <w:pPr>
        <w:pStyle w:val="BodyText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rPr>
          <w:rFonts w:ascii="Angsana New" w:hAnsi="Angsana New"/>
          <w:bCs/>
          <w:sz w:val="30"/>
          <w:szCs w:val="30"/>
        </w:rPr>
      </w:pPr>
      <w:r w:rsidRPr="00320705">
        <w:rPr>
          <w:rFonts w:ascii="Angsana New" w:hAnsi="Angsana New" w:hint="cs"/>
          <w:b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700C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20705">
        <w:rPr>
          <w:rFonts w:ascii="Angsana New" w:hAnsi="Angsana New" w:hint="cs"/>
          <w:bCs/>
          <w:sz w:val="30"/>
          <w:szCs w:val="30"/>
          <w:cs/>
        </w:rPr>
        <w:t>สำหรับปีสิ้นสุดวันที่</w:t>
      </w:r>
      <w:r w:rsidRPr="00320705">
        <w:rPr>
          <w:rFonts w:ascii="Angsana New" w:hAnsi="Angsana New"/>
          <w:bCs/>
          <w:sz w:val="30"/>
          <w:szCs w:val="30"/>
          <w:cs/>
        </w:rPr>
        <w:t xml:space="preserve"> </w:t>
      </w:r>
      <w:r w:rsidRPr="00A468BE">
        <w:rPr>
          <w:rFonts w:ascii="Angsana New" w:hAnsi="Angsana New"/>
          <w:bCs/>
          <w:sz w:val="30"/>
          <w:szCs w:val="30"/>
        </w:rPr>
        <w:t>31</w:t>
      </w:r>
      <w:r w:rsidRPr="00320705">
        <w:rPr>
          <w:rFonts w:ascii="Angsana New" w:hAnsi="Angsana New"/>
          <w:bCs/>
          <w:sz w:val="30"/>
          <w:szCs w:val="30"/>
        </w:rPr>
        <w:t xml:space="preserve"> </w:t>
      </w:r>
      <w:r w:rsidRPr="00320705">
        <w:rPr>
          <w:rFonts w:ascii="Angsana New" w:hAnsi="Angsana New" w:hint="cs"/>
          <w:bCs/>
          <w:sz w:val="30"/>
          <w:szCs w:val="30"/>
          <w:cs/>
        </w:rPr>
        <w:t xml:space="preserve">ธันวาคม </w:t>
      </w:r>
      <w:r w:rsidRPr="00A468BE">
        <w:rPr>
          <w:rFonts w:ascii="Angsana New" w:hAnsi="Angsana New"/>
          <w:bCs/>
          <w:sz w:val="30"/>
          <w:szCs w:val="30"/>
        </w:rPr>
        <w:t>2563</w:t>
      </w:r>
      <w:r w:rsidRPr="00320705">
        <w:rPr>
          <w:rFonts w:ascii="Angsana New" w:hAnsi="Angsana New"/>
          <w:bCs/>
          <w:sz w:val="30"/>
          <w:szCs w:val="30"/>
        </w:rPr>
        <w:t xml:space="preserve"> </w:t>
      </w:r>
      <w:r w:rsidRPr="00320705">
        <w:rPr>
          <w:rFonts w:ascii="Angsana New" w:hAnsi="Angsana New" w:hint="cs"/>
          <w:bCs/>
          <w:sz w:val="30"/>
          <w:szCs w:val="30"/>
          <w:cs/>
        </w:rPr>
        <w:t>และ</w:t>
      </w:r>
      <w:r w:rsidRPr="00320705">
        <w:rPr>
          <w:rFonts w:ascii="Angsana New" w:hAnsi="Angsana New"/>
          <w:bCs/>
          <w:sz w:val="30"/>
          <w:szCs w:val="30"/>
          <w:cs/>
        </w:rPr>
        <w:t xml:space="preserve"> </w:t>
      </w:r>
      <w:r w:rsidRPr="00A468BE">
        <w:rPr>
          <w:rFonts w:ascii="Angsana New" w:hAnsi="Angsana New"/>
          <w:bCs/>
          <w:sz w:val="30"/>
          <w:szCs w:val="30"/>
        </w:rPr>
        <w:t>2562</w:t>
      </w:r>
      <w:r w:rsidR="00776540" w:rsidRPr="00320705">
        <w:rPr>
          <w:rFonts w:ascii="Angsana New" w:hAnsi="Angsana New"/>
          <w:bCs/>
          <w:sz w:val="30"/>
          <w:szCs w:val="30"/>
        </w:rPr>
        <w:t xml:space="preserve"> </w:t>
      </w:r>
      <w:r w:rsidR="00776540" w:rsidRPr="00320705">
        <w:rPr>
          <w:rFonts w:ascii="Angsana New" w:hAnsi="Angsana New" w:hint="cs"/>
          <w:bCs/>
          <w:sz w:val="30"/>
          <w:szCs w:val="30"/>
          <w:cs/>
        </w:rPr>
        <w:t>สรุปได้</w:t>
      </w:r>
      <w:r w:rsidRPr="00320705">
        <w:rPr>
          <w:rFonts w:ascii="Angsana New" w:hAnsi="Angsana New" w:hint="cs"/>
          <w:bCs/>
          <w:sz w:val="30"/>
          <w:szCs w:val="30"/>
          <w:cs/>
        </w:rPr>
        <w:t>ดังนี้</w:t>
      </w:r>
    </w:p>
    <w:tbl>
      <w:tblPr>
        <w:tblW w:w="8788" w:type="dxa"/>
        <w:tblInd w:w="99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013002" w:rsidRPr="00C54BFA" w14:paraId="02F9401F" w14:textId="77777777" w:rsidTr="00054E18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47D0E862" w14:textId="77777777" w:rsidR="00013002" w:rsidRPr="00C54BFA" w:rsidRDefault="0001300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bottom w:val="single" w:sz="4" w:space="0" w:color="auto"/>
            </w:tcBorders>
          </w:tcPr>
          <w:p w14:paraId="4A2B877A" w14:textId="4F5CCCF8" w:rsidR="00013002" w:rsidRPr="00C54BFA" w:rsidRDefault="00013002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13002" w:rsidRPr="00C54BFA" w14:paraId="5F54D6A2" w14:textId="77777777" w:rsidTr="00054E18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5B95D7A9" w14:textId="77777777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7F54C0" w14:textId="3705F6CB" w:rsidR="00013002" w:rsidRPr="002A1EF3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5E301E0" w14:textId="77777777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BA3B9" w14:textId="7AD98875" w:rsidR="00013002" w:rsidRPr="002A1EF3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03C" w:rsidRPr="00C54BFA" w14:paraId="1ADEA11E" w14:textId="77777777" w:rsidTr="00054E18">
        <w:trPr>
          <w:tblHeader/>
        </w:trPr>
        <w:tc>
          <w:tcPr>
            <w:tcW w:w="3402" w:type="dxa"/>
            <w:tcBorders>
              <w:top w:val="nil"/>
            </w:tcBorders>
          </w:tcPr>
          <w:p w14:paraId="2F1D8ED9" w14:textId="77777777" w:rsidR="00013002" w:rsidRPr="00C54BFA" w:rsidRDefault="00013002" w:rsidP="00054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FDED68" w14:textId="155883A0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897FB3" w14:textId="77777777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F4FCD2" w14:textId="44BBD2B1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93FBCE" w14:textId="77777777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52FB686" w14:textId="1E280F84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</w:tcBorders>
          </w:tcPr>
          <w:p w14:paraId="3279FE5C" w14:textId="77777777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D1FDFF0" w14:textId="391D4A5C" w:rsidR="00013002" w:rsidRPr="00C54BFA" w:rsidRDefault="00013002" w:rsidP="00013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003C" w:rsidRPr="00C54BFA" w14:paraId="61CF3152" w14:textId="77777777" w:rsidTr="00054E18">
        <w:tc>
          <w:tcPr>
            <w:tcW w:w="3402" w:type="dxa"/>
          </w:tcPr>
          <w:p w14:paraId="4C01223F" w14:textId="77777777" w:rsidR="00013002" w:rsidRPr="00C54BFA" w:rsidRDefault="00013002" w:rsidP="00754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8B979D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443BE0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B9D20B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BBEFC0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E9670D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233071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064D45" w14:textId="77777777" w:rsidR="00013002" w:rsidRPr="00C54BFA" w:rsidRDefault="00013002" w:rsidP="0001300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D30" w:rsidRPr="00C54BFA" w14:paraId="321F9E2C" w14:textId="77777777" w:rsidTr="00D54D30">
        <w:tc>
          <w:tcPr>
            <w:tcW w:w="3402" w:type="dxa"/>
          </w:tcPr>
          <w:p w14:paraId="64A40E26" w14:textId="77777777" w:rsidR="00D54D30" w:rsidRPr="00C54BFA" w:rsidRDefault="00D54D30" w:rsidP="00A46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134" w:type="dxa"/>
            <w:shd w:val="clear" w:color="auto" w:fill="auto"/>
          </w:tcPr>
          <w:p w14:paraId="04BFAF36" w14:textId="4A51670B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8B15134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8526A2" w14:textId="399F5581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028008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9A8EF31" w14:textId="1FAB00F1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F3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0ED14D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44BD51" w14:textId="400432B0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D54D30" w:rsidRPr="00C54BFA" w14:paraId="201EDCD0" w14:textId="77777777" w:rsidTr="00D54D30">
        <w:tc>
          <w:tcPr>
            <w:tcW w:w="3402" w:type="dxa"/>
          </w:tcPr>
          <w:p w14:paraId="0203DE59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54BF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4" w:type="dxa"/>
            <w:shd w:val="clear" w:color="auto" w:fill="auto"/>
          </w:tcPr>
          <w:p w14:paraId="6975A012" w14:textId="2FEAE25F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08AC508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5A35D" w14:textId="057655DD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4149105C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0570A4" w14:textId="7B3A0AC0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F36">
              <w:rPr>
                <w:rFonts w:ascii="Angsana New" w:hAnsi="Angsana New"/>
                <w:sz w:val="30"/>
                <w:szCs w:val="30"/>
                <w:lang w:val="en-US" w:bidi="th-TH"/>
              </w:rPr>
              <w:t>2,619</w:t>
            </w:r>
          </w:p>
        </w:tc>
        <w:tc>
          <w:tcPr>
            <w:tcW w:w="283" w:type="dxa"/>
          </w:tcPr>
          <w:p w14:paraId="0ABF078B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91094E" w14:textId="73974C2A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9,89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54D30" w:rsidRPr="00C54BFA" w14:paraId="6264FE10" w14:textId="77777777" w:rsidTr="00D54D30">
        <w:tc>
          <w:tcPr>
            <w:tcW w:w="3402" w:type="dxa"/>
          </w:tcPr>
          <w:p w14:paraId="5B09EB7B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shd w:val="clear" w:color="auto" w:fill="auto"/>
          </w:tcPr>
          <w:p w14:paraId="269BB84F" w14:textId="60FB1407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EFA746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4FAA98" w14:textId="581484CE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0505EA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64B6FC0" w14:textId="5C7D1A29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0AFF2E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EC46CC" w14:textId="7301DB76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42,296</w:t>
            </w:r>
          </w:p>
        </w:tc>
      </w:tr>
      <w:tr w:rsidR="00D54D30" w:rsidRPr="00C54BFA" w14:paraId="2CC6D318" w14:textId="77777777" w:rsidTr="00D54D30">
        <w:tc>
          <w:tcPr>
            <w:tcW w:w="3402" w:type="dxa"/>
          </w:tcPr>
          <w:p w14:paraId="10C2DF15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054E18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shd w:val="clear" w:color="auto" w:fill="auto"/>
          </w:tcPr>
          <w:p w14:paraId="1EF4F4FC" w14:textId="1B3C2F41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6671E8C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0BA0C6" w14:textId="3759E82B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223A37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422C40" w14:textId="46616F50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1A852F1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82AA2A" w14:textId="6C8546A3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D54D30" w:rsidRPr="00C54BFA" w14:paraId="1008C0F4" w14:textId="77777777" w:rsidTr="00D54D30">
        <w:tc>
          <w:tcPr>
            <w:tcW w:w="3402" w:type="dxa"/>
          </w:tcPr>
          <w:p w14:paraId="629CFE48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</w:tcPr>
          <w:p w14:paraId="3BD403B2" w14:textId="6EED9ADD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F9EA0F3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916997" w14:textId="38FA2BE1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4C8C7B21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5C8072" w14:textId="036EB21D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2,545</w:t>
            </w:r>
          </w:p>
        </w:tc>
        <w:tc>
          <w:tcPr>
            <w:tcW w:w="283" w:type="dxa"/>
          </w:tcPr>
          <w:p w14:paraId="2BB87EFD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EC8720" w14:textId="545E8148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635</w:t>
            </w:r>
          </w:p>
        </w:tc>
      </w:tr>
      <w:tr w:rsidR="00D54D30" w:rsidRPr="00C54BFA" w14:paraId="57AA4943" w14:textId="77777777" w:rsidTr="00D54D30">
        <w:tc>
          <w:tcPr>
            <w:tcW w:w="3402" w:type="dxa"/>
            <w:tcBorders>
              <w:bottom w:val="nil"/>
            </w:tcBorders>
          </w:tcPr>
          <w:p w14:paraId="3ADEFA74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73AF542" w14:textId="2C5B10B7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BDF9288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B055607" w14:textId="68BE43ED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76C2369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3B515DA" w14:textId="48B3C3F3" w:rsidR="00D54D30" w:rsidRPr="00991F36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513FB54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A9D82A9" w14:textId="3912154C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511B54" w:rsidRPr="00C54BFA" w14:paraId="19B829BD" w14:textId="77777777" w:rsidTr="00D54D30">
        <w:tc>
          <w:tcPr>
            <w:tcW w:w="3402" w:type="dxa"/>
            <w:tcBorders>
              <w:bottom w:val="nil"/>
            </w:tcBorders>
          </w:tcPr>
          <w:p w14:paraId="1CE40A53" w14:textId="77777777" w:rsidR="00511B54" w:rsidRPr="00C54BFA" w:rsidRDefault="00511B54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36CD01D" w14:textId="77777777" w:rsidR="00511B54" w:rsidRPr="00C54BFA" w:rsidRDefault="00511B54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078F10E" w14:textId="77777777" w:rsidR="00511B54" w:rsidRPr="00C54BFA" w:rsidRDefault="00511B54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AC47E21" w14:textId="77777777" w:rsidR="00511B54" w:rsidRPr="00C54BFA" w:rsidRDefault="00511B54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4F277BDF" w14:textId="77777777" w:rsidR="00511B54" w:rsidRPr="00C54BFA" w:rsidRDefault="00511B54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C80995" w14:textId="77777777" w:rsidR="00511B54" w:rsidRDefault="00511B54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D245E5C" w14:textId="77777777" w:rsidR="00511B54" w:rsidRPr="00C54BFA" w:rsidRDefault="00511B54" w:rsidP="00D54D3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744E955" w14:textId="77777777" w:rsidR="00511B54" w:rsidRPr="00C54BFA" w:rsidRDefault="00511B54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D30" w:rsidRPr="00C54BFA" w14:paraId="7EDB6E21" w14:textId="77777777" w:rsidTr="00D54D30">
        <w:tc>
          <w:tcPr>
            <w:tcW w:w="3402" w:type="dxa"/>
            <w:tcBorders>
              <w:top w:val="nil"/>
            </w:tcBorders>
          </w:tcPr>
          <w:p w14:paraId="416F679B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9E66EF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3BC269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79E1754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6F1BB8B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42B4AF0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AB1F6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7E03198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D30" w:rsidRPr="00C54BFA" w14:paraId="74723336" w14:textId="77777777" w:rsidTr="00D54D30">
        <w:tc>
          <w:tcPr>
            <w:tcW w:w="3402" w:type="dxa"/>
          </w:tcPr>
          <w:p w14:paraId="431CE6FE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6D6739E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1E49F8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108733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C387000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C2D8F3B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DCC57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29049F7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D30" w:rsidRPr="00C54BFA" w14:paraId="4BAE10F9" w14:textId="77777777" w:rsidTr="00D54D30">
        <w:tc>
          <w:tcPr>
            <w:tcW w:w="3402" w:type="dxa"/>
          </w:tcPr>
          <w:p w14:paraId="5C239E72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D8267AF" w14:textId="35320DA4" w:rsidR="00D54D30" w:rsidRPr="00C54BFA" w:rsidRDefault="00D54D30" w:rsidP="00D54D3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7,961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D09078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2433B03" w14:textId="1A3130E6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17,949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83BBFD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73AE469" w14:textId="530AD1C8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59533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2D9E189" w14:textId="22C31054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11,567</w:t>
            </w:r>
          </w:p>
        </w:tc>
      </w:tr>
      <w:tr w:rsidR="00D54D30" w:rsidRPr="00C54BFA" w14:paraId="414644E9" w14:textId="77777777" w:rsidTr="00D54D30">
        <w:tc>
          <w:tcPr>
            <w:tcW w:w="3402" w:type="dxa"/>
            <w:tcBorders>
              <w:bottom w:val="nil"/>
            </w:tcBorders>
          </w:tcPr>
          <w:p w14:paraId="6FCDEFE1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87942" w14:textId="0C8DE922" w:rsidR="00D54D30" w:rsidRPr="00C54BFA" w:rsidRDefault="00D54D30" w:rsidP="00D54D3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D0AFD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5D2C6" w14:textId="2F25369C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BA3B459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A7993" w14:textId="071DF05A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26D29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2690088" w14:textId="7443BF04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D54D30" w:rsidRPr="00C54BFA" w14:paraId="26A11E3F" w14:textId="77777777" w:rsidTr="00D54D30">
        <w:tc>
          <w:tcPr>
            <w:tcW w:w="3402" w:type="dxa"/>
            <w:tcBorders>
              <w:top w:val="nil"/>
              <w:bottom w:val="nil"/>
            </w:tcBorders>
          </w:tcPr>
          <w:p w14:paraId="3FCE80E0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2F03B" w14:textId="19924E17" w:rsidR="00D54D30" w:rsidRPr="00C54BFA" w:rsidRDefault="00D54D30" w:rsidP="00D54D3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3705FC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D8CCE" w14:textId="1E936FEB" w:rsidR="00D54D30" w:rsidRPr="002772EC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77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E3FA935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B1F2A" w14:textId="4A6108BD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F7379E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61D8C6E" w14:textId="42AA2339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11,753</w:t>
            </w:r>
          </w:p>
        </w:tc>
      </w:tr>
      <w:tr w:rsidR="00D54D30" w:rsidRPr="00C54BFA" w14:paraId="53DCE5D7" w14:textId="77777777" w:rsidTr="00D54D30">
        <w:tc>
          <w:tcPr>
            <w:tcW w:w="3402" w:type="dxa"/>
            <w:tcBorders>
              <w:top w:val="nil"/>
              <w:bottom w:val="nil"/>
            </w:tcBorders>
          </w:tcPr>
          <w:p w14:paraId="0E1218E7" w14:textId="77777777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7520A5E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6497AE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1BDEC1" w14:textId="77777777" w:rsidR="00D54D30" w:rsidRPr="00776540" w:rsidRDefault="00D54D30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3D653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9608CF4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0C394A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FEC51F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54D30" w:rsidRPr="00C54BFA" w14:paraId="7796C5A4" w14:textId="77777777" w:rsidTr="00D54D30">
        <w:tc>
          <w:tcPr>
            <w:tcW w:w="3402" w:type="dxa"/>
            <w:tcBorders>
              <w:top w:val="nil"/>
            </w:tcBorders>
          </w:tcPr>
          <w:p w14:paraId="5C6A500E" w14:textId="30959573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758E18F3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676029BF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F2E6DCF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3378DD7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54963D2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4B874CA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0946296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D30" w:rsidRPr="00C54BFA" w14:paraId="7BFEBCF7" w14:textId="77777777" w:rsidTr="00D54D30">
        <w:tc>
          <w:tcPr>
            <w:tcW w:w="3402" w:type="dxa"/>
            <w:tcBorders>
              <w:top w:val="nil"/>
            </w:tcBorders>
          </w:tcPr>
          <w:p w14:paraId="34FD3CA1" w14:textId="3BA42C65" w:rsidR="00D54D30" w:rsidRPr="00C54BFA" w:rsidRDefault="00D54D30" w:rsidP="00D54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720BBBE9" w14:textId="1CCA7C35" w:rsidR="00D54D30" w:rsidRPr="00C54BFA" w:rsidRDefault="00D54D30" w:rsidP="00D54D3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4734C82A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EEFCA19" w14:textId="48F186DC" w:rsidR="00D54D30" w:rsidRPr="00C54BFA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  <w:tc>
          <w:tcPr>
            <w:tcW w:w="284" w:type="dxa"/>
            <w:tcBorders>
              <w:top w:val="nil"/>
            </w:tcBorders>
          </w:tcPr>
          <w:p w14:paraId="60290EED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22E7EE1" w14:textId="48DBF6F8" w:rsidR="00D54D30" w:rsidRPr="00C54BFA" w:rsidRDefault="00D54D30" w:rsidP="00D54D3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6CC63CFA" w14:textId="77777777" w:rsidR="00D54D30" w:rsidRPr="00C54BFA" w:rsidRDefault="00D54D30" w:rsidP="00D54D3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0C1E285A" w14:textId="2F3FBAA1" w:rsidR="00D54D30" w:rsidRPr="00E818B7" w:rsidRDefault="00D54D30" w:rsidP="00D54D3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8B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03FF" w:rsidRPr="00C54BFA" w14:paraId="2B82462A" w14:textId="77777777" w:rsidTr="002603FF">
        <w:tc>
          <w:tcPr>
            <w:tcW w:w="3402" w:type="dxa"/>
          </w:tcPr>
          <w:p w14:paraId="7EB89E80" w14:textId="77777777" w:rsidR="002603FF" w:rsidRPr="00C54BFA" w:rsidRDefault="002603FF" w:rsidP="0026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BA57D7A" w14:textId="1F0BCB68" w:rsidR="002603FF" w:rsidRPr="00C54BFA" w:rsidRDefault="002603FF" w:rsidP="002603F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6CB773A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6A9D7F8" w14:textId="570931A6" w:rsidR="002603FF" w:rsidRPr="00C54BFA" w:rsidRDefault="002603FF" w:rsidP="002603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84" w:type="dxa"/>
            <w:tcBorders>
              <w:bottom w:val="nil"/>
            </w:tcBorders>
          </w:tcPr>
          <w:p w14:paraId="5CCF0E26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E5EA578" w14:textId="0D11D407" w:rsidR="002603FF" w:rsidRPr="00C54BFA" w:rsidRDefault="002603FF" w:rsidP="002603F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FFEA204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  <w:tab w:val="decimal" w:pos="9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69A60D9" w14:textId="5B9B56C1" w:rsidR="002603FF" w:rsidRPr="00E818B7" w:rsidRDefault="002603FF" w:rsidP="002603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8B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603FF" w:rsidRPr="00C54BFA" w14:paraId="4C1FD584" w14:textId="77777777" w:rsidTr="00D54D30">
        <w:tc>
          <w:tcPr>
            <w:tcW w:w="3402" w:type="dxa"/>
            <w:tcBorders>
              <w:top w:val="nil"/>
              <w:bottom w:val="nil"/>
            </w:tcBorders>
          </w:tcPr>
          <w:p w14:paraId="3FCA9139" w14:textId="77777777" w:rsidR="002603FF" w:rsidRPr="00C54BFA" w:rsidRDefault="002603FF" w:rsidP="00260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9321AFC" w14:textId="17BA4F71" w:rsidR="002603FF" w:rsidRPr="00C54BFA" w:rsidRDefault="002603FF" w:rsidP="002603F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242293C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34CE04" w14:textId="423FCBA9" w:rsidR="002603FF" w:rsidRPr="00C54BFA" w:rsidRDefault="002603FF" w:rsidP="002603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/>
              </w:rPr>
              <w:t>3,169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7D06CF5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1F0D66E" w14:textId="399E6275" w:rsidR="002603FF" w:rsidRPr="00C54BFA" w:rsidRDefault="002603FF" w:rsidP="002603F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5F3B96" w14:textId="77777777" w:rsidR="002603FF" w:rsidRPr="00C54BFA" w:rsidRDefault="002603FF" w:rsidP="002603F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7DCC9F" w14:textId="720219F5" w:rsidR="002603FF" w:rsidRPr="00E818B7" w:rsidRDefault="002603FF" w:rsidP="002603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18B7">
              <w:rPr>
                <w:rFonts w:ascii="Angsana New" w:hAnsi="Angsana New"/>
                <w:sz w:val="30"/>
                <w:szCs w:val="30"/>
                <w:lang w:bidi="th-TH"/>
              </w:rPr>
              <w:t>715</w:t>
            </w:r>
          </w:p>
        </w:tc>
      </w:tr>
    </w:tbl>
    <w:p w14:paraId="4925F28E" w14:textId="77777777" w:rsidR="00511B54" w:rsidRDefault="00FF774B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="0075405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68AF589" w14:textId="77777777" w:rsidR="00511B54" w:rsidRDefault="00511B54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610B6C" w14:textId="77777777" w:rsidR="00511B54" w:rsidRDefault="00511B54" w:rsidP="00C0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A33635" w14:textId="77777777" w:rsidR="00C03DC7" w:rsidRDefault="00C03DC7" w:rsidP="00C0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8BD48C" w14:textId="77777777" w:rsidR="00A468BE" w:rsidRDefault="00A468BE" w:rsidP="00C0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24D66" w14:textId="131D3DDE" w:rsidR="006C3B2A" w:rsidRPr="00B724BB" w:rsidRDefault="00511B54" w:rsidP="00D01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A468BE">
        <w:rPr>
          <w:rFonts w:ascii="Angsana New" w:hAnsi="Angsana New"/>
          <w:sz w:val="30"/>
          <w:szCs w:val="30"/>
        </w:rPr>
        <w:t xml:space="preserve">  </w:t>
      </w:r>
      <w:r w:rsidR="006C3B2A" w:rsidRPr="00B724BB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55CAC" w:rsidRPr="00B724BB">
        <w:rPr>
          <w:rFonts w:ascii="Angsana New" w:hAnsi="Angsana New"/>
          <w:sz w:val="30"/>
          <w:szCs w:val="30"/>
        </w:rPr>
        <w:t>31</w:t>
      </w:r>
      <w:r w:rsidR="006C3B2A" w:rsidRPr="00B724BB">
        <w:rPr>
          <w:rFonts w:ascii="Angsana New" w:hAnsi="Angsana New"/>
          <w:sz w:val="30"/>
          <w:szCs w:val="30"/>
          <w:cs/>
        </w:rPr>
        <w:t xml:space="preserve"> ธันวาคม</w:t>
      </w:r>
      <w:r w:rsidR="006C3B2A" w:rsidRPr="00B724BB">
        <w:rPr>
          <w:rFonts w:ascii="Angsana New" w:hAnsi="Angsana New"/>
          <w:sz w:val="30"/>
          <w:szCs w:val="30"/>
        </w:rPr>
        <w:t xml:space="preserve"> </w:t>
      </w:r>
      <w:r w:rsidR="00776540" w:rsidRPr="00B724BB">
        <w:rPr>
          <w:rFonts w:ascii="Angsana New" w:hAnsi="Angsana New"/>
          <w:sz w:val="30"/>
          <w:szCs w:val="30"/>
        </w:rPr>
        <w:t xml:space="preserve">2563 </w:t>
      </w:r>
      <w:r w:rsidR="00776540" w:rsidRPr="00B724B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6540" w:rsidRPr="00B724BB">
        <w:rPr>
          <w:rFonts w:ascii="Angsana New" w:hAnsi="Angsana New"/>
          <w:sz w:val="30"/>
          <w:szCs w:val="30"/>
        </w:rPr>
        <w:t xml:space="preserve">2562 </w:t>
      </w:r>
      <w:r w:rsidR="006C3B2A" w:rsidRPr="00B724B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3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3"/>
        <w:gridCol w:w="1087"/>
        <w:gridCol w:w="270"/>
        <w:gridCol w:w="1197"/>
        <w:gridCol w:w="270"/>
        <w:gridCol w:w="1147"/>
      </w:tblGrid>
      <w:tr w:rsidR="00F72E89" w:rsidRPr="00F87560" w14:paraId="7A5D7565" w14:textId="77777777" w:rsidTr="00054E18">
        <w:trPr>
          <w:tblHeader/>
        </w:trPr>
        <w:tc>
          <w:tcPr>
            <w:tcW w:w="3544" w:type="dxa"/>
            <w:shd w:val="clear" w:color="auto" w:fill="auto"/>
          </w:tcPr>
          <w:p w14:paraId="0DACBD6A" w14:textId="77777777" w:rsidR="00F72E89" w:rsidRPr="00F87560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EB425B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2E89" w:rsidRPr="00F87560" w14:paraId="4C69CDBD" w14:textId="77777777" w:rsidTr="00054E18">
        <w:trPr>
          <w:tblHeader/>
        </w:trPr>
        <w:tc>
          <w:tcPr>
            <w:tcW w:w="3544" w:type="dxa"/>
            <w:shd w:val="clear" w:color="auto" w:fill="auto"/>
          </w:tcPr>
          <w:p w14:paraId="6E6DA9D0" w14:textId="77777777" w:rsidR="00F72E89" w:rsidRPr="00F87560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6FCD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485B9DA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7CABE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E89" w:rsidRPr="00F87560" w14:paraId="626B0A6C" w14:textId="77777777" w:rsidTr="00054E18">
        <w:trPr>
          <w:tblHeader/>
        </w:trPr>
        <w:tc>
          <w:tcPr>
            <w:tcW w:w="3544" w:type="dxa"/>
            <w:shd w:val="clear" w:color="auto" w:fill="auto"/>
          </w:tcPr>
          <w:p w14:paraId="1206A906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8F0B18" w14:textId="63B4CBE6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EA96F3D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51D30A1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BDF768B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6D3751C" w14:textId="76F6FC51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9407901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96F004A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2E89" w:rsidRPr="00F87560" w14:paraId="5A75AE39" w14:textId="77777777" w:rsidTr="00054E18">
        <w:trPr>
          <w:tblHeader/>
        </w:trPr>
        <w:tc>
          <w:tcPr>
            <w:tcW w:w="3544" w:type="dxa"/>
            <w:shd w:val="clear" w:color="auto" w:fill="auto"/>
          </w:tcPr>
          <w:p w14:paraId="3F7BAE85" w14:textId="77777777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E303A1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4E0EECC3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D9DD44D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AE65130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0C54F4B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7FB434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A31256D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2E89" w:rsidRPr="005A5211" w14:paraId="773CB6C6" w14:textId="77777777" w:rsidTr="00054E18">
        <w:tc>
          <w:tcPr>
            <w:tcW w:w="3544" w:type="dxa"/>
            <w:shd w:val="clear" w:color="auto" w:fill="auto"/>
          </w:tcPr>
          <w:p w14:paraId="6FA9A290" w14:textId="77777777" w:rsidR="00F72E89" w:rsidRPr="006240FE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0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24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9CE50B1" w14:textId="77777777" w:rsidR="00F72E89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AFA832C" w14:textId="77777777" w:rsidR="00F72E89" w:rsidRPr="005A5211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8705E6" w14:textId="77777777" w:rsidR="00F72E89" w:rsidRPr="000761AF" w:rsidRDefault="00F72E89" w:rsidP="00F72E8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FA3D5D" w14:textId="77777777" w:rsidR="00F72E89" w:rsidRPr="005A5211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8111FCF" w14:textId="77777777" w:rsidR="00F72E89" w:rsidRPr="001D74E4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FE07F7" w14:textId="77777777" w:rsidR="00F72E89" w:rsidRPr="005A5211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3845850" w14:textId="77777777" w:rsidR="00F72E89" w:rsidRDefault="00F72E89" w:rsidP="00F72E8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5A5211" w14:paraId="6275F27C" w14:textId="77777777" w:rsidTr="00D54D30">
        <w:tc>
          <w:tcPr>
            <w:tcW w:w="3544" w:type="dxa"/>
            <w:shd w:val="clear" w:color="auto" w:fill="auto"/>
          </w:tcPr>
          <w:p w14:paraId="6F3CAF3B" w14:textId="77777777" w:rsidR="00F72E89" w:rsidRPr="005A5211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61B5A75" w14:textId="618653BA" w:rsidR="00F72E89" w:rsidRPr="00E022F0" w:rsidRDefault="00D54D30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69DCE5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24C2558" w14:textId="77777777" w:rsidR="00F72E89" w:rsidRPr="00E022F0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166E1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E148B45" w14:textId="41072B66" w:rsidR="00F72E89" w:rsidRPr="00E022F0" w:rsidRDefault="00F970F8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1,519</w:t>
            </w:r>
          </w:p>
        </w:tc>
        <w:tc>
          <w:tcPr>
            <w:tcW w:w="270" w:type="dxa"/>
            <w:shd w:val="clear" w:color="auto" w:fill="auto"/>
          </w:tcPr>
          <w:p w14:paraId="752FC57B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4B803C8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</w:tr>
      <w:tr w:rsidR="00F72E89" w:rsidRPr="005A5211" w14:paraId="705802A0" w14:textId="77777777" w:rsidTr="00054E18">
        <w:tc>
          <w:tcPr>
            <w:tcW w:w="3544" w:type="dxa"/>
            <w:shd w:val="clear" w:color="auto" w:fill="auto"/>
          </w:tcPr>
          <w:p w14:paraId="61E46F4A" w14:textId="77777777" w:rsidR="00F72E89" w:rsidRPr="0057144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ดอกเบี้ยค้างรับ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38E4779" w14:textId="77777777" w:rsidR="00F72E89" w:rsidRPr="00E022F0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589B69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64EFCA9" w14:textId="77777777" w:rsidR="00F72E89" w:rsidRPr="00E022F0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3FC059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BC3182F" w14:textId="77777777" w:rsidR="00F72E89" w:rsidRPr="00E022F0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394AD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50EB5CE8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2E89" w:rsidRPr="005A5211" w14:paraId="4C0AE846" w14:textId="77777777" w:rsidTr="00D54D30">
        <w:tc>
          <w:tcPr>
            <w:tcW w:w="3544" w:type="dxa"/>
            <w:shd w:val="clear" w:color="auto" w:fill="auto"/>
          </w:tcPr>
          <w:p w14:paraId="7B69A5DD" w14:textId="77777777" w:rsidR="00F72E89" w:rsidRPr="005A5211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0D054D" w14:textId="7946F0D1" w:rsidR="00F72E89" w:rsidRPr="00E022F0" w:rsidRDefault="00D54D30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9111BF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45629DC2" w14:textId="77777777" w:rsidR="00F72E89" w:rsidRPr="00E022F0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AFF5A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F3324C5" w14:textId="36B5DF23" w:rsidR="00F72E89" w:rsidRPr="00E022F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1,942</w:t>
            </w:r>
          </w:p>
        </w:tc>
        <w:tc>
          <w:tcPr>
            <w:tcW w:w="270" w:type="dxa"/>
            <w:shd w:val="clear" w:color="auto" w:fill="auto"/>
          </w:tcPr>
          <w:p w14:paraId="081663D3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E00495A" w14:textId="77777777" w:rsidR="00F72E89" w:rsidRPr="00E022F0" w:rsidRDefault="00F72E89" w:rsidP="00BA658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72E89" w:rsidRPr="005A5211" w14:paraId="285DA778" w14:textId="77777777" w:rsidTr="00D54D30">
        <w:tc>
          <w:tcPr>
            <w:tcW w:w="3544" w:type="dxa"/>
            <w:shd w:val="clear" w:color="auto" w:fill="auto"/>
          </w:tcPr>
          <w:p w14:paraId="597D9274" w14:textId="77777777" w:rsidR="00F72E89" w:rsidRPr="0057144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861DA" w14:textId="3191717F" w:rsidR="00F72E89" w:rsidRPr="005A5211" w:rsidRDefault="00D54D30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7ECFBF" w14:textId="77777777" w:rsidR="00F72E89" w:rsidRPr="005A5211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4AD47" w14:textId="77777777" w:rsidR="00F72E89" w:rsidRPr="0057144A" w:rsidRDefault="00F72E89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A83CEE" w14:textId="77777777" w:rsidR="00F72E89" w:rsidRPr="0057144A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662E1" w14:textId="4A5C0806" w:rsidR="00F72E89" w:rsidRPr="0057144A" w:rsidRDefault="00F970F8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3,461</w:t>
            </w:r>
          </w:p>
        </w:tc>
        <w:tc>
          <w:tcPr>
            <w:tcW w:w="270" w:type="dxa"/>
            <w:shd w:val="clear" w:color="auto" w:fill="auto"/>
          </w:tcPr>
          <w:p w14:paraId="7E7C4B91" w14:textId="77777777" w:rsidR="00F72E89" w:rsidRPr="005A5211" w:rsidRDefault="00F72E89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C0738" w14:textId="77777777" w:rsidR="00F72E89" w:rsidRDefault="00F72E89" w:rsidP="00BA658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</w:tr>
    </w:tbl>
    <w:p w14:paraId="4DB2677C" w14:textId="77777777" w:rsidR="008D7098" w:rsidRDefault="008D7098" w:rsidP="00F72E8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126"/>
        <w:gridCol w:w="581"/>
        <w:gridCol w:w="242"/>
        <w:gridCol w:w="581"/>
        <w:gridCol w:w="242"/>
        <w:gridCol w:w="1167"/>
        <w:gridCol w:w="242"/>
        <w:gridCol w:w="1095"/>
        <w:gridCol w:w="242"/>
        <w:gridCol w:w="1100"/>
        <w:gridCol w:w="245"/>
        <w:gridCol w:w="1067"/>
      </w:tblGrid>
      <w:tr w:rsidR="00F72E89" w:rsidRPr="00BF2202" w14:paraId="4571E2F6" w14:textId="77777777" w:rsidTr="00840813">
        <w:trPr>
          <w:trHeight w:val="424"/>
          <w:tblHeader/>
        </w:trPr>
        <w:tc>
          <w:tcPr>
            <w:tcW w:w="2126" w:type="dxa"/>
            <w:shd w:val="clear" w:color="auto" w:fill="auto"/>
          </w:tcPr>
          <w:p w14:paraId="56BC1915" w14:textId="77777777" w:rsidR="00F72E89" w:rsidRPr="00BF2202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3"/>
            <w:shd w:val="clear" w:color="auto" w:fill="auto"/>
          </w:tcPr>
          <w:p w14:paraId="091B2688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1A1D218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05E6BE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2E89" w:rsidRPr="00BF2202" w14:paraId="39E2BC62" w14:textId="77777777" w:rsidTr="00840813">
        <w:trPr>
          <w:trHeight w:val="424"/>
          <w:tblHeader/>
        </w:trPr>
        <w:tc>
          <w:tcPr>
            <w:tcW w:w="2126" w:type="dxa"/>
            <w:shd w:val="clear" w:color="auto" w:fill="auto"/>
          </w:tcPr>
          <w:p w14:paraId="3D1CCC56" w14:textId="77777777" w:rsidR="00F72E89" w:rsidRPr="00BF2202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7D856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shd w:val="clear" w:color="auto" w:fill="auto"/>
          </w:tcPr>
          <w:p w14:paraId="37930D98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D5C75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750BEFC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B9227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0813" w:rsidRPr="00BF2202" w14:paraId="23921F22" w14:textId="77777777" w:rsidTr="00840813">
        <w:trPr>
          <w:trHeight w:val="424"/>
          <w:tblHeader/>
        </w:trPr>
        <w:tc>
          <w:tcPr>
            <w:tcW w:w="2126" w:type="dxa"/>
            <w:shd w:val="clear" w:color="auto" w:fill="auto"/>
          </w:tcPr>
          <w:p w14:paraId="4A61C9C0" w14:textId="77777777" w:rsidR="00F72E89" w:rsidRPr="00514A88" w:rsidRDefault="00F72E89" w:rsidP="00091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5B5E6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8A008A7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6E78CF2C" w14:textId="7AFBAA58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BB0C964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82AC54A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  <w:shd w:val="clear" w:color="auto" w:fill="auto"/>
          </w:tcPr>
          <w:p w14:paraId="5BDF780E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70D9890" w14:textId="363A0180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5" w:type="dxa"/>
            <w:shd w:val="clear" w:color="auto" w:fill="auto"/>
          </w:tcPr>
          <w:p w14:paraId="4FA2A03B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CE9E20F" w14:textId="77777777" w:rsidR="00F72E89" w:rsidRPr="009B592D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40813" w:rsidRPr="00BF2202" w14:paraId="13A86DE1" w14:textId="77777777" w:rsidTr="00840813">
        <w:trPr>
          <w:trHeight w:val="424"/>
          <w:tblHeader/>
        </w:trPr>
        <w:tc>
          <w:tcPr>
            <w:tcW w:w="2126" w:type="dxa"/>
            <w:shd w:val="clear" w:color="auto" w:fill="auto"/>
          </w:tcPr>
          <w:p w14:paraId="37C13258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52F64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6E7C581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A5DB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3C377AAE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76A40ED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shd w:val="clear" w:color="auto" w:fill="auto"/>
          </w:tcPr>
          <w:p w14:paraId="0249842A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95FFE59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</w:tcPr>
          <w:p w14:paraId="52AD73ED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345228A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shd w:val="clear" w:color="auto" w:fill="auto"/>
          </w:tcPr>
          <w:p w14:paraId="6E4AE0FF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9A680CF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40813" w:rsidRPr="00BF2202" w14:paraId="08E51CF5" w14:textId="77777777" w:rsidTr="00840813">
        <w:trPr>
          <w:trHeight w:val="424"/>
        </w:trPr>
        <w:tc>
          <w:tcPr>
            <w:tcW w:w="2126" w:type="dxa"/>
            <w:shd w:val="clear" w:color="auto" w:fill="auto"/>
          </w:tcPr>
          <w:p w14:paraId="3F8BFAB3" w14:textId="5690AE9B" w:rsidR="00B724BB" w:rsidRPr="00BF2202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</w:tcPr>
          <w:p w14:paraId="781D7413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CFAEEF2" w14:textId="77777777" w:rsidR="00B724BB" w:rsidRPr="009030FD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61AD7F12" w14:textId="77777777" w:rsidR="00B724BB" w:rsidRPr="00BF2202" w:rsidRDefault="00B724BB" w:rsidP="00B72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57F0C87A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B47E296" w14:textId="77777777" w:rsidR="00B724BB" w:rsidRPr="009030FD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FCC6E69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00B4646D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37D5881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1AB91B78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4A5F77F6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B8A04C0" w14:textId="77777777" w:rsidR="00B724BB" w:rsidRPr="00B0610A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40813" w:rsidRPr="00BF2202" w14:paraId="038D3AA7" w14:textId="77777777" w:rsidTr="00692419">
        <w:trPr>
          <w:trHeight w:val="424"/>
        </w:trPr>
        <w:tc>
          <w:tcPr>
            <w:tcW w:w="2126" w:type="dxa"/>
            <w:shd w:val="clear" w:color="auto" w:fill="auto"/>
          </w:tcPr>
          <w:p w14:paraId="3253DE06" w14:textId="6F50A1A7" w:rsidR="00B724BB" w:rsidRPr="00BF2202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1" w:type="dxa"/>
            <w:shd w:val="clear" w:color="auto" w:fill="auto"/>
          </w:tcPr>
          <w:p w14:paraId="56796B1D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B0F16B3" w14:textId="77777777" w:rsidR="00B724BB" w:rsidRPr="009030FD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5CE6785D" w14:textId="77777777" w:rsidR="00B724BB" w:rsidRPr="00BF2202" w:rsidRDefault="00B724BB" w:rsidP="00B72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0A46F7D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0F55D0E0" w14:textId="77777777" w:rsidR="00B724BB" w:rsidRPr="009030FD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6A3AD945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6EAE193C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80B0597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9E22FD2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5516D73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FE0864F" w14:textId="77777777" w:rsidR="00B724BB" w:rsidRPr="00B0610A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40813" w:rsidRPr="005A5211" w14:paraId="2BCAB818" w14:textId="77777777" w:rsidTr="00D54D30">
        <w:trPr>
          <w:trHeight w:val="424"/>
        </w:trPr>
        <w:tc>
          <w:tcPr>
            <w:tcW w:w="2126" w:type="dxa"/>
            <w:shd w:val="clear" w:color="auto" w:fill="auto"/>
          </w:tcPr>
          <w:p w14:paraId="5894A95C" w14:textId="77777777" w:rsidR="00B724BB" w:rsidRDefault="00B724BB" w:rsidP="00B72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dxa"/>
            <w:shd w:val="clear" w:color="auto" w:fill="auto"/>
          </w:tcPr>
          <w:p w14:paraId="5A321DC4" w14:textId="77777777" w:rsidR="00B724BB" w:rsidRPr="00BF2202" w:rsidRDefault="00B724BB" w:rsidP="00B72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42" w:type="dxa"/>
            <w:shd w:val="clear" w:color="auto" w:fill="auto"/>
          </w:tcPr>
          <w:p w14:paraId="4FACBEE5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3124371A" w14:textId="77777777" w:rsidR="00B724BB" w:rsidRPr="00BF2202" w:rsidRDefault="00B724BB" w:rsidP="00B724B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42" w:type="dxa"/>
            <w:shd w:val="clear" w:color="auto" w:fill="auto"/>
          </w:tcPr>
          <w:p w14:paraId="5562A71A" w14:textId="77777777" w:rsidR="00B724BB" w:rsidRPr="00BF2202" w:rsidRDefault="00B724BB" w:rsidP="00B724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44B1754D" w14:textId="33BBDA72" w:rsidR="00B724BB" w:rsidRPr="00ED595D" w:rsidRDefault="00D54D30" w:rsidP="00BA65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EDD12E" w14:textId="77777777" w:rsidR="00B724BB" w:rsidRPr="00ED595D" w:rsidRDefault="00B724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C7EB31E" w14:textId="76FA950B" w:rsidR="00B724BB" w:rsidRPr="00ED595D" w:rsidRDefault="00B724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AA64D5" w14:textId="77777777" w:rsidR="00B724BB" w:rsidRPr="009030FD" w:rsidRDefault="00B724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AEB1E8A" w14:textId="2ABBCDCB" w:rsidR="00B724BB" w:rsidRPr="00DF5237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FF61D6" w14:textId="77777777" w:rsidR="00B724BB" w:rsidRPr="009030FD" w:rsidRDefault="00B724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8591015" w14:textId="2F861B66" w:rsidR="00B724BB" w:rsidRPr="00E818B7" w:rsidRDefault="00B724BB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818B7">
              <w:rPr>
                <w:rFonts w:ascii="Angsana New" w:hAnsi="Angsana New"/>
                <w:sz w:val="30"/>
                <w:szCs w:val="30"/>
              </w:rPr>
              <w:t>19,000</w:t>
            </w:r>
          </w:p>
        </w:tc>
      </w:tr>
      <w:tr w:rsidR="00840813" w:rsidRPr="005A5211" w14:paraId="31C8A6E3" w14:textId="77777777" w:rsidTr="00D54D30">
        <w:trPr>
          <w:trHeight w:val="424"/>
        </w:trPr>
        <w:tc>
          <w:tcPr>
            <w:tcW w:w="2126" w:type="dxa"/>
            <w:shd w:val="clear" w:color="auto" w:fill="auto"/>
          </w:tcPr>
          <w:p w14:paraId="67B442CE" w14:textId="384D0248" w:rsidR="002C003C" w:rsidRDefault="002C003C" w:rsidP="002C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dxa"/>
            <w:shd w:val="clear" w:color="auto" w:fill="auto"/>
          </w:tcPr>
          <w:p w14:paraId="0973C8B5" w14:textId="7D5D61BD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42" w:type="dxa"/>
            <w:shd w:val="clear" w:color="auto" w:fill="auto"/>
          </w:tcPr>
          <w:p w14:paraId="39E78280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01862B91" w14:textId="027B8AD9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42" w:type="dxa"/>
            <w:shd w:val="clear" w:color="auto" w:fill="auto"/>
          </w:tcPr>
          <w:p w14:paraId="1341FC98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41F6C" w14:textId="588A4B9F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8B64D2A" w14:textId="77777777" w:rsidR="002C003C" w:rsidRPr="00ED595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AF4AA" w14:textId="4C83F3B9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48DE46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3E5F8" w14:textId="7D29CC55" w:rsidR="002C003C" w:rsidRPr="00DF5237" w:rsidRDefault="002C003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1A19F6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2B50E" w14:textId="4790C7B3" w:rsidR="002C003C" w:rsidRPr="00E818B7" w:rsidRDefault="002C003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8B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40813" w:rsidRPr="005A5211" w14:paraId="3F685826" w14:textId="77777777" w:rsidTr="00D54D30">
        <w:trPr>
          <w:trHeight w:val="424"/>
        </w:trPr>
        <w:tc>
          <w:tcPr>
            <w:tcW w:w="2126" w:type="dxa"/>
            <w:shd w:val="clear" w:color="auto" w:fill="auto"/>
          </w:tcPr>
          <w:p w14:paraId="07B8A769" w14:textId="1849EA62" w:rsidR="002C003C" w:rsidRDefault="002C003C" w:rsidP="002C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581" w:type="dxa"/>
            <w:shd w:val="clear" w:color="auto" w:fill="auto"/>
          </w:tcPr>
          <w:p w14:paraId="51FB17FF" w14:textId="77777777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28D47BF6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7AA45C8A" w14:textId="77777777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0E7F019D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96D91AB" w14:textId="77777777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B7A185A" w14:textId="77777777" w:rsidR="002C003C" w:rsidRPr="00ED595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5604F642" w14:textId="77777777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7681959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FA116DE" w14:textId="77777777" w:rsidR="002C003C" w:rsidRPr="00DF5237" w:rsidRDefault="002C003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1F70A95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D5DB7FD" w14:textId="77777777" w:rsidR="002C003C" w:rsidRDefault="002C003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0813" w:rsidRPr="005A5211" w14:paraId="422EEBA3" w14:textId="77777777" w:rsidTr="00D54D30">
        <w:trPr>
          <w:trHeight w:val="425"/>
        </w:trPr>
        <w:tc>
          <w:tcPr>
            <w:tcW w:w="2126" w:type="dxa"/>
            <w:shd w:val="clear" w:color="auto" w:fill="auto"/>
          </w:tcPr>
          <w:p w14:paraId="403CF26D" w14:textId="1D12A096" w:rsidR="002C003C" w:rsidRPr="00ED595D" w:rsidRDefault="002C003C" w:rsidP="002C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1" w:type="dxa"/>
            <w:shd w:val="clear" w:color="auto" w:fill="auto"/>
          </w:tcPr>
          <w:p w14:paraId="7D2D0C2C" w14:textId="77777777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438FD41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dxa"/>
            <w:shd w:val="clear" w:color="auto" w:fill="auto"/>
          </w:tcPr>
          <w:p w14:paraId="59587776" w14:textId="77777777" w:rsidR="002C003C" w:rsidRDefault="002C003C" w:rsidP="002C00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1EBC355" w14:textId="77777777" w:rsidR="002C003C" w:rsidRPr="00BF2202" w:rsidRDefault="002C003C" w:rsidP="002C00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3CB16913" w14:textId="6EA76232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18C588" w14:textId="77777777" w:rsidR="002C003C" w:rsidRPr="00ED595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3A5EE51F" w14:textId="266F11D9" w:rsidR="002C003C" w:rsidRPr="00ED595D" w:rsidRDefault="002C003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588B3B2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4862A0E9" w14:textId="5A89A6BC" w:rsidR="002C003C" w:rsidRPr="00C3701B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701B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AC3DE0B" w14:textId="77777777" w:rsidR="002C003C" w:rsidRPr="009030FD" w:rsidRDefault="002C003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72A05D8" w14:textId="12401832" w:rsidR="002C003C" w:rsidRDefault="002C003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19,000</w:t>
            </w:r>
          </w:p>
        </w:tc>
      </w:tr>
    </w:tbl>
    <w:p w14:paraId="590C005A" w14:textId="77777777" w:rsidR="00C03DC7" w:rsidRDefault="00FF774B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14:paraId="250A7E9D" w14:textId="77777777" w:rsidR="00C03DC7" w:rsidRDefault="00C03DC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1EA80E73" w14:textId="77777777" w:rsidR="00C03DC7" w:rsidRDefault="00C03DC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303F1B35" w14:textId="77777777" w:rsidR="00C03DC7" w:rsidRDefault="00C03DC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00039A66" w14:textId="77777777" w:rsidR="00C03DC7" w:rsidRDefault="00C03DC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2546DBE0" w14:textId="77777777" w:rsidR="00C03DC7" w:rsidRDefault="00C03DC7" w:rsidP="008D7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93"/>
        </w:tabs>
        <w:spacing w:before="240" w:after="120" w:line="240" w:lineRule="auto"/>
        <w:ind w:left="993" w:hanging="284"/>
        <w:jc w:val="thaiDistribute"/>
        <w:rPr>
          <w:rFonts w:ascii="Angsana New" w:hAnsi="Angsana New"/>
          <w:sz w:val="30"/>
          <w:szCs w:val="30"/>
        </w:rPr>
      </w:pPr>
    </w:p>
    <w:p w14:paraId="089F75E7" w14:textId="051BEC90" w:rsidR="00F72E89" w:rsidRPr="00FF774B" w:rsidRDefault="00F72E89" w:rsidP="00A46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FF774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FF774B">
        <w:rPr>
          <w:rFonts w:ascii="Angsana New" w:hAnsi="Angsana New" w:hint="cs"/>
          <w:sz w:val="30"/>
          <w:szCs w:val="30"/>
          <w:cs/>
        </w:rPr>
        <w:t>บุคคลหรือ</w:t>
      </w:r>
      <w:r w:rsidRPr="00FF774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2700CA">
        <w:rPr>
          <w:rFonts w:ascii="Angsana New" w:hAnsi="Angsana New" w:hint="cs"/>
          <w:sz w:val="30"/>
          <w:szCs w:val="30"/>
          <w:cs/>
        </w:rPr>
        <w:t xml:space="preserve"> </w:t>
      </w:r>
      <w:r w:rsidR="009841F0" w:rsidRPr="002700CA">
        <w:rPr>
          <w:rFonts w:ascii="Angsana New" w:hAnsi="Angsana New" w:hint="cs"/>
          <w:sz w:val="30"/>
          <w:szCs w:val="30"/>
          <w:cs/>
        </w:rPr>
        <w:t>สำหรับแต่ละปีสิ้นสุด</w:t>
      </w:r>
      <w:r w:rsidR="009841F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841F0">
        <w:rPr>
          <w:rFonts w:ascii="Angsana New" w:hAnsi="Angsana New"/>
          <w:sz w:val="30"/>
          <w:szCs w:val="30"/>
        </w:rPr>
        <w:t xml:space="preserve">31 </w:t>
      </w:r>
      <w:r w:rsidR="00A468BE">
        <w:rPr>
          <w:rFonts w:ascii="Angsana New" w:hAnsi="Angsana New" w:hint="cs"/>
          <w:sz w:val="30"/>
          <w:szCs w:val="30"/>
          <w:cs/>
        </w:rPr>
        <w:t>ธันวาคม</w:t>
      </w:r>
      <w:r w:rsidR="00A468BE">
        <w:rPr>
          <w:rFonts w:ascii="Angsana New" w:hAnsi="Angsana New"/>
          <w:sz w:val="30"/>
          <w:szCs w:val="30"/>
        </w:rPr>
        <w:t xml:space="preserve"> </w:t>
      </w:r>
      <w:r w:rsidR="00115329">
        <w:rPr>
          <w:rFonts w:ascii="Angsana New" w:hAnsi="Angsana New"/>
          <w:sz w:val="30"/>
          <w:szCs w:val="30"/>
        </w:rPr>
        <w:t xml:space="preserve">     </w:t>
      </w:r>
      <w:r w:rsidRPr="00FF774B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93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544"/>
        <w:gridCol w:w="1134"/>
        <w:gridCol w:w="284"/>
        <w:gridCol w:w="1134"/>
        <w:gridCol w:w="283"/>
        <w:gridCol w:w="1134"/>
        <w:gridCol w:w="284"/>
        <w:gridCol w:w="1133"/>
      </w:tblGrid>
      <w:tr w:rsidR="00F72E89" w:rsidRPr="009375E0" w14:paraId="063463A3" w14:textId="77777777" w:rsidTr="00840813">
        <w:trPr>
          <w:tblHeader/>
        </w:trPr>
        <w:tc>
          <w:tcPr>
            <w:tcW w:w="3544" w:type="dxa"/>
          </w:tcPr>
          <w:p w14:paraId="437B0E6B" w14:textId="77777777" w:rsidR="00F72E89" w:rsidRPr="009375E0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2E4FFC0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2E89" w:rsidRPr="009375E0" w14:paraId="4E6FC08A" w14:textId="77777777" w:rsidTr="00840813">
        <w:trPr>
          <w:tblHeader/>
        </w:trPr>
        <w:tc>
          <w:tcPr>
            <w:tcW w:w="3544" w:type="dxa"/>
          </w:tcPr>
          <w:p w14:paraId="22DF137F" w14:textId="77777777" w:rsidR="00F72E89" w:rsidRPr="009375E0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BBA37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23A9F8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3C6EB3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E89" w:rsidRPr="009375E0" w14:paraId="56FC3C94" w14:textId="77777777" w:rsidTr="00840813">
        <w:trPr>
          <w:tblHeader/>
        </w:trPr>
        <w:tc>
          <w:tcPr>
            <w:tcW w:w="3544" w:type="dxa"/>
          </w:tcPr>
          <w:p w14:paraId="731202D7" w14:textId="77777777" w:rsidR="00F72E89" w:rsidRPr="009375E0" w:rsidRDefault="00F72E89" w:rsidP="00F72E8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03F2C3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5384D1AB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6C7B1E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41BBFA40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7C469C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1ADB4F3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003A5CA" w14:textId="77777777" w:rsidR="00F72E89" w:rsidRPr="00AC7CB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2E89" w:rsidRPr="009375E0" w14:paraId="1A59848C" w14:textId="77777777" w:rsidTr="00840813">
        <w:tc>
          <w:tcPr>
            <w:tcW w:w="3544" w:type="dxa"/>
          </w:tcPr>
          <w:p w14:paraId="25ACDFE5" w14:textId="77777777" w:rsidR="00F72E89" w:rsidRPr="009375E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74161DC5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80F6A5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82D6F4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7D45A0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E4F60D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C00BFE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0398DCC1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72E89" w:rsidRPr="009375E0" w14:paraId="56D5D0DF" w14:textId="77777777" w:rsidTr="00840813">
        <w:tc>
          <w:tcPr>
            <w:tcW w:w="3544" w:type="dxa"/>
            <w:shd w:val="clear" w:color="auto" w:fill="auto"/>
          </w:tcPr>
          <w:p w14:paraId="773EBDAE" w14:textId="77777777" w:rsidR="00F72E89" w:rsidRPr="009375E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CFFBFB6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A6A7A91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1ECD12A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20EC7C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B1D1BAD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6BB9265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4EBD84D" w14:textId="77777777" w:rsidR="00F72E89" w:rsidRPr="009375E0" w:rsidRDefault="00F72E89" w:rsidP="00F72E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6EBB" w:rsidRPr="009375E0" w14:paraId="39A38BD4" w14:textId="77777777" w:rsidTr="00BA658C">
        <w:tc>
          <w:tcPr>
            <w:tcW w:w="3544" w:type="dxa"/>
            <w:shd w:val="clear" w:color="auto" w:fill="auto"/>
          </w:tcPr>
          <w:p w14:paraId="63BADF1D" w14:textId="77777777" w:rsidR="00AC6EBB" w:rsidRPr="009375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130E4F27" w14:textId="31A816D9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FF4910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A29FA3" w14:textId="77777777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D30C3A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88E902" w14:textId="06304938" w:rsidR="00AC6EBB" w:rsidRPr="00C6282B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84" w:type="dxa"/>
            <w:shd w:val="clear" w:color="auto" w:fill="auto"/>
          </w:tcPr>
          <w:p w14:paraId="615FC6B2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25673C1" w14:textId="77777777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6EBB" w:rsidRPr="009375E0" w14:paraId="6E460CAF" w14:textId="77777777" w:rsidTr="00BA658C">
        <w:tc>
          <w:tcPr>
            <w:tcW w:w="3544" w:type="dxa"/>
            <w:shd w:val="clear" w:color="auto" w:fill="auto"/>
          </w:tcPr>
          <w:p w14:paraId="52382040" w14:textId="77777777" w:rsidR="00AC6EBB" w:rsidRPr="009375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4E3A2817" w14:textId="18814EBD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20E953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A3EF5F" w14:textId="77777777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22B74C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DEC9C2" w14:textId="2847E3D9" w:rsidR="00AC6EBB" w:rsidRPr="00C6282B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83,100</w:t>
            </w:r>
          </w:p>
        </w:tc>
        <w:tc>
          <w:tcPr>
            <w:tcW w:w="284" w:type="dxa"/>
            <w:shd w:val="clear" w:color="auto" w:fill="auto"/>
          </w:tcPr>
          <w:p w14:paraId="34EEE793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C36D2E9" w14:textId="77777777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</w:tr>
      <w:tr w:rsidR="00AC6EBB" w:rsidRPr="009375E0" w14:paraId="5F0B9F8C" w14:textId="77777777" w:rsidTr="00BA658C">
        <w:tc>
          <w:tcPr>
            <w:tcW w:w="3544" w:type="dxa"/>
            <w:shd w:val="clear" w:color="auto" w:fill="auto"/>
          </w:tcPr>
          <w:p w14:paraId="10617FD3" w14:textId="77777777" w:rsidR="00AC6EBB" w:rsidRPr="009375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718B03" w14:textId="33B65C36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EE9EE6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52A8DC" w14:textId="77777777" w:rsidR="00AC6EBB" w:rsidRPr="009375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24C873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2ADD63" w14:textId="023F6F49" w:rsidR="00AC6EBB" w:rsidRPr="00C6282B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  <w:tc>
          <w:tcPr>
            <w:tcW w:w="284" w:type="dxa"/>
            <w:shd w:val="clear" w:color="auto" w:fill="auto"/>
          </w:tcPr>
          <w:p w14:paraId="257BF150" w14:textId="77777777" w:rsidR="00AC6EBB" w:rsidRPr="009375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EE55571" w14:textId="77777777" w:rsidR="00AC6EBB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C6EBB" w:rsidRPr="00536A0E" w14:paraId="2AFF6F66" w14:textId="77777777" w:rsidTr="00BA658C">
        <w:tc>
          <w:tcPr>
            <w:tcW w:w="3544" w:type="dxa"/>
            <w:shd w:val="clear" w:color="auto" w:fill="auto"/>
          </w:tcPr>
          <w:p w14:paraId="5BF4B358" w14:textId="77777777" w:rsidR="00AC6EBB" w:rsidRPr="009375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12FFA" w14:textId="75FC5C41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EA7112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0A4EA" w14:textId="77777777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C39BFF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4A33" w14:textId="71C288E6" w:rsidR="00AC6EBB" w:rsidRPr="00C6282B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84" w:type="dxa"/>
            <w:shd w:val="clear" w:color="auto" w:fill="auto"/>
          </w:tcPr>
          <w:p w14:paraId="3EDF41B9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91CB8" w14:textId="77777777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AC6EBB" w:rsidRPr="00A77C02" w14:paraId="4B43B02C" w14:textId="77777777" w:rsidTr="00840813">
        <w:tc>
          <w:tcPr>
            <w:tcW w:w="3544" w:type="dxa"/>
            <w:shd w:val="clear" w:color="auto" w:fill="auto"/>
          </w:tcPr>
          <w:p w14:paraId="24616A82" w14:textId="77777777" w:rsidR="00AC6EBB" w:rsidRPr="00A77C02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3FB785" w14:textId="77777777" w:rsidR="00AC6EBB" w:rsidRPr="00A77C02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F704F4B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9ED241" w14:textId="77777777" w:rsidR="00AC6EBB" w:rsidRPr="00A77C02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1F4D191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188C3A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0C88422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7781D7E0" w14:textId="77777777" w:rsidR="00AC6EBB" w:rsidRPr="001D32AF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6EBB" w:rsidRPr="00536A0E" w14:paraId="31BD15BE" w14:textId="77777777" w:rsidTr="00840813">
        <w:tc>
          <w:tcPr>
            <w:tcW w:w="3544" w:type="dxa"/>
            <w:shd w:val="clear" w:color="auto" w:fill="auto"/>
          </w:tcPr>
          <w:p w14:paraId="7ECA754D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  <w:shd w:val="clear" w:color="auto" w:fill="auto"/>
          </w:tcPr>
          <w:p w14:paraId="38030BB3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7E4AE43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AFE312E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4B1A0AF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6E0D6C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205DCC1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5F2769C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6EBB" w:rsidRPr="00536A0E" w14:paraId="61851AFB" w14:textId="77777777" w:rsidTr="00D54D30">
        <w:tc>
          <w:tcPr>
            <w:tcW w:w="3544" w:type="dxa"/>
            <w:shd w:val="clear" w:color="auto" w:fill="auto"/>
          </w:tcPr>
          <w:p w14:paraId="3DF7E70D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6A67AD12" w14:textId="15A1421E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677318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B7143E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83" w:type="dxa"/>
            <w:shd w:val="clear" w:color="auto" w:fill="auto"/>
          </w:tcPr>
          <w:p w14:paraId="2F907507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E6539A" w14:textId="5E75C97C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220E6A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38FDFB0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6EBB" w:rsidRPr="00536A0E" w14:paraId="3CD6EF6F" w14:textId="77777777" w:rsidTr="00D54D30">
        <w:tc>
          <w:tcPr>
            <w:tcW w:w="3544" w:type="dxa"/>
            <w:shd w:val="clear" w:color="auto" w:fill="auto"/>
          </w:tcPr>
          <w:p w14:paraId="4A690A4A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3ABCA36E" w14:textId="66723524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69809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9392BF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717E6E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0C2205" w14:textId="67BF8A83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81EE68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CA40EC1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6EBB" w:rsidRPr="00536A0E" w14:paraId="14420001" w14:textId="77777777" w:rsidTr="00D54D30">
        <w:tc>
          <w:tcPr>
            <w:tcW w:w="3544" w:type="dxa"/>
            <w:shd w:val="clear" w:color="auto" w:fill="auto"/>
          </w:tcPr>
          <w:p w14:paraId="1CAC4FC4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197CCEE6" w14:textId="466D816A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1A05F9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64190B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1,200)</w:t>
            </w:r>
          </w:p>
        </w:tc>
        <w:tc>
          <w:tcPr>
            <w:tcW w:w="283" w:type="dxa"/>
            <w:shd w:val="clear" w:color="auto" w:fill="auto"/>
          </w:tcPr>
          <w:p w14:paraId="7C2190EF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EC22E24" w14:textId="3A31B615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70E4BB" w14:textId="77777777" w:rsidR="00AC6EBB" w:rsidRPr="00903FE0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803C8FB" w14:textId="77777777" w:rsidR="00AC6EBB" w:rsidRPr="00903FE0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C6EBB" w:rsidRPr="00536A0E" w14:paraId="772561D0" w14:textId="77777777" w:rsidTr="00D54D30">
        <w:tc>
          <w:tcPr>
            <w:tcW w:w="3544" w:type="dxa"/>
            <w:shd w:val="clear" w:color="auto" w:fill="auto"/>
          </w:tcPr>
          <w:p w14:paraId="4306F064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117D9" w14:textId="720AA974" w:rsidR="00AC6EBB" w:rsidRPr="0019793A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3CD2C5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C1FC" w14:textId="77777777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14A209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903AC" w14:textId="20230C16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2E98A5" w14:textId="77777777" w:rsidR="00AC6EBB" w:rsidRPr="001E2904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2A1C9" w14:textId="77777777" w:rsidR="00AC6EBB" w:rsidRPr="001E2904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C6EBB" w:rsidRPr="00A77C02" w14:paraId="01A3EBAC" w14:textId="77777777" w:rsidTr="00840813">
        <w:tc>
          <w:tcPr>
            <w:tcW w:w="3544" w:type="dxa"/>
            <w:shd w:val="clear" w:color="auto" w:fill="auto"/>
          </w:tcPr>
          <w:p w14:paraId="70265D30" w14:textId="77777777" w:rsidR="008D7098" w:rsidRPr="00A77C02" w:rsidRDefault="008D7098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D1DCF9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016EA8A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307ECE" w14:textId="77777777" w:rsidR="00AC6EBB" w:rsidRPr="00A77C02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17D9A66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9914BF" w14:textId="77777777" w:rsidR="00AC6EBB" w:rsidRPr="00A77C02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DBDA720" w14:textId="77777777" w:rsidR="00AC6EBB" w:rsidRPr="00A77C02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FC131E6" w14:textId="77777777" w:rsidR="00AC6EBB" w:rsidRPr="001D32AF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6EBB" w:rsidRPr="00536A0E" w14:paraId="24910F82" w14:textId="77777777" w:rsidTr="00840813">
        <w:tc>
          <w:tcPr>
            <w:tcW w:w="3544" w:type="dxa"/>
            <w:shd w:val="clear" w:color="auto" w:fill="auto"/>
          </w:tcPr>
          <w:p w14:paraId="0894D1EC" w14:textId="77777777" w:rsidR="00AC6EBB" w:rsidRPr="00903FE0" w:rsidRDefault="00AC6EBB" w:rsidP="00AC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5045F332" w14:textId="77777777" w:rsidR="00AC6EBB" w:rsidRPr="008D3FE7" w:rsidRDefault="00AC6EBB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68FADCE" w14:textId="77777777" w:rsidR="00AC6EBB" w:rsidRPr="008D3FE7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10B7187" w14:textId="77777777" w:rsidR="00AC6EBB" w:rsidRPr="008D3FE7" w:rsidRDefault="00AC6EBB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F0F4300" w14:textId="77777777" w:rsidR="00AC6EBB" w:rsidRPr="008D3FE7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678A33AF" w14:textId="77777777" w:rsidR="00AC6EBB" w:rsidRPr="008D3FE7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BEDB4DD" w14:textId="77777777" w:rsidR="00AC6EBB" w:rsidRPr="008D3FE7" w:rsidRDefault="00AC6EBB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</w:tcPr>
          <w:p w14:paraId="29405888" w14:textId="77777777" w:rsidR="00AC6EBB" w:rsidRPr="001D32AF" w:rsidRDefault="00AC6EBB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A658C" w:rsidRPr="00536A0E" w14:paraId="1C2713E0" w14:textId="77777777" w:rsidTr="00D54D30">
        <w:tc>
          <w:tcPr>
            <w:tcW w:w="3544" w:type="dxa"/>
            <w:shd w:val="clear" w:color="auto" w:fill="auto"/>
          </w:tcPr>
          <w:p w14:paraId="6C0CA73F" w14:textId="77777777" w:rsidR="00BA658C" w:rsidRPr="00903FE0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3C78FE7E" w14:textId="49E8C303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C8031D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C2C331E" w14:textId="77777777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83" w:type="dxa"/>
            <w:shd w:val="clear" w:color="auto" w:fill="auto"/>
          </w:tcPr>
          <w:p w14:paraId="46B1FFF5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35B52FCC" w14:textId="62A6653D" w:rsidR="00BA658C" w:rsidRPr="009375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84" w:type="dxa"/>
            <w:shd w:val="clear" w:color="auto" w:fill="auto"/>
          </w:tcPr>
          <w:p w14:paraId="02F77E21" w14:textId="77777777" w:rsidR="00BA658C" w:rsidRPr="00914DD5" w:rsidRDefault="00BA658C" w:rsidP="00BA658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6BAE635F" w14:textId="77777777" w:rsidR="00BA658C" w:rsidRPr="009375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658C" w:rsidRPr="00536A0E" w14:paraId="055883A0" w14:textId="77777777" w:rsidTr="00D54D30">
        <w:tc>
          <w:tcPr>
            <w:tcW w:w="3544" w:type="dxa"/>
            <w:shd w:val="clear" w:color="auto" w:fill="auto"/>
          </w:tcPr>
          <w:p w14:paraId="22323332" w14:textId="77777777" w:rsidR="00BA658C" w:rsidRPr="00903FE0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7AE2CF31" w14:textId="018E1459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337652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534F1ACE" w14:textId="77777777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C423B6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B9AAC8C" w14:textId="2486B90B" w:rsidR="00BA658C" w:rsidRPr="009375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83,100</w:t>
            </w:r>
          </w:p>
        </w:tc>
        <w:tc>
          <w:tcPr>
            <w:tcW w:w="284" w:type="dxa"/>
            <w:shd w:val="clear" w:color="auto" w:fill="auto"/>
          </w:tcPr>
          <w:p w14:paraId="67DA4FDF" w14:textId="77777777" w:rsidR="00BA658C" w:rsidRPr="00914DD5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3D37161F" w14:textId="77777777" w:rsidR="00BA658C" w:rsidRPr="009375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</w:tr>
      <w:tr w:rsidR="00BA658C" w:rsidRPr="00536A0E" w14:paraId="0537A7F0" w14:textId="77777777" w:rsidTr="00D54D30">
        <w:tc>
          <w:tcPr>
            <w:tcW w:w="3544" w:type="dxa"/>
            <w:shd w:val="clear" w:color="auto" w:fill="auto"/>
          </w:tcPr>
          <w:p w14:paraId="2FBE34DE" w14:textId="77777777" w:rsidR="00BA658C" w:rsidRPr="00903FE0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2EFEF4C7" w14:textId="42AF4E08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013EC1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8D11806" w14:textId="77777777" w:rsidR="00BA658C" w:rsidRPr="00903F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1,200)</w:t>
            </w:r>
          </w:p>
        </w:tc>
        <w:tc>
          <w:tcPr>
            <w:tcW w:w="283" w:type="dxa"/>
            <w:shd w:val="clear" w:color="auto" w:fill="auto"/>
          </w:tcPr>
          <w:p w14:paraId="08939AF0" w14:textId="77777777" w:rsidR="00BA658C" w:rsidRPr="008D3FE7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1ABAD4D" w14:textId="5F759357" w:rsidR="00BA658C" w:rsidRPr="009375E0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  <w:tc>
          <w:tcPr>
            <w:tcW w:w="284" w:type="dxa"/>
            <w:shd w:val="clear" w:color="auto" w:fill="auto"/>
          </w:tcPr>
          <w:p w14:paraId="52241AB8" w14:textId="77777777" w:rsidR="00BA658C" w:rsidRPr="004053B6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E21E414" w14:textId="77777777" w:rsidR="00BA658C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A658C" w:rsidRPr="00536A0E" w14:paraId="3547E055" w14:textId="77777777" w:rsidTr="00D54D30">
        <w:tc>
          <w:tcPr>
            <w:tcW w:w="3544" w:type="dxa"/>
            <w:shd w:val="clear" w:color="auto" w:fill="auto"/>
          </w:tcPr>
          <w:p w14:paraId="43325F67" w14:textId="77777777" w:rsidR="00BA658C" w:rsidRPr="00903FE0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2DB9D" w14:textId="5A516F7C" w:rsidR="00BA658C" w:rsidRPr="001E2904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301722" w14:textId="77777777" w:rsidR="00BA658C" w:rsidRPr="001E290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4725B" w14:textId="77777777" w:rsidR="00BA658C" w:rsidRPr="001E2904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D3E268" w14:textId="77777777" w:rsidR="00BA658C" w:rsidRPr="001E290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15EFD" w14:textId="3CA26139" w:rsidR="00BA658C" w:rsidRPr="001E2904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75,000</w:t>
            </w:r>
          </w:p>
        </w:tc>
        <w:tc>
          <w:tcPr>
            <w:tcW w:w="284" w:type="dxa"/>
            <w:shd w:val="clear" w:color="auto" w:fill="auto"/>
          </w:tcPr>
          <w:p w14:paraId="0CC5D406" w14:textId="77777777" w:rsidR="00BA658C" w:rsidRPr="001E290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3A1EE" w14:textId="77777777" w:rsidR="00BA658C" w:rsidRPr="001E2904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A658C" w:rsidRPr="00536A0E" w14:paraId="7E543E17" w14:textId="77777777" w:rsidTr="00840813">
        <w:trPr>
          <w:trHeight w:hRule="exact" w:val="403"/>
        </w:trPr>
        <w:tc>
          <w:tcPr>
            <w:tcW w:w="3544" w:type="dxa"/>
            <w:shd w:val="clear" w:color="auto" w:fill="auto"/>
          </w:tcPr>
          <w:p w14:paraId="2175F18D" w14:textId="77777777" w:rsidR="00BA658C" w:rsidRPr="00670A1D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4C06B70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4E690E4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C512F34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18CB676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E4074CD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9CDD58E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188696CF" w14:textId="77777777" w:rsidR="00BA658C" w:rsidRPr="00670A1D" w:rsidRDefault="00BA658C" w:rsidP="00BA658C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BA658C" w:rsidRPr="00885D24" w14:paraId="47B8E107" w14:textId="77777777" w:rsidTr="009E02F6">
        <w:tc>
          <w:tcPr>
            <w:tcW w:w="3544" w:type="dxa"/>
            <w:shd w:val="clear" w:color="auto" w:fill="auto"/>
          </w:tcPr>
          <w:p w14:paraId="00DEEFB8" w14:textId="77777777" w:rsidR="00BA658C" w:rsidRPr="001E7BA6" w:rsidRDefault="00BA658C" w:rsidP="00BA658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39F26F6" w14:textId="77777777" w:rsidR="00BA658C" w:rsidRPr="001D74E4" w:rsidRDefault="00BA658C" w:rsidP="00BA658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BA658EE" w14:textId="77777777" w:rsidR="00BA658C" w:rsidRPr="001D74E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AE4BDC" w14:textId="77777777" w:rsidR="00BA658C" w:rsidRPr="001D74E4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4A0DD44" w14:textId="77777777" w:rsidR="00BA658C" w:rsidRPr="001D74E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555B63" w14:textId="77777777" w:rsidR="00BA658C" w:rsidRPr="00003A0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79FE7A3" w14:textId="77777777" w:rsidR="00BA658C" w:rsidRPr="001D74E4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C865006" w14:textId="77777777" w:rsidR="00BA658C" w:rsidRPr="001D74E4" w:rsidRDefault="00BA658C" w:rsidP="00BA658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A658C" w:rsidRPr="00690D84" w14:paraId="7FC24AD5" w14:textId="77777777" w:rsidTr="009E02F6">
        <w:tc>
          <w:tcPr>
            <w:tcW w:w="3544" w:type="dxa"/>
            <w:shd w:val="clear" w:color="auto" w:fill="auto"/>
          </w:tcPr>
          <w:p w14:paraId="1A9DA449" w14:textId="77777777" w:rsidR="00BA658C" w:rsidRPr="001E7BA6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2CB436B9" w14:textId="21F64B89" w:rsidR="00BA658C" w:rsidRPr="009E02F6" w:rsidRDefault="00BA658C" w:rsidP="00BA658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A42583" w14:textId="77777777" w:rsidR="00BA658C" w:rsidRPr="009E02F6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3FBEF2" w14:textId="77777777" w:rsidR="00BA658C" w:rsidRPr="009E02F6" w:rsidRDefault="00BA658C" w:rsidP="00BA65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648D3822" w14:textId="77777777" w:rsidR="00BA658C" w:rsidRPr="009E02F6" w:rsidRDefault="00BA658C" w:rsidP="00BA658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8AF51B0" w14:textId="65C06BD9" w:rsidR="00BA658C" w:rsidRPr="009E02F6" w:rsidRDefault="00BA658C" w:rsidP="00BA658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DD7E8B" w14:textId="77777777" w:rsidR="00BA658C" w:rsidRPr="009E02F6" w:rsidRDefault="00BA658C" w:rsidP="00BA658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shd w:val="clear" w:color="auto" w:fill="auto"/>
          </w:tcPr>
          <w:p w14:paraId="044C576B" w14:textId="77777777" w:rsidR="00BA658C" w:rsidRPr="009E02F6" w:rsidRDefault="00BA658C" w:rsidP="00BA658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A658C" w:rsidRPr="004149F4" w14:paraId="1C80D93B" w14:textId="77777777" w:rsidTr="009E02F6">
        <w:trPr>
          <w:trHeight w:val="403"/>
        </w:trPr>
        <w:tc>
          <w:tcPr>
            <w:tcW w:w="3544" w:type="dxa"/>
            <w:shd w:val="clear" w:color="auto" w:fill="auto"/>
          </w:tcPr>
          <w:p w14:paraId="5BBDB89A" w14:textId="0EB5BD2E" w:rsidR="00BA658C" w:rsidRPr="00D92CAC" w:rsidRDefault="009E02F6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ดอกเบี้ยค้างจ่าย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185FC317" w14:textId="77777777" w:rsidR="00BA658C" w:rsidRPr="00D92CAC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CCC0659" w14:textId="77777777" w:rsidR="00BA658C" w:rsidRPr="00D92CAC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2A1C58A1" w14:textId="77777777" w:rsidR="00BA658C" w:rsidRPr="00003A04" w:rsidRDefault="00BA658C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370ED" w:rsidRPr="00885D24" w14:paraId="414479DE" w14:textId="77777777" w:rsidTr="009E02F6">
        <w:tc>
          <w:tcPr>
            <w:tcW w:w="3544" w:type="dxa"/>
            <w:shd w:val="clear" w:color="auto" w:fill="auto"/>
          </w:tcPr>
          <w:p w14:paraId="01C43BEC" w14:textId="3BE53A43" w:rsidR="000370ED" w:rsidRPr="009E02F6" w:rsidRDefault="009E02F6" w:rsidP="000370E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896D" w14:textId="0E90AFB8" w:rsidR="000370ED" w:rsidRPr="009E02F6" w:rsidRDefault="009E02F6" w:rsidP="009E02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02F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713F962" w14:textId="77777777" w:rsidR="000370ED" w:rsidRPr="009E02F6" w:rsidRDefault="000370ED" w:rsidP="000370E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0CD5" w14:textId="5FB1E335" w:rsidR="000370ED" w:rsidRPr="009E02F6" w:rsidRDefault="009E02F6" w:rsidP="009E02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1FEDE5" w14:textId="77777777" w:rsidR="000370ED" w:rsidRPr="009E02F6" w:rsidRDefault="000370ED" w:rsidP="009E02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62B9B" w14:textId="6D10DD91" w:rsidR="000370ED" w:rsidRPr="009E02F6" w:rsidRDefault="009E02F6" w:rsidP="009E02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3A2BD" w14:textId="77777777" w:rsidR="000370ED" w:rsidRPr="009E02F6" w:rsidRDefault="000370ED" w:rsidP="009E02F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71244" w14:textId="3B10F5A4" w:rsidR="000370ED" w:rsidRPr="009E02F6" w:rsidRDefault="009E02F6" w:rsidP="009E02F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70ED" w:rsidRPr="00690D84" w14:paraId="1F72CB75" w14:textId="77777777" w:rsidTr="009E02F6">
        <w:tc>
          <w:tcPr>
            <w:tcW w:w="3544" w:type="dxa"/>
            <w:shd w:val="clear" w:color="auto" w:fill="auto"/>
          </w:tcPr>
          <w:p w14:paraId="7B041834" w14:textId="05BBE008" w:rsidR="000370ED" w:rsidRPr="009E02F6" w:rsidRDefault="009E02F6" w:rsidP="000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02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18BEF" w14:textId="45BE484D" w:rsidR="000370ED" w:rsidRPr="009E02F6" w:rsidRDefault="009E02F6" w:rsidP="000370E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0D023235" w14:textId="77777777" w:rsidR="000370ED" w:rsidRPr="00C462F2" w:rsidRDefault="000370ED" w:rsidP="000370E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CE1B0" w14:textId="2D8F1895" w:rsidR="000370ED" w:rsidRPr="00C462F2" w:rsidRDefault="009E02F6" w:rsidP="009E02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83" w:type="dxa"/>
            <w:shd w:val="clear" w:color="auto" w:fill="auto"/>
          </w:tcPr>
          <w:p w14:paraId="287AECE3" w14:textId="77777777" w:rsidR="000370ED" w:rsidRPr="00C462F2" w:rsidRDefault="000370ED" w:rsidP="000370E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E930A" w14:textId="77777777" w:rsidR="000370ED" w:rsidRPr="00003A04" w:rsidRDefault="000370ED" w:rsidP="000370E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BBA08E" w14:textId="77777777" w:rsidR="000370ED" w:rsidRPr="00690D84" w:rsidRDefault="000370ED" w:rsidP="000370E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B2AB9" w14:textId="77777777" w:rsidR="000370ED" w:rsidRPr="00C462F2" w:rsidRDefault="000370ED" w:rsidP="000370E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62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DE6348E" w14:textId="77777777" w:rsidR="00F72E89" w:rsidRPr="00A77C02" w:rsidRDefault="00F72E89" w:rsidP="008D7098">
      <w:pPr>
        <w:pStyle w:val="a0"/>
        <w:tabs>
          <w:tab w:val="clear" w:pos="1080"/>
        </w:tabs>
        <w:spacing w:after="120" w:line="240" w:lineRule="atLeast"/>
        <w:rPr>
          <w:rFonts w:ascii="Angsana New" w:hAnsi="Angsana New" w:cs="Angsana New"/>
          <w:spacing w:val="-4"/>
          <w:cs/>
          <w:lang w:val="en-US"/>
        </w:rPr>
      </w:pPr>
    </w:p>
    <w:tbl>
      <w:tblPr>
        <w:tblW w:w="92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9"/>
        <w:gridCol w:w="540"/>
        <w:gridCol w:w="270"/>
        <w:gridCol w:w="522"/>
        <w:gridCol w:w="270"/>
        <w:gridCol w:w="1098"/>
        <w:gridCol w:w="270"/>
        <w:gridCol w:w="1080"/>
        <w:gridCol w:w="270"/>
        <w:gridCol w:w="1080"/>
        <w:gridCol w:w="270"/>
        <w:gridCol w:w="1170"/>
      </w:tblGrid>
      <w:tr w:rsidR="00F72E89" w:rsidRPr="00BF2202" w14:paraId="719067DF" w14:textId="77777777" w:rsidTr="00840813">
        <w:trPr>
          <w:tblHeader/>
        </w:trPr>
        <w:tc>
          <w:tcPr>
            <w:tcW w:w="2419" w:type="dxa"/>
            <w:shd w:val="clear" w:color="auto" w:fill="auto"/>
          </w:tcPr>
          <w:p w14:paraId="5D78A45D" w14:textId="77777777" w:rsidR="00F72E89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shd w:val="clear" w:color="auto" w:fill="auto"/>
          </w:tcPr>
          <w:p w14:paraId="78467E4A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67DC69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7F87FB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2E89" w:rsidRPr="00BF2202" w14:paraId="2F0D3A4F" w14:textId="77777777" w:rsidTr="00840813">
        <w:trPr>
          <w:tblHeader/>
        </w:trPr>
        <w:tc>
          <w:tcPr>
            <w:tcW w:w="2419" w:type="dxa"/>
            <w:shd w:val="clear" w:color="auto" w:fill="auto"/>
          </w:tcPr>
          <w:p w14:paraId="4BEDBEFD" w14:textId="77777777" w:rsidR="00F72E89" w:rsidRPr="00BF2202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C4CCBE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AEF973F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4067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6D57447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A9EDD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E89" w:rsidRPr="00BF2202" w14:paraId="410E7852" w14:textId="77777777" w:rsidTr="00840813">
        <w:trPr>
          <w:tblHeader/>
        </w:trPr>
        <w:tc>
          <w:tcPr>
            <w:tcW w:w="2419" w:type="dxa"/>
            <w:shd w:val="clear" w:color="auto" w:fill="auto"/>
          </w:tcPr>
          <w:p w14:paraId="2982C11E" w14:textId="77777777" w:rsidR="00F72E89" w:rsidRPr="00514A88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75C44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DB514E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ECAE471" w14:textId="72DE1D85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8AAAB5A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7C6F8A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ECFE4C9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88E32F" w14:textId="41550A64" w:rsidR="00F72E89" w:rsidRPr="00F87560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6807F0D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1506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2E89" w:rsidRPr="00BF2202" w14:paraId="704A244A" w14:textId="77777777" w:rsidTr="00840813">
        <w:trPr>
          <w:tblHeader/>
        </w:trPr>
        <w:tc>
          <w:tcPr>
            <w:tcW w:w="2419" w:type="dxa"/>
            <w:shd w:val="clear" w:color="auto" w:fill="auto"/>
          </w:tcPr>
          <w:p w14:paraId="632AC644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50ECB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1577C3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02A9D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18F9A68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D236BAA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2E6111B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2B030F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02156E0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0EB619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16CDE69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9D2966" w14:textId="77777777" w:rsidR="00F72E89" w:rsidRPr="00BF2202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2E89" w:rsidRPr="00BF2202" w14:paraId="74B74301" w14:textId="77777777" w:rsidTr="00840813">
        <w:tc>
          <w:tcPr>
            <w:tcW w:w="2419" w:type="dxa"/>
            <w:shd w:val="clear" w:color="auto" w:fill="auto"/>
          </w:tcPr>
          <w:p w14:paraId="0135E9AC" w14:textId="77777777" w:rsidR="00D70868" w:rsidRPr="00C5132F" w:rsidRDefault="00D70868" w:rsidP="00D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675F1CD9" w14:textId="4588F465" w:rsidR="00F72E89" w:rsidRPr="00BF2202" w:rsidRDefault="00D70868" w:rsidP="00D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14:paraId="46E29550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86E7CA" w14:textId="77777777" w:rsidR="00F72E89" w:rsidRPr="009030FD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3B772665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08CDD3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DCD0F64" w14:textId="77777777" w:rsidR="00F72E89" w:rsidRPr="009030FD" w:rsidRDefault="00F72E89" w:rsidP="00F72E8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D42CD8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9392E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A363F8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3ED4CA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765652" w14:textId="77777777" w:rsidR="00F72E89" w:rsidRPr="00BF2202" w:rsidRDefault="00F72E89" w:rsidP="00F72E8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DA7B41" w14:textId="77777777" w:rsidR="00F72E89" w:rsidRPr="00B0610A" w:rsidRDefault="00F72E89" w:rsidP="00F72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42ADF" w:rsidRPr="00BF2202" w14:paraId="0F03ED05" w14:textId="77777777" w:rsidTr="00840813">
        <w:tc>
          <w:tcPr>
            <w:tcW w:w="2419" w:type="dxa"/>
            <w:shd w:val="clear" w:color="auto" w:fill="auto"/>
          </w:tcPr>
          <w:p w14:paraId="0683DF3D" w14:textId="5E8026DF" w:rsidR="00942ADF" w:rsidRPr="00C5132F" w:rsidRDefault="00942ADF" w:rsidP="0094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32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shd w:val="clear" w:color="auto" w:fill="auto"/>
          </w:tcPr>
          <w:p w14:paraId="0C17D6AB" w14:textId="756012B3" w:rsidR="00942ADF" w:rsidRPr="00BF2202" w:rsidRDefault="00942ADF" w:rsidP="00942ADF">
            <w:pPr>
              <w:pStyle w:val="acctfourfigures"/>
              <w:tabs>
                <w:tab w:val="clear" w:pos="765"/>
                <w:tab w:val="decimal" w:pos="18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9317BF" w14:textId="77777777" w:rsidR="00942ADF" w:rsidRPr="009030FD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6B02A1A6" w14:textId="01BA4721" w:rsidR="00942ADF" w:rsidRPr="00BF2202" w:rsidRDefault="00942ADF" w:rsidP="00942ADF">
            <w:pPr>
              <w:pStyle w:val="acctfourfigures"/>
              <w:tabs>
                <w:tab w:val="clear" w:pos="765"/>
                <w:tab w:val="decimal" w:pos="223"/>
              </w:tabs>
              <w:spacing w:line="240" w:lineRule="atLeast"/>
              <w:ind w:left="-108" w:right="-108" w:hanging="9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03E09" w14:textId="77777777" w:rsidR="00942ADF" w:rsidRPr="00BF2202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758CC4B" w14:textId="5A6E7D29" w:rsidR="00942ADF" w:rsidRPr="00942ADF" w:rsidRDefault="00942ADF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A217BD" w14:textId="77777777" w:rsidR="00942ADF" w:rsidRPr="00BF2202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7573DF" w14:textId="6ADD4974" w:rsidR="00942ADF" w:rsidRPr="00BF2202" w:rsidRDefault="00942ADF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AED0F" w14:textId="77777777" w:rsidR="00942ADF" w:rsidRPr="00BF2202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951105" w14:textId="4657D0F0" w:rsidR="00942ADF" w:rsidRPr="00942ADF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BACBFA" w14:textId="77777777" w:rsidR="00942ADF" w:rsidRPr="00BF2202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300386" w14:textId="31F7734F" w:rsidR="00942ADF" w:rsidRPr="00B0610A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ADF" w:rsidRPr="00C5132F" w14:paraId="1147B622" w14:textId="77777777" w:rsidTr="0023036A">
        <w:tc>
          <w:tcPr>
            <w:tcW w:w="2419" w:type="dxa"/>
            <w:shd w:val="clear" w:color="auto" w:fill="auto"/>
          </w:tcPr>
          <w:p w14:paraId="389F0A83" w14:textId="5607D3B1" w:rsidR="00942ADF" w:rsidRPr="00C5132F" w:rsidRDefault="00942ADF" w:rsidP="0094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132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  <w:shd w:val="clear" w:color="auto" w:fill="auto"/>
          </w:tcPr>
          <w:p w14:paraId="486315DC" w14:textId="770B3C18" w:rsidR="00942ADF" w:rsidRPr="00C5132F" w:rsidRDefault="002603FF" w:rsidP="00942A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1C4A83B2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71AB1748" w14:textId="74221B8B" w:rsidR="00942ADF" w:rsidRPr="00C5132F" w:rsidRDefault="00942ADF" w:rsidP="00942A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4BA91A45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1619F4F" w14:textId="7D62AAF6" w:rsidR="00942ADF" w:rsidRPr="00C5132F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0929762A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A6E248" w14:textId="29E2BB25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1B43A067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6D4465" w14:textId="7A32552D" w:rsidR="00942ADF" w:rsidRPr="00C5132F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E59A47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5C697D" w14:textId="6496D83E" w:rsidR="00942ADF" w:rsidRPr="00C5132F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ADF" w:rsidRPr="00C5132F" w14:paraId="3B55B337" w14:textId="77777777" w:rsidTr="0023036A">
        <w:tc>
          <w:tcPr>
            <w:tcW w:w="2419" w:type="dxa"/>
            <w:shd w:val="clear" w:color="auto" w:fill="auto"/>
          </w:tcPr>
          <w:p w14:paraId="09F2A342" w14:textId="77777777" w:rsidR="00942ADF" w:rsidRPr="00C5132F" w:rsidRDefault="00942ADF" w:rsidP="0094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59CAC72E" w14:textId="3C6DE18F" w:rsidR="00942ADF" w:rsidRPr="00C5132F" w:rsidRDefault="00942ADF" w:rsidP="0094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14:paraId="53481E01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3F497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62BB11BB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41AB6" w14:textId="77777777" w:rsidR="00942ADF" w:rsidRPr="00C5132F" w:rsidRDefault="00942ADF" w:rsidP="00942A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1818C" w14:textId="4C20DAAC" w:rsidR="00942ADF" w:rsidRPr="00C5132F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3B1FF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0712E" w14:textId="7E26C411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2E0FB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DCCE8" w14:textId="303CC793" w:rsidR="00942ADF" w:rsidRPr="00C5132F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AC44F" w14:textId="77777777" w:rsidR="00942ADF" w:rsidRPr="00C5132F" w:rsidRDefault="00942ADF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9F76C" w14:textId="26C10E92" w:rsidR="00942ADF" w:rsidRPr="00C5132F" w:rsidRDefault="00942ADF" w:rsidP="00230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855BDE" w14:textId="3ED8CA82" w:rsidR="006C3B2A" w:rsidRDefault="00115329" w:rsidP="00115329">
      <w:pPr>
        <w:pStyle w:val="a0"/>
        <w:tabs>
          <w:tab w:val="clear" w:pos="1080"/>
          <w:tab w:val="left" w:pos="567"/>
        </w:tabs>
        <w:spacing w:before="480"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tab/>
      </w:r>
      <w:r w:rsidR="00F72E89" w:rsidRPr="00C5132F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</w:t>
      </w:r>
      <w:r w:rsidR="00F72E89" w:rsidRPr="002D605D">
        <w:rPr>
          <w:rFonts w:ascii="Angsana New" w:hAnsi="Angsana New" w:cs="Angsana New" w:hint="cs"/>
          <w:spacing w:val="-4"/>
          <w:cs/>
          <w:lang w:val="en-US"/>
        </w:rPr>
        <w:t>ยวข้องกัน</w:t>
      </w:r>
      <w:r w:rsidR="002700CA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9841F0" w:rsidRPr="002700CA">
        <w:rPr>
          <w:rFonts w:ascii="Angsana New" w:hAnsi="Angsana New" w:cs="Angsana New" w:hint="cs"/>
          <w:spacing w:val="-4"/>
          <w:cs/>
          <w:lang w:val="en-US"/>
        </w:rPr>
        <w:t>สำหรับแ</w:t>
      </w:r>
      <w:r w:rsidR="009841F0">
        <w:rPr>
          <w:rFonts w:ascii="Angsana New" w:hAnsi="Angsana New" w:cs="Angsana New" w:hint="cs"/>
          <w:spacing w:val="-4"/>
          <w:cs/>
          <w:lang w:val="en-US"/>
        </w:rPr>
        <w:t xml:space="preserve">ต่ละปีสิ้นสุดวันที่ </w:t>
      </w:r>
      <w:r w:rsidR="009841F0">
        <w:rPr>
          <w:rFonts w:ascii="Angsana New" w:hAnsi="Angsana New" w:cs="Angsana New"/>
          <w:spacing w:val="-4"/>
          <w:lang w:val="en-US"/>
        </w:rPr>
        <w:t>31</w:t>
      </w:r>
      <w:r w:rsidR="009841F0">
        <w:rPr>
          <w:rFonts w:ascii="Angsana New" w:hAnsi="Angsana New" w:cs="Angsana New" w:hint="cs"/>
          <w:spacing w:val="-4"/>
          <w:cs/>
          <w:lang w:val="en-US"/>
        </w:rPr>
        <w:t xml:space="preserve"> ธันวาคม</w:t>
      </w:r>
      <w:r w:rsidR="00F72E89"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="00F72E89"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37"/>
        <w:gridCol w:w="1134"/>
        <w:gridCol w:w="284"/>
        <w:gridCol w:w="1133"/>
        <w:gridCol w:w="270"/>
        <w:gridCol w:w="1148"/>
        <w:gridCol w:w="270"/>
        <w:gridCol w:w="1147"/>
      </w:tblGrid>
      <w:tr w:rsidR="00F72E89" w:rsidRPr="009375E0" w14:paraId="2B9AE67A" w14:textId="77777777" w:rsidTr="00432BBC">
        <w:trPr>
          <w:tblHeader/>
        </w:trPr>
        <w:tc>
          <w:tcPr>
            <w:tcW w:w="3837" w:type="dxa"/>
            <w:shd w:val="clear" w:color="auto" w:fill="auto"/>
          </w:tcPr>
          <w:p w14:paraId="6AA96E82" w14:textId="77777777" w:rsidR="00F72E89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1015808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72E89" w:rsidRPr="009375E0" w14:paraId="6A77BD96" w14:textId="77777777" w:rsidTr="00432BBC">
        <w:trPr>
          <w:tblHeader/>
        </w:trPr>
        <w:tc>
          <w:tcPr>
            <w:tcW w:w="3837" w:type="dxa"/>
            <w:shd w:val="clear" w:color="auto" w:fill="auto"/>
          </w:tcPr>
          <w:p w14:paraId="7088994E" w14:textId="77777777" w:rsidR="00F72E89" w:rsidRPr="009375E0" w:rsidRDefault="00F72E89" w:rsidP="0049366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E3983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6A135AC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4F495" w14:textId="77777777" w:rsidR="00F72E89" w:rsidRPr="009B592D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E89" w:rsidRPr="001E7BA6" w14:paraId="71D24177" w14:textId="77777777" w:rsidTr="00432BBC">
        <w:trPr>
          <w:tblHeader/>
        </w:trPr>
        <w:tc>
          <w:tcPr>
            <w:tcW w:w="3837" w:type="dxa"/>
            <w:shd w:val="clear" w:color="auto" w:fill="auto"/>
          </w:tcPr>
          <w:p w14:paraId="10C856E4" w14:textId="77777777" w:rsidR="00F72E89" w:rsidRPr="00A624D5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BA2631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30581CF0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F5AF5D5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F95D3A2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1E4ACDE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C89145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579EEFD" w14:textId="77777777" w:rsidR="00F72E89" w:rsidRPr="00AC7CB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72E89" w:rsidRPr="00C7500F" w14:paraId="57CD7951" w14:textId="77777777" w:rsidTr="00432BBC">
        <w:tc>
          <w:tcPr>
            <w:tcW w:w="3837" w:type="dxa"/>
            <w:shd w:val="clear" w:color="auto" w:fill="auto"/>
          </w:tcPr>
          <w:p w14:paraId="2A265F1A" w14:textId="77777777" w:rsidR="00F72E89" w:rsidRPr="0042251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1D1B3F71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95D811B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32EC558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55A752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00D347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B60025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0304B82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C7500F" w14:paraId="0022F6F3" w14:textId="77777777" w:rsidTr="00432BBC">
        <w:tc>
          <w:tcPr>
            <w:tcW w:w="3837" w:type="dxa"/>
            <w:shd w:val="clear" w:color="auto" w:fill="auto"/>
          </w:tcPr>
          <w:p w14:paraId="00B3F006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120BBEA5" w14:textId="77777777" w:rsidR="00F72E89" w:rsidRPr="008149D5" w:rsidRDefault="00F72E89" w:rsidP="0049366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79D76B7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EE0275B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529A30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3F1EBE5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F37C77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1FADDFD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5332A0" w14:paraId="77C43DBC" w14:textId="77777777" w:rsidTr="00D54D30">
        <w:tc>
          <w:tcPr>
            <w:tcW w:w="3837" w:type="dxa"/>
            <w:shd w:val="clear" w:color="auto" w:fill="auto"/>
          </w:tcPr>
          <w:p w14:paraId="5868790E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3AF8F171" w14:textId="48B821ED" w:rsidR="00F72E89" w:rsidRPr="008149D5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535EBA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8660E3D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D1FFE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A0100FA" w14:textId="0C9D7C81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8F6F61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0B0C00B" w14:textId="77777777" w:rsidR="00F72E89" w:rsidRPr="006D0D18" w:rsidRDefault="00F72E89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F72E89" w:rsidRPr="005332A0" w14:paraId="170C945D" w14:textId="77777777" w:rsidTr="00D54D30">
        <w:tc>
          <w:tcPr>
            <w:tcW w:w="3837" w:type="dxa"/>
            <w:shd w:val="clear" w:color="auto" w:fill="auto"/>
          </w:tcPr>
          <w:p w14:paraId="3E814A09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0102151D" w14:textId="5AFA6B1F" w:rsidR="00F72E89" w:rsidRPr="008149D5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F0A4D8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75F0CBDB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9909D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CBD9AD9" w14:textId="10BE1D69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A3912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49C30E5" w14:textId="77777777" w:rsidR="00F72E89" w:rsidRPr="0012612B" w:rsidRDefault="00F72E89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</w:tr>
      <w:tr w:rsidR="00F72E89" w:rsidRPr="005332A0" w14:paraId="2B40B146" w14:textId="77777777" w:rsidTr="00D54D30">
        <w:tc>
          <w:tcPr>
            <w:tcW w:w="3837" w:type="dxa"/>
            <w:shd w:val="clear" w:color="auto" w:fill="auto"/>
          </w:tcPr>
          <w:p w14:paraId="58A47F16" w14:textId="77777777" w:rsidR="00F72E89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39AC5DE3" w14:textId="53EC5EED" w:rsidR="00F72E89" w:rsidRPr="008149D5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9AA0B6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B143863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18BD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AF5DE48" w14:textId="687AEFA0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5D3EE8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5432072" w14:textId="77777777" w:rsidR="00F72E89" w:rsidRPr="006D0D18" w:rsidRDefault="00F72E89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F72E89" w:rsidRPr="00C7500F" w14:paraId="63676532" w14:textId="77777777" w:rsidTr="00D54D30">
        <w:tc>
          <w:tcPr>
            <w:tcW w:w="3837" w:type="dxa"/>
            <w:shd w:val="clear" w:color="auto" w:fill="auto"/>
          </w:tcPr>
          <w:p w14:paraId="6BDD87A5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9AE24" w14:textId="2E027BB2" w:rsidR="00F72E89" w:rsidRPr="00C7500F" w:rsidRDefault="00D54D30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8A75D2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6AB7E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DCF13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EA0" w14:textId="4F47CCF4" w:rsidR="00F72E89" w:rsidRPr="00C7500F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267FA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BE971" w14:textId="77777777" w:rsidR="00F72E89" w:rsidRPr="00C7500F" w:rsidRDefault="00F72E89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72E89" w:rsidRPr="00C7500F" w14:paraId="4FB01601" w14:textId="77777777" w:rsidTr="00432BBC">
        <w:trPr>
          <w:trHeight w:val="269"/>
        </w:trPr>
        <w:tc>
          <w:tcPr>
            <w:tcW w:w="3837" w:type="dxa"/>
            <w:shd w:val="clear" w:color="auto" w:fill="auto"/>
          </w:tcPr>
          <w:p w14:paraId="10A22481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75F2D93" w14:textId="77777777" w:rsidR="00F72E89" w:rsidRDefault="00F72E89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9642988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29A2B08" w14:textId="77777777" w:rsidR="00F72E89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71CFF0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C42F1BE" w14:textId="77777777" w:rsidR="00F72E89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40F1C5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5987F432" w14:textId="77777777" w:rsidR="00F72E89" w:rsidRDefault="00F72E89" w:rsidP="00D54D3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C7500F" w14:paraId="3D690201" w14:textId="77777777" w:rsidTr="00432BBC">
        <w:tc>
          <w:tcPr>
            <w:tcW w:w="3837" w:type="dxa"/>
            <w:shd w:val="clear" w:color="auto" w:fill="auto"/>
          </w:tcPr>
          <w:p w14:paraId="3148F729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573EAEB8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AC1A5FB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2095F8F" w14:textId="77777777" w:rsidR="00F72E89" w:rsidRPr="00A624D5" w:rsidRDefault="00F72E89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A3AE78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E68E9F0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E38CCF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99D94F9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C7500F" w14:paraId="0531FD2B" w14:textId="77777777" w:rsidTr="00D54D30">
        <w:tc>
          <w:tcPr>
            <w:tcW w:w="3837" w:type="dxa"/>
            <w:shd w:val="clear" w:color="auto" w:fill="auto"/>
          </w:tcPr>
          <w:p w14:paraId="007EA946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16308BCB" w14:textId="4FC39A7C" w:rsidR="00F72E89" w:rsidRPr="00D4284F" w:rsidRDefault="00D54D30" w:rsidP="00D54D30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5F6FA869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99CBC4A" w14:textId="77777777" w:rsidR="00F72E89" w:rsidRPr="00303DC0" w:rsidRDefault="00F72E89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CF059DE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BB48492" w14:textId="108E81D6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4EB6AC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61C2B1F5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E89" w:rsidRPr="00C7500F" w14:paraId="625BC5DD" w14:textId="77777777" w:rsidTr="00D54D30">
        <w:tc>
          <w:tcPr>
            <w:tcW w:w="3837" w:type="dxa"/>
            <w:shd w:val="clear" w:color="auto" w:fill="auto"/>
          </w:tcPr>
          <w:p w14:paraId="69CA0315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05E519C5" w14:textId="230F4424" w:rsidR="00F72E89" w:rsidRPr="00514813" w:rsidRDefault="00D54D30" w:rsidP="00D54D30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34,172</w:t>
            </w:r>
          </w:p>
        </w:tc>
        <w:tc>
          <w:tcPr>
            <w:tcW w:w="284" w:type="dxa"/>
            <w:shd w:val="clear" w:color="auto" w:fill="auto"/>
          </w:tcPr>
          <w:p w14:paraId="411A4593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7EBFC49" w14:textId="77777777" w:rsidR="00F72E89" w:rsidRPr="00303DC0" w:rsidRDefault="00F72E89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33A34DE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B0AF2E8" w14:textId="4617B660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561FB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shd w:val="clear" w:color="auto" w:fill="auto"/>
          </w:tcPr>
          <w:p w14:paraId="555CC0C2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E89" w:rsidRPr="00C7500F" w14:paraId="0DA9BEDB" w14:textId="77777777" w:rsidTr="00D54D30">
        <w:tc>
          <w:tcPr>
            <w:tcW w:w="3837" w:type="dxa"/>
            <w:shd w:val="clear" w:color="auto" w:fill="auto"/>
          </w:tcPr>
          <w:p w14:paraId="75C2A4FF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40B230" w14:textId="5F940637" w:rsidR="00F72E89" w:rsidRPr="008149D5" w:rsidRDefault="00D54D30" w:rsidP="00D54D30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84" w:type="dxa"/>
            <w:shd w:val="clear" w:color="auto" w:fill="auto"/>
          </w:tcPr>
          <w:p w14:paraId="1800B67A" w14:textId="77777777" w:rsidR="00F72E89" w:rsidRPr="005332A0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E653465" w14:textId="77777777" w:rsidR="00F72E89" w:rsidRPr="00303DC0" w:rsidRDefault="00F72E89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97EADF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E1A414E" w14:textId="16BC4D3B" w:rsidR="00F72E89" w:rsidRPr="008149D5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483470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4D108421" w14:textId="77777777" w:rsidR="00F72E89" w:rsidRPr="008149D5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E89" w:rsidRPr="00C7500F" w14:paraId="614A7971" w14:textId="77777777" w:rsidTr="00D54D30">
        <w:tc>
          <w:tcPr>
            <w:tcW w:w="3837" w:type="dxa"/>
            <w:shd w:val="clear" w:color="auto" w:fill="auto"/>
          </w:tcPr>
          <w:p w14:paraId="440B9B5E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44DC0" w14:textId="56B572EB" w:rsidR="00F72E89" w:rsidRPr="00795894" w:rsidRDefault="00D54D30" w:rsidP="00D54D30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1937881C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D46FC" w14:textId="77777777" w:rsidR="00F72E89" w:rsidRPr="00303DC0" w:rsidRDefault="00F72E89" w:rsidP="00D54D3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03D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3548D67D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941F1" w14:textId="50EB876E" w:rsidR="00F72E89" w:rsidRPr="00C7500F" w:rsidRDefault="0023036A" w:rsidP="00D54D3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43A4CC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615AD" w14:textId="77777777" w:rsidR="00F72E89" w:rsidRPr="00C7500F" w:rsidRDefault="00F72E89" w:rsidP="00D54D3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72E89" w:rsidRPr="00C7500F" w14:paraId="265358BB" w14:textId="77777777" w:rsidTr="00432BBC">
        <w:tc>
          <w:tcPr>
            <w:tcW w:w="3837" w:type="dxa"/>
            <w:shd w:val="clear" w:color="auto" w:fill="auto"/>
          </w:tcPr>
          <w:p w14:paraId="5EEEA2E8" w14:textId="77777777" w:rsidR="007D4BAE" w:rsidRDefault="007D4BAE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EC9233" w14:textId="77777777" w:rsidR="00C03DC7" w:rsidRDefault="00C03DC7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B161EE" w14:textId="77777777" w:rsidR="00C03DC7" w:rsidRDefault="00C03DC7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21DDF7" w14:textId="77777777" w:rsidR="00C03DC7" w:rsidRPr="00C7500F" w:rsidRDefault="00C03DC7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B4CEE27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1590219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EB23356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685FEB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0348B5E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D37C8E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E5DFA2C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C7500F" w14:paraId="593BD0E5" w14:textId="77777777" w:rsidTr="00432BBC">
        <w:tc>
          <w:tcPr>
            <w:tcW w:w="3837" w:type="dxa"/>
            <w:shd w:val="clear" w:color="auto" w:fill="auto"/>
          </w:tcPr>
          <w:p w14:paraId="565BEB50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รวมเงินกู้ยืมระยะสั้นจากบุคคลหรือ</w:t>
            </w:r>
          </w:p>
        </w:tc>
        <w:tc>
          <w:tcPr>
            <w:tcW w:w="1134" w:type="dxa"/>
            <w:shd w:val="clear" w:color="auto" w:fill="auto"/>
          </w:tcPr>
          <w:p w14:paraId="1F5F4CFB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61908C2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971D092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5B3F91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DA25EF0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20FF0B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47A0C70" w14:textId="77777777" w:rsidR="00F72E89" w:rsidRPr="00C7500F" w:rsidRDefault="00F72E89" w:rsidP="0049366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C7500F" w14:paraId="75B55711" w14:textId="77777777" w:rsidTr="00432BBC">
        <w:tc>
          <w:tcPr>
            <w:tcW w:w="3837" w:type="dxa"/>
            <w:shd w:val="clear" w:color="auto" w:fill="auto"/>
          </w:tcPr>
          <w:p w14:paraId="66C9C179" w14:textId="77777777" w:rsidR="00F72E89" w:rsidRPr="006148F6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8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5102874" w14:textId="77777777" w:rsidR="00F72E89" w:rsidRPr="008149D5" w:rsidRDefault="00F72E89" w:rsidP="0023036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7ECE0C1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5771432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4E91F7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42755E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9D5950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C781474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2E89" w:rsidRPr="006D0D18" w14:paraId="6201E4E6" w14:textId="77777777" w:rsidTr="00D54D30">
        <w:tc>
          <w:tcPr>
            <w:tcW w:w="3837" w:type="dxa"/>
            <w:shd w:val="clear" w:color="auto" w:fill="auto"/>
          </w:tcPr>
          <w:p w14:paraId="48DA23F8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73A2BBD4" w14:textId="2EE160BE" w:rsidR="00F72E89" w:rsidRPr="00D4284F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450CB2F2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339BC5E" w14:textId="77777777" w:rsidR="00F72E89" w:rsidRPr="008149D5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  <w:shd w:val="clear" w:color="auto" w:fill="auto"/>
          </w:tcPr>
          <w:p w14:paraId="28FC1C72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ADC0107" w14:textId="76B76D3C" w:rsidR="00F72E89" w:rsidRPr="004003DE" w:rsidRDefault="0023036A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04B8D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2FF2A2E" w14:textId="77777777" w:rsidR="00F72E89" w:rsidRPr="006D0D18" w:rsidRDefault="00F72E89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F72E89" w:rsidRPr="0012612B" w14:paraId="2D687969" w14:textId="77777777" w:rsidTr="00D54D30">
        <w:tc>
          <w:tcPr>
            <w:tcW w:w="3837" w:type="dxa"/>
            <w:shd w:val="clear" w:color="auto" w:fill="auto"/>
            <w:vAlign w:val="bottom"/>
          </w:tcPr>
          <w:p w14:paraId="7DB7429D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7A8372EC" w14:textId="7FAF3A33" w:rsidR="00F72E89" w:rsidRPr="00795894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DCCB89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4790DB9" w14:textId="77777777" w:rsidR="00F72E89" w:rsidRPr="008149D5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072EF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09161711" w14:textId="75E694AC" w:rsidR="00F72E89" w:rsidRPr="004003DE" w:rsidRDefault="0023036A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F8B4B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B0F84DA" w14:textId="77777777" w:rsidR="00F72E89" w:rsidRPr="00C92CFD" w:rsidRDefault="00F72E89" w:rsidP="0023036A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C92C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72E89" w:rsidRPr="00D56EAF" w14:paraId="106FA452" w14:textId="77777777" w:rsidTr="00D54D30">
        <w:tc>
          <w:tcPr>
            <w:tcW w:w="3837" w:type="dxa"/>
            <w:shd w:val="clear" w:color="auto" w:fill="auto"/>
          </w:tcPr>
          <w:p w14:paraId="1C067F4C" w14:textId="77777777" w:rsidR="00F72E89" w:rsidRPr="005332A0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404E4B65" w14:textId="60153B4E" w:rsidR="00F72E89" w:rsidRPr="008149D5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84" w:type="dxa"/>
            <w:shd w:val="clear" w:color="auto" w:fill="auto"/>
          </w:tcPr>
          <w:p w14:paraId="16AF31CB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A15F2E4" w14:textId="77777777" w:rsidR="00F72E89" w:rsidRPr="008149D5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(68,000)</w:t>
            </w:r>
          </w:p>
        </w:tc>
        <w:tc>
          <w:tcPr>
            <w:tcW w:w="270" w:type="dxa"/>
            <w:shd w:val="clear" w:color="auto" w:fill="auto"/>
          </w:tcPr>
          <w:p w14:paraId="1713ECDF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272EAE5" w14:textId="29E290AF" w:rsidR="00F72E89" w:rsidRPr="004003DE" w:rsidRDefault="0023036A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2C3" w14:textId="77777777" w:rsidR="00F72E89" w:rsidRPr="005332A0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7CFF826" w14:textId="77777777" w:rsidR="00F72E89" w:rsidRPr="006D0D18" w:rsidRDefault="00F72E89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F72E89" w:rsidRPr="00C7500F" w14:paraId="44A8B4B9" w14:textId="77777777" w:rsidTr="00D54D30">
        <w:tc>
          <w:tcPr>
            <w:tcW w:w="3837" w:type="dxa"/>
            <w:shd w:val="clear" w:color="auto" w:fill="auto"/>
          </w:tcPr>
          <w:p w14:paraId="25FFA174" w14:textId="77777777" w:rsidR="00F72E89" w:rsidRPr="00C7500F" w:rsidRDefault="00F72E89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19370" w14:textId="3DB7342E" w:rsidR="00F72E89" w:rsidRPr="00795894" w:rsidRDefault="00D54D30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  <w:shd w:val="clear" w:color="auto" w:fill="auto"/>
          </w:tcPr>
          <w:p w14:paraId="1AE227A6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7DDB9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3BA1FAEB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3D4D3" w14:textId="73D54956" w:rsidR="00F72E89" w:rsidRPr="004003DE" w:rsidRDefault="0023036A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87920" w14:textId="77777777" w:rsidR="00F72E89" w:rsidRPr="00C7500F" w:rsidRDefault="00F72E89" w:rsidP="0023036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B6544" w14:textId="77777777" w:rsidR="00F72E89" w:rsidRPr="00C7500F" w:rsidRDefault="00F72E89" w:rsidP="002303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0EBCC84" w14:textId="77777777" w:rsidR="00F72E89" w:rsidRPr="00F72E89" w:rsidRDefault="00F72E89" w:rsidP="004C2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00"/>
        <w:ind w:left="720" w:hanging="15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2E8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F72E8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ที่ทำ</w:t>
      </w:r>
      <w:r w:rsidRPr="00F72E89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2111D0E7" w14:textId="77777777" w:rsidR="00F72E89" w:rsidRDefault="00F72E89" w:rsidP="0023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F72E8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72E89">
        <w:rPr>
          <w:rFonts w:ascii="Angsana New" w:hAnsi="Angsana New"/>
          <w:sz w:val="30"/>
          <w:szCs w:val="30"/>
        </w:rPr>
        <w:t>1</w:t>
      </w:r>
      <w:r w:rsidRPr="00F72E8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F72E89">
        <w:rPr>
          <w:rFonts w:ascii="Angsana New" w:hAnsi="Angsana New"/>
          <w:sz w:val="30"/>
          <w:szCs w:val="30"/>
        </w:rPr>
        <w:t>2563</w:t>
      </w:r>
      <w:r w:rsidRPr="00F72E89">
        <w:rPr>
          <w:rFonts w:ascii="Angsana New" w:hAnsi="Angsana New" w:hint="cs"/>
          <w:sz w:val="30"/>
          <w:szCs w:val="30"/>
          <w:cs/>
        </w:rPr>
        <w:t xml:space="preserve"> บริษัทได้ทำสัญญาให้บริการจัดซื้อ</w:t>
      </w:r>
      <w:r w:rsidRPr="00F72E89">
        <w:rPr>
          <w:rFonts w:ascii="Angsana New" w:hAnsi="Angsana New"/>
          <w:sz w:val="30"/>
          <w:szCs w:val="30"/>
        </w:rPr>
        <w:t xml:space="preserve"> </w:t>
      </w:r>
      <w:r w:rsidRPr="00F72E89">
        <w:rPr>
          <w:rFonts w:ascii="Angsana New" w:hAnsi="Angsana New" w:hint="cs"/>
          <w:sz w:val="30"/>
          <w:szCs w:val="30"/>
          <w:cs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Pr="00F72E89">
        <w:rPr>
          <w:rFonts w:ascii="Angsana New" w:hAnsi="Angsana New"/>
          <w:sz w:val="30"/>
          <w:szCs w:val="30"/>
        </w:rPr>
        <w:t xml:space="preserve">1 </w:t>
      </w:r>
      <w:r w:rsidRPr="00F72E89">
        <w:rPr>
          <w:rFonts w:ascii="Angsana New" w:hAnsi="Angsana New" w:hint="cs"/>
          <w:sz w:val="30"/>
          <w:szCs w:val="30"/>
          <w:cs/>
        </w:rPr>
        <w:t>ปี โดยบริษัทตกลงที่จะให้บริการช่วยเหลือด้านบริการจัดการแก่บริษัทย่อยดังกล่าว</w:t>
      </w:r>
      <w:r w:rsidRPr="00F72E89">
        <w:rPr>
          <w:rFonts w:ascii="Angsana New" w:hAnsi="Angsana New"/>
          <w:sz w:val="30"/>
          <w:szCs w:val="30"/>
        </w:rPr>
        <w:t xml:space="preserve"> </w:t>
      </w:r>
      <w:r w:rsidRPr="00F72E89">
        <w:rPr>
          <w:rFonts w:ascii="Angsana New" w:hAnsi="Angsana New" w:hint="cs"/>
          <w:sz w:val="30"/>
          <w:szCs w:val="30"/>
          <w:cs/>
        </w:rPr>
        <w:t xml:space="preserve">ในการนี้บริษัทย่อยตกลงที่จะจ่ายค่าบริการในจำนวนเงินตามที่ระบุในสัญญา </w:t>
      </w:r>
    </w:p>
    <w:p w14:paraId="50CAA5B6" w14:textId="5AD3F3F1" w:rsidR="009F4360" w:rsidRDefault="00D70868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บริษัทได้ทำสัญญาเงินให้กู้ยืมแก่บริษัทย่อยแห่งหน</w:t>
      </w:r>
      <w:r w:rsidR="00D11DA5">
        <w:rPr>
          <w:rFonts w:ascii="Angsana New" w:hAnsi="Angsana New" w:hint="cs"/>
          <w:sz w:val="30"/>
          <w:szCs w:val="30"/>
          <w:cs/>
        </w:rPr>
        <w:t>ึ่งโดยมีข้อกำหนดชำระคืนภายในเดือน</w:t>
      </w:r>
      <w:r w:rsidR="004F7045">
        <w:rPr>
          <w:rFonts w:ascii="Angsana New" w:hAnsi="Angsana New" w:hint="cs"/>
          <w:sz w:val="30"/>
          <w:szCs w:val="30"/>
          <w:cs/>
        </w:rPr>
        <w:t xml:space="preserve">มกราคม ถึง มีนาคม </w:t>
      </w:r>
      <w:r w:rsidR="004F7045">
        <w:rPr>
          <w:rFonts w:ascii="Angsana New" w:hAnsi="Angsana New"/>
          <w:sz w:val="30"/>
          <w:szCs w:val="30"/>
        </w:rPr>
        <w:t>2564</w:t>
      </w:r>
    </w:p>
    <w:p w14:paraId="140DE664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44C53C1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F36139E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9B5BA8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180BE9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48D8EE3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AF5882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2E335FD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19AFEAF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22935E6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205867B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904FE6D" w14:textId="77777777" w:rsidR="00C03DC7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FA186D2" w14:textId="77777777" w:rsidR="00C03DC7" w:rsidRPr="00F72E89" w:rsidRDefault="00C03DC7" w:rsidP="00734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E69CD09" w14:textId="07DED58E" w:rsidR="006C3B2A" w:rsidRPr="0027368F" w:rsidRDefault="006C3B2A" w:rsidP="0051065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7368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83"/>
        <w:gridCol w:w="1134"/>
        <w:gridCol w:w="284"/>
        <w:gridCol w:w="1137"/>
        <w:gridCol w:w="283"/>
        <w:gridCol w:w="1131"/>
      </w:tblGrid>
      <w:tr w:rsidR="00493661" w:rsidRPr="00C54BFA" w14:paraId="269D4003" w14:textId="77777777" w:rsidTr="002523D0">
        <w:tc>
          <w:tcPr>
            <w:tcW w:w="3969" w:type="dxa"/>
          </w:tcPr>
          <w:p w14:paraId="2E52BC06" w14:textId="77777777" w:rsidR="00493661" w:rsidRPr="00C54BFA" w:rsidRDefault="00493661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B841EC5" w14:textId="1AFE7D0C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3661" w:rsidRPr="00C54BFA" w14:paraId="781C019E" w14:textId="77777777" w:rsidTr="002523D0">
        <w:tc>
          <w:tcPr>
            <w:tcW w:w="3969" w:type="dxa"/>
          </w:tcPr>
          <w:p w14:paraId="384211D2" w14:textId="77777777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B26E45" w14:textId="62BD2FFC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3D23C3" w14:textId="77777777" w:rsidR="00493661" w:rsidRPr="00C54BFA" w:rsidRDefault="00493661" w:rsidP="0049366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91A963" w14:textId="0EE6C00D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661" w:rsidRPr="00C54BFA" w14:paraId="6BBE8992" w14:textId="77777777" w:rsidTr="002523D0">
        <w:tc>
          <w:tcPr>
            <w:tcW w:w="3969" w:type="dxa"/>
          </w:tcPr>
          <w:p w14:paraId="5820FED1" w14:textId="77777777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DC8FE4" w14:textId="45625C9C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88C9E3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B5DBD0" w14:textId="698794C0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9BE85F1" w14:textId="77777777" w:rsidR="00493661" w:rsidRPr="00C54BFA" w:rsidRDefault="00493661" w:rsidP="0049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</w:tcPr>
          <w:p w14:paraId="2D253E0D" w14:textId="11627FEA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08CA47DA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333227A" w14:textId="0AD1F8A5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3661" w:rsidRPr="00C54BFA" w14:paraId="00DA3663" w14:textId="77777777" w:rsidTr="002523D0">
        <w:tc>
          <w:tcPr>
            <w:tcW w:w="3969" w:type="dxa"/>
          </w:tcPr>
          <w:p w14:paraId="79AD81C3" w14:textId="77777777" w:rsidR="00493661" w:rsidRPr="00C54BFA" w:rsidRDefault="00493661" w:rsidP="0049366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580B68" w14:textId="130A9233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CBA481C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6D1DE9" w14:textId="2535D66F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42212EEA" w14:textId="77777777" w:rsidR="00493661" w:rsidRPr="00C54BFA" w:rsidRDefault="00493661" w:rsidP="0049366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E11947D" w14:textId="736346B9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537A2BD7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0F0CC4C" w14:textId="20938930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3661" w:rsidRPr="00C54BFA" w14:paraId="54F8539C" w14:textId="77777777" w:rsidTr="002523D0">
        <w:tc>
          <w:tcPr>
            <w:tcW w:w="3969" w:type="dxa"/>
          </w:tcPr>
          <w:p w14:paraId="4022AE1C" w14:textId="77777777" w:rsidR="00493661" w:rsidRPr="00C54BFA" w:rsidRDefault="00493661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34" w:type="dxa"/>
            <w:shd w:val="clear" w:color="auto" w:fill="auto"/>
          </w:tcPr>
          <w:p w14:paraId="0D7E3188" w14:textId="1D2C7AD9" w:rsidR="00493661" w:rsidRPr="00C54BFA" w:rsidRDefault="00B01877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187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83" w:type="dxa"/>
          </w:tcPr>
          <w:p w14:paraId="3D3EDB37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6C9849" w14:textId="399E8150" w:rsidR="00493661" w:rsidRPr="00C7178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178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4" w:type="dxa"/>
          </w:tcPr>
          <w:p w14:paraId="741AF10C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89E52F8" w14:textId="7EA4F5A6" w:rsidR="00493661" w:rsidRPr="00C54BFA" w:rsidRDefault="004F7045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70F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7CE1C670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C86A86D" w14:textId="2C6CBF00" w:rsidR="00493661" w:rsidRPr="00C54BF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493661" w:rsidRPr="00C54BFA" w14:paraId="353D1EEB" w14:textId="77777777" w:rsidTr="002523D0">
        <w:tc>
          <w:tcPr>
            <w:tcW w:w="3969" w:type="dxa"/>
          </w:tcPr>
          <w:p w14:paraId="55AC64CF" w14:textId="77777777" w:rsidR="00493661" w:rsidRPr="00C54BFA" w:rsidRDefault="00493661" w:rsidP="00432BBC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34" w:type="dxa"/>
            <w:shd w:val="clear" w:color="auto" w:fill="auto"/>
          </w:tcPr>
          <w:p w14:paraId="51A42A92" w14:textId="4C6E88D1" w:rsidR="00493661" w:rsidRPr="00C54BFA" w:rsidRDefault="00636CDE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3,568</w:t>
            </w:r>
          </w:p>
        </w:tc>
        <w:tc>
          <w:tcPr>
            <w:tcW w:w="283" w:type="dxa"/>
          </w:tcPr>
          <w:p w14:paraId="220206EC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D04415" w14:textId="251C716B" w:rsidR="00493661" w:rsidRPr="00C54BF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284" w:type="dxa"/>
          </w:tcPr>
          <w:p w14:paraId="4AD0A3E2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12BEF2A" w14:textId="0AB9499D" w:rsidR="00493661" w:rsidRPr="00C54BFA" w:rsidRDefault="004F7045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F970F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4D8304D6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65D52C5" w14:textId="7FA4361B" w:rsidR="00493661" w:rsidRPr="00C54BF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</w:tr>
      <w:tr w:rsidR="00493661" w:rsidRPr="00C54BFA" w14:paraId="5ED579E6" w14:textId="77777777" w:rsidTr="002523D0">
        <w:tc>
          <w:tcPr>
            <w:tcW w:w="3969" w:type="dxa"/>
          </w:tcPr>
          <w:p w14:paraId="04D7DE90" w14:textId="77777777" w:rsidR="00493661" w:rsidRPr="00C54BFA" w:rsidRDefault="00493661" w:rsidP="00432BBC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81EED6" w14:textId="7B317A73" w:rsidR="00493661" w:rsidRPr="00C54BFA" w:rsidRDefault="00636CDE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536</w:t>
            </w:r>
          </w:p>
        </w:tc>
        <w:tc>
          <w:tcPr>
            <w:tcW w:w="283" w:type="dxa"/>
          </w:tcPr>
          <w:p w14:paraId="5BB46E3E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F62CF2" w14:textId="2E2DBF39" w:rsidR="00493661" w:rsidRPr="00C7178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178A">
              <w:rPr>
                <w:rFonts w:ascii="Angsana New" w:hAnsi="Angsana New"/>
                <w:sz w:val="30"/>
                <w:szCs w:val="30"/>
                <w:lang w:val="en-US" w:bidi="th-TH"/>
              </w:rPr>
              <w:t>14,878</w:t>
            </w:r>
          </w:p>
        </w:tc>
        <w:tc>
          <w:tcPr>
            <w:tcW w:w="284" w:type="dxa"/>
          </w:tcPr>
          <w:p w14:paraId="06271363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41F7DC8" w14:textId="27FB2590" w:rsidR="00493661" w:rsidRPr="00C54BFA" w:rsidRDefault="004F7045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F332F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672919B3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ECBE323" w14:textId="34ED112F" w:rsidR="00493661" w:rsidRPr="00C54BF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</w:p>
        </w:tc>
      </w:tr>
      <w:tr w:rsidR="00493661" w:rsidRPr="00C54BFA" w14:paraId="4219E79E" w14:textId="77777777" w:rsidTr="002523D0">
        <w:tc>
          <w:tcPr>
            <w:tcW w:w="3969" w:type="dxa"/>
          </w:tcPr>
          <w:p w14:paraId="3EB251A2" w14:textId="63B8E574" w:rsidR="00493661" w:rsidRPr="00C54BFA" w:rsidRDefault="00493661" w:rsidP="00432BBC">
            <w:pPr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4C2F30" w:rsidRPr="004C2F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9F28EF7" w14:textId="526DDDE4" w:rsidR="00493661" w:rsidRPr="00C54BFA" w:rsidRDefault="00636CDE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4,154</w:t>
            </w:r>
          </w:p>
        </w:tc>
        <w:tc>
          <w:tcPr>
            <w:tcW w:w="283" w:type="dxa"/>
          </w:tcPr>
          <w:p w14:paraId="49636EC6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69D81FE" w14:textId="27739A1F" w:rsidR="00493661" w:rsidRPr="00C7178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17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15,944</w:t>
            </w:r>
          </w:p>
        </w:tc>
        <w:tc>
          <w:tcPr>
            <w:tcW w:w="284" w:type="dxa"/>
          </w:tcPr>
          <w:p w14:paraId="63909B81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14:paraId="3DAA807A" w14:textId="78227E1C" w:rsidR="00493661" w:rsidRPr="00C54BFA" w:rsidRDefault="004F7045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F332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510F8F47" w14:textId="77777777" w:rsidR="00493661" w:rsidRPr="00C54BFA" w:rsidRDefault="00493661" w:rsidP="0023036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5CF87128" w14:textId="26953F54" w:rsidR="00493661" w:rsidRPr="00C7178A" w:rsidRDefault="00493661" w:rsidP="002303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7178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1,158</w:t>
            </w:r>
          </w:p>
        </w:tc>
      </w:tr>
    </w:tbl>
    <w:p w14:paraId="43A2302F" w14:textId="3A1E0A96" w:rsidR="006C3B2A" w:rsidRPr="00D11DA5" w:rsidRDefault="006C3B2A" w:rsidP="00432BB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7368F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D11DA5">
        <w:rPr>
          <w:rFonts w:ascii="Angsana New" w:hAnsi="Angsana New"/>
          <w:b/>
          <w:bCs/>
          <w:sz w:val="30"/>
          <w:szCs w:val="30"/>
          <w:cs/>
          <w:lang w:val="th-TH"/>
        </w:rPr>
        <w:t>และลูกหนี้หมุนเวียนอื่น</w:t>
      </w:r>
      <w:r w:rsidR="00D11DA5" w:rsidRPr="004257A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- </w:t>
      </w:r>
      <w:r w:rsidR="00D11DA5" w:rsidRPr="004257AE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สุทธิ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D11DA5" w:rsidRPr="00B85D43" w14:paraId="1B32C01D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6E3E5591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686586E5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9F4FCB3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8F1C04" w14:textId="77777777" w:rsidR="00D11DA5" w:rsidRPr="009B592D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1DA5" w:rsidRPr="00B85D43" w14:paraId="49913FE1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0500D947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C9C29E0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DFF28E0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0038D" w14:textId="77777777" w:rsidR="00D11DA5" w:rsidRPr="009B592D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24FA75" w14:textId="77777777" w:rsidR="00D11DA5" w:rsidRPr="009B592D" w:rsidRDefault="00D11DA5" w:rsidP="004C1C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94A3A" w14:textId="77777777" w:rsidR="00D11DA5" w:rsidRPr="009B592D" w:rsidRDefault="00D11DA5" w:rsidP="004C1C0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DA5" w:rsidRPr="00B85D43" w14:paraId="619E2459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644C660A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61F37C86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4FD1A4A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E65B28" w14:textId="77777777" w:rsidR="00D11DA5" w:rsidRPr="00F87560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C43D1F0" w14:textId="77777777" w:rsidR="00D11DA5" w:rsidRPr="00F656B8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D9DE2C" w14:textId="77777777" w:rsidR="00D11DA5" w:rsidRPr="00F656B8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512D0CBC" w14:textId="77777777" w:rsidR="00D11DA5" w:rsidRPr="00F656B8" w:rsidRDefault="00D11DA5" w:rsidP="004C1C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4E5E77" w14:textId="77777777" w:rsidR="00D11DA5" w:rsidRPr="00F87560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018AD0BA" w14:textId="77777777" w:rsidR="00D11DA5" w:rsidRPr="00F656B8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762CB6" w14:textId="77777777" w:rsidR="00D11DA5" w:rsidRPr="00F656B8" w:rsidRDefault="00D11DA5" w:rsidP="004C1C09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DA5" w:rsidRPr="00B85D43" w14:paraId="12A2823D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0AE554A9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ED8135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24828F5E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C2DD12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1A7BFCD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75E129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444B9286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40F41A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0E13F9F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5276C0" w14:textId="77777777" w:rsidR="00D11DA5" w:rsidRPr="00BF220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11DA5" w:rsidRPr="00B85D43" w14:paraId="73DA198C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7F6B1381" w14:textId="77777777" w:rsidR="00D11DA5" w:rsidRPr="00432BBC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B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9D848A7" w14:textId="77777777" w:rsidR="00D11DA5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9681433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DBA0B8" w14:textId="77777777" w:rsidR="00D11DA5" w:rsidRPr="005B2E80" w:rsidRDefault="00D11DA5" w:rsidP="004C1C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CB1BBE4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81D5D8" w14:textId="77777777" w:rsidR="00D11DA5" w:rsidRPr="005B2E80" w:rsidRDefault="00D11DA5" w:rsidP="004C1C0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4F5AC44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DE7CA7" w14:textId="77777777" w:rsidR="00D11DA5" w:rsidRPr="006D0D18" w:rsidRDefault="00D11DA5" w:rsidP="004C1C0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560E53E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473572" w14:textId="77777777" w:rsidR="00D11DA5" w:rsidRPr="005B2E80" w:rsidRDefault="00D11DA5" w:rsidP="004C1C0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11DA5" w:rsidRPr="00B85D43" w14:paraId="77C46D71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11130679" w14:textId="77777777" w:rsidR="00D11DA5" w:rsidRPr="00F656B8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21EC181D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965E74D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675BD9" w14:textId="5D06140F" w:rsidR="00D11DA5" w:rsidRPr="00CE02EE" w:rsidRDefault="00636CDE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83" w:type="dxa"/>
            <w:shd w:val="clear" w:color="auto" w:fill="auto"/>
          </w:tcPr>
          <w:p w14:paraId="793B7CCE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2FD707" w14:textId="77777777" w:rsidR="00D11DA5" w:rsidRPr="005B2E80" w:rsidRDefault="00D11DA5" w:rsidP="004F7045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  <w:tc>
          <w:tcPr>
            <w:tcW w:w="284" w:type="dxa"/>
            <w:shd w:val="clear" w:color="auto" w:fill="auto"/>
          </w:tcPr>
          <w:p w14:paraId="185932D6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0008FF" w14:textId="0C53EB47" w:rsidR="00D11DA5" w:rsidRPr="00CE02EE" w:rsidRDefault="004F704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83" w:type="dxa"/>
            <w:shd w:val="clear" w:color="auto" w:fill="auto"/>
          </w:tcPr>
          <w:p w14:paraId="6965DC86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CA023C" w14:textId="77777777" w:rsidR="00D11DA5" w:rsidRPr="005B2E80" w:rsidRDefault="00D11DA5" w:rsidP="004F7045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D11DA5" w:rsidRPr="00B85D43" w14:paraId="34A35350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45A78A5A" w14:textId="77777777" w:rsidR="00D11DA5" w:rsidRPr="00F656B8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32BB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50" w:type="dxa"/>
            <w:shd w:val="clear" w:color="auto" w:fill="auto"/>
          </w:tcPr>
          <w:p w14:paraId="477373BD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32BF9B8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17DC70" w14:textId="4E186DA9" w:rsidR="00D11DA5" w:rsidRPr="00CA7973" w:rsidRDefault="00636CDE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83" w:type="dxa"/>
            <w:shd w:val="clear" w:color="auto" w:fill="auto"/>
          </w:tcPr>
          <w:p w14:paraId="6370914C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82FDED" w14:textId="77777777" w:rsidR="00D11DA5" w:rsidRPr="005B2E80" w:rsidRDefault="00D11DA5" w:rsidP="004F7045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84" w:type="dxa"/>
            <w:shd w:val="clear" w:color="auto" w:fill="auto"/>
          </w:tcPr>
          <w:p w14:paraId="6C546DD2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0613E3" w14:textId="36A1199D" w:rsidR="00D11DA5" w:rsidRPr="00CA7973" w:rsidRDefault="004F704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83" w:type="dxa"/>
            <w:shd w:val="clear" w:color="auto" w:fill="auto"/>
          </w:tcPr>
          <w:p w14:paraId="4A35DC62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546B41" w14:textId="77777777" w:rsidR="00D11DA5" w:rsidRPr="005B2E80" w:rsidRDefault="00D11DA5" w:rsidP="004F704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D11DA5" w:rsidRPr="00B85D43" w14:paraId="49EB989C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78BFEE77" w14:textId="65E939FA" w:rsidR="00D11DA5" w:rsidRPr="00432BBC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B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 w:rsidR="00984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84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สุทธิ</w:t>
            </w:r>
          </w:p>
        </w:tc>
        <w:tc>
          <w:tcPr>
            <w:tcW w:w="850" w:type="dxa"/>
            <w:shd w:val="clear" w:color="auto" w:fill="auto"/>
          </w:tcPr>
          <w:p w14:paraId="762C333A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8B63CC5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61F6B" w14:textId="06A055E6" w:rsidR="00D11DA5" w:rsidRPr="00454CF4" w:rsidRDefault="00636CDE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7,332</w:t>
            </w:r>
          </w:p>
        </w:tc>
        <w:tc>
          <w:tcPr>
            <w:tcW w:w="283" w:type="dxa"/>
            <w:shd w:val="clear" w:color="auto" w:fill="auto"/>
          </w:tcPr>
          <w:p w14:paraId="77301B24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3B07" w14:textId="77777777" w:rsidR="00D11DA5" w:rsidRPr="005B2E80" w:rsidDel="00113267" w:rsidRDefault="00D11DA5" w:rsidP="004F704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  <w:tc>
          <w:tcPr>
            <w:tcW w:w="284" w:type="dxa"/>
            <w:shd w:val="clear" w:color="auto" w:fill="auto"/>
          </w:tcPr>
          <w:p w14:paraId="6A7B3443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0DB70" w14:textId="2DF970C1" w:rsidR="00D11DA5" w:rsidRPr="00454CF4" w:rsidRDefault="004F704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7,332</w:t>
            </w:r>
          </w:p>
        </w:tc>
        <w:tc>
          <w:tcPr>
            <w:tcW w:w="283" w:type="dxa"/>
            <w:shd w:val="clear" w:color="auto" w:fill="auto"/>
          </w:tcPr>
          <w:p w14:paraId="373F1D26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FCE5" w14:textId="77777777" w:rsidR="00D11DA5" w:rsidRPr="005B2E80" w:rsidDel="00113267" w:rsidRDefault="00D11DA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</w:tr>
      <w:tr w:rsidR="00D11DA5" w:rsidRPr="00F656B8" w14:paraId="7B6A748A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6E4A7415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9543A8C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F56DC81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564449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86956F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1FB956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C15F561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735B9D" w14:textId="77777777" w:rsidR="00D11DA5" w:rsidRPr="00CA7973" w:rsidRDefault="00D11DA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18E538D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2826F0" w14:textId="77777777" w:rsidR="00D11DA5" w:rsidRPr="00F656B8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1DA5" w:rsidRPr="00F656B8" w14:paraId="047E072A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3E05CA8B" w14:textId="77777777" w:rsidR="00D11DA5" w:rsidRPr="00432BBC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B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7F380C6F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420BA4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C55C3C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703279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4D5380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28945F8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4E0739" w14:textId="77777777" w:rsidR="00D11DA5" w:rsidRPr="00E00CE6" w:rsidRDefault="00D11DA5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777DE2A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C92BD89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1DA5" w:rsidRPr="00F656B8" w14:paraId="28B7CF86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71E59A4A" w14:textId="77777777" w:rsidR="00D11DA5" w:rsidRPr="00F656B8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105D0664" w14:textId="1CBC0D5F" w:rsidR="00D11DA5" w:rsidRPr="00F656B8" w:rsidRDefault="004C2F30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="00D11DA5">
              <w:rPr>
                <w:rFonts w:ascii="Angsana New" w:hAnsi="Angsana New"/>
                <w:i/>
                <w:iCs/>
                <w:sz w:val="30"/>
                <w:szCs w:val="30"/>
              </w:rPr>
              <w:t>.3</w:t>
            </w:r>
          </w:p>
        </w:tc>
        <w:tc>
          <w:tcPr>
            <w:tcW w:w="284" w:type="dxa"/>
            <w:shd w:val="clear" w:color="auto" w:fill="auto"/>
          </w:tcPr>
          <w:p w14:paraId="5BCAE765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C4BB9F" w14:textId="500C1BFD" w:rsidR="00D11DA5" w:rsidRPr="00BF2202" w:rsidRDefault="00636CDE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D5E9A94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5CF51B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3408BE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402548" w14:textId="1183210C" w:rsidR="00D11DA5" w:rsidRPr="00E00CE6" w:rsidRDefault="00120B84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3,461</w:t>
            </w:r>
          </w:p>
        </w:tc>
        <w:tc>
          <w:tcPr>
            <w:tcW w:w="283" w:type="dxa"/>
            <w:shd w:val="clear" w:color="auto" w:fill="auto"/>
          </w:tcPr>
          <w:p w14:paraId="68E32733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D63CCE1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D11DA5" w:rsidRPr="00F656B8" w14:paraId="4C31177D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2EA0FDDB" w14:textId="77777777" w:rsidR="00D11DA5" w:rsidRPr="00F656B8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71377A8B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8652B57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3CAAC1" w14:textId="0C74E30A" w:rsidR="00D11DA5" w:rsidRPr="00BF2202" w:rsidRDefault="00636CDE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16,858</w:t>
            </w:r>
          </w:p>
        </w:tc>
        <w:tc>
          <w:tcPr>
            <w:tcW w:w="283" w:type="dxa"/>
            <w:shd w:val="clear" w:color="auto" w:fill="auto"/>
          </w:tcPr>
          <w:p w14:paraId="1E6F9B96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B08B6E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16,031</w:t>
            </w:r>
          </w:p>
        </w:tc>
        <w:tc>
          <w:tcPr>
            <w:tcW w:w="284" w:type="dxa"/>
            <w:shd w:val="clear" w:color="auto" w:fill="auto"/>
          </w:tcPr>
          <w:p w14:paraId="21E1CECF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C7987D" w14:textId="60F4E6EA" w:rsidR="00D11DA5" w:rsidRPr="00E00CE6" w:rsidRDefault="00120B84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283" w:type="dxa"/>
            <w:shd w:val="clear" w:color="auto" w:fill="auto"/>
          </w:tcPr>
          <w:p w14:paraId="7A31E393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F47B75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</w:tr>
      <w:tr w:rsidR="00D11DA5" w:rsidRPr="00F656B8" w14:paraId="73EEE915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125EE40A" w14:textId="77777777" w:rsidR="00D11DA5" w:rsidRPr="00432BBC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B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5D5F0E00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2A902F3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2DBCD" w14:textId="4A2F39BA" w:rsidR="00D11DA5" w:rsidRPr="0030174E" w:rsidRDefault="00636CDE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16,858</w:t>
            </w:r>
          </w:p>
        </w:tc>
        <w:tc>
          <w:tcPr>
            <w:tcW w:w="283" w:type="dxa"/>
            <w:shd w:val="clear" w:color="auto" w:fill="auto"/>
          </w:tcPr>
          <w:p w14:paraId="421711CD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2C682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84" w:type="dxa"/>
            <w:shd w:val="clear" w:color="auto" w:fill="auto"/>
          </w:tcPr>
          <w:p w14:paraId="0D562553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28831" w14:textId="30147072" w:rsidR="00D11DA5" w:rsidRPr="00CA7973" w:rsidRDefault="00120B84" w:rsidP="004F704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6,288</w:t>
            </w:r>
          </w:p>
        </w:tc>
        <w:tc>
          <w:tcPr>
            <w:tcW w:w="283" w:type="dxa"/>
            <w:shd w:val="clear" w:color="auto" w:fill="auto"/>
          </w:tcPr>
          <w:p w14:paraId="598F8BA1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C726E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  <w:tr w:rsidR="00D11DA5" w:rsidRPr="00F656B8" w14:paraId="7184D7C3" w14:textId="77777777" w:rsidTr="002523D0">
        <w:trPr>
          <w:trHeight w:hRule="exact" w:val="403"/>
        </w:trPr>
        <w:tc>
          <w:tcPr>
            <w:tcW w:w="2835" w:type="dxa"/>
            <w:shd w:val="clear" w:color="auto" w:fill="auto"/>
          </w:tcPr>
          <w:p w14:paraId="12F44475" w14:textId="77777777" w:rsidR="00D11DA5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FF2F47A" w14:textId="77777777" w:rsidR="008D709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99BA18" w14:textId="77777777" w:rsidR="008D709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2851964" w14:textId="77777777" w:rsidR="008D709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72BCFAB" w14:textId="77777777" w:rsidR="008D709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6CAB1C2" w14:textId="77777777" w:rsidR="008D709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F70C60A" w14:textId="77777777" w:rsidR="008D7098" w:rsidRPr="00F656B8" w:rsidRDefault="008D7098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46A2768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77675FB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98F6AD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53C122E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92458D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2832012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72111B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20705FB" w14:textId="77777777" w:rsidR="00D11DA5" w:rsidRPr="00BF220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7D71D6" w14:textId="77777777" w:rsidR="00D11DA5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1DA5" w:rsidRPr="00F656B8" w14:paraId="2DC34622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10563673" w14:textId="77777777" w:rsidR="00D11DA5" w:rsidRPr="004F7722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มูลค่างานระหว่างทำตามสัญญาที่ยัง</w:t>
            </w:r>
          </w:p>
        </w:tc>
        <w:tc>
          <w:tcPr>
            <w:tcW w:w="284" w:type="dxa"/>
            <w:shd w:val="clear" w:color="auto" w:fill="auto"/>
          </w:tcPr>
          <w:p w14:paraId="56738EC0" w14:textId="77777777" w:rsidR="00D11DA5" w:rsidRPr="004F772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A3845B3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BD6B7B9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5309EE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7B09B26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3CB04F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C44A6AF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BB5547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1DA5" w:rsidRPr="00F656B8" w14:paraId="365E23C8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376648D1" w14:textId="47C21ECC" w:rsidR="00D11DA5" w:rsidRPr="004F7722" w:rsidRDefault="00432BBC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D11DA5"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6A043D52" w14:textId="77777777" w:rsidR="00D11DA5" w:rsidRPr="004F7722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FB16E92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4EBB394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54F4C1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3E6E9A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25BF4C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C2886AD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9C359F0" w14:textId="77777777" w:rsidR="00D11DA5" w:rsidRPr="004F7722" w:rsidRDefault="00D11DA5" w:rsidP="004F7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1DA5" w:rsidRPr="00F656B8" w14:paraId="07C96ABB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548F7018" w14:textId="77777777" w:rsidR="00D11DA5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84" w:type="dxa"/>
            <w:shd w:val="clear" w:color="auto" w:fill="auto"/>
          </w:tcPr>
          <w:p w14:paraId="1DCC2AA7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C8D0BA8" w14:textId="582B9421" w:rsidR="00D11DA5" w:rsidRPr="003725B7" w:rsidRDefault="00636CDE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  <w:tc>
          <w:tcPr>
            <w:tcW w:w="283" w:type="dxa"/>
            <w:shd w:val="clear" w:color="auto" w:fill="auto"/>
          </w:tcPr>
          <w:p w14:paraId="0A04EE59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38764A" w14:textId="77777777" w:rsidR="00D11DA5" w:rsidRPr="00067EDF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  <w:tc>
          <w:tcPr>
            <w:tcW w:w="284" w:type="dxa"/>
            <w:shd w:val="clear" w:color="auto" w:fill="auto"/>
          </w:tcPr>
          <w:p w14:paraId="631EEA4B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40F315D" w14:textId="2E288134" w:rsidR="00D11DA5" w:rsidRPr="003725B7" w:rsidRDefault="00120B84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19,453</w:t>
            </w:r>
          </w:p>
        </w:tc>
        <w:tc>
          <w:tcPr>
            <w:tcW w:w="283" w:type="dxa"/>
            <w:shd w:val="clear" w:color="auto" w:fill="auto"/>
          </w:tcPr>
          <w:p w14:paraId="45E588C3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BC81BA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</w:tr>
      <w:tr w:rsidR="00D11DA5" w:rsidRPr="00F656B8" w14:paraId="7F7FF465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55103736" w14:textId="77777777" w:rsidR="00D11DA5" w:rsidRPr="00067EDF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211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จำนวนที่เรียกเก็บจากลูกค้า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6A23040E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5F8D70" w14:textId="46D8D93B" w:rsidR="00D11DA5" w:rsidRPr="003B3011" w:rsidRDefault="00636CDE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  <w:tc>
          <w:tcPr>
            <w:tcW w:w="283" w:type="dxa"/>
            <w:shd w:val="clear" w:color="auto" w:fill="auto"/>
          </w:tcPr>
          <w:p w14:paraId="58C1E14B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ECF1C2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(25,429)</w:t>
            </w:r>
          </w:p>
        </w:tc>
        <w:tc>
          <w:tcPr>
            <w:tcW w:w="284" w:type="dxa"/>
            <w:shd w:val="clear" w:color="auto" w:fill="auto"/>
          </w:tcPr>
          <w:p w14:paraId="3D036E74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B11CDA" w14:textId="0238D509" w:rsidR="00D11DA5" w:rsidRPr="003B3011" w:rsidRDefault="00120B84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(11,286)</w:t>
            </w:r>
          </w:p>
        </w:tc>
        <w:tc>
          <w:tcPr>
            <w:tcW w:w="283" w:type="dxa"/>
            <w:shd w:val="clear" w:color="auto" w:fill="auto"/>
          </w:tcPr>
          <w:p w14:paraId="70ACA053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8F74C8" w14:textId="77777777" w:rsidR="00D11DA5" w:rsidRPr="00F656B8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(25,429)</w:t>
            </w:r>
          </w:p>
        </w:tc>
      </w:tr>
      <w:tr w:rsidR="00D11DA5" w:rsidRPr="00F656B8" w14:paraId="264FDAC7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6ACFBB6D" w14:textId="77777777" w:rsidR="00D11DA5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11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84" w:type="dxa"/>
            <w:shd w:val="clear" w:color="auto" w:fill="auto"/>
          </w:tcPr>
          <w:p w14:paraId="3E5644CD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9A3E39" w14:textId="345A5FB4" w:rsidR="00D11DA5" w:rsidRPr="00424663" w:rsidRDefault="00636CDE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4E51CAB3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DA257F" w14:textId="77777777" w:rsidR="00D11DA5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  <w:p w14:paraId="75DD4543" w14:textId="77777777" w:rsidR="00D11DA5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4B70A29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0D933F" w14:textId="2A2C1B23" w:rsidR="00D11DA5" w:rsidRPr="00424663" w:rsidRDefault="00120B84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(4,483)</w:t>
            </w:r>
          </w:p>
        </w:tc>
        <w:tc>
          <w:tcPr>
            <w:tcW w:w="283" w:type="dxa"/>
            <w:shd w:val="clear" w:color="auto" w:fill="auto"/>
          </w:tcPr>
          <w:p w14:paraId="4CD6B53F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F41829" w14:textId="77777777" w:rsidR="00D11DA5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11DA5" w:rsidRPr="00F656B8" w14:paraId="0C5EF0F7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6088BDC3" w14:textId="77777777" w:rsidR="00D11DA5" w:rsidRPr="00067EDF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E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8E4C7E4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55ECD" w14:textId="218579F2" w:rsidR="00D11DA5" w:rsidRPr="003725B7" w:rsidRDefault="00DA64C8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83" w:type="dxa"/>
            <w:shd w:val="clear" w:color="auto" w:fill="auto"/>
          </w:tcPr>
          <w:p w14:paraId="43A2CABF" w14:textId="77777777" w:rsidR="00D11DA5" w:rsidRPr="00067EDF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8C6FE" w14:textId="77777777" w:rsidR="00D11DA5" w:rsidRPr="00067EDF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16,438</w:t>
            </w:r>
          </w:p>
        </w:tc>
        <w:tc>
          <w:tcPr>
            <w:tcW w:w="284" w:type="dxa"/>
            <w:shd w:val="clear" w:color="auto" w:fill="auto"/>
          </w:tcPr>
          <w:p w14:paraId="1E06F4AA" w14:textId="77777777" w:rsidR="00D11DA5" w:rsidRPr="00067EDF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4D0F0" w14:textId="526BCA8D" w:rsidR="00D11DA5" w:rsidRPr="003725B7" w:rsidRDefault="00120B84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83" w:type="dxa"/>
            <w:shd w:val="clear" w:color="auto" w:fill="auto"/>
          </w:tcPr>
          <w:p w14:paraId="64303CFC" w14:textId="77777777" w:rsidR="00D11DA5" w:rsidRPr="00067EDF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0796C" w14:textId="77777777" w:rsidR="00D11DA5" w:rsidRPr="00067EDF" w:rsidRDefault="00D11DA5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067E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D11DA5" w:rsidRPr="00F656B8" w14:paraId="05FD0D36" w14:textId="77777777" w:rsidTr="002523D0">
        <w:trPr>
          <w:trHeight w:hRule="exact" w:val="403"/>
        </w:trPr>
        <w:tc>
          <w:tcPr>
            <w:tcW w:w="3969" w:type="dxa"/>
            <w:gridSpan w:val="3"/>
            <w:shd w:val="clear" w:color="auto" w:fill="auto"/>
          </w:tcPr>
          <w:p w14:paraId="5C9C1B5F" w14:textId="6252A71A" w:rsidR="00D11DA5" w:rsidRPr="00F656B8" w:rsidRDefault="00D11DA5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2ED5E" w14:textId="4207D0B4" w:rsidR="00D11DA5" w:rsidRPr="002B30F1" w:rsidRDefault="00DA64C8" w:rsidP="004F704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27,874</w:t>
            </w:r>
          </w:p>
        </w:tc>
        <w:tc>
          <w:tcPr>
            <w:tcW w:w="283" w:type="dxa"/>
            <w:shd w:val="clear" w:color="auto" w:fill="auto"/>
          </w:tcPr>
          <w:p w14:paraId="15E91188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254EA" w14:textId="77777777" w:rsidR="00D11DA5" w:rsidRPr="004F7722" w:rsidRDefault="00D11DA5" w:rsidP="004F70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61,484</w:t>
            </w:r>
          </w:p>
        </w:tc>
        <w:tc>
          <w:tcPr>
            <w:tcW w:w="284" w:type="dxa"/>
            <w:shd w:val="clear" w:color="auto" w:fill="auto"/>
          </w:tcPr>
          <w:p w14:paraId="56906BEC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9318B" w14:textId="069D380C" w:rsidR="00D11DA5" w:rsidRPr="003725B7" w:rsidRDefault="00120B84" w:rsidP="004F70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17,304</w:t>
            </w:r>
          </w:p>
        </w:tc>
        <w:tc>
          <w:tcPr>
            <w:tcW w:w="283" w:type="dxa"/>
            <w:shd w:val="clear" w:color="auto" w:fill="auto"/>
          </w:tcPr>
          <w:p w14:paraId="133EA885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B614" w14:textId="77777777" w:rsidR="00D11DA5" w:rsidRPr="00F656B8" w:rsidRDefault="00D11DA5" w:rsidP="004F704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54,246</w:t>
            </w:r>
          </w:p>
        </w:tc>
      </w:tr>
      <w:tr w:rsidR="00432BBC" w:rsidRPr="00F656B8" w14:paraId="544C212B" w14:textId="77777777" w:rsidTr="002523D0">
        <w:trPr>
          <w:trHeight w:hRule="exact" w:val="403"/>
        </w:trPr>
        <w:tc>
          <w:tcPr>
            <w:tcW w:w="3969" w:type="dxa"/>
            <w:gridSpan w:val="3"/>
            <w:shd w:val="clear" w:color="auto" w:fill="auto"/>
          </w:tcPr>
          <w:p w14:paraId="570F45B0" w14:textId="77777777" w:rsidR="00432BBC" w:rsidRPr="004F7722" w:rsidRDefault="00432BBC" w:rsidP="0043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FF166DF" w14:textId="77777777" w:rsidR="00432BBC" w:rsidRPr="002B30F1" w:rsidRDefault="00432BBC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B047577" w14:textId="77777777" w:rsidR="00432BBC" w:rsidRPr="00F656B8" w:rsidRDefault="00432BBC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1B4B32" w14:textId="77777777" w:rsidR="00432BBC" w:rsidRDefault="00432BBC" w:rsidP="004C1C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3208579" w14:textId="77777777" w:rsidR="00432BBC" w:rsidRPr="00F656B8" w:rsidRDefault="00432BBC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AD314C" w14:textId="77777777" w:rsidR="00432BBC" w:rsidRPr="003725B7" w:rsidRDefault="00432BBC" w:rsidP="004C1C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C490F3E" w14:textId="77777777" w:rsidR="00432BBC" w:rsidRPr="00F656B8" w:rsidRDefault="00432BBC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9DAA72B" w14:textId="77777777" w:rsidR="00432BBC" w:rsidRDefault="00432BBC" w:rsidP="004C1C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11DA5" w:rsidRPr="00F656B8" w14:paraId="0FC72D98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794B01A7" w14:textId="77777777" w:rsidR="00D11DA5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  <w:p w14:paraId="4D8B6E5C" w14:textId="77777777" w:rsidR="00432BBC" w:rsidRDefault="00432BBC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  <w:p w14:paraId="6A084FD8" w14:textId="77777777" w:rsidR="00432BBC" w:rsidRDefault="00432BBC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BEC0D19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9BF6D0C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1DA5" w:rsidRPr="00F656B8" w14:paraId="17143FEE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672CD797" w14:textId="77777777" w:rsidR="00D11DA5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579E9D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CAFF2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A6B89E" w14:textId="77777777" w:rsidR="00D11DA5" w:rsidRPr="00F656B8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58035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DA5" w:rsidRPr="00F656B8" w14:paraId="0B3BE923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7EE55CA8" w14:textId="77777777" w:rsidR="00D11DA5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0209902" w14:textId="77777777" w:rsidR="00D11DA5" w:rsidRPr="00F656B8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9AC4DB" w14:textId="77777777" w:rsidR="00D11DA5" w:rsidRPr="00F656B8" w:rsidRDefault="00D11DA5" w:rsidP="004C1C0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57EEB4F" w14:textId="77777777" w:rsidR="00D11DA5" w:rsidRPr="00F656B8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16292A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A3606A6" w14:textId="77777777" w:rsidR="00D11DA5" w:rsidRPr="00F656B8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A9F8B4" w14:textId="77777777" w:rsidR="00D11DA5" w:rsidRPr="00F656B8" w:rsidRDefault="00D11DA5" w:rsidP="004C1C0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4B6E888" w14:textId="77777777" w:rsidR="00D11DA5" w:rsidRPr="00F656B8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038CC4" w14:textId="77777777" w:rsidR="00D11DA5" w:rsidRPr="00F656B8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11DA5" w:rsidRPr="00F656B8" w14:paraId="5DF71C1D" w14:textId="77777777" w:rsidTr="002523D0">
        <w:trPr>
          <w:trHeight w:hRule="exact" w:val="403"/>
        </w:trPr>
        <w:tc>
          <w:tcPr>
            <w:tcW w:w="5103" w:type="dxa"/>
            <w:gridSpan w:val="4"/>
            <w:shd w:val="clear" w:color="auto" w:fill="auto"/>
          </w:tcPr>
          <w:p w14:paraId="0090CD96" w14:textId="4D04950B" w:rsidR="00D11DA5" w:rsidRPr="004A61A6" w:rsidRDefault="00D11DA5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หนี้สูญและหนี้สงสัยจะสูญ (กลับรายการ) </w:t>
            </w:r>
          </w:p>
        </w:tc>
        <w:tc>
          <w:tcPr>
            <w:tcW w:w="283" w:type="dxa"/>
            <w:shd w:val="clear" w:color="auto" w:fill="auto"/>
          </w:tcPr>
          <w:p w14:paraId="4E2BA5FE" w14:textId="77777777" w:rsidR="00D11DA5" w:rsidRPr="004A61A6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8BEB72" w14:textId="77777777" w:rsidR="00D11DA5" w:rsidRPr="004A61A6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1D4687A" w14:textId="77777777" w:rsidR="00D11DA5" w:rsidRPr="004A61A6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B8F819" w14:textId="77777777" w:rsidR="00D11DA5" w:rsidRPr="004A61A6" w:rsidRDefault="00D11DA5" w:rsidP="004C1C0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F12A083" w14:textId="77777777" w:rsidR="00D11DA5" w:rsidRPr="004A61A6" w:rsidRDefault="00D11DA5" w:rsidP="004C1C0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A49BBA" w14:textId="77777777" w:rsidR="00D11DA5" w:rsidRPr="004A61A6" w:rsidRDefault="00D11DA5" w:rsidP="004C1C0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DA5" w:rsidRPr="00A6688A" w14:paraId="2A40935A" w14:textId="77777777" w:rsidTr="002523D0">
        <w:trPr>
          <w:trHeight w:hRule="exact" w:val="403"/>
        </w:trPr>
        <w:tc>
          <w:tcPr>
            <w:tcW w:w="3685" w:type="dxa"/>
            <w:gridSpan w:val="2"/>
            <w:shd w:val="clear" w:color="auto" w:fill="auto"/>
          </w:tcPr>
          <w:p w14:paraId="6B97E15B" w14:textId="29D0DEEB" w:rsidR="00D11DA5" w:rsidRPr="00A761AD" w:rsidRDefault="00A761AD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="004257AE"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="00D11DA5"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4257AE" w:rsidRPr="00A761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257AE"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84" w:type="dxa"/>
            <w:shd w:val="clear" w:color="auto" w:fill="auto"/>
          </w:tcPr>
          <w:p w14:paraId="3CAD4BF5" w14:textId="77777777" w:rsidR="00D11DA5" w:rsidRPr="004A61A6" w:rsidRDefault="00D11DA5" w:rsidP="004C1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7BF0F" w14:textId="26DC5304" w:rsidR="00D11DA5" w:rsidRPr="00A761AD" w:rsidRDefault="000D6DD9" w:rsidP="00B867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9801C" w14:textId="77777777" w:rsidR="00D11DA5" w:rsidRPr="00A761AD" w:rsidRDefault="00D11DA5" w:rsidP="00B867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348DF5" w14:textId="77777777" w:rsidR="00D11DA5" w:rsidRPr="00A761AD" w:rsidRDefault="00D11DA5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</w:rPr>
              <w:t>(497)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36DD66" w14:textId="77777777" w:rsidR="00D11DA5" w:rsidRPr="00A761AD" w:rsidRDefault="00D11DA5" w:rsidP="00B867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87363" w14:textId="51207715" w:rsidR="00D11DA5" w:rsidRPr="00A761AD" w:rsidRDefault="000D6DD9" w:rsidP="00B867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CF74EF" w14:textId="77777777" w:rsidR="00D11DA5" w:rsidRPr="00A761AD" w:rsidRDefault="00D11DA5" w:rsidP="00B8678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C5B1BE" w14:textId="04408115" w:rsidR="00D11DA5" w:rsidRPr="00A761AD" w:rsidRDefault="00A761AD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</w:tr>
    </w:tbl>
    <w:p w14:paraId="22D8A95D" w14:textId="353C69EE" w:rsidR="006C3B2A" w:rsidRPr="00C54BFA" w:rsidRDefault="006C3B2A" w:rsidP="00C71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284"/>
        <w:gridCol w:w="1134"/>
        <w:gridCol w:w="283"/>
        <w:gridCol w:w="1134"/>
        <w:gridCol w:w="284"/>
        <w:gridCol w:w="1134"/>
        <w:gridCol w:w="283"/>
        <w:gridCol w:w="850"/>
        <w:gridCol w:w="284"/>
      </w:tblGrid>
      <w:tr w:rsidR="00493661" w:rsidRPr="00C54BFA" w14:paraId="17C7C4D9" w14:textId="77777777" w:rsidTr="002523D0">
        <w:trPr>
          <w:gridAfter w:val="1"/>
          <w:wAfter w:w="284" w:type="dxa"/>
        </w:trPr>
        <w:tc>
          <w:tcPr>
            <w:tcW w:w="3685" w:type="dxa"/>
          </w:tcPr>
          <w:p w14:paraId="50BAD9CB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8"/>
            <w:tcBorders>
              <w:bottom w:val="single" w:sz="4" w:space="0" w:color="auto"/>
            </w:tcBorders>
          </w:tcPr>
          <w:p w14:paraId="013CE271" w14:textId="7945E546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93661" w:rsidRPr="00C54BFA" w14:paraId="07ECDA5B" w14:textId="77777777" w:rsidTr="002523D0">
        <w:tc>
          <w:tcPr>
            <w:tcW w:w="3969" w:type="dxa"/>
            <w:gridSpan w:val="2"/>
          </w:tcPr>
          <w:p w14:paraId="65D76A5C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93FA27" w14:textId="0979B168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F086DA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B4759" w14:textId="1C97A9BE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661" w:rsidRPr="00C54BFA" w14:paraId="2B64413C" w14:textId="77777777" w:rsidTr="002523D0">
        <w:tc>
          <w:tcPr>
            <w:tcW w:w="3969" w:type="dxa"/>
            <w:gridSpan w:val="2"/>
          </w:tcPr>
          <w:p w14:paraId="1570A8AB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036D22" w14:textId="0157920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7E6FFF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9B376C" w14:textId="1789CC45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3AA9DD09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19181F5" w14:textId="1C6E2F9D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66335138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9BFBA8B" w14:textId="4A255005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3661" w:rsidRPr="00C54BFA" w14:paraId="00A65112" w14:textId="77777777" w:rsidTr="002523D0">
        <w:tc>
          <w:tcPr>
            <w:tcW w:w="3969" w:type="dxa"/>
            <w:gridSpan w:val="2"/>
          </w:tcPr>
          <w:p w14:paraId="50DA6E42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C4C413" w14:textId="147BB7EF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5A2EE89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A5CB3E" w14:textId="694BFB0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517302AF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3AC279" w14:textId="22EA2605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D438010" w14:textId="77777777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194B310" w14:textId="0BC14591" w:rsidR="00493661" w:rsidRPr="00C54BFA" w:rsidRDefault="00493661" w:rsidP="004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3661" w:rsidRPr="00C54BFA" w14:paraId="65418EEB" w14:textId="77777777" w:rsidTr="002523D0">
        <w:tc>
          <w:tcPr>
            <w:tcW w:w="3969" w:type="dxa"/>
            <w:gridSpan w:val="2"/>
          </w:tcPr>
          <w:p w14:paraId="61FBC91C" w14:textId="77777777" w:rsidR="00493661" w:rsidRPr="00C54BFA" w:rsidRDefault="00493661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14:paraId="135F31C2" w14:textId="77777777" w:rsidR="00493661" w:rsidRPr="00C54BFA" w:rsidRDefault="00493661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604993F" w14:textId="77777777" w:rsidR="00493661" w:rsidRPr="00C54BFA" w:rsidRDefault="00493661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77E173" w14:textId="77777777" w:rsidR="00493661" w:rsidRPr="00C54BFA" w:rsidRDefault="00493661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10D144" w14:textId="77777777" w:rsidR="00493661" w:rsidRPr="00C54BFA" w:rsidRDefault="00493661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390B65" w14:textId="77777777" w:rsidR="00493661" w:rsidRPr="00C54BFA" w:rsidRDefault="00493661" w:rsidP="0049366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6771EE7" w14:textId="77777777" w:rsidR="00493661" w:rsidRPr="00C54BFA" w:rsidRDefault="00493661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22E9251D" w14:textId="77777777" w:rsidR="00493661" w:rsidRPr="00C54BFA" w:rsidRDefault="00493661" w:rsidP="0049366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799E" w:rsidRPr="00C54BFA" w14:paraId="104D4FC0" w14:textId="77777777" w:rsidTr="002523D0">
        <w:tc>
          <w:tcPr>
            <w:tcW w:w="3969" w:type="dxa"/>
            <w:gridSpan w:val="2"/>
          </w:tcPr>
          <w:p w14:paraId="1F14AEDB" w14:textId="77777777" w:rsidR="00B6799E" w:rsidRPr="00C54BFA" w:rsidRDefault="00B6799E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7784C718" w14:textId="1ACAA696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83" w:type="dxa"/>
          </w:tcPr>
          <w:p w14:paraId="3BD6E51F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20A46A" w14:textId="442234EF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7,070</w:t>
            </w:r>
          </w:p>
        </w:tc>
        <w:tc>
          <w:tcPr>
            <w:tcW w:w="284" w:type="dxa"/>
          </w:tcPr>
          <w:p w14:paraId="05503B4C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FF7C57" w14:textId="72CFA279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2,335</w:t>
            </w:r>
          </w:p>
        </w:tc>
        <w:tc>
          <w:tcPr>
            <w:tcW w:w="283" w:type="dxa"/>
          </w:tcPr>
          <w:p w14:paraId="71521C79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761B4C5C" w14:textId="4D5155CC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</w:tr>
      <w:tr w:rsidR="00B6799E" w:rsidRPr="00C54BFA" w14:paraId="7C3CA07F" w14:textId="77777777" w:rsidTr="002523D0">
        <w:tc>
          <w:tcPr>
            <w:tcW w:w="3969" w:type="dxa"/>
            <w:gridSpan w:val="2"/>
          </w:tcPr>
          <w:p w14:paraId="30FFC84A" w14:textId="77777777" w:rsidR="00B6799E" w:rsidRPr="00C54BFA" w:rsidRDefault="00B6799E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C54BF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5FB3864A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533A2B2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F54A07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525AD55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17777F5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F41E94B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9F9C50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6799E" w:rsidRPr="00C54BFA" w14:paraId="517E5FC6" w14:textId="77777777" w:rsidTr="002523D0">
        <w:tc>
          <w:tcPr>
            <w:tcW w:w="3969" w:type="dxa"/>
            <w:gridSpan w:val="2"/>
            <w:shd w:val="clear" w:color="auto" w:fill="auto"/>
          </w:tcPr>
          <w:p w14:paraId="3CE616A8" w14:textId="23EC1A88" w:rsidR="00B6799E" w:rsidRPr="00C54BFA" w:rsidRDefault="00B6799E" w:rsidP="00B6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54BFA">
              <w:rPr>
                <w:rFonts w:ascii="Angsana New" w:hAnsi="Angsana New"/>
                <w:sz w:val="30"/>
                <w:szCs w:val="30"/>
              </w:rPr>
              <w:t>9</w:t>
            </w:r>
            <w:r w:rsidRPr="00F55CAC">
              <w:rPr>
                <w:rFonts w:ascii="Angsana New" w:hAnsi="Angsana New"/>
                <w:sz w:val="30"/>
                <w:szCs w:val="30"/>
              </w:rPr>
              <w:t>0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20001DF" w14:textId="1B92F81B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83" w:type="dxa"/>
            <w:shd w:val="clear" w:color="auto" w:fill="auto"/>
          </w:tcPr>
          <w:p w14:paraId="3554B5DC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D17757" w14:textId="42E6E38E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284" w:type="dxa"/>
            <w:shd w:val="clear" w:color="auto" w:fill="auto"/>
          </w:tcPr>
          <w:p w14:paraId="37DC03D9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8C5B00" w14:textId="41FFE920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1,633</w:t>
            </w:r>
          </w:p>
        </w:tc>
        <w:tc>
          <w:tcPr>
            <w:tcW w:w="283" w:type="dxa"/>
            <w:shd w:val="clear" w:color="auto" w:fill="auto"/>
          </w:tcPr>
          <w:p w14:paraId="398BC732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65ABD8" w14:textId="197860CD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</w:tr>
      <w:tr w:rsidR="00B6799E" w:rsidRPr="00C54BFA" w14:paraId="61DFE32F" w14:textId="77777777" w:rsidTr="002523D0">
        <w:tc>
          <w:tcPr>
            <w:tcW w:w="3969" w:type="dxa"/>
            <w:gridSpan w:val="2"/>
            <w:shd w:val="clear" w:color="auto" w:fill="auto"/>
          </w:tcPr>
          <w:p w14:paraId="782D14C1" w14:textId="4E325EEC" w:rsidR="00B6799E" w:rsidRPr="00C54BFA" w:rsidRDefault="00B6799E" w:rsidP="00B6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F55CAC">
              <w:rPr>
                <w:rFonts w:ascii="Angsana New" w:hAnsi="Angsana New"/>
                <w:sz w:val="30"/>
                <w:szCs w:val="30"/>
              </w:rPr>
              <w:t>0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</w:rPr>
              <w:t>180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4822A8B" w14:textId="1405CA83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83" w:type="dxa"/>
            <w:shd w:val="clear" w:color="auto" w:fill="auto"/>
          </w:tcPr>
          <w:p w14:paraId="40A70F35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3FF2FB4" w14:textId="624B13A1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  <w:tc>
          <w:tcPr>
            <w:tcW w:w="284" w:type="dxa"/>
            <w:shd w:val="clear" w:color="auto" w:fill="auto"/>
          </w:tcPr>
          <w:p w14:paraId="4FD60938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12C9AB5" w14:textId="0473ED4E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83" w:type="dxa"/>
            <w:shd w:val="clear" w:color="auto" w:fill="auto"/>
          </w:tcPr>
          <w:p w14:paraId="07380B24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C102173" w14:textId="6E9AA8A4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</w:tr>
      <w:tr w:rsidR="00B6799E" w:rsidRPr="00C54BFA" w14:paraId="4A62A2E4" w14:textId="77777777" w:rsidTr="002523D0">
        <w:tc>
          <w:tcPr>
            <w:tcW w:w="3969" w:type="dxa"/>
            <w:gridSpan w:val="2"/>
            <w:shd w:val="clear" w:color="auto" w:fill="auto"/>
          </w:tcPr>
          <w:p w14:paraId="651B7AEE" w14:textId="77777777" w:rsidR="00B6799E" w:rsidRPr="00C54BFA" w:rsidRDefault="00B6799E" w:rsidP="00B6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</w:rPr>
              <w:t>360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A47FC23" w14:textId="35189D6C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83" w:type="dxa"/>
            <w:shd w:val="clear" w:color="auto" w:fill="auto"/>
          </w:tcPr>
          <w:p w14:paraId="66A0B855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ECC8B1E" w14:textId="3D748FFB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284" w:type="dxa"/>
            <w:shd w:val="clear" w:color="auto" w:fill="auto"/>
          </w:tcPr>
          <w:p w14:paraId="4801C980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79C17E8" w14:textId="4943D539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83" w:type="dxa"/>
            <w:shd w:val="clear" w:color="auto" w:fill="auto"/>
          </w:tcPr>
          <w:p w14:paraId="0A4DE20C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E593C4" w14:textId="64816E5F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</w:tr>
      <w:tr w:rsidR="00B6799E" w:rsidRPr="00C54BFA" w14:paraId="2BECC601" w14:textId="77777777" w:rsidTr="002523D0">
        <w:tc>
          <w:tcPr>
            <w:tcW w:w="3969" w:type="dxa"/>
            <w:gridSpan w:val="2"/>
            <w:shd w:val="clear" w:color="auto" w:fill="auto"/>
          </w:tcPr>
          <w:p w14:paraId="450FD2C1" w14:textId="77777777" w:rsidR="00B6799E" w:rsidRPr="00C54BFA" w:rsidRDefault="00B6799E" w:rsidP="00B6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54BFA">
              <w:rPr>
                <w:rFonts w:ascii="Angsana New" w:hAnsi="Angsana New"/>
                <w:sz w:val="30"/>
                <w:szCs w:val="30"/>
              </w:rPr>
              <w:t>360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B150C5C" w14:textId="6C2E6474" w:rsidR="00B6799E" w:rsidRPr="00C54BFA" w:rsidDel="00CF3381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283" w:type="dxa"/>
            <w:shd w:val="clear" w:color="auto" w:fill="auto"/>
          </w:tcPr>
          <w:p w14:paraId="4187DB85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FD5CB4" w14:textId="758C633C" w:rsidR="00B6799E" w:rsidRPr="00C54BFA" w:rsidDel="00CF3381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84" w:type="dxa"/>
            <w:shd w:val="clear" w:color="auto" w:fill="auto"/>
          </w:tcPr>
          <w:p w14:paraId="79DA21A1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491F31" w14:textId="6ED055FF" w:rsidR="00B6799E" w:rsidRPr="00C54BFA" w:rsidDel="00CF3381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14,102</w:t>
            </w:r>
          </w:p>
        </w:tc>
        <w:tc>
          <w:tcPr>
            <w:tcW w:w="283" w:type="dxa"/>
            <w:shd w:val="clear" w:color="auto" w:fill="auto"/>
          </w:tcPr>
          <w:p w14:paraId="503E5E76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AAF89" w14:textId="04B1375C" w:rsidR="00B6799E" w:rsidRPr="00C54BFA" w:rsidDel="00CF3381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B6799E" w:rsidRPr="00C54BFA" w14:paraId="676F6181" w14:textId="77777777" w:rsidTr="002523D0">
        <w:tc>
          <w:tcPr>
            <w:tcW w:w="3969" w:type="dxa"/>
            <w:gridSpan w:val="2"/>
            <w:shd w:val="clear" w:color="auto" w:fill="auto"/>
          </w:tcPr>
          <w:p w14:paraId="3574E6C9" w14:textId="77777777" w:rsidR="00B6799E" w:rsidRPr="00C54BFA" w:rsidRDefault="00B6799E" w:rsidP="00B67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C67F5D" w14:textId="7857CA7D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83" w:type="dxa"/>
            <w:shd w:val="clear" w:color="auto" w:fill="auto"/>
          </w:tcPr>
          <w:p w14:paraId="3A110487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E77E8B" w14:textId="7F65BCE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29,374</w:t>
            </w:r>
          </w:p>
        </w:tc>
        <w:tc>
          <w:tcPr>
            <w:tcW w:w="284" w:type="dxa"/>
            <w:shd w:val="clear" w:color="auto" w:fill="auto"/>
          </w:tcPr>
          <w:p w14:paraId="00EE69A0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56CB68" w14:textId="3361EAFE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18,897</w:t>
            </w:r>
          </w:p>
        </w:tc>
        <w:tc>
          <w:tcPr>
            <w:tcW w:w="283" w:type="dxa"/>
            <w:shd w:val="clear" w:color="auto" w:fill="auto"/>
          </w:tcPr>
          <w:p w14:paraId="7DC63C08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F9EFC0" w14:textId="7117D729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B6799E" w:rsidRPr="00C54BFA" w14:paraId="688DD403" w14:textId="77777777" w:rsidTr="002523D0">
        <w:tc>
          <w:tcPr>
            <w:tcW w:w="3969" w:type="dxa"/>
            <w:gridSpan w:val="2"/>
            <w:shd w:val="clear" w:color="auto" w:fill="auto"/>
          </w:tcPr>
          <w:p w14:paraId="36FC7A04" w14:textId="4CB9BAA8" w:rsidR="00B6799E" w:rsidRPr="00C54BFA" w:rsidRDefault="00B6799E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B679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="004C2F30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</w:t>
            </w:r>
            <w:r w:rsidR="00B92338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4C2F30">
              <w:rPr>
                <w:rFonts w:ascii="Angsana New" w:hAnsi="Angsana New" w:hint="cs"/>
                <w:sz w:val="30"/>
                <w:szCs w:val="30"/>
                <w:cs/>
              </w:rPr>
              <w:t>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E1B15D" w14:textId="0FCFD4BB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83" w:type="dxa"/>
            <w:shd w:val="clear" w:color="auto" w:fill="auto"/>
          </w:tcPr>
          <w:p w14:paraId="035E0253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8BCCD8" w14:textId="74954C63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84" w:type="dxa"/>
            <w:shd w:val="clear" w:color="auto" w:fill="auto"/>
          </w:tcPr>
          <w:p w14:paraId="363E5821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C7C5C7" w14:textId="7D8A042F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(11,565)</w:t>
            </w:r>
          </w:p>
        </w:tc>
        <w:tc>
          <w:tcPr>
            <w:tcW w:w="283" w:type="dxa"/>
            <w:shd w:val="clear" w:color="auto" w:fill="auto"/>
          </w:tcPr>
          <w:p w14:paraId="5AFB2A53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3937B" w14:textId="17C1E7B9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B6799E" w:rsidRPr="00C54BFA" w14:paraId="48A2603A" w14:textId="77777777" w:rsidTr="002523D0">
        <w:tc>
          <w:tcPr>
            <w:tcW w:w="3969" w:type="dxa"/>
            <w:gridSpan w:val="2"/>
            <w:shd w:val="clear" w:color="auto" w:fill="auto"/>
          </w:tcPr>
          <w:p w14:paraId="240B5A86" w14:textId="77777777" w:rsidR="00B6799E" w:rsidRPr="00C54BFA" w:rsidRDefault="00B6799E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C7B94" w14:textId="19C249D7" w:rsidR="00B6799E" w:rsidRPr="00C54BFA" w:rsidRDefault="00DA64C8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83" w:type="dxa"/>
            <w:shd w:val="clear" w:color="auto" w:fill="auto"/>
          </w:tcPr>
          <w:p w14:paraId="283DBFBF" w14:textId="77777777" w:rsidR="00B6799E" w:rsidRPr="00C54BFA" w:rsidRDefault="00B6799E" w:rsidP="00B86784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1DA33" w14:textId="09D049D3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84" w:type="dxa"/>
            <w:shd w:val="clear" w:color="auto" w:fill="auto"/>
          </w:tcPr>
          <w:p w14:paraId="504CD23C" w14:textId="77777777" w:rsidR="00B6799E" w:rsidRPr="00C54BFA" w:rsidRDefault="00B6799E" w:rsidP="00B8678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A1D5E" w14:textId="08531066" w:rsidR="00B6799E" w:rsidRPr="00C54BFA" w:rsidRDefault="00CB0692" w:rsidP="00B8678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7,332</w:t>
            </w:r>
          </w:p>
        </w:tc>
        <w:tc>
          <w:tcPr>
            <w:tcW w:w="283" w:type="dxa"/>
            <w:shd w:val="clear" w:color="auto" w:fill="auto"/>
          </w:tcPr>
          <w:p w14:paraId="20B56343" w14:textId="77777777" w:rsidR="00B6799E" w:rsidRPr="00C54BFA" w:rsidRDefault="00B6799E" w:rsidP="00B86784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DB916" w14:textId="24D21645" w:rsidR="00B6799E" w:rsidRPr="00C54BFA" w:rsidRDefault="00B6799E" w:rsidP="00B86784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</w:tr>
    </w:tbl>
    <w:p w14:paraId="5EF54CD3" w14:textId="59C424F0" w:rsidR="00CB0837" w:rsidRDefault="006C3B2A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  <w:r w:rsidRPr="00C54BFA">
        <w:rPr>
          <w:rFonts w:ascii="Angsana New" w:hAnsi="Angsana New"/>
          <w:b/>
          <w:sz w:val="30"/>
          <w:szCs w:val="30"/>
          <w:cs/>
        </w:rPr>
        <w:t>โดยปกติ</w:t>
      </w:r>
      <w:r w:rsidRPr="00A761AD">
        <w:rPr>
          <w:rFonts w:ascii="Angsana New" w:hAnsi="Angsana New"/>
          <w:sz w:val="30"/>
          <w:szCs w:val="30"/>
          <w:cs/>
        </w:rPr>
        <w:t>ระยะเวลา</w:t>
      </w:r>
      <w:r w:rsidRPr="00C54BFA">
        <w:rPr>
          <w:rFonts w:ascii="Angsana New" w:hAnsi="Angsana New"/>
          <w:b/>
          <w:sz w:val="30"/>
          <w:szCs w:val="30"/>
          <w:cs/>
        </w:rPr>
        <w:t>การให้สินเชื่อแก่</w:t>
      </w:r>
      <w:r w:rsidRPr="003050CD">
        <w:rPr>
          <w:rFonts w:ascii="Angsana New" w:hAnsi="Angsana New"/>
          <w:b/>
          <w:sz w:val="30"/>
          <w:szCs w:val="30"/>
          <w:cs/>
        </w:rPr>
        <w:t xml:space="preserve">ลูกค้าของกลุ่มบริษัท มีระยะเวลาตั้งแต่ </w:t>
      </w:r>
      <w:r w:rsidR="00033DF7" w:rsidRPr="003050CD">
        <w:rPr>
          <w:rFonts w:ascii="Angsana New" w:hAnsi="Angsana New"/>
          <w:bCs/>
          <w:sz w:val="30"/>
          <w:szCs w:val="30"/>
        </w:rPr>
        <w:t>30</w:t>
      </w:r>
      <w:r w:rsidRPr="003050CD">
        <w:rPr>
          <w:rFonts w:ascii="Angsana New" w:hAnsi="Angsana New"/>
          <w:b/>
          <w:sz w:val="30"/>
          <w:szCs w:val="30"/>
          <w:cs/>
        </w:rPr>
        <w:t xml:space="preserve"> วันถึง </w:t>
      </w:r>
      <w:r w:rsidR="00033DF7" w:rsidRPr="003050CD">
        <w:rPr>
          <w:rFonts w:ascii="Angsana New" w:hAnsi="Angsana New"/>
          <w:bCs/>
          <w:sz w:val="30"/>
          <w:szCs w:val="30"/>
        </w:rPr>
        <w:t>60</w:t>
      </w:r>
      <w:r w:rsidRPr="003050CD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14:paraId="500383E3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31E77FA5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1918B12A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63515207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41C4B21B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31F18E4D" w14:textId="77777777" w:rsidR="00C03DC7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1AECE74F" w14:textId="77777777" w:rsidR="00C03DC7" w:rsidRPr="00C54BFA" w:rsidRDefault="00C03DC7" w:rsidP="00C03D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sz w:val="30"/>
          <w:szCs w:val="30"/>
        </w:rPr>
      </w:pPr>
    </w:p>
    <w:p w14:paraId="2620B63E" w14:textId="5EC795E0" w:rsidR="006C3B2A" w:rsidRPr="00A761AD" w:rsidRDefault="006C3B2A" w:rsidP="00A761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761A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BC69A9" w:rsidRPr="00A761AD">
        <w:rPr>
          <w:rFonts w:ascii="Angsana New" w:hAnsi="Angsana New" w:hint="cs"/>
          <w:b/>
          <w:bCs/>
          <w:sz w:val="30"/>
          <w:szCs w:val="30"/>
          <w:cs/>
        </w:rPr>
        <w:t>หมุ</w:t>
      </w:r>
      <w:r w:rsidR="004257AE" w:rsidRPr="00A761AD">
        <w:rPr>
          <w:rFonts w:ascii="Angsana New" w:hAnsi="Angsana New" w:hint="cs"/>
          <w:b/>
          <w:bCs/>
          <w:sz w:val="30"/>
          <w:szCs w:val="30"/>
          <w:cs/>
        </w:rPr>
        <w:t>นเวียน</w:t>
      </w:r>
      <w:r w:rsidRPr="00A761AD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อื่น </w:t>
      </w:r>
    </w:p>
    <w:tbl>
      <w:tblPr>
        <w:tblW w:w="935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835"/>
        <w:gridCol w:w="850"/>
        <w:gridCol w:w="283"/>
        <w:gridCol w:w="1134"/>
        <w:gridCol w:w="283"/>
        <w:gridCol w:w="1134"/>
        <w:gridCol w:w="284"/>
        <w:gridCol w:w="1134"/>
        <w:gridCol w:w="283"/>
        <w:gridCol w:w="1134"/>
      </w:tblGrid>
      <w:tr w:rsidR="00C7178A" w:rsidRPr="00C54BFA" w14:paraId="71B8517B" w14:textId="77777777" w:rsidTr="002523D0">
        <w:trPr>
          <w:trHeight w:val="241"/>
        </w:trPr>
        <w:tc>
          <w:tcPr>
            <w:tcW w:w="3685" w:type="dxa"/>
            <w:gridSpan w:val="2"/>
            <w:shd w:val="clear" w:color="auto" w:fill="auto"/>
          </w:tcPr>
          <w:p w14:paraId="19EFADF4" w14:textId="77777777" w:rsidR="00C7178A" w:rsidRPr="00C54BF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A4A333D" w14:textId="77777777" w:rsidR="00C7178A" w:rsidRPr="00D70A6F" w:rsidRDefault="00C7178A" w:rsidP="000A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4199DB" w14:textId="7456355D" w:rsidR="00C7178A" w:rsidRPr="00D70A6F" w:rsidRDefault="00C7178A" w:rsidP="000A7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7178A" w:rsidRPr="00C54BFA" w14:paraId="781FF324" w14:textId="77777777" w:rsidTr="002523D0">
        <w:trPr>
          <w:trHeight w:val="241"/>
        </w:trPr>
        <w:tc>
          <w:tcPr>
            <w:tcW w:w="3685" w:type="dxa"/>
            <w:gridSpan w:val="2"/>
            <w:shd w:val="clear" w:color="auto" w:fill="auto"/>
          </w:tcPr>
          <w:p w14:paraId="5EAB3F3B" w14:textId="77777777" w:rsidR="00C7178A" w:rsidRPr="00C54BFA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A46151C" w14:textId="77777777" w:rsidR="00C7178A" w:rsidRPr="00D70A6F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5ACB2" w14:textId="7B9C67C6" w:rsidR="00C7178A" w:rsidRPr="00D70A6F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0DF28F0" w14:textId="77777777" w:rsidR="00C7178A" w:rsidRPr="00D70A6F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27E31" w14:textId="6212F22A" w:rsidR="00C7178A" w:rsidRPr="00D70A6F" w:rsidRDefault="00C7178A" w:rsidP="00FF5B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78A" w:rsidRPr="00C54BFA" w14:paraId="275E778A" w14:textId="77777777" w:rsidTr="002523D0">
        <w:trPr>
          <w:trHeight w:val="241"/>
        </w:trPr>
        <w:tc>
          <w:tcPr>
            <w:tcW w:w="2835" w:type="dxa"/>
            <w:shd w:val="clear" w:color="auto" w:fill="auto"/>
          </w:tcPr>
          <w:p w14:paraId="227EAFA1" w14:textId="0AA9216B" w:rsidR="00C7178A" w:rsidRPr="00C54BF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7DABA2E" w14:textId="131A9BC6" w:rsidR="00C7178A" w:rsidRPr="00C54BFA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0E1A586" w14:textId="77777777" w:rsidR="00C7178A" w:rsidRPr="00D70A6F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255B90" w14:textId="2DA4A884" w:rsidR="00C7178A" w:rsidRPr="00D70A6F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D368FE3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13AB283" w14:textId="2253B0F6" w:rsidR="00C7178A" w:rsidRPr="00D70A6F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63DF0429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DAF780D" w14:textId="65224568" w:rsidR="00C7178A" w:rsidRPr="00D70A6F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F9D7EC9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6815CCCB" w14:textId="5D396085" w:rsidR="00C7178A" w:rsidRPr="00D70A6F" w:rsidRDefault="00C7178A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7178A" w:rsidRPr="00C54BFA" w14:paraId="0E646E63" w14:textId="77777777" w:rsidTr="002523D0">
        <w:trPr>
          <w:trHeight w:val="241"/>
        </w:trPr>
        <w:tc>
          <w:tcPr>
            <w:tcW w:w="2835" w:type="dxa"/>
            <w:shd w:val="clear" w:color="auto" w:fill="auto"/>
          </w:tcPr>
          <w:p w14:paraId="34F7818F" w14:textId="77777777" w:rsidR="00C7178A" w:rsidRPr="00C54BFA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320C11" w14:textId="00605E10" w:rsidR="00C7178A" w:rsidRPr="00C7178A" w:rsidRDefault="00C7178A" w:rsidP="00C71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2766">
              <w:rPr>
                <w:rFonts w:ascii="Angsana New" w:hAnsi="Angsana New"/>
                <w:sz w:val="30"/>
                <w:szCs w:val="30"/>
                <w:cs/>
              </w:rPr>
              <w:t>หมาย</w:t>
            </w:r>
            <w:r w:rsidRPr="00C7178A">
              <w:rPr>
                <w:rFonts w:ascii="Angsana New" w:hAnsi="Angsana New"/>
                <w:sz w:val="30"/>
                <w:szCs w:val="30"/>
                <w:cs/>
              </w:rPr>
              <w:t>เหตุ</w:t>
            </w:r>
          </w:p>
        </w:tc>
        <w:tc>
          <w:tcPr>
            <w:tcW w:w="283" w:type="dxa"/>
          </w:tcPr>
          <w:p w14:paraId="5925287E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0595BC" w14:textId="0B97C9CB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64E118F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0460A1" w14:textId="010DDE6A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4EFBFDD8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461CF7" w14:textId="0C1A41AE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0D1ECE0" w14:textId="77777777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79093F" w14:textId="66567A64" w:rsidR="00C7178A" w:rsidRPr="00D70A6F" w:rsidRDefault="00C7178A" w:rsidP="00493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7178A" w:rsidRPr="00C54BFA" w14:paraId="796ABD78" w14:textId="77777777" w:rsidTr="002523D0">
        <w:trPr>
          <w:trHeight w:val="249"/>
        </w:trPr>
        <w:tc>
          <w:tcPr>
            <w:tcW w:w="2835" w:type="dxa"/>
            <w:shd w:val="clear" w:color="auto" w:fill="auto"/>
            <w:vAlign w:val="bottom"/>
            <w:hideMark/>
          </w:tcPr>
          <w:p w14:paraId="42F1DC3E" w14:textId="77777777" w:rsidR="00C7178A" w:rsidRPr="00A761AD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39AFD8E" w14:textId="1E002D37" w:rsidR="00C7178A" w:rsidRPr="00C54BFA" w:rsidRDefault="00C7178A" w:rsidP="007A276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5.3</w:t>
            </w:r>
          </w:p>
        </w:tc>
        <w:tc>
          <w:tcPr>
            <w:tcW w:w="283" w:type="dxa"/>
          </w:tcPr>
          <w:p w14:paraId="70F0A665" w14:textId="77777777" w:rsidR="00C7178A" w:rsidRPr="00C54BFA" w:rsidRDefault="00C7178A" w:rsidP="0049366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FE11EA" w14:textId="4D976A83" w:rsidR="00C7178A" w:rsidRPr="00FD4587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5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023C56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D192AC" w14:textId="0D9607D5" w:rsidR="00C7178A" w:rsidRPr="00C54BFA" w:rsidRDefault="00C7178A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7F4ABBF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6DA15E" w14:textId="49109A48" w:rsidR="00C7178A" w:rsidRPr="00CB0692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3,461</w:t>
            </w:r>
          </w:p>
        </w:tc>
        <w:tc>
          <w:tcPr>
            <w:tcW w:w="283" w:type="dxa"/>
            <w:shd w:val="clear" w:color="auto" w:fill="auto"/>
          </w:tcPr>
          <w:p w14:paraId="48D46AF7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185B14" w14:textId="4DA9C6E5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</w:tr>
      <w:tr w:rsidR="00C7178A" w:rsidRPr="00C54BFA" w14:paraId="75577D6A" w14:textId="77777777" w:rsidTr="002523D0">
        <w:trPr>
          <w:trHeight w:val="320"/>
        </w:trPr>
        <w:tc>
          <w:tcPr>
            <w:tcW w:w="2835" w:type="dxa"/>
            <w:shd w:val="clear" w:color="auto" w:fill="auto"/>
            <w:vAlign w:val="bottom"/>
            <w:hideMark/>
          </w:tcPr>
          <w:p w14:paraId="0EF38F12" w14:textId="77777777" w:rsidR="00C7178A" w:rsidRPr="00A761AD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50" w:type="dxa"/>
            <w:shd w:val="clear" w:color="auto" w:fill="auto"/>
          </w:tcPr>
          <w:p w14:paraId="30C45D5D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A9CFE1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E789F" w14:textId="5B2C5445" w:rsidR="00C7178A" w:rsidRPr="00FD4587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A662AD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244483" w14:textId="77777777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65423C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AAE053" w14:textId="77777777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6C929D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416F4B" w14:textId="77777777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78A" w:rsidRPr="00C54BFA" w14:paraId="71FD042B" w14:textId="77777777" w:rsidTr="002523D0">
        <w:trPr>
          <w:trHeight w:val="320"/>
        </w:trPr>
        <w:tc>
          <w:tcPr>
            <w:tcW w:w="2835" w:type="dxa"/>
            <w:shd w:val="clear" w:color="auto" w:fill="auto"/>
            <w:vAlign w:val="bottom"/>
          </w:tcPr>
          <w:p w14:paraId="6025E179" w14:textId="30F5734E" w:rsidR="00C7178A" w:rsidRPr="00C7178A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7178A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ภาษีมูลค่าเพิ่มรอเครดิตเดือนถัดไป</w:t>
            </w:r>
          </w:p>
        </w:tc>
        <w:tc>
          <w:tcPr>
            <w:tcW w:w="850" w:type="dxa"/>
            <w:shd w:val="clear" w:color="auto" w:fill="auto"/>
          </w:tcPr>
          <w:p w14:paraId="2847C3F6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BFC7AA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4358883" w14:textId="78189196" w:rsidR="00C7178A" w:rsidRPr="00FD4587" w:rsidRDefault="00AA713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4587">
              <w:rPr>
                <w:rFonts w:ascii="Angsana New" w:hAnsi="Angsana New"/>
                <w:sz w:val="30"/>
                <w:szCs w:val="30"/>
                <w:lang w:val="en-US"/>
              </w:rPr>
              <w:t>9,993</w:t>
            </w:r>
          </w:p>
        </w:tc>
        <w:tc>
          <w:tcPr>
            <w:tcW w:w="283" w:type="dxa"/>
            <w:shd w:val="clear" w:color="auto" w:fill="auto"/>
          </w:tcPr>
          <w:p w14:paraId="74C2E2C0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81E5CB" w14:textId="42714C5A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9,873</w:t>
            </w:r>
          </w:p>
        </w:tc>
        <w:tc>
          <w:tcPr>
            <w:tcW w:w="284" w:type="dxa"/>
            <w:shd w:val="clear" w:color="auto" w:fill="auto"/>
          </w:tcPr>
          <w:p w14:paraId="59599B4C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DA7AADE" w14:textId="1CFB9E17" w:rsidR="00C7178A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52F4F2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8BA9C6" w14:textId="06AB5DFB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7,632</w:t>
            </w:r>
          </w:p>
        </w:tc>
      </w:tr>
      <w:tr w:rsidR="00C7178A" w:rsidRPr="00C54BFA" w14:paraId="7E09228C" w14:textId="77777777" w:rsidTr="002523D0">
        <w:trPr>
          <w:trHeight w:val="241"/>
        </w:trPr>
        <w:tc>
          <w:tcPr>
            <w:tcW w:w="2835" w:type="dxa"/>
            <w:shd w:val="clear" w:color="auto" w:fill="auto"/>
            <w:vAlign w:val="bottom"/>
          </w:tcPr>
          <w:p w14:paraId="3B30AA32" w14:textId="77777777" w:rsidR="00C7178A" w:rsidRPr="00C54BFA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850" w:type="dxa"/>
            <w:shd w:val="clear" w:color="auto" w:fill="auto"/>
          </w:tcPr>
          <w:p w14:paraId="54FE0B77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D934F1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0AC320" w14:textId="4D1F7618" w:rsidR="00C7178A" w:rsidRPr="00FD4587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4587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83" w:type="dxa"/>
            <w:shd w:val="clear" w:color="auto" w:fill="auto"/>
          </w:tcPr>
          <w:p w14:paraId="04EC75E0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72BE48" w14:textId="60EBDEEA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5,448</w:t>
            </w:r>
          </w:p>
        </w:tc>
        <w:tc>
          <w:tcPr>
            <w:tcW w:w="284" w:type="dxa"/>
            <w:shd w:val="clear" w:color="auto" w:fill="auto"/>
          </w:tcPr>
          <w:p w14:paraId="12FABAEF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7E21028" w14:textId="6DA5378D" w:rsidR="00C7178A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83" w:type="dxa"/>
            <w:shd w:val="clear" w:color="auto" w:fill="auto"/>
          </w:tcPr>
          <w:p w14:paraId="7692A43F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2B3FD4B" w14:textId="157151DE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</w:tr>
      <w:tr w:rsidR="00C7178A" w:rsidRPr="00C54BFA" w14:paraId="1B1180AE" w14:textId="77777777" w:rsidTr="002523D0">
        <w:trPr>
          <w:trHeight w:val="232"/>
        </w:trPr>
        <w:tc>
          <w:tcPr>
            <w:tcW w:w="2835" w:type="dxa"/>
            <w:shd w:val="clear" w:color="auto" w:fill="auto"/>
            <w:vAlign w:val="bottom"/>
            <w:hideMark/>
          </w:tcPr>
          <w:p w14:paraId="6B4B2BA4" w14:textId="77777777" w:rsidR="00C7178A" w:rsidRPr="00C54BFA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ภาษีซื้อยังไม่ถึงกำหนดชำระ</w:t>
            </w:r>
          </w:p>
        </w:tc>
        <w:tc>
          <w:tcPr>
            <w:tcW w:w="850" w:type="dxa"/>
            <w:shd w:val="clear" w:color="auto" w:fill="auto"/>
          </w:tcPr>
          <w:p w14:paraId="3DD6334E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186A82" w14:textId="77777777" w:rsidR="00C7178A" w:rsidRPr="00C54BFA" w:rsidDel="00D60FB5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D7B1392" w14:textId="19D27FC8" w:rsidR="00C7178A" w:rsidRPr="00FD4587" w:rsidDel="00D60FB5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4587">
              <w:rPr>
                <w:rFonts w:ascii="Angsana New" w:hAnsi="Angsana New"/>
                <w:sz w:val="30"/>
                <w:szCs w:val="30"/>
                <w:lang w:bidi="th-TH"/>
              </w:rPr>
              <w:t>4,327</w:t>
            </w:r>
          </w:p>
        </w:tc>
        <w:tc>
          <w:tcPr>
            <w:tcW w:w="283" w:type="dxa"/>
            <w:shd w:val="clear" w:color="auto" w:fill="auto"/>
          </w:tcPr>
          <w:p w14:paraId="55AAB8E1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837EB6" w14:textId="77B8F75F" w:rsidR="00C7178A" w:rsidRPr="00C54BFA" w:rsidDel="00D60FB5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224</w:t>
            </w:r>
          </w:p>
        </w:tc>
        <w:tc>
          <w:tcPr>
            <w:tcW w:w="284" w:type="dxa"/>
            <w:shd w:val="clear" w:color="auto" w:fill="auto"/>
          </w:tcPr>
          <w:p w14:paraId="7CA0BFF7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F15B3F" w14:textId="7BCC3F1B" w:rsidR="00C7178A" w:rsidRPr="00C54BFA" w:rsidDel="00D60FB5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602</w:t>
            </w:r>
          </w:p>
        </w:tc>
        <w:tc>
          <w:tcPr>
            <w:tcW w:w="283" w:type="dxa"/>
            <w:shd w:val="clear" w:color="auto" w:fill="auto"/>
          </w:tcPr>
          <w:p w14:paraId="6F4644BE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C82A73" w14:textId="39F5DE55" w:rsidR="00C7178A" w:rsidRPr="00C54BFA" w:rsidDel="00D60FB5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</w:tr>
      <w:tr w:rsidR="00C7178A" w:rsidRPr="00C54BFA" w14:paraId="6E29FD01" w14:textId="77777777" w:rsidTr="002523D0">
        <w:trPr>
          <w:trHeight w:val="232"/>
        </w:trPr>
        <w:tc>
          <w:tcPr>
            <w:tcW w:w="2835" w:type="dxa"/>
            <w:shd w:val="clear" w:color="auto" w:fill="auto"/>
            <w:vAlign w:val="bottom"/>
          </w:tcPr>
          <w:p w14:paraId="0A65BCDE" w14:textId="77777777" w:rsidR="00C7178A" w:rsidRPr="00C54BFA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850" w:type="dxa"/>
            <w:shd w:val="clear" w:color="auto" w:fill="auto"/>
          </w:tcPr>
          <w:p w14:paraId="7C0B4DDD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B7516B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B7007C" w14:textId="4244ED6F" w:rsidR="00C7178A" w:rsidRPr="00FD4587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58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3" w:type="dxa"/>
            <w:shd w:val="clear" w:color="auto" w:fill="auto"/>
          </w:tcPr>
          <w:p w14:paraId="7F9A6FC8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BF4A95" w14:textId="53343FB6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84" w:type="dxa"/>
            <w:shd w:val="clear" w:color="auto" w:fill="auto"/>
          </w:tcPr>
          <w:p w14:paraId="5F9D2AF1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854036" w14:textId="7357E0E8" w:rsidR="00C7178A" w:rsidRPr="00C54BFA" w:rsidDel="00D60FB5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31FD173C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11470" w14:textId="6A6F5C14" w:rsidR="00C7178A" w:rsidRPr="00C54BFA" w:rsidDel="00D60FB5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</w:tr>
      <w:tr w:rsidR="00C7178A" w:rsidRPr="00C54BFA" w14:paraId="3E7BFDF1" w14:textId="77777777" w:rsidTr="002523D0">
        <w:trPr>
          <w:trHeight w:val="60"/>
        </w:trPr>
        <w:tc>
          <w:tcPr>
            <w:tcW w:w="2835" w:type="dxa"/>
            <w:shd w:val="clear" w:color="auto" w:fill="auto"/>
            <w:hideMark/>
          </w:tcPr>
          <w:p w14:paraId="4173540F" w14:textId="77777777" w:rsidR="00C7178A" w:rsidRPr="00C54BFA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50" w:type="dxa"/>
            <w:shd w:val="clear" w:color="auto" w:fill="auto"/>
          </w:tcPr>
          <w:p w14:paraId="006C9E0B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EDE385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F7B042" w14:textId="28A13CE6" w:rsidR="00C7178A" w:rsidRPr="00FD4587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587">
              <w:rPr>
                <w:rFonts w:ascii="Angsana New" w:hAnsi="Angsana New"/>
                <w:sz w:val="30"/>
                <w:szCs w:val="30"/>
              </w:rPr>
              <w:t>2,101</w:t>
            </w:r>
          </w:p>
        </w:tc>
        <w:tc>
          <w:tcPr>
            <w:tcW w:w="283" w:type="dxa"/>
            <w:shd w:val="clear" w:color="auto" w:fill="auto"/>
          </w:tcPr>
          <w:p w14:paraId="7631D0E1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274B89" w14:textId="503EC1EF" w:rsidR="00C7178A" w:rsidRPr="00C54BFA" w:rsidRDefault="000D6DD9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  <w:shd w:val="clear" w:color="auto" w:fill="auto"/>
          </w:tcPr>
          <w:p w14:paraId="2E89B417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CEB0CB" w14:textId="7A28C412" w:rsidR="00C7178A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83" w:type="dxa"/>
            <w:shd w:val="clear" w:color="auto" w:fill="auto"/>
          </w:tcPr>
          <w:p w14:paraId="5B613ECD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B31D68" w14:textId="5A4B9691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C7178A" w:rsidRPr="00C54BFA" w14:paraId="52D8ACB3" w14:textId="77777777" w:rsidTr="002523D0">
        <w:trPr>
          <w:trHeight w:val="249"/>
        </w:trPr>
        <w:tc>
          <w:tcPr>
            <w:tcW w:w="2835" w:type="dxa"/>
            <w:shd w:val="clear" w:color="auto" w:fill="auto"/>
            <w:vAlign w:val="bottom"/>
            <w:hideMark/>
          </w:tcPr>
          <w:p w14:paraId="35C9D441" w14:textId="724A7D79" w:rsidR="00C7178A" w:rsidRPr="00A761AD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รวมลูกหนี้บุคคลหรือกิจการอื่น</w:t>
            </w:r>
          </w:p>
        </w:tc>
        <w:tc>
          <w:tcPr>
            <w:tcW w:w="850" w:type="dxa"/>
            <w:shd w:val="clear" w:color="auto" w:fill="auto"/>
          </w:tcPr>
          <w:p w14:paraId="1AE082F4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B7FB96A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0C8D1A" w14:textId="54311238" w:rsidR="00C7178A" w:rsidRPr="00FD4587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587">
              <w:rPr>
                <w:rFonts w:ascii="Angsana New" w:hAnsi="Angsana New"/>
                <w:b/>
                <w:bCs/>
                <w:sz w:val="30"/>
                <w:szCs w:val="30"/>
              </w:rPr>
              <w:t>16,858</w:t>
            </w:r>
          </w:p>
        </w:tc>
        <w:tc>
          <w:tcPr>
            <w:tcW w:w="283" w:type="dxa"/>
            <w:shd w:val="clear" w:color="auto" w:fill="auto"/>
          </w:tcPr>
          <w:p w14:paraId="268DFCB5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247290" w14:textId="411DDA91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16,031</w:t>
            </w:r>
          </w:p>
        </w:tc>
        <w:tc>
          <w:tcPr>
            <w:tcW w:w="284" w:type="dxa"/>
            <w:shd w:val="clear" w:color="auto" w:fill="auto"/>
          </w:tcPr>
          <w:p w14:paraId="014BCABE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3AD98FD" w14:textId="061DE437" w:rsidR="00C7178A" w:rsidRPr="00C54BFA" w:rsidRDefault="003050CD" w:rsidP="000B53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B53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83" w:type="dxa"/>
            <w:shd w:val="clear" w:color="auto" w:fill="auto"/>
          </w:tcPr>
          <w:p w14:paraId="45D30411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4FE388" w14:textId="3529AA5A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8,308</w:t>
            </w:r>
          </w:p>
        </w:tc>
      </w:tr>
      <w:tr w:rsidR="00C7178A" w:rsidRPr="00C54BFA" w14:paraId="1592C981" w14:textId="77777777" w:rsidTr="002523D0">
        <w:trPr>
          <w:trHeight w:val="58"/>
        </w:trPr>
        <w:tc>
          <w:tcPr>
            <w:tcW w:w="2835" w:type="dxa"/>
            <w:shd w:val="clear" w:color="auto" w:fill="auto"/>
            <w:vAlign w:val="bottom"/>
          </w:tcPr>
          <w:p w14:paraId="5D663621" w14:textId="6B042A28" w:rsidR="00C7178A" w:rsidRPr="00A761AD" w:rsidRDefault="00C7178A" w:rsidP="00A7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1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A761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50" w:type="dxa"/>
            <w:shd w:val="clear" w:color="auto" w:fill="auto"/>
          </w:tcPr>
          <w:p w14:paraId="3537676E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D64ADA6" w14:textId="77777777" w:rsidR="00C7178A" w:rsidRPr="00C54BFA" w:rsidRDefault="00C7178A" w:rsidP="0049366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7BFD4" w14:textId="3389BA7F" w:rsidR="00C7178A" w:rsidRPr="00FD4587" w:rsidRDefault="00FD4587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45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16,858</w:t>
            </w:r>
          </w:p>
        </w:tc>
        <w:tc>
          <w:tcPr>
            <w:tcW w:w="283" w:type="dxa"/>
            <w:shd w:val="clear" w:color="auto" w:fill="auto"/>
          </w:tcPr>
          <w:p w14:paraId="57D6EBD3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1E640" w14:textId="66A3634C" w:rsidR="00C7178A" w:rsidRPr="00C54BFA" w:rsidRDefault="00C7178A" w:rsidP="003050C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16,031</w:t>
            </w:r>
          </w:p>
        </w:tc>
        <w:tc>
          <w:tcPr>
            <w:tcW w:w="284" w:type="dxa"/>
            <w:shd w:val="clear" w:color="auto" w:fill="auto"/>
          </w:tcPr>
          <w:p w14:paraId="0E8B14F9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4158" w14:textId="2D872AFD" w:rsidR="00C7178A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6,288</w:t>
            </w:r>
          </w:p>
        </w:tc>
        <w:tc>
          <w:tcPr>
            <w:tcW w:w="283" w:type="dxa"/>
            <w:shd w:val="clear" w:color="auto" w:fill="auto"/>
          </w:tcPr>
          <w:p w14:paraId="6CC778E0" w14:textId="77777777" w:rsidR="00C7178A" w:rsidRPr="00C54BFA" w:rsidRDefault="00C7178A" w:rsidP="003050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51426" w14:textId="303C6DA3" w:rsidR="00C7178A" w:rsidRPr="00C54BFA" w:rsidRDefault="00C7178A" w:rsidP="003050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8,793</w:t>
            </w:r>
          </w:p>
        </w:tc>
      </w:tr>
    </w:tbl>
    <w:p w14:paraId="46D18132" w14:textId="1A431090" w:rsidR="006C3B2A" w:rsidRPr="00567266" w:rsidRDefault="006C3B2A" w:rsidP="007A276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67266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  <w:r w:rsidR="004C2F3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4C2F30">
        <w:rPr>
          <w:rFonts w:ascii="Angsana New" w:hAnsi="Angsana New"/>
          <w:b/>
          <w:bCs/>
          <w:sz w:val="30"/>
          <w:szCs w:val="30"/>
        </w:rPr>
        <w:t>-</w:t>
      </w:r>
      <w:r w:rsidR="0027368F" w:rsidRPr="0056726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7368F" w:rsidRPr="0056726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สุทธิ</w:t>
      </w: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1134"/>
      </w:tblGrid>
      <w:tr w:rsidR="00D70A6F" w:rsidRPr="00C54BFA" w14:paraId="25FF5A2A" w14:textId="77777777" w:rsidTr="00FE6B13">
        <w:trPr>
          <w:tblHeader/>
        </w:trPr>
        <w:tc>
          <w:tcPr>
            <w:tcW w:w="3969" w:type="dxa"/>
          </w:tcPr>
          <w:p w14:paraId="6E563B4B" w14:textId="77777777" w:rsidR="00D70A6F" w:rsidRPr="00C54BF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8281D78" w14:textId="4BBEF377" w:rsidR="00D70A6F" w:rsidRPr="00D70A6F" w:rsidRDefault="00D70A6F" w:rsidP="00D70A6F">
            <w:pPr>
              <w:pStyle w:val="acctmergecolhdg"/>
              <w:spacing w:line="380" w:lineRule="exac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D70A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D70A6F" w:rsidRPr="00C54BFA" w14:paraId="78F8B1A5" w14:textId="77777777" w:rsidTr="002523D0">
        <w:trPr>
          <w:tblHeader/>
        </w:trPr>
        <w:tc>
          <w:tcPr>
            <w:tcW w:w="3969" w:type="dxa"/>
          </w:tcPr>
          <w:p w14:paraId="5032C15E" w14:textId="77777777" w:rsidR="00D70A6F" w:rsidRPr="00C54BF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F1C49" w14:textId="4DE7414C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CD0019" w14:textId="77777777" w:rsidR="00D70A6F" w:rsidRPr="00D70A6F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AA5D5" w14:textId="58EC439A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A6F" w:rsidRPr="00C54BFA" w14:paraId="2B329884" w14:textId="77777777" w:rsidTr="002523D0">
        <w:trPr>
          <w:tblHeader/>
        </w:trPr>
        <w:tc>
          <w:tcPr>
            <w:tcW w:w="3969" w:type="dxa"/>
          </w:tcPr>
          <w:p w14:paraId="0EB7670E" w14:textId="77777777" w:rsidR="00D70A6F" w:rsidRPr="00C54BF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93C82" w14:textId="3D22FF30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931872" w14:textId="77777777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1DC9B8" w14:textId="02A49AE0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FD07EDF" w14:textId="77777777" w:rsidR="00D70A6F" w:rsidRPr="00D70A6F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CA0017D" w14:textId="7FD62CF5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7165CF08" w14:textId="77777777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9C44FB4" w14:textId="5687ABF1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0A6F" w:rsidRPr="00C54BFA" w14:paraId="2CAD62E4" w14:textId="77777777" w:rsidTr="002523D0">
        <w:trPr>
          <w:tblHeader/>
        </w:trPr>
        <w:tc>
          <w:tcPr>
            <w:tcW w:w="3969" w:type="dxa"/>
          </w:tcPr>
          <w:p w14:paraId="1C5A756D" w14:textId="77777777" w:rsidR="00D70A6F" w:rsidRPr="00C54BFA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578D12" w14:textId="2DDC0D8D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ACBC767" w14:textId="77777777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AD886C" w14:textId="6E009B42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1A574E16" w14:textId="77777777" w:rsidR="00D70A6F" w:rsidRPr="00D70A6F" w:rsidRDefault="00D70A6F" w:rsidP="00D70A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5B53F9" w14:textId="2851264B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24B130DB" w14:textId="77777777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ABFA48" w14:textId="4C36D3B4" w:rsidR="00D70A6F" w:rsidRPr="00D70A6F" w:rsidRDefault="00D70A6F" w:rsidP="00D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70A6F" w:rsidRPr="00C54BFA" w14:paraId="2CF00ABF" w14:textId="77777777" w:rsidTr="002523D0">
        <w:tc>
          <w:tcPr>
            <w:tcW w:w="3969" w:type="dxa"/>
          </w:tcPr>
          <w:p w14:paraId="71A792AB" w14:textId="77777777" w:rsidR="00D70A6F" w:rsidRPr="00C54BFA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B28FA6" w14:textId="2DB0271B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</w:t>
            </w:r>
            <w:r w:rsidR="000D6DD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13DB1F1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E02DD7" w14:textId="076A9393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4" w:type="dxa"/>
          </w:tcPr>
          <w:p w14:paraId="614B48ED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39924D" w14:textId="1C45C2E6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283" w:type="dxa"/>
          </w:tcPr>
          <w:p w14:paraId="5BAE6485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532645" w14:textId="1AFD57D5" w:rsidR="00D70A6F" w:rsidRPr="00C54BFA" w:rsidRDefault="00D70A6F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</w:tr>
      <w:tr w:rsidR="00D70A6F" w:rsidRPr="00C54BFA" w14:paraId="0A47BF13" w14:textId="77777777" w:rsidTr="002523D0">
        <w:tc>
          <w:tcPr>
            <w:tcW w:w="3969" w:type="dxa"/>
          </w:tcPr>
          <w:p w14:paraId="0FD90786" w14:textId="77777777" w:rsidR="00D70A6F" w:rsidRPr="00C54BFA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งานระหว่างประกอบและติดตั้ง</w:t>
            </w:r>
          </w:p>
        </w:tc>
        <w:tc>
          <w:tcPr>
            <w:tcW w:w="1134" w:type="dxa"/>
            <w:shd w:val="clear" w:color="auto" w:fill="auto"/>
          </w:tcPr>
          <w:p w14:paraId="140253C2" w14:textId="762CEFD0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</w:t>
            </w:r>
            <w:r w:rsidR="000D6DD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853F62B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17AE69" w14:textId="4A82FE98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38,151</w:t>
            </w:r>
          </w:p>
        </w:tc>
        <w:tc>
          <w:tcPr>
            <w:tcW w:w="284" w:type="dxa"/>
          </w:tcPr>
          <w:p w14:paraId="0F8A9D02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B6054E" w14:textId="226E2882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23,097</w:t>
            </w:r>
          </w:p>
        </w:tc>
        <w:tc>
          <w:tcPr>
            <w:tcW w:w="283" w:type="dxa"/>
          </w:tcPr>
          <w:p w14:paraId="08F6684B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0BA863" w14:textId="4AE936AB" w:rsidR="00D70A6F" w:rsidRPr="00C54BFA" w:rsidRDefault="004C1C09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20,951</w:t>
            </w:r>
          </w:p>
        </w:tc>
      </w:tr>
      <w:tr w:rsidR="00D70A6F" w:rsidRPr="00C54BFA" w14:paraId="00530D6D" w14:textId="77777777" w:rsidTr="002523D0">
        <w:tc>
          <w:tcPr>
            <w:tcW w:w="3969" w:type="dxa"/>
          </w:tcPr>
          <w:p w14:paraId="7D79FEF6" w14:textId="77777777" w:rsidR="00D70A6F" w:rsidRPr="00C54BFA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4C371303" w14:textId="2811D743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4,904</w:t>
            </w:r>
          </w:p>
        </w:tc>
        <w:tc>
          <w:tcPr>
            <w:tcW w:w="283" w:type="dxa"/>
          </w:tcPr>
          <w:p w14:paraId="77E12670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8C9A6A" w14:textId="79B61713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84" w:type="dxa"/>
          </w:tcPr>
          <w:p w14:paraId="140C9493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AC8A7E" w14:textId="355DFDCA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4,063</w:t>
            </w:r>
          </w:p>
        </w:tc>
        <w:tc>
          <w:tcPr>
            <w:tcW w:w="283" w:type="dxa"/>
          </w:tcPr>
          <w:p w14:paraId="1349DB5E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716597" w14:textId="742AB758" w:rsidR="00D70A6F" w:rsidRPr="00C54BFA" w:rsidRDefault="00D70A6F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D70A6F" w:rsidRPr="00C54BFA" w14:paraId="4AF54B15" w14:textId="77777777" w:rsidTr="002523D0">
        <w:tc>
          <w:tcPr>
            <w:tcW w:w="3969" w:type="dxa"/>
          </w:tcPr>
          <w:p w14:paraId="0D36D196" w14:textId="77777777" w:rsidR="00D70A6F" w:rsidRPr="00C54BFA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1329CF" w14:textId="4F7BF19E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37A288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634321" w14:textId="70D3AECC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84" w:type="dxa"/>
          </w:tcPr>
          <w:p w14:paraId="09132860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0A71E" w14:textId="71DE1183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718053D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8DB8C0" w14:textId="1E83C6EC" w:rsidR="00D70A6F" w:rsidRPr="00C54BFA" w:rsidRDefault="00D70A6F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D70A6F" w:rsidRPr="00C54BFA" w14:paraId="46B7EF03" w14:textId="77777777" w:rsidTr="002523D0">
        <w:tc>
          <w:tcPr>
            <w:tcW w:w="3969" w:type="dxa"/>
          </w:tcPr>
          <w:p w14:paraId="3F4E3A59" w14:textId="77777777" w:rsidR="00D70A6F" w:rsidRPr="007A2766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213A61" w14:textId="637E77C7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32,983</w:t>
            </w:r>
          </w:p>
        </w:tc>
        <w:tc>
          <w:tcPr>
            <w:tcW w:w="283" w:type="dxa"/>
          </w:tcPr>
          <w:p w14:paraId="10C9711C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4F8CB" w14:textId="21901365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44,787</w:t>
            </w:r>
          </w:p>
        </w:tc>
        <w:tc>
          <w:tcPr>
            <w:tcW w:w="284" w:type="dxa"/>
          </w:tcPr>
          <w:p w14:paraId="28C95160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438A3E" w14:textId="116837FC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31,360</w:t>
            </w:r>
          </w:p>
        </w:tc>
        <w:tc>
          <w:tcPr>
            <w:tcW w:w="283" w:type="dxa"/>
          </w:tcPr>
          <w:p w14:paraId="101B5979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442E7C" w14:textId="74460DBD" w:rsidR="00D70A6F" w:rsidRPr="00C54BFA" w:rsidRDefault="004C1C09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27,587</w:t>
            </w:r>
          </w:p>
        </w:tc>
      </w:tr>
      <w:tr w:rsidR="00D70A6F" w:rsidRPr="00C54BFA" w14:paraId="7D29A9A0" w14:textId="77777777" w:rsidTr="002523D0">
        <w:tc>
          <w:tcPr>
            <w:tcW w:w="3969" w:type="dxa"/>
          </w:tcPr>
          <w:p w14:paraId="19592720" w14:textId="77777777" w:rsidR="00D70A6F" w:rsidRPr="00C54BFA" w:rsidRDefault="00D70A6F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276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EB2B9" w14:textId="25E3DC49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83" w:type="dxa"/>
          </w:tcPr>
          <w:p w14:paraId="5C5B0A3E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A4DEB7" w14:textId="7DB1EE6A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(1,503)</w:t>
            </w:r>
          </w:p>
        </w:tc>
        <w:tc>
          <w:tcPr>
            <w:tcW w:w="284" w:type="dxa"/>
          </w:tcPr>
          <w:p w14:paraId="6F00E56C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6E635D" w14:textId="47EDA32C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(10,915)</w:t>
            </w:r>
          </w:p>
        </w:tc>
        <w:tc>
          <w:tcPr>
            <w:tcW w:w="283" w:type="dxa"/>
          </w:tcPr>
          <w:p w14:paraId="75E69576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00D64A" w14:textId="35F73CCD" w:rsidR="00D70A6F" w:rsidRPr="00C54BFA" w:rsidRDefault="00D70A6F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(1,503)</w:t>
            </w:r>
          </w:p>
        </w:tc>
      </w:tr>
      <w:tr w:rsidR="00D70A6F" w:rsidRPr="00C54BFA" w14:paraId="58A68686" w14:textId="77777777" w:rsidTr="002523D0">
        <w:tc>
          <w:tcPr>
            <w:tcW w:w="3969" w:type="dxa"/>
          </w:tcPr>
          <w:p w14:paraId="425D49AC" w14:textId="458C6385" w:rsidR="00D70A6F" w:rsidRPr="007A2766" w:rsidRDefault="004C2F30" w:rsidP="007A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2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รวมสินค้าคงเหลือ</w:t>
            </w:r>
            <w:r w:rsidR="002261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7A27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030B7" w14:textId="1C91B5C4" w:rsidR="00D70A6F" w:rsidRPr="00C54BFA" w:rsidRDefault="00DA64C8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22,068</w:t>
            </w:r>
          </w:p>
        </w:tc>
        <w:tc>
          <w:tcPr>
            <w:tcW w:w="283" w:type="dxa"/>
          </w:tcPr>
          <w:p w14:paraId="26B99F2B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1C016C" w14:textId="5E9BE447" w:rsidR="00D70A6F" w:rsidRPr="00C54BFA" w:rsidRDefault="00D70A6F" w:rsidP="003050C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43,284</w:t>
            </w:r>
          </w:p>
        </w:tc>
        <w:tc>
          <w:tcPr>
            <w:tcW w:w="284" w:type="dxa"/>
          </w:tcPr>
          <w:p w14:paraId="5F6F6D0A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70C8C" w14:textId="338E7F9D" w:rsidR="00D70A6F" w:rsidRPr="00C54BFA" w:rsidRDefault="003050CD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20,445</w:t>
            </w:r>
          </w:p>
        </w:tc>
        <w:tc>
          <w:tcPr>
            <w:tcW w:w="283" w:type="dxa"/>
          </w:tcPr>
          <w:p w14:paraId="196930A0" w14:textId="77777777" w:rsidR="00D70A6F" w:rsidRPr="00C54BFA" w:rsidRDefault="00D70A6F" w:rsidP="003050CD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7B34D3" w14:textId="5A92EF93" w:rsidR="00D70A6F" w:rsidRPr="00C54BFA" w:rsidRDefault="004C1C09" w:rsidP="00305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26,084</w:t>
            </w:r>
          </w:p>
        </w:tc>
      </w:tr>
    </w:tbl>
    <w:p w14:paraId="0D72722E" w14:textId="77777777" w:rsidR="00C03DC7" w:rsidRDefault="00C03DC7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A931630" w14:textId="77777777" w:rsidR="00C03DC7" w:rsidRDefault="00C03DC7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77C73A94" w14:textId="77777777" w:rsidR="00C03DC7" w:rsidRDefault="00C03DC7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311F2572" w14:textId="77777777" w:rsidR="00C03DC7" w:rsidRDefault="00C03DC7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59B569D" w14:textId="026D8EB4" w:rsidR="004C2F30" w:rsidRPr="009B6728" w:rsidRDefault="00C54F19" w:rsidP="009B67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ค่าเผื่อการลดลงของมูลค่าสินค้ามีการเปลี่ยนแปลงในระหว่างปี ดังนี้</w:t>
      </w:r>
    </w:p>
    <w:tbl>
      <w:tblPr>
        <w:tblW w:w="93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3"/>
        <w:gridCol w:w="1276"/>
        <w:gridCol w:w="284"/>
        <w:gridCol w:w="1276"/>
        <w:gridCol w:w="283"/>
        <w:gridCol w:w="1276"/>
      </w:tblGrid>
      <w:tr w:rsidR="00C85621" w:rsidRPr="00F656B8" w14:paraId="3D347BFF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BE719B1" w14:textId="77777777" w:rsidR="00C85621" w:rsidRDefault="00C85621" w:rsidP="00F5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68F2BA" w14:textId="77777777" w:rsidR="00C85621" w:rsidRPr="00F656B8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85621" w:rsidRPr="00F656B8" w14:paraId="17A95C21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185C8D8" w14:textId="77777777" w:rsidR="00C85621" w:rsidRDefault="00C85621" w:rsidP="00F5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CA9FE" w14:textId="77777777" w:rsidR="00C85621" w:rsidRPr="00F656B8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1327255" w14:textId="77777777" w:rsidR="00C85621" w:rsidRPr="00F656B8" w:rsidRDefault="00C85621" w:rsidP="00F51E9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8E080" w14:textId="77777777" w:rsidR="00C85621" w:rsidRPr="00F656B8" w:rsidRDefault="00C85621" w:rsidP="00F51E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DD9" w:rsidRPr="00F656B8" w14:paraId="0E1FFF86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740185B" w14:textId="77777777" w:rsidR="000D6DD9" w:rsidRDefault="000D6DD9" w:rsidP="000D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01E2C40" w14:textId="36DD7416" w:rsidR="000D6DD9" w:rsidRPr="00C54F1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40945D94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D6D7CD" w14:textId="70ADE8D9" w:rsidR="000D6DD9" w:rsidRPr="00F656B8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4B218F91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18D7B13" w14:textId="2CA51802" w:rsidR="000D6DD9" w:rsidRPr="00F656B8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0BB77A19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8D3BDAB" w14:textId="372DBD28" w:rsidR="000D6DD9" w:rsidRPr="00F656B8" w:rsidRDefault="000D6DD9" w:rsidP="000D6D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D6DD9" w:rsidRPr="00F656B8" w14:paraId="1D65C2F4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CE9B91C" w14:textId="77777777" w:rsidR="000D6DD9" w:rsidRDefault="000D6DD9" w:rsidP="000D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6F56F7" w14:textId="54D82951" w:rsidR="000D6DD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3681BDE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C020131" w14:textId="73D2DB14" w:rsidR="000D6DD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73F4A437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4CD615" w14:textId="5086E908" w:rsidR="000D6DD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1DBDA019" w14:textId="77777777" w:rsidR="000D6DD9" w:rsidRPr="00F656B8" w:rsidRDefault="000D6DD9" w:rsidP="000D6DD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B3A8F7" w14:textId="2F6844C9" w:rsidR="000D6DD9" w:rsidRDefault="000D6DD9" w:rsidP="000D6D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6DD9" w:rsidRPr="00C54BFA" w14:paraId="0076DFA0" w14:textId="77777777" w:rsidTr="003C38F4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7B4E0CF1" w14:textId="25DEC465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536824" w14:textId="1FEF9FA3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283" w:type="dxa"/>
          </w:tcPr>
          <w:p w14:paraId="26CF312E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9E6E2D" w14:textId="6175684C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1,800</w:t>
            </w:r>
          </w:p>
        </w:tc>
        <w:tc>
          <w:tcPr>
            <w:tcW w:w="284" w:type="dxa"/>
          </w:tcPr>
          <w:p w14:paraId="59F5A497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B81297" w14:textId="654B8461" w:rsidR="000D6DD9" w:rsidRPr="00C54F1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4F19">
              <w:rPr>
                <w:rFonts w:ascii="Angsana New" w:hAnsi="Angsana New"/>
                <w:sz w:val="30"/>
                <w:szCs w:val="30"/>
                <w:lang w:bidi="th-TH"/>
              </w:rPr>
              <w:t>1,503</w:t>
            </w:r>
          </w:p>
        </w:tc>
        <w:tc>
          <w:tcPr>
            <w:tcW w:w="283" w:type="dxa"/>
          </w:tcPr>
          <w:p w14:paraId="13AE0D9D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4D02F3" w14:textId="3696C797" w:rsidR="000D6DD9" w:rsidRPr="00C54F1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1,037</w:t>
            </w:r>
          </w:p>
        </w:tc>
      </w:tr>
      <w:tr w:rsidR="000D6DD9" w:rsidRPr="00C85621" w14:paraId="40B3C0DA" w14:textId="77777777" w:rsidTr="003C38F4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694DDEED" w14:textId="39962FDB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E2B32" w14:textId="751EA101" w:rsidR="000D6DD9" w:rsidRPr="00C54BFA" w:rsidRDefault="000D6DD9" w:rsidP="000D6D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9,412</w:t>
            </w:r>
          </w:p>
        </w:tc>
        <w:tc>
          <w:tcPr>
            <w:tcW w:w="283" w:type="dxa"/>
          </w:tcPr>
          <w:p w14:paraId="7C7C1C17" w14:textId="77777777" w:rsidR="000D6DD9" w:rsidRPr="00C54BFA" w:rsidRDefault="000D6DD9" w:rsidP="000D6D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E932B" w14:textId="5C436126" w:rsidR="000D6DD9" w:rsidRPr="00C54BFA" w:rsidRDefault="000D6DD9" w:rsidP="000D6DD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54BFA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170B95B" w14:textId="77777777" w:rsidR="000D6DD9" w:rsidRPr="00C54BFA" w:rsidRDefault="000D6DD9" w:rsidP="000D6D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39EA3" w14:textId="07301EBA" w:rsidR="000D6DD9" w:rsidRPr="00C54F1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54F19">
              <w:rPr>
                <w:rFonts w:ascii="Angsana New" w:hAnsi="Angsana New"/>
                <w:sz w:val="30"/>
                <w:szCs w:val="30"/>
                <w:lang w:val="en-US" w:bidi="th-TH"/>
              </w:rPr>
              <w:t>9,412</w:t>
            </w:r>
          </w:p>
        </w:tc>
        <w:tc>
          <w:tcPr>
            <w:tcW w:w="283" w:type="dxa"/>
          </w:tcPr>
          <w:p w14:paraId="6069D776" w14:textId="77777777" w:rsidR="000D6DD9" w:rsidRPr="00C54BFA" w:rsidRDefault="000D6DD9" w:rsidP="000D6DD9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7BBAA2" w14:textId="0063BE45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466</w:t>
            </w:r>
          </w:p>
        </w:tc>
      </w:tr>
      <w:tr w:rsidR="000D6DD9" w:rsidRPr="00C54BFA" w14:paraId="50E52516" w14:textId="77777777" w:rsidTr="003C38F4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4AFA4988" w14:textId="5EF64A22" w:rsidR="000D6DD9" w:rsidRPr="009B6728" w:rsidRDefault="000D6DD9" w:rsidP="00FB6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3B42E" w14:textId="3FBD306A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10,915</w:t>
            </w:r>
          </w:p>
        </w:tc>
        <w:tc>
          <w:tcPr>
            <w:tcW w:w="283" w:type="dxa"/>
          </w:tcPr>
          <w:p w14:paraId="00843762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D6904" w14:textId="4795EAF8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284" w:type="dxa"/>
          </w:tcPr>
          <w:p w14:paraId="13C2A40F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C9E27" w14:textId="6BFDDF1E" w:rsidR="000D6DD9" w:rsidRPr="00C54F19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4F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10,915</w:t>
            </w:r>
          </w:p>
        </w:tc>
        <w:tc>
          <w:tcPr>
            <w:tcW w:w="283" w:type="dxa"/>
          </w:tcPr>
          <w:p w14:paraId="3DEC1BAE" w14:textId="77777777" w:rsidR="000D6DD9" w:rsidRPr="00C54BFA" w:rsidRDefault="000D6DD9" w:rsidP="000D6D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5EEB010" w14:textId="09F64545" w:rsidR="000D6DD9" w:rsidRPr="00C54BFA" w:rsidRDefault="000D6DD9" w:rsidP="000D6D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1,503</w:t>
            </w:r>
          </w:p>
        </w:tc>
      </w:tr>
    </w:tbl>
    <w:p w14:paraId="149F661F" w14:textId="77777777" w:rsidR="008C3C23" w:rsidRPr="00D02309" w:rsidRDefault="008C3C23" w:rsidP="008C3C2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สินทรัพย์ทางการเงินไม่หมุนเวียนอื่น</w:t>
      </w:r>
    </w:p>
    <w:p w14:paraId="421D7CB1" w14:textId="77777777" w:rsidR="008C3C23" w:rsidRDefault="008C3C23" w:rsidP="008C3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3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3"/>
        <w:gridCol w:w="1276"/>
        <w:gridCol w:w="284"/>
        <w:gridCol w:w="1276"/>
        <w:gridCol w:w="283"/>
        <w:gridCol w:w="1276"/>
      </w:tblGrid>
      <w:tr w:rsidR="008C3C23" w:rsidRPr="00F656B8" w14:paraId="45D784F7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0D9BFFD8" w14:textId="77777777" w:rsidR="008C3C23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4B2AE5A" w14:textId="77777777" w:rsidR="008C3C23" w:rsidRPr="00F656B8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C3C23" w:rsidRPr="00F656B8" w14:paraId="0EE3464A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814E280" w14:textId="77777777" w:rsidR="008C3C23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427B" w14:textId="77777777" w:rsidR="008C3C23" w:rsidRPr="00F656B8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CFD5DCD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3146" w14:textId="77777777" w:rsidR="008C3C23" w:rsidRPr="00F656B8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3C23" w:rsidRPr="00F656B8" w14:paraId="2DB236BE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00C4219" w14:textId="77777777" w:rsidR="008C3C23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150A248" w14:textId="77777777" w:rsidR="008C3C23" w:rsidRPr="00C54F19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7D6E7EE4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306EFC2" w14:textId="77777777" w:rsidR="008C3C23" w:rsidRPr="00F656B8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0C28B3EE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08B6BC2" w14:textId="77777777" w:rsidR="008C3C23" w:rsidRPr="00F656B8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FB1B117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EE3A15C" w14:textId="77777777" w:rsidR="008C3C23" w:rsidRPr="00F656B8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C3C23" w14:paraId="5F5161CF" w14:textId="77777777" w:rsidTr="003C38F4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8EAD54A" w14:textId="77777777" w:rsidR="008C3C23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054F8C" w14:textId="77777777" w:rsidR="008C3C23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6AC99BA1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644D4C" w14:textId="77777777" w:rsidR="008C3C23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49F64655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F51009" w14:textId="77777777" w:rsidR="008C3C23" w:rsidRDefault="008C3C23" w:rsidP="004B240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F74E4FC" w14:textId="77777777" w:rsidR="008C3C23" w:rsidRPr="00F656B8" w:rsidRDefault="008C3C23" w:rsidP="004B240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818ED6" w14:textId="77777777" w:rsidR="008C3C23" w:rsidRDefault="008C3C23" w:rsidP="004B240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C3C23" w:rsidRPr="00C54F19" w14:paraId="163DD2C0" w14:textId="77777777" w:rsidTr="003C38F4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502239A2" w14:textId="7A444E22" w:rsidR="008C3C23" w:rsidRPr="00115329" w:rsidRDefault="008C3C23" w:rsidP="00115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1532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ตราสารทุน - ที่ไม่อยู่ในควา</w:t>
            </w:r>
            <w:r w:rsidR="0011532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มต้องการ</w:t>
            </w:r>
            <w:r w:rsidRPr="00115329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ตลาด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09EA38" w14:textId="1F007CB4" w:rsidR="008C3C23" w:rsidRPr="00C54BFA" w:rsidRDefault="00A33A5B" w:rsidP="004B24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83" w:type="dxa"/>
          </w:tcPr>
          <w:p w14:paraId="336B558A" w14:textId="77777777" w:rsidR="008C3C23" w:rsidRPr="00C54BFA" w:rsidRDefault="008C3C23" w:rsidP="004B24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7BD57E4" w14:textId="0B195BF5" w:rsidR="008C3C23" w:rsidRPr="00C54BFA" w:rsidRDefault="00A33A5B" w:rsidP="004B24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84" w:type="dxa"/>
          </w:tcPr>
          <w:p w14:paraId="75E1879D" w14:textId="77777777" w:rsidR="008C3C23" w:rsidRPr="00C54BFA" w:rsidRDefault="008C3C23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1C7E4E" w14:textId="2EBD3AE2" w:rsidR="008C3C23" w:rsidRPr="00A33A5B" w:rsidRDefault="00A33A5B" w:rsidP="004B24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83" w:type="dxa"/>
          </w:tcPr>
          <w:p w14:paraId="2826624F" w14:textId="77777777" w:rsidR="008C3C23" w:rsidRPr="00C54BFA" w:rsidRDefault="008C3C23" w:rsidP="004B24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9640B9" w14:textId="2C88B2DD" w:rsidR="008C3C23" w:rsidRPr="00C54F19" w:rsidRDefault="00A33A5B" w:rsidP="004B240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</w:tr>
      <w:tr w:rsidR="00A33A5B" w:rsidRPr="00C54BFA" w14:paraId="36B24FA2" w14:textId="77777777" w:rsidTr="003C38F4">
        <w:tblPrEx>
          <w:tblLook w:val="01E0" w:firstRow="1" w:lastRow="1" w:firstColumn="1" w:lastColumn="1" w:noHBand="0" w:noVBand="0"/>
        </w:tblPrEx>
        <w:tc>
          <w:tcPr>
            <w:tcW w:w="3402" w:type="dxa"/>
          </w:tcPr>
          <w:p w14:paraId="5CCAC58C" w14:textId="485C7BA6" w:rsidR="00A33A5B" w:rsidRPr="00115329" w:rsidRDefault="00A33A5B" w:rsidP="00A3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15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975BB" w14:textId="05A0F666" w:rsidR="00A33A5B" w:rsidRPr="00C54BFA" w:rsidRDefault="00A33A5B" w:rsidP="00A33A5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83" w:type="dxa"/>
          </w:tcPr>
          <w:p w14:paraId="07F67A07" w14:textId="77777777" w:rsidR="00A33A5B" w:rsidRPr="00C54BFA" w:rsidRDefault="00A33A5B" w:rsidP="00A33A5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1206" w14:textId="24D48E16" w:rsidR="00A33A5B" w:rsidRPr="00C54BFA" w:rsidRDefault="00957D1E" w:rsidP="00A33A5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4,931</w:t>
            </w:r>
          </w:p>
        </w:tc>
        <w:tc>
          <w:tcPr>
            <w:tcW w:w="284" w:type="dxa"/>
          </w:tcPr>
          <w:p w14:paraId="38241B7D" w14:textId="77777777" w:rsidR="00A33A5B" w:rsidRPr="00C54BFA" w:rsidRDefault="00A33A5B" w:rsidP="00A33A5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F63CC" w14:textId="19BA6186" w:rsidR="00A33A5B" w:rsidRPr="00C54F19" w:rsidRDefault="00A33A5B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83" w:type="dxa"/>
          </w:tcPr>
          <w:p w14:paraId="06E47DB4" w14:textId="77777777" w:rsidR="00A33A5B" w:rsidRPr="00C54BFA" w:rsidRDefault="00A33A5B" w:rsidP="00A33A5B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B707C9" w14:textId="00A43570" w:rsidR="00A33A5B" w:rsidRPr="00C54BFA" w:rsidRDefault="00A33A5B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3,181</w:t>
            </w:r>
          </w:p>
        </w:tc>
      </w:tr>
      <w:tr w:rsidR="00A33A5B" w:rsidRPr="00C54BFA" w14:paraId="2CC0500F" w14:textId="77777777" w:rsidTr="003C38F4">
        <w:tblPrEx>
          <w:tblLook w:val="01E0" w:firstRow="1" w:lastRow="1" w:firstColumn="1" w:lastColumn="1" w:noHBand="0" w:noVBand="0"/>
        </w:tblPrEx>
        <w:trPr>
          <w:trHeight w:val="69"/>
        </w:trPr>
        <w:tc>
          <w:tcPr>
            <w:tcW w:w="3402" w:type="dxa"/>
          </w:tcPr>
          <w:p w14:paraId="71A5DABB" w14:textId="13C72F0E" w:rsidR="00A33A5B" w:rsidRPr="00115329" w:rsidRDefault="00A33A5B" w:rsidP="00A3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1532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32D2" w14:textId="1C5E2C0D" w:rsidR="00A33A5B" w:rsidRPr="00C54BFA" w:rsidRDefault="00A33A5B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83" w:type="dxa"/>
          </w:tcPr>
          <w:p w14:paraId="623B5191" w14:textId="77777777" w:rsidR="00A33A5B" w:rsidRPr="00C54BFA" w:rsidRDefault="00A33A5B" w:rsidP="00A33A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191F" w14:textId="77E3C767" w:rsidR="00A33A5B" w:rsidRPr="00C54BFA" w:rsidRDefault="00957D1E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5,211</w:t>
            </w:r>
          </w:p>
        </w:tc>
        <w:tc>
          <w:tcPr>
            <w:tcW w:w="284" w:type="dxa"/>
          </w:tcPr>
          <w:p w14:paraId="769184E3" w14:textId="77777777" w:rsidR="00A33A5B" w:rsidRPr="00C54BFA" w:rsidRDefault="00A33A5B" w:rsidP="00A33A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3F55F" w14:textId="7078E982" w:rsidR="00A33A5B" w:rsidRPr="00C54F19" w:rsidRDefault="00A33A5B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283" w:type="dxa"/>
          </w:tcPr>
          <w:p w14:paraId="78090F8E" w14:textId="77777777" w:rsidR="00A33A5B" w:rsidRPr="00C54BFA" w:rsidRDefault="00A33A5B" w:rsidP="00A33A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EA6B6D2" w14:textId="24BF6BBB" w:rsidR="00A33A5B" w:rsidRPr="00C54BFA" w:rsidRDefault="00D050DD" w:rsidP="00A33A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3,46</w:t>
            </w:r>
            <w:r w:rsidR="00A33A5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41C1D526" w14:textId="77777777" w:rsidR="00D02309" w:rsidRPr="00C03DC7" w:rsidRDefault="00D02309" w:rsidP="00C0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42A64B8" w14:textId="77777777" w:rsidR="000956FA" w:rsidRPr="008C3C23" w:rsidRDefault="000956FA" w:rsidP="008C3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0956FA" w:rsidRPr="008C3C23" w:rsidSect="003301EC">
          <w:headerReference w:type="default" r:id="rId8"/>
          <w:footerReference w:type="default" r:id="rId9"/>
          <w:headerReference w:type="first" r:id="rId10"/>
          <w:pgSz w:w="11907" w:h="16840" w:code="9"/>
          <w:pgMar w:top="691" w:right="992" w:bottom="576" w:left="1152" w:header="737" w:footer="567" w:gutter="0"/>
          <w:pgNumType w:start="11"/>
          <w:cols w:space="708"/>
          <w:docGrid w:linePitch="360"/>
        </w:sectPr>
      </w:pPr>
    </w:p>
    <w:p w14:paraId="34736392" w14:textId="015E32C9" w:rsidR="007A7C2E" w:rsidRPr="007A7C2E" w:rsidRDefault="007A7C2E" w:rsidP="007A7C2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 w:right="-45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A7C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ตราสารทุน</w:t>
      </w:r>
      <w:r w:rsidR="008C3C2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444AB">
        <w:rPr>
          <w:rFonts w:ascii="Angsana New" w:hAnsi="Angsana New"/>
          <w:b/>
          <w:bCs/>
          <w:sz w:val="30"/>
          <w:szCs w:val="30"/>
        </w:rPr>
        <w:t>-</w:t>
      </w:r>
      <w:r w:rsidR="008C3C23">
        <w:rPr>
          <w:rFonts w:ascii="Angsana New" w:hAnsi="Angsana New" w:hint="cs"/>
          <w:b/>
          <w:bCs/>
          <w:sz w:val="30"/>
          <w:szCs w:val="30"/>
          <w:cs/>
        </w:rPr>
        <w:t xml:space="preserve"> ที่ไม่อยู่ในความต้องการตลาด</w:t>
      </w:r>
    </w:p>
    <w:tbl>
      <w:tblPr>
        <w:tblW w:w="1403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260"/>
        <w:gridCol w:w="2126"/>
        <w:gridCol w:w="284"/>
        <w:gridCol w:w="1276"/>
        <w:gridCol w:w="283"/>
        <w:gridCol w:w="1134"/>
        <w:gridCol w:w="284"/>
        <w:gridCol w:w="1134"/>
        <w:gridCol w:w="284"/>
        <w:gridCol w:w="1134"/>
        <w:gridCol w:w="284"/>
        <w:gridCol w:w="1134"/>
        <w:gridCol w:w="284"/>
        <w:gridCol w:w="1134"/>
      </w:tblGrid>
      <w:tr w:rsidR="006178FA" w:rsidRPr="00C54BFA" w14:paraId="451224D9" w14:textId="77777777" w:rsidTr="002523D0">
        <w:trPr>
          <w:trHeight w:val="156"/>
        </w:trPr>
        <w:tc>
          <w:tcPr>
            <w:tcW w:w="3260" w:type="dxa"/>
          </w:tcPr>
          <w:p w14:paraId="23C87011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B8000E2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7B228E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65" w:type="dxa"/>
            <w:gridSpan w:val="11"/>
            <w:tcBorders>
              <w:bottom w:val="single" w:sz="4" w:space="0" w:color="auto"/>
            </w:tcBorders>
          </w:tcPr>
          <w:p w14:paraId="58AECD98" w14:textId="575EA32B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8944A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8944A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8FA" w:rsidRPr="00C54BFA" w14:paraId="41C83690" w14:textId="77777777" w:rsidTr="002523D0">
        <w:trPr>
          <w:trHeight w:val="63"/>
        </w:trPr>
        <w:tc>
          <w:tcPr>
            <w:tcW w:w="3259" w:type="dxa"/>
          </w:tcPr>
          <w:p w14:paraId="641C707F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3214A5E8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82AEB04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5D2D9317" w14:textId="4BE981F1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C0FA12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  <w:vAlign w:val="bottom"/>
          </w:tcPr>
          <w:p w14:paraId="3870C314" w14:textId="64494AA1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F8BB6B" w14:textId="77777777" w:rsidR="006178FA" w:rsidRPr="008944A4" w:rsidRDefault="006178FA" w:rsidP="003A6C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  <w:vAlign w:val="bottom"/>
          </w:tcPr>
          <w:p w14:paraId="593AD9F3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178FA" w:rsidRPr="00C54BFA" w:rsidDel="00685444" w14:paraId="172AF5A6" w14:textId="77777777" w:rsidTr="002523D0">
        <w:trPr>
          <w:trHeight w:val="73"/>
        </w:trPr>
        <w:tc>
          <w:tcPr>
            <w:tcW w:w="3259" w:type="dxa"/>
          </w:tcPr>
          <w:p w14:paraId="38E212BF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3F5FA75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F00E5F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E9648E0" w14:textId="0186EAF3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84" w:type="dxa"/>
          </w:tcPr>
          <w:p w14:paraId="13C9C56C" w14:textId="77777777" w:rsidR="006178FA" w:rsidRPr="008944A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06768236" w14:textId="084680D9" w:rsidR="006178FA" w:rsidRPr="008944A4" w:rsidDel="0068544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4" w:type="dxa"/>
            <w:vAlign w:val="bottom"/>
          </w:tcPr>
          <w:p w14:paraId="0B6DF403" w14:textId="77777777" w:rsidR="006178FA" w:rsidRPr="008944A4" w:rsidRDefault="006178FA" w:rsidP="003A6CA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1436D8E1" w14:textId="77777777" w:rsidR="006178FA" w:rsidRPr="008944A4" w:rsidDel="00685444" w:rsidRDefault="006178FA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7A7C2E" w:rsidRPr="00C54BFA" w14:paraId="2DF8E613" w14:textId="77777777" w:rsidTr="002523D0">
        <w:trPr>
          <w:trHeight w:val="63"/>
        </w:trPr>
        <w:tc>
          <w:tcPr>
            <w:tcW w:w="3259" w:type="dxa"/>
          </w:tcPr>
          <w:p w14:paraId="661EA6D6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40F34F29" w14:textId="2983338E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FE0D47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30B58E" w14:textId="1B811222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B1E45F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92FDE8" w14:textId="3B53B23D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3C5BF8C5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238E9C" w14:textId="15B8AF0B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0822F501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1DE46E" w14:textId="4262617D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55D12B39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4740CB0" w14:textId="27F08BD3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1793C2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8C2875" w14:textId="7902267F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A7C2E" w:rsidRPr="00C54BFA" w14:paraId="0F7B23CC" w14:textId="77777777" w:rsidTr="002523D0">
        <w:trPr>
          <w:trHeight w:val="63"/>
        </w:trPr>
        <w:tc>
          <w:tcPr>
            <w:tcW w:w="3259" w:type="dxa"/>
          </w:tcPr>
          <w:p w14:paraId="41C1BD63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408B4BD7" w14:textId="2B9D3B82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284" w:type="dxa"/>
            <w:shd w:val="clear" w:color="auto" w:fill="auto"/>
          </w:tcPr>
          <w:p w14:paraId="3AE95EE2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E9CD89" w14:textId="4A00B2AF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157EB48C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E1260B" w14:textId="17D3AFDB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307D3CE7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9639A4" w14:textId="2F0E149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512E2C9B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7222F4" w14:textId="4A38A8E4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7CB3D303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B31B58" w14:textId="7AB409F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072CBF30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AF3B19" w14:textId="67EF5272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7C2E" w:rsidRPr="00C54BFA" w14:paraId="0557F2D2" w14:textId="77777777" w:rsidTr="002523D0">
        <w:trPr>
          <w:trHeight w:val="63"/>
        </w:trPr>
        <w:tc>
          <w:tcPr>
            <w:tcW w:w="3259" w:type="dxa"/>
          </w:tcPr>
          <w:p w14:paraId="409F4204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8B4687F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284" w:type="dxa"/>
            <w:shd w:val="clear" w:color="auto" w:fill="auto"/>
          </w:tcPr>
          <w:p w14:paraId="6E3A32D6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C19B031" w14:textId="1B502F7B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4" w:type="dxa"/>
          </w:tcPr>
          <w:p w14:paraId="127EC9C5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08942C3" w14:textId="2F6360A1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(</w:t>
            </w:r>
            <w:r w:rsidRPr="008944A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14:paraId="2CD2E92A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247BE30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(</w:t>
            </w:r>
            <w:r w:rsidRPr="008944A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A7C2E" w:rsidRPr="00C54BFA" w14:paraId="71A6F59F" w14:textId="77777777" w:rsidTr="002523D0">
        <w:trPr>
          <w:trHeight w:val="63"/>
        </w:trPr>
        <w:tc>
          <w:tcPr>
            <w:tcW w:w="5385" w:type="dxa"/>
            <w:gridSpan w:val="2"/>
          </w:tcPr>
          <w:p w14:paraId="1A0B270A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4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ตราสารทุนที่ไม่อยู่ในความต้องการ</w:t>
            </w:r>
            <w:r w:rsidRPr="008944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ของตลาด</w:t>
            </w:r>
          </w:p>
        </w:tc>
        <w:tc>
          <w:tcPr>
            <w:tcW w:w="284" w:type="dxa"/>
            <w:shd w:val="clear" w:color="auto" w:fill="auto"/>
          </w:tcPr>
          <w:p w14:paraId="76D7BC87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E56411" w14:textId="49BD1B93" w:rsidR="007A7C2E" w:rsidRPr="008944A4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3CAF90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7FF21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588092FD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4B736A55" w14:textId="250F56C5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C31473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F443E3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0DD3994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F69BA3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2CBD90E3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6C1D24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7C2E" w:rsidRPr="00C54BFA" w14:paraId="34B5126E" w14:textId="77777777" w:rsidTr="002523D0">
        <w:trPr>
          <w:trHeight w:val="73"/>
        </w:trPr>
        <w:tc>
          <w:tcPr>
            <w:tcW w:w="3259" w:type="dxa"/>
          </w:tcPr>
          <w:p w14:paraId="2D29C53B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</w:rPr>
              <w:t>บริษัท เบคุโทรุ (ไทยแลนด์)  จำกัด</w:t>
            </w:r>
          </w:p>
        </w:tc>
        <w:tc>
          <w:tcPr>
            <w:tcW w:w="2126" w:type="dxa"/>
            <w:vAlign w:val="center"/>
          </w:tcPr>
          <w:p w14:paraId="368034A3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จำหน่ายส่วนประกอบ</w:t>
            </w:r>
          </w:p>
        </w:tc>
        <w:tc>
          <w:tcPr>
            <w:tcW w:w="284" w:type="dxa"/>
            <w:shd w:val="clear" w:color="auto" w:fill="auto"/>
          </w:tcPr>
          <w:p w14:paraId="3BA989C6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6F7020A3" w14:textId="4AAD1A9B" w:rsidR="007A7C2E" w:rsidRPr="008944A4" w:rsidRDefault="007A7C2E" w:rsidP="007A7C2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3" w:type="dxa"/>
            <w:shd w:val="clear" w:color="auto" w:fill="auto"/>
          </w:tcPr>
          <w:p w14:paraId="3BA0FBBC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9E63224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84" w:type="dxa"/>
            <w:shd w:val="clear" w:color="auto" w:fill="auto"/>
          </w:tcPr>
          <w:p w14:paraId="5F626CBA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F1E568E" w14:textId="31B90E2B" w:rsidR="007A7C2E" w:rsidRPr="008944A4" w:rsidRDefault="007A7C2E" w:rsidP="007A7C2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84" w:type="dxa"/>
            <w:shd w:val="clear" w:color="auto" w:fill="auto"/>
          </w:tcPr>
          <w:p w14:paraId="49EB90BA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D1C153F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84" w:type="dxa"/>
            <w:shd w:val="clear" w:color="auto" w:fill="auto"/>
          </w:tcPr>
          <w:p w14:paraId="6967FE61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96D00A" w14:textId="6A25420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84" w:type="dxa"/>
          </w:tcPr>
          <w:p w14:paraId="15B7F2B1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E628B9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4A4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7A7C2E" w:rsidRPr="00C54BFA" w14:paraId="762C3DB1" w14:textId="77777777" w:rsidTr="002523D0">
        <w:trPr>
          <w:trHeight w:val="73"/>
        </w:trPr>
        <w:tc>
          <w:tcPr>
            <w:tcW w:w="3259" w:type="dxa"/>
          </w:tcPr>
          <w:p w14:paraId="2190DBE8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4D5113DE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ของเครื่องจักร อะไหล่</w:t>
            </w:r>
          </w:p>
        </w:tc>
        <w:tc>
          <w:tcPr>
            <w:tcW w:w="284" w:type="dxa"/>
            <w:shd w:val="clear" w:color="auto" w:fill="auto"/>
          </w:tcPr>
          <w:p w14:paraId="00AAEF9E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</w:tcPr>
          <w:p w14:paraId="3A741B84" w14:textId="72173DCE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507810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1AC0E0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854B851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A661AA8" w14:textId="5DF20272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A196B3C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33AC38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562CEDC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A6CB0D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C898C0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98CE38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C2E" w:rsidRPr="00C54BFA" w14:paraId="2FA9BE56" w14:textId="77777777" w:rsidTr="002523D0">
        <w:trPr>
          <w:trHeight w:val="73"/>
        </w:trPr>
        <w:tc>
          <w:tcPr>
            <w:tcW w:w="3259" w:type="dxa"/>
          </w:tcPr>
          <w:p w14:paraId="1A47992D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47CC2026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4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และอุปกรณ์ต่างๆ</w:t>
            </w:r>
          </w:p>
        </w:tc>
        <w:tc>
          <w:tcPr>
            <w:tcW w:w="284" w:type="dxa"/>
          </w:tcPr>
          <w:p w14:paraId="64DB463D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CFA329C" w14:textId="38B7238A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5747E97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291A56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30A91EF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0E4008E" w14:textId="552FBA4A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5F5FA9C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9C32C3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B543D35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9BCCFFA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838CBA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BA8C6C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C2E" w:rsidRPr="00AA1D28" w14:paraId="7777212B" w14:textId="77777777" w:rsidTr="002523D0">
        <w:trPr>
          <w:trHeight w:val="63"/>
        </w:trPr>
        <w:tc>
          <w:tcPr>
            <w:tcW w:w="3259" w:type="dxa"/>
          </w:tcPr>
          <w:p w14:paraId="1DF7BE70" w14:textId="77777777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44519652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06A3BEFD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9009425" w14:textId="4B22870C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6400670" w14:textId="77777777" w:rsidR="007A7C2E" w:rsidRPr="008944A4" w:rsidRDefault="007A7C2E" w:rsidP="007A7C2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143DCF8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274BCEF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80C752" w14:textId="678D4AA0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2E6B7B98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7131C9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D8FD55E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95FFA" w14:textId="0867A65E" w:rsidR="007A7C2E" w:rsidRPr="008944A4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84" w:type="dxa"/>
          </w:tcPr>
          <w:p w14:paraId="76E3B1B7" w14:textId="77777777" w:rsidR="007A7C2E" w:rsidRPr="008944A4" w:rsidRDefault="007A7C2E" w:rsidP="007A7C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25A6A7" w14:textId="77777777" w:rsidR="007A7C2E" w:rsidRPr="00AA1D28" w:rsidRDefault="007A7C2E" w:rsidP="007A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D28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35E9EE9A" w14:textId="149B8F5E" w:rsidR="007A7C2E" w:rsidRDefault="007A7C2E" w:rsidP="007A7C2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 w:right="-4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A7C2E">
        <w:rPr>
          <w:rFonts w:ascii="Angsana New" w:hAnsi="Angsana New" w:hint="cs"/>
          <w:b/>
          <w:bCs/>
          <w:sz w:val="30"/>
          <w:szCs w:val="30"/>
          <w:cs/>
        </w:rPr>
        <w:t>เงินฝากธนาคารที่มีข้อจำกัดการใช้</w:t>
      </w:r>
    </w:p>
    <w:p w14:paraId="06D2A869" w14:textId="36E210F8" w:rsidR="00A0738C" w:rsidRPr="00A0738C" w:rsidRDefault="00A0738C" w:rsidP="00A0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 w:right="-45"/>
        <w:jc w:val="thaiDistribute"/>
        <w:rPr>
          <w:rFonts w:ascii="Angsana New" w:hAnsi="Angsana New"/>
          <w:sz w:val="30"/>
          <w:szCs w:val="30"/>
          <w:cs/>
        </w:rPr>
      </w:pPr>
      <w:r w:rsidRPr="00A073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0738C">
        <w:rPr>
          <w:rFonts w:ascii="Angsana New" w:hAnsi="Angsana New"/>
          <w:sz w:val="30"/>
          <w:szCs w:val="30"/>
        </w:rPr>
        <w:t xml:space="preserve">31 </w:t>
      </w:r>
      <w:r w:rsidRPr="00A0738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0738C">
        <w:rPr>
          <w:rFonts w:ascii="Angsana New" w:hAnsi="Angsana New"/>
          <w:sz w:val="30"/>
          <w:szCs w:val="30"/>
        </w:rPr>
        <w:t xml:space="preserve">2563 </w:t>
      </w:r>
      <w:r w:rsidRPr="00A0738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0738C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เงินฝากธนาคารที่มีข้อจำกัดการใช้</w:t>
      </w:r>
      <w:r w:rsidRPr="00A073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0738C">
        <w:rPr>
          <w:rFonts w:ascii="Angsana New" w:hAnsi="Angsana New"/>
          <w:sz w:val="30"/>
          <w:szCs w:val="30"/>
        </w:rPr>
        <w:t xml:space="preserve">1.07 </w:t>
      </w:r>
      <w:r w:rsidRPr="00A0738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A0738C">
        <w:rPr>
          <w:rFonts w:ascii="Angsana New" w:hAnsi="Angsana New"/>
          <w:sz w:val="30"/>
          <w:szCs w:val="30"/>
        </w:rPr>
        <w:t xml:space="preserve">4.93 </w:t>
      </w:r>
      <w:r>
        <w:rPr>
          <w:rFonts w:ascii="Angsana New" w:hAnsi="Angsana New" w:hint="cs"/>
          <w:sz w:val="30"/>
          <w:szCs w:val="30"/>
          <w:cs/>
        </w:rPr>
        <w:t>ล้านบาท ในงบการเงินรวม</w:t>
      </w:r>
      <w:r w:rsidR="00FB617F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และจำนวน </w:t>
      </w:r>
      <w:r w:rsidR="00B01877" w:rsidRPr="00B01877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.</w:t>
      </w:r>
      <w:r w:rsidR="00B01877" w:rsidRPr="00B01877">
        <w:rPr>
          <w:rFonts w:ascii="Angsana New" w:hAnsi="Angsana New" w:hint="cs"/>
          <w:sz w:val="30"/>
          <w:szCs w:val="30"/>
        </w:rPr>
        <w:t>07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B01877" w:rsidRPr="00B01877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 w:rsidR="00B01877" w:rsidRPr="00B01877">
        <w:rPr>
          <w:rFonts w:ascii="Angsana New" w:hAnsi="Angsana New" w:hint="cs"/>
          <w:sz w:val="30"/>
          <w:szCs w:val="30"/>
        </w:rPr>
        <w:t>18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ในงบการเงินเฉพาะกิจการตามลำดับ ใช้ค้ำประกันการให้ธนาคารออกหนังสือค้ำประกันให้แก่บริษัท</w:t>
      </w:r>
      <w:r w:rsidR="00FB617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27D1A01E" w14:textId="77777777" w:rsidR="007A7C2E" w:rsidRDefault="007A7C2E" w:rsidP="007A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3CFDB70" w14:textId="1FE64AD9" w:rsidR="00D02309" w:rsidRPr="007A7C2E" w:rsidRDefault="00D02309" w:rsidP="00A07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  <w:sectPr w:rsidR="00D02309" w:rsidRPr="007A7C2E" w:rsidSect="004413DB">
          <w:pgSz w:w="16840" w:h="11907" w:orient="landscape" w:code="9"/>
          <w:pgMar w:top="692" w:right="822" w:bottom="578" w:left="1151" w:header="737" w:footer="567" w:gutter="0"/>
          <w:pgNumType w:start="44"/>
          <w:cols w:space="708"/>
          <w:docGrid w:linePitch="360"/>
        </w:sectPr>
      </w:pPr>
    </w:p>
    <w:p w14:paraId="11A13282" w14:textId="7ABEEA05" w:rsidR="007078AB" w:rsidRPr="00567266" w:rsidRDefault="007078AB" w:rsidP="004957FF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6726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93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134"/>
        <w:gridCol w:w="284"/>
        <w:gridCol w:w="1134"/>
        <w:gridCol w:w="283"/>
        <w:gridCol w:w="1134"/>
        <w:gridCol w:w="284"/>
        <w:gridCol w:w="993"/>
      </w:tblGrid>
      <w:tr w:rsidR="009B5441" w:rsidRPr="00C54BFA" w14:paraId="0BF857A4" w14:textId="77777777" w:rsidTr="003C38F4">
        <w:trPr>
          <w:trHeight w:val="20"/>
        </w:trPr>
        <w:tc>
          <w:tcPr>
            <w:tcW w:w="4110" w:type="dxa"/>
          </w:tcPr>
          <w:p w14:paraId="17B7747D" w14:textId="77777777" w:rsidR="009B5441" w:rsidRPr="00C54BFA" w:rsidRDefault="009B5441" w:rsidP="001905D3">
            <w:pPr>
              <w:pStyle w:val="acctmergecolhd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6" w:type="dxa"/>
            <w:gridSpan w:val="7"/>
            <w:tcBorders>
              <w:bottom w:val="single" w:sz="4" w:space="0" w:color="auto"/>
            </w:tcBorders>
            <w:vAlign w:val="bottom"/>
          </w:tcPr>
          <w:p w14:paraId="0CD61535" w14:textId="722AD892" w:rsidR="009B5441" w:rsidRPr="001905D3" w:rsidRDefault="009B5441" w:rsidP="001905D3">
            <w:pPr>
              <w:pStyle w:val="acctmergecolhd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9B5441" w:rsidRPr="00C54BFA" w14:paraId="1389CCAD" w14:textId="77777777" w:rsidTr="003C38F4">
        <w:trPr>
          <w:trHeight w:val="20"/>
        </w:trPr>
        <w:tc>
          <w:tcPr>
            <w:tcW w:w="4110" w:type="dxa"/>
          </w:tcPr>
          <w:p w14:paraId="7C8FE0E1" w14:textId="77777777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31CF6" w14:textId="1234E669" w:rsidR="009B5441" w:rsidRPr="001905D3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06AE1B6" w14:textId="77777777" w:rsidR="009B5441" w:rsidRPr="001905D3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1BC82" w14:textId="2124049B" w:rsidR="009B5441" w:rsidRPr="001905D3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5441" w:rsidRPr="00C54BFA" w14:paraId="5F938167" w14:textId="77777777" w:rsidTr="003C38F4">
        <w:trPr>
          <w:trHeight w:val="20"/>
        </w:trPr>
        <w:tc>
          <w:tcPr>
            <w:tcW w:w="4110" w:type="dxa"/>
          </w:tcPr>
          <w:p w14:paraId="43A7370C" w14:textId="77777777" w:rsidR="009B5441" w:rsidRPr="00C54BFA" w:rsidRDefault="009B5441" w:rsidP="009B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F7A6E6" w14:textId="4569C634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bottom"/>
          </w:tcPr>
          <w:p w14:paraId="37CA695F" w14:textId="77777777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B39349B" w14:textId="55D003DC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vAlign w:val="bottom"/>
          </w:tcPr>
          <w:p w14:paraId="0CA41479" w14:textId="77777777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B22AAB" w14:textId="78FC3FE3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bottom"/>
          </w:tcPr>
          <w:p w14:paraId="071BAB41" w14:textId="77777777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859AE1" w14:textId="2CA03CAF" w:rsidR="009B5441" w:rsidRPr="00C54BFA" w:rsidRDefault="009B5441" w:rsidP="0019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1C09" w:rsidRPr="00C54BFA" w14:paraId="17B020ED" w14:textId="77777777" w:rsidTr="003C38F4">
        <w:tc>
          <w:tcPr>
            <w:tcW w:w="4110" w:type="dxa"/>
          </w:tcPr>
          <w:p w14:paraId="678E0413" w14:textId="77777777" w:rsidR="004C1C09" w:rsidRPr="00C54BFA" w:rsidRDefault="004C1C09" w:rsidP="009B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9B6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9B67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E3F3281" w14:textId="28952E2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816464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52EE4" w14:textId="78E0308B" w:rsidR="004C1C09" w:rsidRPr="00DA22E7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83" w:type="dxa"/>
          </w:tcPr>
          <w:p w14:paraId="10149D26" w14:textId="77777777" w:rsidR="004C1C09" w:rsidRPr="00C54BFA" w:rsidRDefault="004C1C09" w:rsidP="00031AA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1DD76C0" w14:textId="1750047B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8216337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3E8090E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C09" w:rsidRPr="00C54BFA" w14:paraId="3E543BA5" w14:textId="77777777" w:rsidTr="003C38F4">
        <w:tc>
          <w:tcPr>
            <w:tcW w:w="4110" w:type="dxa"/>
          </w:tcPr>
          <w:p w14:paraId="5AEBD879" w14:textId="018A664A" w:rsidR="004C1C09" w:rsidRPr="00C54BFA" w:rsidRDefault="004C1C09" w:rsidP="009B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9B6728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34" w:type="dxa"/>
            <w:shd w:val="clear" w:color="auto" w:fill="auto"/>
          </w:tcPr>
          <w:p w14:paraId="7E1859EB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224CFB" w14:textId="073E7EB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6F00BE8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1B7256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058B24" w14:textId="0FFE1B78" w:rsidR="004C1C09" w:rsidRPr="00C54BFA" w:rsidRDefault="004C1C09" w:rsidP="00031AA9">
            <w:pPr>
              <w:pStyle w:val="acctfourfigures"/>
              <w:tabs>
                <w:tab w:val="left" w:pos="720"/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83" w:type="dxa"/>
          </w:tcPr>
          <w:p w14:paraId="79B79EF8" w14:textId="77777777" w:rsidR="004C1C09" w:rsidRPr="00C54BFA" w:rsidRDefault="004C1C09" w:rsidP="00031AA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C89A47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0B549D" w14:textId="71D38D73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DBA0551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46ADF0C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FBBB7A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C09" w:rsidRPr="00C54BFA" w14:paraId="6069BAD9" w14:textId="77777777" w:rsidTr="003C38F4">
        <w:tc>
          <w:tcPr>
            <w:tcW w:w="4110" w:type="dxa"/>
          </w:tcPr>
          <w:p w14:paraId="4080FA64" w14:textId="77777777" w:rsidR="004C1C09" w:rsidRPr="00C54BFA" w:rsidRDefault="004C1C09" w:rsidP="009B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1292D0" w14:textId="038FED27" w:rsidR="004C1C09" w:rsidRPr="004C1C09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6971026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5372CD" w14:textId="5444A04F" w:rsidR="004C1C09" w:rsidRPr="00DA22E7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22E7">
              <w:rPr>
                <w:rFonts w:ascii="Angsana New" w:hAnsi="Angsana New"/>
                <w:sz w:val="30"/>
                <w:szCs w:val="30"/>
              </w:rPr>
              <w:t>(1,411)</w:t>
            </w:r>
          </w:p>
        </w:tc>
        <w:tc>
          <w:tcPr>
            <w:tcW w:w="283" w:type="dxa"/>
          </w:tcPr>
          <w:p w14:paraId="4867D2A7" w14:textId="77777777" w:rsidR="004C1C09" w:rsidRPr="00C54BFA" w:rsidRDefault="004C1C09" w:rsidP="00031AA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20922A4" w14:textId="5BE67820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382BC7A" w14:textId="77777777" w:rsidR="004C1C09" w:rsidRPr="00C54BFA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985786E" w14:textId="77777777" w:rsidR="004C1C09" w:rsidRPr="00C54BFA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1C09" w:rsidRPr="00C54BFA" w14:paraId="1DC1067F" w14:textId="77777777" w:rsidTr="003C38F4">
        <w:tc>
          <w:tcPr>
            <w:tcW w:w="4110" w:type="dxa"/>
          </w:tcPr>
          <w:p w14:paraId="5331FB16" w14:textId="5D391966" w:rsidR="004C1C09" w:rsidRPr="009B6728" w:rsidRDefault="004C1C09" w:rsidP="009B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6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B6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A562E" w14:textId="4389AD43" w:rsidR="004C1C09" w:rsidRPr="00905A7E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A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348FEB9" w14:textId="77777777" w:rsidR="004C1C09" w:rsidRPr="00905A7E" w:rsidRDefault="004C1C09" w:rsidP="00031AA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260DB25" w14:textId="524943A6" w:rsidR="004C1C09" w:rsidRPr="00905A7E" w:rsidRDefault="004C1C09" w:rsidP="00031A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A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8C3EF69" w14:textId="77777777" w:rsidR="004C1C09" w:rsidRPr="00905A7E" w:rsidRDefault="004C1C09" w:rsidP="00031AA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4683D" w14:textId="339B4D80" w:rsidR="004C1C09" w:rsidRPr="00905A7E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A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CDF9E83" w14:textId="77777777" w:rsidR="004C1C09" w:rsidRPr="00905A7E" w:rsidRDefault="004C1C09" w:rsidP="00031A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9D0E3D4" w14:textId="77777777" w:rsidR="004C1C09" w:rsidRPr="00905A7E" w:rsidRDefault="004C1C09" w:rsidP="00031AA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A7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3AA4CD" w14:textId="05D105F2" w:rsidR="00D02309" w:rsidRPr="007078AB" w:rsidRDefault="00D02309" w:rsidP="009B6728">
      <w:pPr>
        <w:pStyle w:val="block"/>
        <w:spacing w:before="120" w:after="0" w:line="240" w:lineRule="atLeast"/>
        <w:ind w:left="0" w:firstLine="426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7078AB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14D76DB" w14:textId="77777777" w:rsidR="00E16BFF" w:rsidRPr="00E16BFF" w:rsidRDefault="00E16BFF" w:rsidP="009B6728">
      <w:pPr>
        <w:pStyle w:val="a0"/>
        <w:tabs>
          <w:tab w:val="clear" w:pos="1080"/>
        </w:tabs>
        <w:spacing w:before="120" w:line="240" w:lineRule="atLeast"/>
        <w:ind w:left="426"/>
        <w:jc w:val="thaiDistribute"/>
        <w:rPr>
          <w:rFonts w:ascii="Angsana New" w:hAnsi="Angsana New" w:cs="Angsana New"/>
          <w:lang w:val="en-GB"/>
        </w:rPr>
      </w:pPr>
      <w:r w:rsidRPr="00E16BFF">
        <w:rPr>
          <w:rFonts w:ascii="Angsana New" w:hAnsi="Angsana New" w:cs="Angsana New"/>
          <w:cs/>
          <w:lang w:val="en-GB"/>
        </w:rPr>
        <w:t xml:space="preserve">เมื่อวันที่ </w:t>
      </w:r>
      <w:r w:rsidRPr="00E16BFF">
        <w:rPr>
          <w:rFonts w:ascii="Angsana New" w:hAnsi="Angsana New" w:cs="Angsana New"/>
          <w:lang w:val="en-US"/>
        </w:rPr>
        <w:t xml:space="preserve">24 </w:t>
      </w:r>
      <w:r w:rsidRPr="00E16BFF">
        <w:rPr>
          <w:rFonts w:ascii="Angsana New" w:hAnsi="Angsana New" w:cs="Angsana New"/>
          <w:cs/>
          <w:lang w:val="en-US"/>
        </w:rPr>
        <w:t xml:space="preserve">กรกฎาคม </w:t>
      </w:r>
      <w:r w:rsidRPr="00E16BFF">
        <w:rPr>
          <w:rFonts w:ascii="Angsana New" w:hAnsi="Angsana New" w:cs="Angsana New"/>
          <w:lang w:val="en-US"/>
        </w:rPr>
        <w:t xml:space="preserve">2562 </w:t>
      </w:r>
      <w:r w:rsidRPr="00E16BFF">
        <w:rPr>
          <w:rFonts w:ascii="Angsana New" w:hAnsi="Angsana New" w:cs="Angsana New"/>
          <w:cs/>
          <w:lang w:val="en-US"/>
        </w:rPr>
        <w:t xml:space="preserve">กลุ่มบริษัทขายส่วนได้เสียในการร่วมค้า ยูเรกายูเอ็มไอ ร้อยละ </w:t>
      </w:r>
      <w:r w:rsidRPr="00E16BFF">
        <w:rPr>
          <w:rFonts w:ascii="Angsana New" w:hAnsi="Angsana New" w:cs="Angsana New"/>
          <w:lang w:val="en-US"/>
        </w:rPr>
        <w:t>70</w:t>
      </w:r>
      <w:r w:rsidRPr="00E16BFF">
        <w:rPr>
          <w:rFonts w:ascii="Angsana New" w:hAnsi="Angsana New" w:cs="Angsana New"/>
          <w:cs/>
          <w:lang w:val="en-US"/>
        </w:rPr>
        <w:t xml:space="preserve"> ส่งผลให้ยูเรกายูเอ็มไอไม่ได้เป็นกิจการร่วมค้าอีกต่อไป </w:t>
      </w:r>
    </w:p>
    <w:p w14:paraId="0580F505" w14:textId="5164802B" w:rsidR="00C7178A" w:rsidRDefault="00C7178A" w:rsidP="006C3B2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14:paraId="51346A78" w14:textId="77777777" w:rsidR="00C7178A" w:rsidRPr="00C7178A" w:rsidRDefault="00C7178A" w:rsidP="00C7178A"/>
    <w:p w14:paraId="1277D916" w14:textId="77777777" w:rsidR="00C7178A" w:rsidRPr="00C7178A" w:rsidRDefault="00C7178A" w:rsidP="00C7178A"/>
    <w:p w14:paraId="343338F4" w14:textId="77777777" w:rsidR="00C7178A" w:rsidRPr="00C7178A" w:rsidRDefault="00C7178A" w:rsidP="00C7178A"/>
    <w:p w14:paraId="652D0810" w14:textId="77777777" w:rsidR="00C7178A" w:rsidRPr="00C7178A" w:rsidRDefault="00C7178A" w:rsidP="00C7178A"/>
    <w:p w14:paraId="5C74EA82" w14:textId="77777777" w:rsidR="00C7178A" w:rsidRPr="00C7178A" w:rsidRDefault="00C7178A" w:rsidP="00C7178A"/>
    <w:p w14:paraId="4310A0CB" w14:textId="77777777" w:rsidR="00C7178A" w:rsidRPr="00C7178A" w:rsidRDefault="00C7178A" w:rsidP="00C7178A"/>
    <w:p w14:paraId="34527CA6" w14:textId="77777777" w:rsidR="00C7178A" w:rsidRPr="00C7178A" w:rsidRDefault="00C7178A" w:rsidP="00C7178A"/>
    <w:p w14:paraId="0D2E6816" w14:textId="77777777" w:rsidR="00C7178A" w:rsidRPr="00C7178A" w:rsidRDefault="00C7178A" w:rsidP="00C7178A"/>
    <w:p w14:paraId="044AD4E8" w14:textId="77777777" w:rsidR="00C7178A" w:rsidRPr="00C7178A" w:rsidRDefault="00C7178A" w:rsidP="00C7178A"/>
    <w:p w14:paraId="51760637" w14:textId="77777777" w:rsidR="00C7178A" w:rsidRPr="00C7178A" w:rsidRDefault="00C7178A" w:rsidP="00C7178A">
      <w:pPr>
        <w:jc w:val="right"/>
      </w:pPr>
    </w:p>
    <w:p w14:paraId="1795DBF2" w14:textId="37D94F43" w:rsidR="00C7178A" w:rsidRDefault="00C7178A" w:rsidP="00C7178A"/>
    <w:p w14:paraId="26C28AAB" w14:textId="77777777" w:rsidR="007078AB" w:rsidRPr="00C7178A" w:rsidRDefault="007078AB" w:rsidP="00C7178A">
      <w:pPr>
        <w:sectPr w:rsidR="007078AB" w:rsidRPr="00C7178A" w:rsidSect="004413DB">
          <w:pgSz w:w="11907" w:h="16840" w:code="9"/>
          <w:pgMar w:top="691" w:right="992" w:bottom="576" w:left="1152" w:header="737" w:footer="567" w:gutter="0"/>
          <w:pgNumType w:start="45"/>
          <w:cols w:space="708"/>
          <w:docGrid w:linePitch="360"/>
        </w:sectPr>
      </w:pPr>
    </w:p>
    <w:p w14:paraId="4DB50BBD" w14:textId="77777777" w:rsidR="00125E7D" w:rsidRPr="00FF774B" w:rsidRDefault="00B0164D" w:rsidP="004957FF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25E7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1B123F27" w14:textId="31363FA9" w:rsidR="00B0164D" w:rsidRPr="00FF774B" w:rsidRDefault="00B0164D" w:rsidP="001153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F774B">
        <w:rPr>
          <w:rFonts w:ascii="Angsana New" w:hAnsi="Angsana New"/>
          <w:sz w:val="30"/>
          <w:szCs w:val="30"/>
          <w:cs/>
          <w:lang w:val="th-TH"/>
        </w:rPr>
        <w:t xml:space="preserve">เงินลงทุนในบริษัทย่อย ณ วันที่ </w:t>
      </w:r>
      <w:r w:rsidR="00DF6D52" w:rsidRPr="00DF6D52">
        <w:rPr>
          <w:rFonts w:ascii="Angsana New" w:hAnsi="Angsana New"/>
          <w:sz w:val="30"/>
          <w:szCs w:val="30"/>
        </w:rPr>
        <w:t>31</w:t>
      </w:r>
      <w:r w:rsidRPr="00FF774B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Pr="00FF774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F6D52" w:rsidRPr="00DF6D52">
        <w:rPr>
          <w:rFonts w:ascii="Angsana New" w:hAnsi="Angsana New"/>
          <w:sz w:val="30"/>
          <w:szCs w:val="30"/>
        </w:rPr>
        <w:t>2563</w:t>
      </w:r>
      <w:r w:rsidRPr="00FF774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F774B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DF6D52" w:rsidRPr="00DF6D52">
        <w:rPr>
          <w:rFonts w:ascii="Angsana New" w:hAnsi="Angsana New"/>
          <w:sz w:val="30"/>
          <w:szCs w:val="30"/>
        </w:rPr>
        <w:t>2562</w:t>
      </w:r>
      <w:r w:rsidRPr="00FF774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F774B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tbl>
      <w:tblPr>
        <w:tblpPr w:leftFromText="180" w:rightFromText="180" w:vertAnchor="page" w:horzAnchor="margin" w:tblpX="284" w:tblpY="3571"/>
        <w:tblW w:w="14743" w:type="dxa"/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2"/>
        <w:gridCol w:w="284"/>
        <w:gridCol w:w="850"/>
        <w:gridCol w:w="284"/>
        <w:gridCol w:w="850"/>
        <w:gridCol w:w="284"/>
        <w:gridCol w:w="993"/>
        <w:gridCol w:w="283"/>
        <w:gridCol w:w="851"/>
      </w:tblGrid>
      <w:tr w:rsidR="00B0164D" w:rsidRPr="00715124" w14:paraId="03C7B14B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1D6D15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9297EF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7F9E3AA" w14:textId="77777777" w:rsidR="00B016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7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89FC14E" w14:textId="77777777" w:rsidR="00B0164D" w:rsidRPr="009B592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0164D" w:rsidRPr="00715124" w14:paraId="377CEDE8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EE9499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6B7DF71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703F2DB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73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D887853" w14:textId="77777777" w:rsidR="00B0164D" w:rsidRPr="009B592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64D" w:rsidRPr="00715124" w14:paraId="5D62B0DD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EBFAA62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29F847E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34EBE5C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C4B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4348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17CD29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88005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440607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7A7F595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1855A6E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EAE6D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5A64E0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80D117B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45D79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164D" w:rsidRPr="00715124" w14:paraId="4D474AD9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E27FA2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5A621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9B31DA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4517" w14:textId="77777777" w:rsidR="00B0164D" w:rsidRPr="00B82E4D" w:rsidDel="00685444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B870C1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A571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117B9899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9E2A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2398D592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5FEA8" w14:textId="77777777" w:rsidR="00B0164D" w:rsidRPr="00B82E4D" w:rsidDel="00685444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0164D" w:rsidRPr="00715124" w14:paraId="013A2DC2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30F3C2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A845FEB" w14:textId="7382BAF5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3607E7C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7E112C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009AD4F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E975DA" w14:textId="60809F4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D5B0FC6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791398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14F18104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FEF4548" w14:textId="5DF78ED9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4191ED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38828D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69935742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4875DAF" w14:textId="44DE9205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6821F33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97B78D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0D89CD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1069762" w14:textId="3ED458D4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4EA8748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454B89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0164D" w:rsidRPr="00715124" w14:paraId="38C63A1A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FFA2818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AE0F88A" w14:textId="58C8820D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13AB809E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571EB41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6E5AE122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F7BC6A5" w14:textId="4A4ADC25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A8073FF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EEBF1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1E26FF07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9125F45" w14:textId="3448B678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0DDCEF5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8594E4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251C689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DE41854" w14:textId="465FD551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42863B5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29E3C03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7B7111A8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BBF60AE" w14:textId="59F5B356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7ECB66C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F1F247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0164D" w:rsidRPr="00715124" w14:paraId="3893CD68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7AFC79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89DFE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4D5E684B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9D3EFD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12A603B3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E89AA9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4781F473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8BBC5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0EC42F6B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75BD3FF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8E092FD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73B3FA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3CC3CE8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D498E3D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79E27A98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86218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34C0880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92ECAB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32465FF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69EC1C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164D" w:rsidRPr="00715124" w14:paraId="3C5E9261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93BE37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91965C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1420A42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D9060B6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6DB250B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290BD0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1B6E4DC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0768B89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ED3E8C6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295E43F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B622984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DF849E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EF8F2C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54426F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4855FB0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B4A1BA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BAD3EA7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0495D98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9984A4A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266C9F6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164D" w:rsidRPr="00715124" w14:paraId="4CEB4F50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3225F21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ไบโอเทค จำกัด  </w:t>
            </w:r>
          </w:p>
        </w:tc>
        <w:tc>
          <w:tcPr>
            <w:tcW w:w="851" w:type="dxa"/>
            <w:shd w:val="clear" w:color="auto" w:fill="auto"/>
          </w:tcPr>
          <w:p w14:paraId="28A8210C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55089BB4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64A3A22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  <w:tc>
          <w:tcPr>
            <w:tcW w:w="283" w:type="dxa"/>
            <w:shd w:val="clear" w:color="auto" w:fill="auto"/>
          </w:tcPr>
          <w:p w14:paraId="28A4F9DA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C11EF51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3716EF70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5EC5C94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46,700</w:t>
            </w:r>
          </w:p>
        </w:tc>
        <w:tc>
          <w:tcPr>
            <w:tcW w:w="283" w:type="dxa"/>
            <w:shd w:val="clear" w:color="auto" w:fill="auto"/>
          </w:tcPr>
          <w:p w14:paraId="57A858C7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7062C147" w14:textId="77777777" w:rsidR="00B0164D" w:rsidRPr="00532635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3" w:type="dxa"/>
            <w:shd w:val="clear" w:color="auto" w:fill="auto"/>
          </w:tcPr>
          <w:p w14:paraId="179DABB8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6D16D1D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  <w:tc>
          <w:tcPr>
            <w:tcW w:w="284" w:type="dxa"/>
            <w:shd w:val="clear" w:color="auto" w:fill="auto"/>
          </w:tcPr>
          <w:p w14:paraId="7B53BF02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6D3A8E2" w14:textId="7337105F" w:rsidR="00B0164D" w:rsidRPr="00532635" w:rsidRDefault="00031AA9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1102DB5E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5A662E4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B2C9214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7ECED86" w14:textId="7D566C2D" w:rsidR="00B0164D" w:rsidRPr="00532635" w:rsidRDefault="00031AA9" w:rsidP="00AA072B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44,343</w:t>
            </w:r>
          </w:p>
        </w:tc>
        <w:tc>
          <w:tcPr>
            <w:tcW w:w="283" w:type="dxa"/>
            <w:shd w:val="clear" w:color="auto" w:fill="auto"/>
          </w:tcPr>
          <w:p w14:paraId="2760E282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ADE4AE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</w:tr>
      <w:tr w:rsidR="00B0164D" w:rsidRPr="00715124" w14:paraId="58DD85B3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A4E8507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 ยูยู จำกัด</w:t>
            </w:r>
          </w:p>
        </w:tc>
        <w:tc>
          <w:tcPr>
            <w:tcW w:w="851" w:type="dxa"/>
            <w:shd w:val="clear" w:color="auto" w:fill="auto"/>
          </w:tcPr>
          <w:p w14:paraId="31525CFF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3FC67B6D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C79E7CE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83" w:type="dxa"/>
            <w:shd w:val="clear" w:color="auto" w:fill="auto"/>
          </w:tcPr>
          <w:p w14:paraId="2BBE9032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8AE9725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6CE93D22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ADB2142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5397CDFF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01C6947F" w14:textId="77777777" w:rsidR="00B0164D" w:rsidRPr="00532635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3A3B6BFB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4AA5D98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84" w:type="dxa"/>
            <w:shd w:val="clear" w:color="auto" w:fill="auto"/>
          </w:tcPr>
          <w:p w14:paraId="66D55FCA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22C8C4D7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343AA2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6DBA1A1D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88AC65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14A5ADB" w14:textId="77777777" w:rsidR="00B0164D" w:rsidRPr="00532635" w:rsidRDefault="00B0164D" w:rsidP="00AA072B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4C8C7E4A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4D5CB1A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</w:tr>
      <w:tr w:rsidR="00B0164D" w:rsidRPr="00715124" w14:paraId="05B6B634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55F1B63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6CAA8C5D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65D7BF19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0CB10E7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29543A32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F49668F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5DF03FFC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4D37DB0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089AC4B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5CA38D8A" w14:textId="77777777" w:rsidR="00B0164D" w:rsidRPr="00532635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0979CE3D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0E9AB3E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3F5B1C07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254EFC5B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33F14B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DBCB9F6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370BE7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6D0685E" w14:textId="77777777" w:rsidR="00B0164D" w:rsidRPr="00532635" w:rsidRDefault="00B0164D" w:rsidP="00AA072B">
            <w:pPr>
              <w:pStyle w:val="acctfourfigures"/>
              <w:tabs>
                <w:tab w:val="decimal" w:pos="731"/>
              </w:tabs>
              <w:spacing w:line="240" w:lineRule="atLeast"/>
              <w:ind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3440DAFB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71D9A56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B0164D" w:rsidRPr="00715124" w14:paraId="1D82CB81" w14:textId="77777777" w:rsidTr="00AA072B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4D789E04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2752D0FA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F27D246" w14:textId="77777777" w:rsidR="00B0164D" w:rsidRPr="00B82E4D" w:rsidRDefault="00B0164D" w:rsidP="00AA072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5BA9DE6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3484B90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7877FF9" w14:textId="77777777" w:rsidR="00B0164D" w:rsidRPr="00B82E4D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44530D3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D6EF66C" w14:textId="77777777" w:rsidR="00B0164D" w:rsidRPr="00B82E4D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F04774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0C26" w14:textId="77777777" w:rsidR="00B0164D" w:rsidRPr="00532635" w:rsidRDefault="00B0164D" w:rsidP="00AA07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3" w:type="dxa"/>
            <w:shd w:val="clear" w:color="auto" w:fill="auto"/>
          </w:tcPr>
          <w:p w14:paraId="70C8F3EE" w14:textId="77777777" w:rsidR="00B0164D" w:rsidRPr="00532635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2E167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44,049</w:t>
            </w:r>
          </w:p>
        </w:tc>
        <w:tc>
          <w:tcPr>
            <w:tcW w:w="284" w:type="dxa"/>
            <w:shd w:val="clear" w:color="auto" w:fill="auto"/>
          </w:tcPr>
          <w:p w14:paraId="68CE14A4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ACAD1" w14:textId="04B0D4F6" w:rsidR="00B0164D" w:rsidRPr="00532635" w:rsidRDefault="00031AA9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(13,456)</w:t>
            </w:r>
          </w:p>
        </w:tc>
        <w:tc>
          <w:tcPr>
            <w:tcW w:w="284" w:type="dxa"/>
            <w:shd w:val="clear" w:color="auto" w:fill="auto"/>
          </w:tcPr>
          <w:p w14:paraId="64439BB3" w14:textId="77777777" w:rsidR="00B0164D" w:rsidRPr="00532635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911D3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ED7F6E" w14:textId="77777777" w:rsidR="00B0164D" w:rsidRPr="00532635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E6626" w14:textId="40184DE1" w:rsidR="00B0164D" w:rsidRPr="00532635" w:rsidRDefault="00B0164D" w:rsidP="00AA072B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1AA9">
              <w:rPr>
                <w:rFonts w:ascii="Angsana New" w:hAnsi="Angsana New"/>
                <w:b/>
                <w:bCs/>
                <w:sz w:val="30"/>
                <w:szCs w:val="30"/>
              </w:rPr>
              <w:t>66,393</w:t>
            </w:r>
          </w:p>
        </w:tc>
        <w:tc>
          <w:tcPr>
            <w:tcW w:w="283" w:type="dxa"/>
            <w:shd w:val="clear" w:color="auto" w:fill="auto"/>
          </w:tcPr>
          <w:p w14:paraId="74E16258" w14:textId="77777777" w:rsidR="00B0164D" w:rsidRPr="00B82E4D" w:rsidRDefault="00B0164D" w:rsidP="00AA07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6C010" w14:textId="77777777" w:rsidR="00B0164D" w:rsidRPr="001B049F" w:rsidRDefault="00B0164D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</w:tr>
    </w:tbl>
    <w:p w14:paraId="093504AC" w14:textId="4B7E95F3" w:rsidR="00013002" w:rsidRPr="00115329" w:rsidRDefault="00013002" w:rsidP="0011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15329">
        <w:rPr>
          <w:rFonts w:ascii="Angsana New" w:hAnsi="Angsana New" w:hint="cs"/>
          <w:sz w:val="30"/>
          <w:szCs w:val="30"/>
          <w:cs/>
          <w:lang w:val="th-TH"/>
        </w:rPr>
        <w:t>ตามมติที่ประชุมคณะกรรมการบริษัท ครั้งที่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7</w:t>
      </w:r>
      <w:r w:rsidRPr="00115329">
        <w:rPr>
          <w:rFonts w:ascii="Angsana New" w:hAnsi="Angsana New"/>
          <w:sz w:val="30"/>
          <w:szCs w:val="30"/>
          <w:cs/>
          <w:lang w:val="th-TH"/>
        </w:rPr>
        <w:t>/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เมื่อวันที่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5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มีมติอนุมัติเพิ่มทุนในบริษัทย่อย - บริษัท กิจการร่วมค้า ยูเรก้า ยูยู จำกัด จากทุนจดทะเบียน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7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="004F685B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120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โดยออกหุ้นสามัญจำนวน </w:t>
      </w:r>
      <w:r w:rsidR="00DF6D52" w:rsidRPr="00115329">
        <w:rPr>
          <w:rFonts w:ascii="Angsana New" w:hAnsi="Angsana New"/>
          <w:sz w:val="30"/>
          <w:szCs w:val="30"/>
          <w:lang w:val="th-TH"/>
        </w:rPr>
        <w:t>1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130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มูลค่าหุ้นที่ตราไว้หุ้นละ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100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บริษัทย่อยได้จดทะเบียนเพิ่มทุนเมื่อวันที่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9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</w:p>
    <w:p w14:paraId="5200E139" w14:textId="35686ED9" w:rsidR="00013002" w:rsidRPr="00115329" w:rsidRDefault="00013002" w:rsidP="004F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13002" w:rsidRPr="00115329" w:rsidSect="00DA22E7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680" w:bottom="576" w:left="1152" w:header="737" w:footer="567" w:gutter="0"/>
          <w:cols w:space="708"/>
          <w:docGrid w:linePitch="360"/>
        </w:sectPr>
      </w:pPr>
      <w:r w:rsidRPr="00115329">
        <w:rPr>
          <w:rFonts w:ascii="Angsana New" w:hAnsi="Angsana New" w:hint="cs"/>
          <w:sz w:val="30"/>
          <w:szCs w:val="30"/>
          <w:cs/>
          <w:lang w:val="th-TH"/>
        </w:rPr>
        <w:t>ตามมติที่ประชุมคณะกรรมการบริษัท ครั้งที่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7</w:t>
      </w:r>
      <w:r w:rsidRPr="00115329">
        <w:rPr>
          <w:rFonts w:ascii="Angsana New" w:hAnsi="Angsana New"/>
          <w:sz w:val="30"/>
          <w:szCs w:val="30"/>
          <w:cs/>
          <w:lang w:val="th-TH"/>
        </w:rPr>
        <w:t>/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เมื่อวันที่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5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มิถุนายน 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มีมติอนุมัติเพิ่มทุนในบริษัทย่อย - บริษัท บีเอส มายโค ไบโอเทค จำกัด จากทุนจดทะเบียน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46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700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="004F685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บาท เป็น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72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บาท โดยออกหุ้นสามัญจำนวน 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253</w:t>
      </w:r>
      <w:r w:rsidRPr="00115329">
        <w:rPr>
          <w:rFonts w:ascii="Angsana New" w:hAnsi="Angsana New"/>
          <w:sz w:val="30"/>
          <w:szCs w:val="30"/>
          <w:cs/>
          <w:lang w:val="th-TH"/>
        </w:rPr>
        <w:t>,</w:t>
      </w:r>
      <w:r w:rsidR="00DF6D52" w:rsidRPr="00115329">
        <w:rPr>
          <w:rFonts w:ascii="Angsana New" w:hAnsi="Angsana New"/>
          <w:sz w:val="30"/>
          <w:szCs w:val="30"/>
          <w:lang w:val="th-TH"/>
        </w:rPr>
        <w:t>000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มูลค่าหุ้นที่ตราไว้หุ้นละ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100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>บริษัทย่อยได้จดทะเบียนเพิ่มทุนเมื่อวันที่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11</w:t>
      </w:r>
      <w:r w:rsidRPr="00115329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</w:t>
      </w:r>
      <w:r w:rsidRPr="0011532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F6D52" w:rsidRPr="00115329">
        <w:rPr>
          <w:rFonts w:ascii="Angsana New" w:hAnsi="Angsana New"/>
          <w:sz w:val="30"/>
          <w:szCs w:val="30"/>
          <w:lang w:val="th-TH"/>
        </w:rPr>
        <w:t>2563</w:t>
      </w:r>
    </w:p>
    <w:p w14:paraId="3D385930" w14:textId="3FAB303B" w:rsidR="009841F0" w:rsidRPr="00170343" w:rsidRDefault="00D56B63" w:rsidP="00510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lastRenderedPageBreak/>
        <w:tab/>
      </w:r>
      <w:r w:rsidR="00170343">
        <w:rPr>
          <w:rFonts w:ascii="Angsana New" w:hAnsi="Angsana New" w:hint="cs"/>
          <w:b/>
          <w:sz w:val="30"/>
          <w:szCs w:val="30"/>
          <w:cs/>
        </w:rPr>
        <w:t>การเพิ่มขึ้นและลดลงของเงินลงทุนในบริษัทย่อยสำหรับปีสิ้นสุดวันที่</w:t>
      </w:r>
      <w:r w:rsidR="00170343" w:rsidRPr="0017034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70343" w:rsidRPr="00170343">
        <w:rPr>
          <w:rFonts w:ascii="Angsana New" w:hAnsi="Angsana New"/>
          <w:bCs/>
          <w:sz w:val="30"/>
          <w:szCs w:val="30"/>
        </w:rPr>
        <w:t>31</w:t>
      </w:r>
      <w:r w:rsidR="00170343">
        <w:rPr>
          <w:rFonts w:ascii="Angsana New" w:hAnsi="Angsana New"/>
          <w:b/>
          <w:sz w:val="30"/>
          <w:szCs w:val="30"/>
        </w:rPr>
        <w:t xml:space="preserve"> </w:t>
      </w:r>
      <w:r w:rsidR="00170343">
        <w:rPr>
          <w:rFonts w:ascii="Angsana New" w:hAnsi="Angsana New" w:hint="cs"/>
          <w:b/>
          <w:sz w:val="30"/>
          <w:szCs w:val="30"/>
          <w:cs/>
        </w:rPr>
        <w:t>ธันวาคม มีดังนี้</w:t>
      </w:r>
    </w:p>
    <w:tbl>
      <w:tblPr>
        <w:tblW w:w="92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51"/>
        <w:gridCol w:w="3045"/>
        <w:gridCol w:w="1440"/>
        <w:gridCol w:w="270"/>
        <w:gridCol w:w="1422"/>
      </w:tblGrid>
      <w:tr w:rsidR="00170343" w:rsidRPr="00233765" w14:paraId="4ECA5A00" w14:textId="77777777" w:rsidTr="00AA072B">
        <w:tc>
          <w:tcPr>
            <w:tcW w:w="3051" w:type="dxa"/>
          </w:tcPr>
          <w:p w14:paraId="6DFE1205" w14:textId="77777777" w:rsidR="00170343" w:rsidRPr="00BA20E1" w:rsidRDefault="00170343" w:rsidP="006C5F71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</w:tcPr>
          <w:p w14:paraId="4706327E" w14:textId="77777777" w:rsidR="00170343" w:rsidRPr="00BA20E1" w:rsidRDefault="00170343" w:rsidP="006C5F7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  <w:tcBorders>
              <w:bottom w:val="single" w:sz="4" w:space="0" w:color="auto"/>
            </w:tcBorders>
          </w:tcPr>
          <w:p w14:paraId="53CBDC2C" w14:textId="40B92818" w:rsidR="00031519" w:rsidRPr="00031519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51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31519" w:rsidRPr="00233765" w14:paraId="4276DB05" w14:textId="77777777" w:rsidTr="00AA072B">
        <w:tc>
          <w:tcPr>
            <w:tcW w:w="3051" w:type="dxa"/>
          </w:tcPr>
          <w:p w14:paraId="359255DD" w14:textId="5D026A69" w:rsidR="00031519" w:rsidRPr="00BA20E1" w:rsidRDefault="00031519" w:rsidP="004F685B">
            <w:pPr>
              <w:tabs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</w:tcPr>
          <w:p w14:paraId="49F4D5A4" w14:textId="77777777" w:rsidR="00031519" w:rsidRPr="00BA20E1" w:rsidRDefault="00031519" w:rsidP="006C5F7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4C859" w14:textId="46047B44" w:rsidR="00031519" w:rsidRPr="00031519" w:rsidRDefault="00031519" w:rsidP="006C5F7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51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03151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31519" w:rsidRPr="00233765" w14:paraId="274E5A0D" w14:textId="77777777" w:rsidTr="00AA072B">
        <w:tc>
          <w:tcPr>
            <w:tcW w:w="3051" w:type="dxa"/>
          </w:tcPr>
          <w:p w14:paraId="43EB9FEB" w14:textId="77777777" w:rsidR="00031519" w:rsidRPr="00233765" w:rsidRDefault="00031519" w:rsidP="00031519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5" w:type="dxa"/>
          </w:tcPr>
          <w:p w14:paraId="4162E61E" w14:textId="77777777" w:rsidR="00031519" w:rsidRPr="00233765" w:rsidRDefault="00031519" w:rsidP="000315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22EE62" w14:textId="2AEF4730" w:rsidR="00031519" w:rsidRPr="00233765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1FE523" w14:textId="77777777" w:rsidR="00031519" w:rsidRPr="00233765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7A6711D" w14:textId="6AC9B436" w:rsidR="00031519" w:rsidRPr="00233765" w:rsidRDefault="00031519" w:rsidP="000315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31519" w:rsidRPr="00233765" w14:paraId="064B2F67" w14:textId="77777777" w:rsidTr="00AA072B">
        <w:tc>
          <w:tcPr>
            <w:tcW w:w="3051" w:type="dxa"/>
          </w:tcPr>
          <w:p w14:paraId="58CC2B92" w14:textId="77777777" w:rsidR="00031519" w:rsidRPr="00233765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337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337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3376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045" w:type="dxa"/>
          </w:tcPr>
          <w:p w14:paraId="2BB06F9C" w14:textId="77777777" w:rsidR="00031519" w:rsidRPr="00233765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678E8" w14:textId="53F4EBE6" w:rsidR="00031519" w:rsidRPr="001B0569" w:rsidRDefault="00C85F7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44,049</w:t>
            </w:r>
          </w:p>
        </w:tc>
        <w:tc>
          <w:tcPr>
            <w:tcW w:w="270" w:type="dxa"/>
          </w:tcPr>
          <w:p w14:paraId="35492FD4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BC9FCC" w14:textId="21DDF4E6" w:rsidR="00031519" w:rsidRPr="00233765" w:rsidRDefault="00031519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64,48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31519" w:rsidRPr="00233765" w14:paraId="4A0B8EE7" w14:textId="77777777" w:rsidTr="00AA072B">
        <w:tc>
          <w:tcPr>
            <w:tcW w:w="3051" w:type="dxa"/>
          </w:tcPr>
          <w:p w14:paraId="0D66312D" w14:textId="77777777" w:rsidR="00031519" w:rsidRPr="00AC0293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6C5F7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045" w:type="dxa"/>
          </w:tcPr>
          <w:p w14:paraId="24794C03" w14:textId="77777777" w:rsidR="00031519" w:rsidRPr="00233765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65DF90" w14:textId="760AB722" w:rsidR="00031519" w:rsidRPr="001D51CC" w:rsidRDefault="00C85F7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135,800</w:t>
            </w:r>
          </w:p>
        </w:tc>
        <w:tc>
          <w:tcPr>
            <w:tcW w:w="270" w:type="dxa"/>
          </w:tcPr>
          <w:p w14:paraId="4B3E744C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6007169" w14:textId="00312716" w:rsidR="00031519" w:rsidRPr="00233765" w:rsidRDefault="00031519" w:rsidP="00DD049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44,049</w:t>
            </w:r>
          </w:p>
        </w:tc>
      </w:tr>
      <w:tr w:rsidR="00031519" w:rsidRPr="00233765" w14:paraId="7E958975" w14:textId="77777777" w:rsidTr="00AA072B">
        <w:tc>
          <w:tcPr>
            <w:tcW w:w="3051" w:type="dxa"/>
          </w:tcPr>
          <w:p w14:paraId="387611E1" w14:textId="77777777" w:rsidR="00031519" w:rsidRPr="006C5F71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6C5F7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45" w:type="dxa"/>
          </w:tcPr>
          <w:p w14:paraId="2498B60A" w14:textId="77777777" w:rsidR="00031519" w:rsidRPr="00233765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C542F" w14:textId="142098BA" w:rsidR="00031519" w:rsidRPr="00233765" w:rsidRDefault="00C85F7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864B8A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0CDD5F" w14:textId="577902CB" w:rsidR="00031519" w:rsidRPr="00D0111D" w:rsidRDefault="00031519" w:rsidP="00DD049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97,207</w:t>
            </w:r>
            <w:r w:rsidRPr="005A64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1519" w:rsidRPr="00233765" w14:paraId="2A3C48FD" w14:textId="77777777" w:rsidTr="00AA072B">
        <w:tc>
          <w:tcPr>
            <w:tcW w:w="3051" w:type="dxa"/>
          </w:tcPr>
          <w:p w14:paraId="49C748C3" w14:textId="77777777" w:rsidR="00031519" w:rsidRPr="006C5F71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6C5F71">
              <w:rPr>
                <w:rFonts w:ascii="Angsana New" w:hAnsi="Angsana New" w:hint="cs"/>
                <w:sz w:val="30"/>
                <w:szCs w:val="30"/>
                <w:cs/>
              </w:rPr>
              <w:t>คืนทุน</w:t>
            </w:r>
          </w:p>
        </w:tc>
        <w:tc>
          <w:tcPr>
            <w:tcW w:w="3045" w:type="dxa"/>
          </w:tcPr>
          <w:p w14:paraId="7D3F3308" w14:textId="77777777" w:rsidR="00031519" w:rsidRPr="00233765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95C412" w14:textId="418FD756" w:rsidR="00031519" w:rsidRPr="00233765" w:rsidRDefault="00C85F7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FE4A5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435C64" w14:textId="6BF4485D" w:rsidR="00031519" w:rsidRDefault="00031519" w:rsidP="00DD0498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(2,391)</w:t>
            </w:r>
          </w:p>
        </w:tc>
      </w:tr>
      <w:tr w:rsidR="00031519" w:rsidRPr="00233765" w14:paraId="26357C3E" w14:textId="77777777" w:rsidTr="00AA072B">
        <w:tc>
          <w:tcPr>
            <w:tcW w:w="3051" w:type="dxa"/>
          </w:tcPr>
          <w:p w14:paraId="65C8D186" w14:textId="77777777" w:rsidR="00031519" w:rsidRPr="00233765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33765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3045" w:type="dxa"/>
          </w:tcPr>
          <w:p w14:paraId="641AE3AF" w14:textId="77777777" w:rsidR="00031519" w:rsidRPr="00F1733C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69DA0E4" w14:textId="5A93BA68" w:rsidR="00031519" w:rsidRPr="00233765" w:rsidRDefault="00DD049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(13,456)</w:t>
            </w:r>
          </w:p>
        </w:tc>
        <w:tc>
          <w:tcPr>
            <w:tcW w:w="270" w:type="dxa"/>
          </w:tcPr>
          <w:p w14:paraId="18322F62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8509373" w14:textId="460B666F" w:rsidR="00031519" w:rsidRPr="00233765" w:rsidRDefault="00031519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455">
              <w:rPr>
                <w:rFonts w:ascii="Angsana New" w:hAnsi="Angsana New"/>
                <w:sz w:val="30"/>
                <w:szCs w:val="30"/>
              </w:rPr>
              <w:t>35,11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1519" w:rsidRPr="00853F29" w14:paraId="1B0092A6" w14:textId="77777777" w:rsidTr="00AA072B">
        <w:tc>
          <w:tcPr>
            <w:tcW w:w="3051" w:type="dxa"/>
          </w:tcPr>
          <w:p w14:paraId="6CEC2BB7" w14:textId="77777777" w:rsidR="00031519" w:rsidRPr="006C5F71" w:rsidRDefault="00031519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6C5F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C5F7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45" w:type="dxa"/>
          </w:tcPr>
          <w:p w14:paraId="3B55F97A" w14:textId="77777777" w:rsidR="00031519" w:rsidRPr="00233765" w:rsidRDefault="00031519" w:rsidP="0003151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5089AB" w14:textId="0CE1B3CC" w:rsidR="00031519" w:rsidRPr="00233765" w:rsidRDefault="00C85F78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D0498">
              <w:rPr>
                <w:rFonts w:ascii="Angsana New" w:hAnsi="Angsana New"/>
                <w:b/>
                <w:bCs/>
                <w:sz w:val="30"/>
                <w:szCs w:val="30"/>
              </w:rPr>
              <w:t>66,393</w:t>
            </w:r>
          </w:p>
        </w:tc>
        <w:tc>
          <w:tcPr>
            <w:tcW w:w="270" w:type="dxa"/>
          </w:tcPr>
          <w:p w14:paraId="68BE68D8" w14:textId="77777777" w:rsidR="00031519" w:rsidRPr="00233765" w:rsidRDefault="00031519" w:rsidP="00DD04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BC90CE5" w14:textId="5A078CB2" w:rsidR="00031519" w:rsidRPr="00233765" w:rsidRDefault="00031519" w:rsidP="00DD049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55">
              <w:rPr>
                <w:rFonts w:ascii="Angsana New" w:hAnsi="Angsana New"/>
                <w:b/>
                <w:bCs/>
                <w:sz w:val="30"/>
                <w:szCs w:val="30"/>
              </w:rPr>
              <w:t>44,04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5EE5B954" w14:textId="7B33E9A3" w:rsidR="00D56B63" w:rsidRPr="00C54BFA" w:rsidRDefault="009841F0" w:rsidP="001703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ind w:right="-4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tab/>
      </w:r>
      <w:r w:rsidR="00D56B63" w:rsidRPr="00C54BFA">
        <w:rPr>
          <w:rFonts w:ascii="Angsana New" w:hAnsi="Angsana New"/>
          <w:bCs/>
          <w:sz w:val="30"/>
          <w:szCs w:val="30"/>
          <w:cs/>
        </w:rPr>
        <w:t>การซื้อบริษัทย่อย</w:t>
      </w:r>
    </w:p>
    <w:p w14:paraId="2E03C666" w14:textId="1416794E" w:rsidR="00D56B63" w:rsidRPr="00C54BFA" w:rsidRDefault="00D56B63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54BFA">
        <w:rPr>
          <w:rFonts w:ascii="Angsana New" w:hAnsi="Angsana New"/>
          <w:sz w:val="30"/>
          <w:szCs w:val="30"/>
        </w:rPr>
        <w:t xml:space="preserve">11 </w:t>
      </w:r>
      <w:r w:rsidRPr="00C54BF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54BFA">
        <w:rPr>
          <w:rFonts w:ascii="Angsana New" w:hAnsi="Angsana New"/>
          <w:sz w:val="30"/>
          <w:szCs w:val="30"/>
        </w:rPr>
        <w:t>2562</w:t>
      </w:r>
      <w:r w:rsidRPr="00C54BFA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บีเอส มายโค ไบโอเทค จำกัด เป็นจำนวนร้อยละ </w:t>
      </w:r>
      <w:r w:rsidRPr="00C54BFA">
        <w:rPr>
          <w:rFonts w:ascii="Angsana New" w:hAnsi="Angsana New"/>
          <w:sz w:val="30"/>
          <w:szCs w:val="30"/>
        </w:rPr>
        <w:t>85.65</w:t>
      </w:r>
      <w:r w:rsidRPr="00C54BFA">
        <w:rPr>
          <w:rFonts w:ascii="Angsana New" w:hAnsi="Angsana New"/>
          <w:sz w:val="30"/>
          <w:szCs w:val="30"/>
          <w:cs/>
        </w:rPr>
        <w:t xml:space="preserve"> ทั้งนี้เมื่อวันที่ </w:t>
      </w:r>
      <w:r w:rsidRPr="00C54BFA">
        <w:rPr>
          <w:rFonts w:ascii="Angsana New" w:hAnsi="Angsana New"/>
          <w:sz w:val="30"/>
          <w:szCs w:val="30"/>
        </w:rPr>
        <w:t xml:space="preserve">12 </w:t>
      </w:r>
      <w:r w:rsidRPr="00C54BF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54BFA">
        <w:rPr>
          <w:rFonts w:ascii="Angsana New" w:hAnsi="Angsana New"/>
          <w:sz w:val="30"/>
          <w:szCs w:val="30"/>
        </w:rPr>
        <w:t xml:space="preserve">2562 </w:t>
      </w:r>
      <w:r w:rsidRPr="00C54BFA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Pr="00C54BFA">
        <w:rPr>
          <w:rFonts w:ascii="Angsana New" w:hAnsi="Angsana New"/>
          <w:sz w:val="30"/>
          <w:szCs w:val="30"/>
        </w:rPr>
        <w:t>35.0</w:t>
      </w:r>
      <w:r w:rsidRPr="00C54BF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 xml:space="preserve">โดยบริษัทจ่ายเงินมัดจำค่าหุ้น จำนวนเงิน </w:t>
      </w:r>
      <w:r w:rsidRPr="00F55CAC">
        <w:rPr>
          <w:rFonts w:ascii="Angsana New" w:hAnsi="Angsana New"/>
          <w:sz w:val="30"/>
          <w:szCs w:val="30"/>
        </w:rPr>
        <w:t>15</w:t>
      </w:r>
      <w:r w:rsidRPr="00C54BFA">
        <w:rPr>
          <w:rFonts w:ascii="Angsana New" w:hAnsi="Angsana New"/>
          <w:sz w:val="30"/>
          <w:szCs w:val="30"/>
        </w:rPr>
        <w:t>.0</w:t>
      </w:r>
      <w:r w:rsidRPr="00C54BFA">
        <w:rPr>
          <w:rFonts w:ascii="Angsana New" w:hAnsi="Angsana New"/>
          <w:sz w:val="30"/>
          <w:szCs w:val="30"/>
          <w:cs/>
        </w:rPr>
        <w:t xml:space="preserve"> ล้านบาทในเดือนพฤษภาคม </w:t>
      </w:r>
      <w:r w:rsidRPr="00F55CAC">
        <w:rPr>
          <w:rFonts w:ascii="Angsana New" w:hAnsi="Angsana New"/>
          <w:sz w:val="30"/>
          <w:szCs w:val="30"/>
        </w:rPr>
        <w:t>256</w:t>
      </w:r>
      <w:r w:rsidRPr="00C54BFA">
        <w:rPr>
          <w:rFonts w:ascii="Angsana New" w:hAnsi="Angsana New"/>
          <w:sz w:val="30"/>
          <w:szCs w:val="30"/>
        </w:rPr>
        <w:t>2</w:t>
      </w:r>
      <w:r w:rsidRPr="00C54BFA">
        <w:rPr>
          <w:rFonts w:ascii="Angsana New" w:hAnsi="Angsana New"/>
          <w:sz w:val="30"/>
          <w:szCs w:val="30"/>
          <w:cs/>
        </w:rPr>
        <w:t xml:space="preserve"> บริษัทดำเนินการตามเงื่อนไขตามสัญญาจนถึงวันที่ </w:t>
      </w:r>
      <w:r w:rsidRPr="00C54BFA">
        <w:rPr>
          <w:rFonts w:ascii="Angsana New" w:hAnsi="Angsana New"/>
          <w:sz w:val="30"/>
          <w:szCs w:val="30"/>
        </w:rPr>
        <w:t>26</w:t>
      </w:r>
      <w:r w:rsidRPr="00C54BFA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55CAC">
        <w:rPr>
          <w:rFonts w:ascii="Angsana New" w:hAnsi="Angsana New"/>
          <w:sz w:val="30"/>
          <w:szCs w:val="30"/>
        </w:rPr>
        <w:t>256</w:t>
      </w:r>
      <w:r w:rsidRPr="00C54BFA">
        <w:rPr>
          <w:rFonts w:ascii="Angsana New" w:hAnsi="Angsana New"/>
          <w:sz w:val="30"/>
          <w:szCs w:val="30"/>
        </w:rPr>
        <w:t>2</w:t>
      </w:r>
      <w:r w:rsidRPr="00C54BFA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ซึ่งถือเป็นวันที่การซื้อธุรกิจและได้มาซึ่งอำนาจควบคุมใน บริษัท บีเอส มายโค ไบโอเทค จำกัด</w:t>
      </w:r>
      <w:r w:rsidR="009841F0">
        <w:rPr>
          <w:rFonts w:ascii="Angsana New" w:hAnsi="Angsana New" w:hint="cs"/>
          <w:sz w:val="30"/>
          <w:szCs w:val="30"/>
          <w:cs/>
        </w:rPr>
        <w:t xml:space="preserve"> จึงเป็นบริษัทย่อยของกลุ่มบริษัท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pacing w:val="-2"/>
          <w:sz w:val="30"/>
          <w:szCs w:val="30"/>
          <w:cs/>
        </w:rPr>
        <w:t>ผู้บริหารเชื่อว่าการซื้อธุรกิจ</w:t>
      </w:r>
      <w:r w:rsidRPr="00C54BFA">
        <w:rPr>
          <w:rFonts w:ascii="Angsana New" w:hAnsi="Angsana New"/>
          <w:sz w:val="30"/>
          <w:szCs w:val="30"/>
          <w:cs/>
        </w:rPr>
        <w:t xml:space="preserve">ในบริษัท บีเอส มายโค ไบโอเทค จำกัด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เป็นโอกาสที่จะเพิ่มรายได้ช่องทางใหม่สู่ธุรกิจอื่น </w:t>
      </w:r>
    </w:p>
    <w:p w14:paraId="61DF0CB2" w14:textId="77777777" w:rsidR="00D56B63" w:rsidRDefault="00D56B63" w:rsidP="00D56B63">
      <w:pPr>
        <w:spacing w:before="120" w:after="120" w:line="240" w:lineRule="auto"/>
        <w:ind w:left="539"/>
        <w:jc w:val="both"/>
        <w:rPr>
          <w:rFonts w:ascii="Angsana New" w:hAnsi="Angsana New"/>
          <w:sz w:val="30"/>
          <w:szCs w:val="30"/>
          <w:cs/>
        </w:rPr>
      </w:pPr>
      <w:r w:rsidRPr="008F320B">
        <w:rPr>
          <w:rFonts w:ascii="Angsana New" w:hAnsi="Angsana New" w:hint="cs"/>
          <w:sz w:val="30"/>
          <w:szCs w:val="30"/>
          <w:cs/>
        </w:rPr>
        <w:t>นอกจากนี้</w:t>
      </w:r>
      <w:r w:rsidRPr="008F320B">
        <w:rPr>
          <w:rFonts w:ascii="Angsana New" w:hAnsi="Angsana New"/>
          <w:sz w:val="30"/>
          <w:szCs w:val="30"/>
          <w:cs/>
        </w:rPr>
        <w:t>บริษัท</w:t>
      </w:r>
      <w:r w:rsidRPr="008F320B">
        <w:rPr>
          <w:rFonts w:ascii="Angsana New" w:hAnsi="Angsana New" w:hint="cs"/>
          <w:sz w:val="30"/>
          <w:szCs w:val="30"/>
          <w:cs/>
        </w:rPr>
        <w:t>ได้</w:t>
      </w:r>
      <w:r w:rsidRPr="008F320B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8F320B">
        <w:rPr>
          <w:rFonts w:ascii="Angsana New" w:hAnsi="Angsana New"/>
          <w:sz w:val="30"/>
          <w:szCs w:val="30"/>
        </w:rPr>
        <w:t>15.0</w:t>
      </w:r>
      <w:r w:rsidRPr="008F320B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Pr="008F320B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8F320B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Pr="008F320B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8F320B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มีกำหนดชำระคืนภายในเดือนมิถุนายน </w:t>
      </w:r>
      <w:r w:rsidRPr="008F320B">
        <w:rPr>
          <w:rFonts w:ascii="Angsana New" w:hAnsi="Angsana New"/>
          <w:sz w:val="30"/>
          <w:szCs w:val="30"/>
        </w:rPr>
        <w:t xml:space="preserve">2563 </w:t>
      </w:r>
      <w:r w:rsidRPr="008F320B">
        <w:rPr>
          <w:rFonts w:ascii="Angsana New" w:hAnsi="Angsana New" w:hint="cs"/>
          <w:sz w:val="30"/>
          <w:szCs w:val="30"/>
          <w:cs/>
        </w:rPr>
        <w:t>ปัจจุบัน</w:t>
      </w:r>
      <w:r>
        <w:rPr>
          <w:rFonts w:ascii="Angsana New" w:hAnsi="Angsana New" w:hint="cs"/>
          <w:sz w:val="30"/>
          <w:szCs w:val="30"/>
          <w:cs/>
        </w:rPr>
        <w:t>ได้รับคืนครบถ้วนแล้ว</w:t>
      </w:r>
    </w:p>
    <w:p w14:paraId="44F6FA1B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31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2562 </w:t>
      </w:r>
      <w:r w:rsidRPr="00C54BFA">
        <w:rPr>
          <w:rFonts w:ascii="Angsana New" w:hAnsi="Angsana New"/>
          <w:sz w:val="30"/>
          <w:szCs w:val="30"/>
          <w:cs/>
        </w:rPr>
        <w:t>บริษัท บีเอส มายโค ไบโอเทค จำกัด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มีขาดทุนจำนวนเงิน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16.8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1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2562 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ขาดทุนสุทธิรวมสำหรับปีสิ้นสุดวันที่ 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31 </w:t>
      </w:r>
      <w:r w:rsidRPr="00C54BFA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C54BFA">
        <w:rPr>
          <w:rFonts w:ascii="Angsana New" w:hAnsi="Angsana New"/>
          <w:spacing w:val="-2"/>
          <w:sz w:val="30"/>
          <w:szCs w:val="30"/>
        </w:rPr>
        <w:t xml:space="preserve"> 2562</w:t>
      </w:r>
      <w:r w:rsidRPr="00C54BFA">
        <w:rPr>
          <w:rFonts w:ascii="Angsana New" w:hAnsi="Angsana New"/>
          <w:spacing w:val="-2"/>
          <w:sz w:val="30"/>
          <w:szCs w:val="30"/>
          <w:cs/>
        </w:rPr>
        <w:t xml:space="preserve"> ไม่แตกต่างจากที่แสดงอย่างเป็นสาระสำคัญ </w:t>
      </w:r>
    </w:p>
    <w:p w14:paraId="51E5B7CC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4C8ECB7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B2E1FFD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8E2253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EC12DF" w14:textId="77777777" w:rsidR="00D56B63" w:rsidRDefault="00D56B63" w:rsidP="00D56B63">
      <w:pPr>
        <w:pStyle w:val="BodyText2"/>
        <w:tabs>
          <w:tab w:val="left" w:pos="540"/>
        </w:tabs>
        <w:spacing w:before="120" w:line="24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9CB6F3" w14:textId="77777777" w:rsidR="00D56B63" w:rsidRPr="00C54BFA" w:rsidRDefault="00D56B63" w:rsidP="0051065C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 มีดังนี้</w:t>
      </w:r>
    </w:p>
    <w:p w14:paraId="1D235C20" w14:textId="77777777" w:rsidR="00D56B63" w:rsidRPr="00C54BFA" w:rsidRDefault="00D56B63" w:rsidP="00D56B63">
      <w:pPr>
        <w:pStyle w:val="BodyText2"/>
        <w:tabs>
          <w:tab w:val="left" w:pos="540"/>
        </w:tabs>
        <w:spacing w:before="120" w:line="240" w:lineRule="atLeast"/>
        <w:ind w:left="539" w:firstLine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54BFA">
        <w:rPr>
          <w:rFonts w:ascii="Angsana New" w:hAnsi="Angsana New"/>
          <w:spacing w:val="-4"/>
          <w:sz w:val="30"/>
          <w:szCs w:val="30"/>
          <w:cs/>
        </w:rPr>
        <w:t>สิน</w:t>
      </w:r>
      <w:r>
        <w:rPr>
          <w:rFonts w:ascii="Angsana New" w:hAnsi="Angsana New"/>
          <w:spacing w:val="-4"/>
          <w:sz w:val="30"/>
          <w:szCs w:val="30"/>
          <w:cs/>
        </w:rPr>
        <w:t>ทรัพย์ที่ได้มาและหนี้สินที่รับม</w:t>
      </w:r>
      <w:r>
        <w:rPr>
          <w:rFonts w:ascii="Angsana New" w:hAnsi="Angsana New" w:hint="cs"/>
          <w:spacing w:val="-4"/>
          <w:sz w:val="30"/>
          <w:szCs w:val="30"/>
          <w:cs/>
        </w:rPr>
        <w:t>า</w:t>
      </w:r>
    </w:p>
    <w:tbl>
      <w:tblPr>
        <w:tblW w:w="960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644"/>
        <w:gridCol w:w="1417"/>
        <w:gridCol w:w="274"/>
        <w:gridCol w:w="1440"/>
        <w:gridCol w:w="270"/>
        <w:gridCol w:w="1560"/>
      </w:tblGrid>
      <w:tr w:rsidR="00D56B63" w:rsidRPr="00C54BFA" w14:paraId="17D9498A" w14:textId="77777777" w:rsidTr="00AA072B">
        <w:trPr>
          <w:trHeight w:val="60"/>
        </w:trPr>
        <w:tc>
          <w:tcPr>
            <w:tcW w:w="4644" w:type="dxa"/>
          </w:tcPr>
          <w:p w14:paraId="7091F4EA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2A6DA52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B66860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310D8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E1542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266410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6B63" w:rsidRPr="00C54BFA" w14:paraId="7613798C" w14:textId="77777777" w:rsidTr="00AA072B">
        <w:trPr>
          <w:trHeight w:val="60"/>
        </w:trPr>
        <w:tc>
          <w:tcPr>
            <w:tcW w:w="4644" w:type="dxa"/>
          </w:tcPr>
          <w:p w14:paraId="05E6FC1E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7" w:type="dxa"/>
          </w:tcPr>
          <w:p w14:paraId="0962BB3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2BB57FF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6CFB86D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870CAF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2705B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54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6B63" w:rsidRPr="00C54BFA" w14:paraId="69D2AE86" w14:textId="77777777" w:rsidTr="00AA072B">
        <w:trPr>
          <w:trHeight w:val="60"/>
        </w:trPr>
        <w:tc>
          <w:tcPr>
            <w:tcW w:w="4644" w:type="dxa"/>
          </w:tcPr>
          <w:p w14:paraId="642AECEA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417" w:type="dxa"/>
          </w:tcPr>
          <w:p w14:paraId="5DCFACF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32C59E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5781AD4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1B678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221E81F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</w:rPr>
              <w:t>6,802</w:t>
            </w:r>
          </w:p>
        </w:tc>
      </w:tr>
      <w:tr w:rsidR="00D56B63" w:rsidRPr="00C54BFA" w14:paraId="713B15E8" w14:textId="77777777" w:rsidTr="00AA072B">
        <w:tc>
          <w:tcPr>
            <w:tcW w:w="4644" w:type="dxa"/>
          </w:tcPr>
          <w:p w14:paraId="527E2C8A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4D7F7D2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F124E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215C5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FD50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BFBAD7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6,283</w:t>
            </w:r>
          </w:p>
        </w:tc>
      </w:tr>
      <w:tr w:rsidR="00D56B63" w:rsidRPr="00C54BFA" w14:paraId="668F0579" w14:textId="77777777" w:rsidTr="00AA072B">
        <w:tc>
          <w:tcPr>
            <w:tcW w:w="4644" w:type="dxa"/>
          </w:tcPr>
          <w:p w14:paraId="02C45767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4159B01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C5E3A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BB1CC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0AC1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7F5AA32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9,553</w:t>
            </w:r>
          </w:p>
        </w:tc>
      </w:tr>
      <w:tr w:rsidR="00D56B63" w:rsidRPr="00C54BFA" w14:paraId="3F6C898F" w14:textId="77777777" w:rsidTr="00AA072B">
        <w:tc>
          <w:tcPr>
            <w:tcW w:w="4644" w:type="dxa"/>
          </w:tcPr>
          <w:p w14:paraId="17D1CD79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66C45E9E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66EAE11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186D6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2791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73CB80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60,119</w:t>
            </w:r>
          </w:p>
        </w:tc>
      </w:tr>
      <w:tr w:rsidR="00D56B63" w:rsidRPr="00C54BFA" w14:paraId="25FDA671" w14:textId="77777777" w:rsidTr="00AA072B">
        <w:tc>
          <w:tcPr>
            <w:tcW w:w="4644" w:type="dxa"/>
          </w:tcPr>
          <w:p w14:paraId="41E60273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17" w:type="dxa"/>
          </w:tcPr>
          <w:p w14:paraId="2FF8C4E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A6A49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040F91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5ECD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4EBD2A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D56B63" w:rsidRPr="00C54BFA" w14:paraId="221A06E3" w14:textId="77777777" w:rsidTr="00AA072B">
        <w:tc>
          <w:tcPr>
            <w:tcW w:w="4644" w:type="dxa"/>
          </w:tcPr>
          <w:p w14:paraId="0EE6F8FF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4DEB0E1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D88CF84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DCD2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40E9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9B14E6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D56B63" w:rsidRPr="00C54BFA" w14:paraId="39084CEE" w14:textId="77777777" w:rsidTr="00AA072B">
        <w:tc>
          <w:tcPr>
            <w:tcW w:w="4644" w:type="dxa"/>
          </w:tcPr>
          <w:p w14:paraId="5B86E5F0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</w:tcPr>
          <w:p w14:paraId="6130203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E51041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17014E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9FF7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24E9D11F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(17,404)</w:t>
            </w:r>
          </w:p>
        </w:tc>
      </w:tr>
      <w:tr w:rsidR="00D56B63" w:rsidRPr="00C54BFA" w14:paraId="4B7FFED7" w14:textId="77777777" w:rsidTr="00AA072B">
        <w:trPr>
          <w:trHeight w:val="60"/>
        </w:trPr>
        <w:tc>
          <w:tcPr>
            <w:tcW w:w="4644" w:type="dxa"/>
          </w:tcPr>
          <w:p w14:paraId="0E7C28EC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4C3A8CC6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14:paraId="7D3753C1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E950C6C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70A6812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7566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CCA7B6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EED952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4BFA">
              <w:rPr>
                <w:rFonts w:ascii="Angsana New" w:hAnsi="Angsana New"/>
                <w:sz w:val="30"/>
                <w:szCs w:val="30"/>
              </w:rPr>
              <w:t>305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56B63" w:rsidRPr="00C54BFA" w14:paraId="5AA892CA" w14:textId="77777777" w:rsidTr="00AA072B">
        <w:tc>
          <w:tcPr>
            <w:tcW w:w="4644" w:type="dxa"/>
          </w:tcPr>
          <w:p w14:paraId="086059BF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417" w:type="dxa"/>
          </w:tcPr>
          <w:p w14:paraId="735FAD7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88F3142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18844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58A0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F7BC7B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72,239</w:t>
            </w:r>
          </w:p>
        </w:tc>
      </w:tr>
      <w:tr w:rsidR="00D56B63" w:rsidRPr="00C54BFA" w14:paraId="7116A2FB" w14:textId="77777777" w:rsidTr="00AA072B">
        <w:tc>
          <w:tcPr>
            <w:tcW w:w="4644" w:type="dxa"/>
          </w:tcPr>
          <w:p w14:paraId="10142B40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C54BFA">
              <w:rPr>
                <w:rFonts w:ascii="Angsana New" w:hAnsi="Angsana New"/>
                <w:sz w:val="30"/>
                <w:szCs w:val="30"/>
              </w:rPr>
              <w:t>(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14.35) </w:t>
            </w:r>
          </w:p>
        </w:tc>
        <w:tc>
          <w:tcPr>
            <w:tcW w:w="1417" w:type="dxa"/>
          </w:tcPr>
          <w:p w14:paraId="70CBDDE2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C2AA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CE073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69C3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D3094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(10,366)</w:t>
            </w:r>
          </w:p>
        </w:tc>
      </w:tr>
      <w:tr w:rsidR="00D56B63" w:rsidRPr="00C54BFA" w14:paraId="614739CE" w14:textId="77777777" w:rsidTr="00AA072B">
        <w:tc>
          <w:tcPr>
            <w:tcW w:w="4644" w:type="dxa"/>
          </w:tcPr>
          <w:p w14:paraId="0C776302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417" w:type="dxa"/>
          </w:tcPr>
          <w:p w14:paraId="5B1E05E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9D4BE37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921B45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D175C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5E5F07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61,873</w:t>
            </w:r>
          </w:p>
        </w:tc>
      </w:tr>
      <w:tr w:rsidR="00D56B63" w:rsidRPr="00C54BFA" w14:paraId="350A59F7" w14:textId="77777777" w:rsidTr="00AA072B">
        <w:tc>
          <w:tcPr>
            <w:tcW w:w="4644" w:type="dxa"/>
          </w:tcPr>
          <w:p w14:paraId="04818A9A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417" w:type="dxa"/>
          </w:tcPr>
          <w:p w14:paraId="78AEE59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8AB0C8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0B765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7103E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6C6D5F2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(26,874)</w:t>
            </w:r>
          </w:p>
        </w:tc>
      </w:tr>
      <w:tr w:rsidR="00D56B63" w:rsidRPr="00C54BFA" w14:paraId="43597925" w14:textId="77777777" w:rsidTr="00AA072B">
        <w:tc>
          <w:tcPr>
            <w:tcW w:w="4644" w:type="dxa"/>
          </w:tcPr>
          <w:p w14:paraId="692A2348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417" w:type="dxa"/>
          </w:tcPr>
          <w:p w14:paraId="1098771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41DA9D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085F1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4B69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EAD40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34,999</w:t>
            </w:r>
          </w:p>
        </w:tc>
      </w:tr>
      <w:tr w:rsidR="00D56B63" w:rsidRPr="00C54BFA" w14:paraId="46294E28" w14:textId="77777777" w:rsidTr="00AA072B">
        <w:tc>
          <w:tcPr>
            <w:tcW w:w="4644" w:type="dxa"/>
          </w:tcPr>
          <w:p w14:paraId="5A8954E2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18A572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3DCF48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45B068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D68EA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4FE9865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B63" w:rsidRPr="00C54BFA" w14:paraId="13C1C207" w14:textId="77777777" w:rsidTr="00AA072B">
        <w:tc>
          <w:tcPr>
            <w:tcW w:w="4644" w:type="dxa"/>
          </w:tcPr>
          <w:p w14:paraId="39A82AD9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417" w:type="dxa"/>
          </w:tcPr>
          <w:p w14:paraId="0380AA44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A10A799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FAA1EC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2D8FE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8EB3E4D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6,802</w:t>
            </w:r>
          </w:p>
        </w:tc>
      </w:tr>
      <w:tr w:rsidR="00D56B63" w:rsidRPr="00C54BFA" w14:paraId="567BDD4D" w14:textId="77777777" w:rsidTr="00AA072B">
        <w:tc>
          <w:tcPr>
            <w:tcW w:w="4644" w:type="dxa"/>
          </w:tcPr>
          <w:p w14:paraId="0B3D46E9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417" w:type="dxa"/>
          </w:tcPr>
          <w:p w14:paraId="48D60D3E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6C6F0FE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182893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96340" w14:textId="77777777" w:rsidR="00D56B63" w:rsidRPr="00C54BFA" w:rsidRDefault="00D56B63" w:rsidP="007A7BA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C14B8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</w:tr>
      <w:tr w:rsidR="00D56B63" w:rsidRPr="00C54BFA" w14:paraId="623DA1EA" w14:textId="77777777" w:rsidTr="00AA072B">
        <w:tc>
          <w:tcPr>
            <w:tcW w:w="4644" w:type="dxa"/>
          </w:tcPr>
          <w:p w14:paraId="68E5A996" w14:textId="77777777" w:rsidR="00D56B63" w:rsidRPr="00C54BFA" w:rsidRDefault="00D56B63" w:rsidP="0065673F">
            <w:pPr>
              <w:spacing w:line="240" w:lineRule="auto"/>
              <w:ind w:left="12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417" w:type="dxa"/>
          </w:tcPr>
          <w:p w14:paraId="4DA7DECB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C1B02E3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4AA2F1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9E7A6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1187497" w14:textId="77777777" w:rsidR="00D56B63" w:rsidRPr="00C54BFA" w:rsidRDefault="00D56B63" w:rsidP="007A7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28,197</w:t>
            </w:r>
          </w:p>
        </w:tc>
      </w:tr>
    </w:tbl>
    <w:p w14:paraId="63992BB3" w14:textId="05026828" w:rsidR="00D56B63" w:rsidRPr="006A0164" w:rsidRDefault="00D56B63" w:rsidP="006A0164">
      <w:pPr>
        <w:pStyle w:val="BodyText2"/>
        <w:tabs>
          <w:tab w:val="left" w:pos="540"/>
        </w:tabs>
        <w:spacing w:before="24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การซื้อธุรกิจดังกล่าวข้างต้น บริษัทได้จ้างผู้ประเมินราคาอิสระเพื่อประเมินมูลค่ายุติธรรมของสินทรัพย์ที่ได้มาและหนี้สินที่รับมา </w:t>
      </w:r>
    </w:p>
    <w:p w14:paraId="361C2CC8" w14:textId="77777777" w:rsidR="00567266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มิถุนายน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70</w:t>
      </w:r>
      <w:r w:rsidRPr="002166D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>)</w:t>
      </w:r>
      <w:r w:rsidRPr="002166DB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เพื่อดำเนินธุรกิจผลิตและจำหน่ายน้ำดื่มและน้ำดิบ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</w:t>
      </w:r>
      <w:r w:rsidRPr="002166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</w:p>
    <w:p w14:paraId="48627942" w14:textId="77777777" w:rsidR="006A0164" w:rsidRPr="002166DB" w:rsidRDefault="006A0164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</w:p>
    <w:p w14:paraId="71EEB5B1" w14:textId="77777777" w:rsidR="00567266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2166DB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) </w:t>
      </w:r>
      <w:r w:rsidRPr="002166DB">
        <w:rPr>
          <w:rFonts w:ascii="Angsana New" w:hAnsi="Angsana New" w:hint="cs"/>
          <w:sz w:val="30"/>
          <w:szCs w:val="30"/>
          <w:cs/>
        </w:rPr>
        <w:t>เพื่อดำเนินธุรกิจผลิตพลังงาน 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7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2562</w:t>
      </w:r>
    </w:p>
    <w:p w14:paraId="6DBD3A9D" w14:textId="77777777" w:rsidR="00567266" w:rsidRPr="00DA22E7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DA22E7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การจำหน่ายเงินลงทุน</w:t>
      </w:r>
    </w:p>
    <w:p w14:paraId="0F7E87DB" w14:textId="77777777" w:rsidR="00567266" w:rsidRPr="002166DB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ที่ประชุมคณะกรรมการบริษัทมีมติอนุมัติจำหน่ายหุ้นสามัญในบริษัท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ดีไซน์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ดังนั้น 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กลุ่มบริษัทได้ขายส่วนได้เสียในบริษัท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29</w:t>
      </w:r>
      <w:r w:rsidRPr="002166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ณ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วันที่จำหน่าย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15</w:t>
      </w:r>
      <w:r w:rsidRPr="002166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</w:t>
      </w:r>
      <w:r w:rsidRPr="002166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ซึ่งรวมอยู่ในงบกำไรขาดทุนเบ็ดเสร็จรวมสำหรับปีสิ้นสุดวันที่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</w:p>
    <w:p w14:paraId="01FAAE47" w14:textId="23B0BDB8" w:rsidR="00567266" w:rsidRPr="002166DB" w:rsidRDefault="00567266" w:rsidP="006A0164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pacing w:val="-4"/>
          <w:sz w:val="30"/>
          <w:szCs w:val="30"/>
        </w:rPr>
      </w:pPr>
      <w:r w:rsidRPr="00DA22E7">
        <w:rPr>
          <w:rFonts w:ascii="Angsana New" w:hAnsi="Angsana New" w:hint="cs"/>
          <w:sz w:val="30"/>
          <w:szCs w:val="30"/>
          <w:cs/>
        </w:rPr>
        <w:t>นอกจากนี้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ได้ขายส่วนได้เสียในบริษัท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/>
          <w:sz w:val="30"/>
          <w:szCs w:val="30"/>
        </w:rPr>
        <w:t>100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/>
          <w:sz w:val="30"/>
          <w:szCs w:val="30"/>
        </w:rPr>
        <w:t>25</w:t>
      </w:r>
      <w:r w:rsidRPr="00DA22E7">
        <w:rPr>
          <w:rFonts w:ascii="Angsana New" w:hAnsi="Angsana New"/>
          <w:sz w:val="30"/>
          <w:szCs w:val="30"/>
          <w:cs/>
        </w:rPr>
        <w:t>.</w:t>
      </w:r>
      <w:r w:rsidRPr="00DA22E7">
        <w:rPr>
          <w:rFonts w:ascii="Angsana New" w:hAnsi="Angsana New"/>
          <w:sz w:val="30"/>
          <w:szCs w:val="30"/>
        </w:rPr>
        <w:t>5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ล้านบาท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มีผลให้บริษัท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ไม่ได้เป็นบริษัทย่อยอีกต่อไป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และมีผลให้บริษัท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อินโดนีเซีย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และบริษัท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อินเดีย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ซึ่งเป็นบริษัทย่อยทางอ้อมที่กลุ่มบริษัทถือหุ้นผ่านบริษัท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มิได้เป็นบริษัทย่อยทางอ้อมของกลุ่มบริษัทด้วย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ณ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วันที่จำหน่ายมูลค่าตามบัญชีของสินทรัพย์สุทธิของบริษัท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ยูเรกา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ดีไซน์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จำกัด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ในงบการเงินของกลุ่มบริษัทมีจำนวนเงิน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/>
          <w:sz w:val="30"/>
          <w:szCs w:val="30"/>
        </w:rPr>
        <w:t>23</w:t>
      </w:r>
      <w:r w:rsidRPr="00DA22E7">
        <w:rPr>
          <w:rFonts w:ascii="Angsana New" w:hAnsi="Angsana New"/>
          <w:sz w:val="30"/>
          <w:szCs w:val="30"/>
          <w:cs/>
        </w:rPr>
        <w:t>.</w:t>
      </w:r>
      <w:r w:rsidRPr="00DA22E7">
        <w:rPr>
          <w:rFonts w:ascii="Angsana New" w:hAnsi="Angsana New"/>
          <w:sz w:val="30"/>
          <w:szCs w:val="30"/>
        </w:rPr>
        <w:t>7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ล้านบาท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และกำไรจากการจำหน่ายเงินลงทุนมีจำนวนเงิน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/>
          <w:sz w:val="30"/>
          <w:szCs w:val="30"/>
        </w:rPr>
        <w:t>1</w:t>
      </w:r>
      <w:r w:rsidRPr="00DA22E7">
        <w:rPr>
          <w:rFonts w:ascii="Angsana New" w:hAnsi="Angsana New"/>
          <w:sz w:val="30"/>
          <w:szCs w:val="30"/>
          <w:cs/>
        </w:rPr>
        <w:t>.</w:t>
      </w:r>
      <w:r w:rsidRPr="00DA22E7">
        <w:rPr>
          <w:rFonts w:ascii="Angsana New" w:hAnsi="Angsana New"/>
          <w:sz w:val="30"/>
          <w:szCs w:val="30"/>
        </w:rPr>
        <w:t>8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>ล้านบาท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 xml:space="preserve">โดยกลุ่มบริษัทมีขาดทุนจากรายการแปลงค่าหน่วยงานต่างประเทศจำนวนเงิน </w:t>
      </w:r>
      <w:r w:rsidRPr="00DA22E7">
        <w:rPr>
          <w:rFonts w:ascii="Angsana New" w:hAnsi="Angsana New"/>
          <w:sz w:val="30"/>
          <w:szCs w:val="30"/>
        </w:rPr>
        <w:t xml:space="preserve">6.4 </w:t>
      </w:r>
      <w:r w:rsidRPr="00DA22E7">
        <w:rPr>
          <w:rFonts w:ascii="Angsana New" w:hAnsi="Angsana New" w:hint="cs"/>
          <w:sz w:val="30"/>
          <w:szCs w:val="30"/>
          <w:cs/>
        </w:rPr>
        <w:t xml:space="preserve">ล้านบาท ส่งผลให้กลุ่มบริษัทมีขาดทุนจากการจำหน่ายเงินลงทุนจำนวนเงิน </w:t>
      </w:r>
      <w:r w:rsidRPr="00DA22E7">
        <w:rPr>
          <w:rFonts w:ascii="Angsana New" w:hAnsi="Angsana New"/>
          <w:sz w:val="30"/>
          <w:szCs w:val="30"/>
        </w:rPr>
        <w:t xml:space="preserve">4.6 </w:t>
      </w:r>
      <w:r w:rsidRPr="00DA22E7">
        <w:rPr>
          <w:rFonts w:ascii="Angsana New" w:hAnsi="Angsana New" w:hint="cs"/>
          <w:sz w:val="30"/>
          <w:szCs w:val="30"/>
          <w:cs/>
        </w:rPr>
        <w:t>ล้านบาท ซึ่งรวมอยู่ในงบกำไรขาดทุนเบ็ดเสร็จรวม</w:t>
      </w:r>
      <w:r w:rsidRPr="00DA22E7">
        <w:rPr>
          <w:rFonts w:ascii="Angsana New" w:hAnsi="Angsana New"/>
          <w:sz w:val="30"/>
          <w:szCs w:val="30"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DA22E7">
        <w:rPr>
          <w:rFonts w:ascii="Angsana New" w:hAnsi="Angsana New"/>
          <w:sz w:val="30"/>
          <w:szCs w:val="30"/>
        </w:rPr>
        <w:t xml:space="preserve">31 </w:t>
      </w:r>
      <w:r w:rsidRPr="00DA22E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22E7">
        <w:rPr>
          <w:rFonts w:ascii="Angsana New" w:hAnsi="Angsana New"/>
          <w:sz w:val="30"/>
          <w:szCs w:val="30"/>
        </w:rPr>
        <w:t>2562</w:t>
      </w:r>
    </w:p>
    <w:p w14:paraId="08FC9C68" w14:textId="77777777" w:rsidR="00567266" w:rsidRPr="002166DB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การคืนทุน</w:t>
      </w:r>
      <w:r w:rsidRPr="002166DB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</w:t>
      </w:r>
    </w:p>
    <w:p w14:paraId="5E09079E" w14:textId="77777777" w:rsidR="00567266" w:rsidRPr="00DA22E7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ฟูจิอิ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ไอออน เวิร์ค (ประเทศไทย) 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กันยายน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ตุลาคม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</w:t>
      </w:r>
      <w:r w:rsidRPr="002166DB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9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DA22E7">
        <w:rPr>
          <w:rFonts w:ascii="Angsana New" w:hAnsi="Angsana New"/>
          <w:sz w:val="30"/>
          <w:szCs w:val="30"/>
          <w:cs/>
        </w:rPr>
        <w:t xml:space="preserve"> </w:t>
      </w:r>
      <w:r w:rsidRPr="00DA22E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B760DF6" w14:textId="77777777" w:rsidR="00567266" w:rsidRDefault="00567266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3E5C13">
        <w:rPr>
          <w:rFonts w:ascii="Angsana New" w:hAnsi="Angsana New" w:hint="cs"/>
          <w:sz w:val="30"/>
          <w:szCs w:val="30"/>
          <w:cs/>
        </w:rPr>
        <w:t>บริษัท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ยูเรกา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เทรดดิ้ง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จำกัด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</w:t>
      </w:r>
      <w:r w:rsidRPr="003E5C13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บาท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3E5C13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2AD0093B" w14:textId="7A37A9D2" w:rsidR="00F57B0D" w:rsidRDefault="00F57B0D" w:rsidP="00DA22E7">
      <w:pPr>
        <w:pStyle w:val="BodyText2"/>
        <w:spacing w:before="120" w:line="240" w:lineRule="atLeast"/>
        <w:ind w:left="539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93AB32B" w14:textId="77777777" w:rsidR="00F57B0D" w:rsidRPr="00F57B0D" w:rsidRDefault="00F57B0D" w:rsidP="00F57B0D">
      <w:pPr>
        <w:rPr>
          <w:cs/>
        </w:rPr>
      </w:pPr>
    </w:p>
    <w:p w14:paraId="6D10B21C" w14:textId="77777777" w:rsidR="00F57B0D" w:rsidRPr="00F57B0D" w:rsidRDefault="00F57B0D" w:rsidP="00F57B0D">
      <w:pPr>
        <w:rPr>
          <w:cs/>
        </w:rPr>
      </w:pPr>
    </w:p>
    <w:p w14:paraId="447ACCB5" w14:textId="32995D58" w:rsidR="006C3B2A" w:rsidRPr="00F57B0D" w:rsidRDefault="00F57B0D" w:rsidP="00F57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cs/>
        </w:rPr>
        <w:sectPr w:rsidR="006C3B2A" w:rsidRPr="00F57B0D" w:rsidSect="00DA22E7">
          <w:headerReference w:type="default" r:id="rId15"/>
          <w:pgSz w:w="11907" w:h="16840" w:code="9"/>
          <w:pgMar w:top="692" w:right="992" w:bottom="578" w:left="1151" w:header="737" w:footer="567" w:gutter="0"/>
          <w:cols w:space="708"/>
          <w:docGrid w:linePitch="360"/>
        </w:sectPr>
      </w:pPr>
      <w:r>
        <w:tab/>
      </w:r>
      <w:r>
        <w:tab/>
      </w:r>
    </w:p>
    <w:p w14:paraId="19935DFC" w14:textId="77777777" w:rsidR="00BD0121" w:rsidRDefault="00CB2D41" w:rsidP="00BD0121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6726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37DEB095" w14:textId="38E4E4A5" w:rsidR="008C0C14" w:rsidRPr="00BD0121" w:rsidRDefault="008C0C14" w:rsidP="00BD0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8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D0121">
        <w:rPr>
          <w:rFonts w:ascii="Angsana New" w:hAnsi="Angsana New"/>
          <w:spacing w:val="-6"/>
          <w:sz w:val="30"/>
          <w:szCs w:val="30"/>
          <w:cs/>
        </w:rPr>
        <w:t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</w:t>
      </w:r>
      <w:r w:rsidRPr="00BD0121"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BD012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BD0121">
        <w:rPr>
          <w:rFonts w:ascii="Angsana New" w:hAnsi="Angsana New"/>
          <w:spacing w:val="-6"/>
          <w:sz w:val="30"/>
          <w:szCs w:val="30"/>
        </w:rPr>
        <w:t xml:space="preserve">31 </w:t>
      </w:r>
      <w:r w:rsidRPr="00BD0121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BD0121">
        <w:rPr>
          <w:rFonts w:ascii="Angsana New" w:hAnsi="Angsana New"/>
          <w:spacing w:val="-6"/>
          <w:sz w:val="30"/>
          <w:szCs w:val="30"/>
        </w:rPr>
        <w:t xml:space="preserve">2563 </w:t>
      </w:r>
      <w:r w:rsidRPr="00BD0121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BD0121">
        <w:rPr>
          <w:rFonts w:ascii="Angsana New" w:hAnsi="Angsana New"/>
          <w:spacing w:val="-6"/>
          <w:sz w:val="30"/>
          <w:szCs w:val="30"/>
        </w:rPr>
        <w:t xml:space="preserve">2562 </w:t>
      </w:r>
      <w:r w:rsidRPr="00BD0121">
        <w:rPr>
          <w:rFonts w:ascii="Angsana New" w:hAnsi="Angsana New"/>
          <w:spacing w:val="-6"/>
          <w:sz w:val="30"/>
          <w:szCs w:val="30"/>
          <w:cs/>
        </w:rPr>
        <w:t>มีดังต่อไปนี้</w:t>
      </w:r>
    </w:p>
    <w:tbl>
      <w:tblPr>
        <w:tblW w:w="910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835"/>
        <w:gridCol w:w="956"/>
        <w:gridCol w:w="993"/>
        <w:gridCol w:w="1077"/>
        <w:gridCol w:w="1080"/>
        <w:gridCol w:w="1080"/>
        <w:gridCol w:w="1080"/>
      </w:tblGrid>
      <w:tr w:rsidR="00D970B7" w:rsidRPr="00C33D5F" w14:paraId="14E5FAA9" w14:textId="77777777" w:rsidTr="00AA072B"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14:paraId="2695605B" w14:textId="77777777" w:rsidR="00D970B7" w:rsidRPr="00C33D5F" w:rsidRDefault="00D970B7" w:rsidP="00C3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D98407" w14:textId="09F854D2" w:rsidR="00D970B7" w:rsidRPr="00C33D5F" w:rsidRDefault="00D970B7" w:rsidP="00D97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4317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B9E59C0" w14:textId="42888237" w:rsidR="00D970B7" w:rsidRPr="00C33D5F" w:rsidRDefault="00D970B7" w:rsidP="000A26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57B0D" w:rsidRPr="00C33D5F" w14:paraId="10C2E362" w14:textId="77777777" w:rsidTr="00AA072B"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14:paraId="53ADECDF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6519CD" w14:textId="39B34AFB" w:rsidR="00F57B0D" w:rsidRPr="004957FF" w:rsidRDefault="00F57B0D" w:rsidP="001F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7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highlight w:val="magenta"/>
                <w:cs/>
              </w:rPr>
            </w:pPr>
            <w:r w:rsidRPr="002700CA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สัดส่วนที่ถือโดย</w:t>
            </w:r>
            <w:r w:rsidRPr="002700CA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ส่วน</w:t>
            </w:r>
          </w:p>
        </w:tc>
        <w:tc>
          <w:tcPr>
            <w:tcW w:w="21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9BB1CE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ส่วนได้เสียที่ไม่มีอำนาจ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00E7A0" w14:textId="46C53EAC" w:rsidR="00F57B0D" w:rsidRPr="00C33D5F" w:rsidRDefault="00C85F78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กำไรหรือขาดทุนที่แบ่ง</w:t>
            </w:r>
            <w:r w:rsidR="00F57B0D"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ให้กับส่วนได้เสียที่ไม่มี</w:t>
            </w:r>
          </w:p>
        </w:tc>
      </w:tr>
      <w:tr w:rsidR="00F57B0D" w:rsidRPr="00C33D5F" w14:paraId="618CDF84" w14:textId="77777777" w:rsidTr="00AA072B"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14:paraId="1F99DCA1" w14:textId="77777777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94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B1BE8A" w14:textId="592F66F9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ได้เสียที่ไม่มีอำนาจ</w:t>
            </w:r>
            <w:r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ควบคุม</w:t>
            </w:r>
          </w:p>
        </w:tc>
        <w:tc>
          <w:tcPr>
            <w:tcW w:w="21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E79ADB" w14:textId="77777777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ควบคุมในบริษัทย่อยสะสม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2CC4F6" w14:textId="7B291113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อำนาจควบคุมในบริษัทย่อย</w:t>
            </w:r>
            <w:r w:rsidRPr="00C33D5F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 xml:space="preserve">ในระหว่างปี            </w:t>
            </w:r>
          </w:p>
        </w:tc>
      </w:tr>
      <w:tr w:rsidR="00F57B0D" w:rsidRPr="00C33D5F" w14:paraId="4E56A333" w14:textId="77777777" w:rsidTr="00AA072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67B619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D38B" w14:textId="2DAD5859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5C15" w14:textId="539B4ABF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4A46" w14:textId="58FE700D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458E" w14:textId="6A0F9FA5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E14888" w14:textId="13717AEC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A84B1F" w14:textId="3083918C" w:rsidR="00F57B0D" w:rsidRPr="00C33D5F" w:rsidRDefault="00F57B0D" w:rsidP="00F5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F57B0D" w:rsidRPr="00C33D5F" w14:paraId="74D4F10E" w14:textId="77777777" w:rsidTr="00AA072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BFCB8B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F0828B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CCC976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59B232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160B72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26" w:right="-7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4C1E1D1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00DAC2" w14:textId="77777777" w:rsidR="00F57B0D" w:rsidRPr="00C33D5F" w:rsidRDefault="00F57B0D" w:rsidP="00F5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u w:val="single"/>
              </w:rPr>
            </w:pPr>
          </w:p>
        </w:tc>
      </w:tr>
      <w:tr w:rsidR="00F57B0D" w:rsidRPr="00C33D5F" w14:paraId="1B0D2E87" w14:textId="77777777" w:rsidTr="00AA072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30A936" w14:textId="51B8ED52" w:rsidR="00F57B0D" w:rsidRPr="00C33D5F" w:rsidRDefault="00F57B0D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6" w:hanging="142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33D5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ยูเรกา เอ็นเนอร์จี </w:t>
            </w:r>
            <w:r w:rsidRPr="00C33D5F">
              <w:rPr>
                <w:rFonts w:ascii="Angsana New" w:eastAsia="Times New Roman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51A9" w14:textId="5506AFB1" w:rsidR="00F57B0D" w:rsidRPr="00C33D5F" w:rsidRDefault="00DC46F1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A074" w14:textId="47F4E003" w:rsidR="00F57B0D" w:rsidRPr="004E0BC4" w:rsidRDefault="00F57B0D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0BC4">
              <w:rPr>
                <w:rFonts w:ascii="Angsana New" w:hAnsi="Angsana New"/>
                <w:sz w:val="30"/>
                <w:szCs w:val="30"/>
              </w:rPr>
              <w:t>45</w:t>
            </w:r>
            <w:r w:rsidR="00C85F78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56E3" w14:textId="217CE9F9" w:rsidR="00F57B0D" w:rsidRPr="00C33D5F" w:rsidRDefault="00CA0B9F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306A6" w14:textId="71247BEC" w:rsidR="00F57B0D" w:rsidRPr="004E0BC4" w:rsidRDefault="00F57B0D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2F363" w14:textId="58A6D13E" w:rsidR="00F57B0D" w:rsidRPr="00C33D5F" w:rsidRDefault="0082449F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D1B7" w14:textId="26C71E05" w:rsidR="00F57B0D" w:rsidRPr="00C33D5F" w:rsidRDefault="00C85F78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(425</w:t>
            </w:r>
            <w:r w:rsidR="00F57B0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F57B0D" w:rsidRPr="00C33D5F" w14:paraId="4809CA42" w14:textId="77777777" w:rsidTr="00AA072B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2B47FA" w14:textId="492558A7" w:rsidR="00F57B0D" w:rsidRPr="00C33D5F" w:rsidRDefault="00F57B0D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86" w:hanging="142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 บีเอส มายโค ไบโอเทค จำกัด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50B7A" w14:textId="265AAC4F" w:rsidR="00F57B0D" w:rsidRPr="00C33D5F" w:rsidRDefault="00DC46F1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12.78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1001" w14:textId="4E61959E" w:rsidR="00F57B0D" w:rsidRPr="004E0BC4" w:rsidRDefault="00F57B0D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0BC4">
              <w:rPr>
                <w:rFonts w:ascii="Angsana New" w:hAnsi="Angsana New"/>
                <w:sz w:val="30"/>
                <w:szCs w:val="30"/>
              </w:rPr>
              <w:t>14</w:t>
            </w:r>
            <w:r w:rsidR="00C85F78">
              <w:rPr>
                <w:rFonts w:ascii="Angsana New" w:hAnsi="Angsana New"/>
                <w:sz w:val="30"/>
                <w:szCs w:val="30"/>
              </w:rPr>
              <w:t>.35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0B12E" w14:textId="3BF9C9A2" w:rsidR="00F57B0D" w:rsidRPr="00C33D5F" w:rsidRDefault="006F6EB6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221A" w14:textId="53F56CD0" w:rsidR="00F57B0D" w:rsidRPr="004E0BC4" w:rsidRDefault="00D970B7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B2AF8" w14:textId="6FCB6149" w:rsidR="00F57B0D" w:rsidRPr="00C33D5F" w:rsidRDefault="006F6EB6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(4,781</w:t>
            </w:r>
            <w:r w:rsidR="0082449F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38BE" w14:textId="330C60AD" w:rsidR="00F57B0D" w:rsidRPr="00C33D5F" w:rsidRDefault="00D970B7" w:rsidP="00447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(2,112</w:t>
            </w:r>
            <w:r w:rsidR="00F57B0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4C28C30A" w14:textId="12502A0A" w:rsidR="00F51E9F" w:rsidRPr="00F57B0D" w:rsidRDefault="00F51E9F" w:rsidP="00F57B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57B0D">
        <w:rPr>
          <w:rFonts w:ascii="Angsana New" w:hAnsi="Angsana New"/>
          <w:sz w:val="30"/>
          <w:szCs w:val="30"/>
          <w:cs/>
          <w:lang w:val="th-TH"/>
        </w:rPr>
        <w:t>รายละเอียดของ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52CF2562" w14:textId="4EEB5C62" w:rsidR="00F51E9F" w:rsidRPr="00BD0121" w:rsidRDefault="00F51E9F" w:rsidP="00BD0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70" w:firstLine="70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0121">
        <w:rPr>
          <w:rFonts w:ascii="Angsana New" w:hAnsi="Angsana New"/>
          <w:sz w:val="30"/>
          <w:szCs w:val="30"/>
          <w:cs/>
          <w:lang w:val="th-TH"/>
        </w:rPr>
        <w:t>สรุปรายการฐานะทางการเงิน</w:t>
      </w:r>
    </w:p>
    <w:tbl>
      <w:tblPr>
        <w:tblW w:w="9072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543"/>
        <w:gridCol w:w="1134"/>
        <w:gridCol w:w="284"/>
        <w:gridCol w:w="1276"/>
        <w:gridCol w:w="283"/>
        <w:gridCol w:w="1134"/>
        <w:gridCol w:w="284"/>
        <w:gridCol w:w="1134"/>
      </w:tblGrid>
      <w:tr w:rsidR="00EB5371" w:rsidRPr="00DF431A" w14:paraId="09B45808" w14:textId="55117314" w:rsidTr="00AA072B">
        <w:tc>
          <w:tcPr>
            <w:tcW w:w="3543" w:type="dxa"/>
            <w:shd w:val="clear" w:color="auto" w:fill="auto"/>
            <w:vAlign w:val="bottom"/>
          </w:tcPr>
          <w:p w14:paraId="6FD9F6C4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1978B52A" w14:textId="6592FC51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EB5371" w:rsidRPr="00DF431A" w14:paraId="53F55D3B" w14:textId="46CAB924" w:rsidTr="00AA072B">
        <w:trPr>
          <w:trHeight w:val="283"/>
        </w:trPr>
        <w:tc>
          <w:tcPr>
            <w:tcW w:w="3543" w:type="dxa"/>
            <w:shd w:val="clear" w:color="auto" w:fill="auto"/>
            <w:vAlign w:val="center"/>
          </w:tcPr>
          <w:p w14:paraId="66A1EDBE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A6CC2" w14:textId="0F5D8238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ยูเรกา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เอ็นเนอร์จี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2FACF99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9B4D69" w14:textId="731B3121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บีเอส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มายโค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ไบโอเทค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EB5371" w:rsidRPr="00DF431A" w14:paraId="3E17382B" w14:textId="6BA27D1A" w:rsidTr="00AA072B">
        <w:tc>
          <w:tcPr>
            <w:tcW w:w="3543" w:type="dxa"/>
            <w:shd w:val="clear" w:color="auto" w:fill="auto"/>
          </w:tcPr>
          <w:p w14:paraId="07068118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33556" w14:textId="7664132A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BCAE48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1DFE2" w14:textId="2DFA708D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55D0DC29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A6D16B" w14:textId="0AFAE286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E584EA1" w14:textId="77777777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BCDA80" w14:textId="1A3CECE2" w:rsidR="00EB5371" w:rsidRPr="00DF431A" w:rsidRDefault="00EB5371" w:rsidP="00EB53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65673F" w:rsidRPr="00DF431A" w14:paraId="65D97590" w14:textId="77777777" w:rsidTr="00AA072B">
        <w:tc>
          <w:tcPr>
            <w:tcW w:w="4677" w:type="dxa"/>
            <w:gridSpan w:val="2"/>
            <w:shd w:val="clear" w:color="auto" w:fill="auto"/>
            <w:vAlign w:val="bottom"/>
          </w:tcPr>
          <w:p w14:paraId="6AE3A6EA" w14:textId="72DB78CA" w:rsidR="0065673F" w:rsidRPr="00DF431A" w:rsidRDefault="0065673F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016F4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งบแสดงฐานะการเงินแบบย่อ</w:t>
            </w:r>
          </w:p>
        </w:tc>
        <w:tc>
          <w:tcPr>
            <w:tcW w:w="284" w:type="dxa"/>
          </w:tcPr>
          <w:p w14:paraId="3E0575CF" w14:textId="77777777" w:rsidR="0065673F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754DF" w14:textId="1076F0ED" w:rsidR="0065673F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A48F06" w14:textId="77777777" w:rsidR="0065673F" w:rsidRPr="00DF431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BE35" w14:textId="489AF48D" w:rsidR="0065673F" w:rsidRPr="00DF431A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B5848C" w14:textId="77777777" w:rsidR="0065673F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C0F73B" w14:textId="0CCD36A1" w:rsidR="0065673F" w:rsidRDefault="0065673F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EB5371" w:rsidRPr="00DF431A" w14:paraId="0FF73B99" w14:textId="77777777" w:rsidTr="00AA072B">
        <w:tc>
          <w:tcPr>
            <w:tcW w:w="3543" w:type="dxa"/>
            <w:shd w:val="clear" w:color="auto" w:fill="auto"/>
            <w:vAlign w:val="bottom"/>
          </w:tcPr>
          <w:p w14:paraId="47EC096A" w14:textId="71B00A2C" w:rsidR="00EB5371" w:rsidRPr="00016F41" w:rsidRDefault="00EB5371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16F4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16F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016F4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204A5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79FD86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8FF51" w14:textId="72856B80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97BBD6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783F1" w14:textId="730FD628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EDF7B1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D9343" w14:textId="49AAC254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EB5371" w:rsidRPr="00DF431A" w14:paraId="3BA0F006" w14:textId="2D3572B6" w:rsidTr="00AA072B">
        <w:tc>
          <w:tcPr>
            <w:tcW w:w="3543" w:type="dxa"/>
            <w:shd w:val="clear" w:color="auto" w:fill="auto"/>
            <w:vAlign w:val="bottom"/>
          </w:tcPr>
          <w:p w14:paraId="1BD29108" w14:textId="77777777" w:rsidR="00EB5371" w:rsidRPr="00DF431A" w:rsidRDefault="00EB5371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12975A" w14:textId="4EDB7AD0" w:rsidR="00EB5371" w:rsidRPr="00DF431A" w:rsidRDefault="0010437E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4,719</w:t>
            </w:r>
          </w:p>
        </w:tc>
        <w:tc>
          <w:tcPr>
            <w:tcW w:w="284" w:type="dxa"/>
          </w:tcPr>
          <w:p w14:paraId="5EACBAB0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5416A" w14:textId="79FFA012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4,995</w:t>
            </w:r>
          </w:p>
        </w:tc>
        <w:tc>
          <w:tcPr>
            <w:tcW w:w="283" w:type="dxa"/>
          </w:tcPr>
          <w:p w14:paraId="2D4871AB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EB8B1A" w14:textId="74DFAE2A" w:rsidR="00EB5371" w:rsidRPr="00DF431A" w:rsidRDefault="00B81808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3,300</w:t>
            </w:r>
          </w:p>
        </w:tc>
        <w:tc>
          <w:tcPr>
            <w:tcW w:w="284" w:type="dxa"/>
          </w:tcPr>
          <w:p w14:paraId="6A815DDC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2734" w14:textId="62441FB5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28,289</w:t>
            </w:r>
          </w:p>
        </w:tc>
      </w:tr>
      <w:tr w:rsidR="00EB5371" w:rsidRPr="00DF431A" w14:paraId="603249E4" w14:textId="6EF27403" w:rsidTr="00AA072B">
        <w:tc>
          <w:tcPr>
            <w:tcW w:w="3543" w:type="dxa"/>
            <w:shd w:val="clear" w:color="auto" w:fill="auto"/>
            <w:vAlign w:val="bottom"/>
          </w:tcPr>
          <w:p w14:paraId="2824F305" w14:textId="77777777" w:rsidR="00EB5371" w:rsidRPr="00DF431A" w:rsidRDefault="00EB5371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8BBC51" w14:textId="55036364" w:rsidR="00EB5371" w:rsidRPr="00DF431A" w:rsidRDefault="0010437E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E9942E4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43D6E" w14:textId="2382DE5C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36CFFB4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55BD0" w14:textId="7628D1F6" w:rsidR="00EB5371" w:rsidRPr="00DF431A" w:rsidRDefault="006F6EB6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59,824</w:t>
            </w:r>
          </w:p>
        </w:tc>
        <w:tc>
          <w:tcPr>
            <w:tcW w:w="284" w:type="dxa"/>
          </w:tcPr>
          <w:p w14:paraId="4E90FFAC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4FEC8A" w14:textId="7FFAAB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68,850</w:t>
            </w:r>
          </w:p>
        </w:tc>
      </w:tr>
      <w:tr w:rsidR="00EB5371" w:rsidRPr="00DF431A" w14:paraId="1FBA47C4" w14:textId="11C3DB66" w:rsidTr="00AA072B">
        <w:tc>
          <w:tcPr>
            <w:tcW w:w="3543" w:type="dxa"/>
            <w:shd w:val="clear" w:color="auto" w:fill="auto"/>
            <w:vAlign w:val="bottom"/>
          </w:tcPr>
          <w:p w14:paraId="04498EEB" w14:textId="77777777" w:rsidR="00EB5371" w:rsidRPr="00DF431A" w:rsidRDefault="00EB5371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C6DBE" w14:textId="7E1C0CEB" w:rsidR="00EB5371" w:rsidRPr="00DF431A" w:rsidRDefault="0010437E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200</w:t>
            </w:r>
          </w:p>
        </w:tc>
        <w:tc>
          <w:tcPr>
            <w:tcW w:w="284" w:type="dxa"/>
          </w:tcPr>
          <w:p w14:paraId="31E160D9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AD77C" w14:textId="08A80C02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</w:t>
            </w:r>
          </w:p>
        </w:tc>
        <w:tc>
          <w:tcPr>
            <w:tcW w:w="283" w:type="dxa"/>
          </w:tcPr>
          <w:p w14:paraId="44AF1810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F97222" w14:textId="3A13B5FF" w:rsidR="00EB5371" w:rsidRPr="00DF431A" w:rsidRDefault="00B81808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9,958</w:t>
            </w:r>
          </w:p>
        </w:tc>
        <w:tc>
          <w:tcPr>
            <w:tcW w:w="284" w:type="dxa"/>
          </w:tcPr>
          <w:p w14:paraId="3130567F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9C6423" w14:textId="2BAD44AC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37,023</w:t>
            </w:r>
          </w:p>
        </w:tc>
      </w:tr>
      <w:tr w:rsidR="00EB5371" w:rsidRPr="00DF431A" w14:paraId="3A34765A" w14:textId="0D578481" w:rsidTr="00AA072B">
        <w:tc>
          <w:tcPr>
            <w:tcW w:w="3543" w:type="dxa"/>
            <w:shd w:val="clear" w:color="auto" w:fill="auto"/>
            <w:vAlign w:val="bottom"/>
          </w:tcPr>
          <w:p w14:paraId="485FF4C2" w14:textId="77777777" w:rsidR="00EB5371" w:rsidRPr="00DF431A" w:rsidRDefault="00EB5371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D860D" w14:textId="152886C3" w:rsidR="00EB5371" w:rsidRPr="00DF431A" w:rsidRDefault="0010437E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4B1FAEC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4C76D0" w14:textId="2E4D408C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9483D2" w14:textId="77777777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76FE73" w14:textId="307C1888" w:rsidR="00EB5371" w:rsidRPr="00DF431A" w:rsidRDefault="00B81808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5,693</w:t>
            </w:r>
          </w:p>
        </w:tc>
        <w:tc>
          <w:tcPr>
            <w:tcW w:w="284" w:type="dxa"/>
          </w:tcPr>
          <w:p w14:paraId="29EF07DF" w14:textId="77777777" w:rsidR="00EB5371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0C6968" w14:textId="26732213" w:rsidR="00EB5371" w:rsidRPr="00DF431A" w:rsidRDefault="00EB5371" w:rsidP="00226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165</w:t>
            </w:r>
          </w:p>
        </w:tc>
      </w:tr>
    </w:tbl>
    <w:p w14:paraId="599338D0" w14:textId="7D050FEC" w:rsidR="00AC6507" w:rsidRDefault="00AC6507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40BCB5" w14:textId="77777777" w:rsidR="0011289F" w:rsidRDefault="0011289F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AAD060D" w14:textId="77777777" w:rsidR="00AA072B" w:rsidRDefault="00AA072B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</w:p>
    <w:p w14:paraId="7FF76EA2" w14:textId="77777777" w:rsidR="00AC6507" w:rsidRDefault="00AC6507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AD1DAF" w14:textId="6CC27028" w:rsidR="00F51E9F" w:rsidRDefault="00F51E9F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431A">
        <w:rPr>
          <w:rFonts w:ascii="Angsana New" w:hAnsi="Angsana New"/>
          <w:sz w:val="30"/>
          <w:szCs w:val="30"/>
          <w:cs/>
          <w:lang w:val="th-TH"/>
        </w:rPr>
        <w:lastRenderedPageBreak/>
        <w:t>สรุปรายการกำไรขาดทุนเบ็ดเสร็จ</w:t>
      </w:r>
    </w:p>
    <w:tbl>
      <w:tblPr>
        <w:tblW w:w="8946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366"/>
        <w:gridCol w:w="1170"/>
        <w:gridCol w:w="284"/>
        <w:gridCol w:w="1246"/>
        <w:gridCol w:w="313"/>
        <w:gridCol w:w="1127"/>
        <w:gridCol w:w="291"/>
        <w:gridCol w:w="1149"/>
      </w:tblGrid>
      <w:tr w:rsidR="00D64535" w:rsidRPr="00DF431A" w14:paraId="6C7287FB" w14:textId="77777777" w:rsidTr="00AA072B">
        <w:tc>
          <w:tcPr>
            <w:tcW w:w="3366" w:type="dxa"/>
            <w:shd w:val="clear" w:color="auto" w:fill="auto"/>
            <w:vAlign w:val="bottom"/>
          </w:tcPr>
          <w:p w14:paraId="36490F7E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2BE43283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D64535" w:rsidRPr="00DF431A" w14:paraId="33C74A07" w14:textId="77777777" w:rsidTr="00AA072B">
        <w:trPr>
          <w:trHeight w:val="283"/>
        </w:trPr>
        <w:tc>
          <w:tcPr>
            <w:tcW w:w="3366" w:type="dxa"/>
            <w:shd w:val="clear" w:color="auto" w:fill="auto"/>
            <w:vAlign w:val="center"/>
          </w:tcPr>
          <w:p w14:paraId="00D79176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41748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ยูเรกา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เอ็นเนอร์จี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772E26EE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9874D8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บีเอส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มายโค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ไบโอเทค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D64535" w:rsidRPr="00DF431A" w14:paraId="232CD85A" w14:textId="77777777" w:rsidTr="00AA072B">
        <w:tc>
          <w:tcPr>
            <w:tcW w:w="3366" w:type="dxa"/>
            <w:shd w:val="clear" w:color="auto" w:fill="auto"/>
          </w:tcPr>
          <w:p w14:paraId="7F6FB3EC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6C93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D904FBE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00E1A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313" w:type="dxa"/>
          </w:tcPr>
          <w:p w14:paraId="6E39F2BB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4021D05E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91" w:type="dxa"/>
          </w:tcPr>
          <w:p w14:paraId="6C43774B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3446D95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0"/>
                <w:tab w:val="left" w:pos="64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D64535" w14:paraId="0AA14012" w14:textId="77777777" w:rsidTr="00AA072B">
        <w:tc>
          <w:tcPr>
            <w:tcW w:w="3366" w:type="dxa"/>
            <w:shd w:val="clear" w:color="auto" w:fill="auto"/>
            <w:vAlign w:val="bottom"/>
          </w:tcPr>
          <w:p w14:paraId="0A74CBD7" w14:textId="7998C501" w:rsidR="00D64535" w:rsidRPr="00016F41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016F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016F4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CB419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55F761" w14:textId="77777777" w:rsidR="00D64535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004F9" w14:textId="77777777" w:rsidR="00D64535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3" w:type="dxa"/>
          </w:tcPr>
          <w:p w14:paraId="27CBC243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85D47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34F5DEF" w14:textId="77777777" w:rsidR="00D64535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6D37E4D" w14:textId="77777777" w:rsidR="00D64535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64535" w:rsidRPr="00DF431A" w14:paraId="04A317FF" w14:textId="77777777" w:rsidTr="00AA072B">
        <w:tc>
          <w:tcPr>
            <w:tcW w:w="3366" w:type="dxa"/>
            <w:shd w:val="clear" w:color="auto" w:fill="auto"/>
          </w:tcPr>
          <w:p w14:paraId="14ADCF20" w14:textId="66EAE37F" w:rsidR="00D64535" w:rsidRPr="00DF431A" w:rsidRDefault="00D64535" w:rsidP="00D6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EFC8F4" w14:textId="4EC6B630" w:rsidR="00D64535" w:rsidRPr="00DF431A" w:rsidRDefault="0010437E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BFD19AD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07CEBE05" w14:textId="1B9402DE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</w:tcPr>
          <w:p w14:paraId="215C73D3" w14:textId="77777777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2D42D5B" w14:textId="5A2580AC" w:rsidR="00D64535" w:rsidRPr="00DF431A" w:rsidRDefault="0010437E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17,336</w:t>
            </w:r>
          </w:p>
        </w:tc>
        <w:tc>
          <w:tcPr>
            <w:tcW w:w="291" w:type="dxa"/>
          </w:tcPr>
          <w:p w14:paraId="50DCF5BE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7CC5343" w14:textId="37FFB2E8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15,374</w:t>
            </w:r>
          </w:p>
        </w:tc>
      </w:tr>
      <w:tr w:rsidR="00D64535" w:rsidRPr="00DF431A" w14:paraId="4FA9AF6E" w14:textId="77777777" w:rsidTr="00AA072B">
        <w:tc>
          <w:tcPr>
            <w:tcW w:w="3366" w:type="dxa"/>
            <w:shd w:val="clear" w:color="auto" w:fill="auto"/>
          </w:tcPr>
          <w:p w14:paraId="7FDC3F44" w14:textId="4A15B39E" w:rsidR="00D64535" w:rsidRPr="00DF431A" w:rsidRDefault="00D64535" w:rsidP="00D6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กำไร (ขาดทุน)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4054B" w14:textId="4D338730" w:rsidR="00D64535" w:rsidRPr="00DF431A" w:rsidRDefault="0010437E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(386)</w:t>
            </w:r>
          </w:p>
        </w:tc>
        <w:tc>
          <w:tcPr>
            <w:tcW w:w="284" w:type="dxa"/>
          </w:tcPr>
          <w:p w14:paraId="60FBF62C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3D1FCD5A" w14:textId="3B1B8694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(95)</w:t>
            </w:r>
          </w:p>
        </w:tc>
        <w:tc>
          <w:tcPr>
            <w:tcW w:w="313" w:type="dxa"/>
          </w:tcPr>
          <w:p w14:paraId="0815C798" w14:textId="77777777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696DA26" w14:textId="79001F50" w:rsidR="00D64535" w:rsidRPr="00DF431A" w:rsidRDefault="006F6EB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(37,410</w:t>
            </w:r>
            <w:r w:rsidR="00B35752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91" w:type="dxa"/>
          </w:tcPr>
          <w:p w14:paraId="243BCC08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50F1BC9" w14:textId="15C883EC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(14,639)</w:t>
            </w:r>
          </w:p>
        </w:tc>
      </w:tr>
      <w:tr w:rsidR="00D64535" w:rsidRPr="00DF431A" w14:paraId="303D281D" w14:textId="77777777" w:rsidTr="00AA072B">
        <w:tc>
          <w:tcPr>
            <w:tcW w:w="3366" w:type="dxa"/>
            <w:shd w:val="clear" w:color="auto" w:fill="auto"/>
          </w:tcPr>
          <w:p w14:paraId="3BBBFEC1" w14:textId="1EEEFED8" w:rsidR="00D64535" w:rsidRPr="00DF431A" w:rsidRDefault="00D64535" w:rsidP="00D64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90C41" w14:textId="4CD6239D" w:rsidR="00D64535" w:rsidRPr="00DF431A" w:rsidRDefault="0010437E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FC7E0CB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1207BB05" w14:textId="5D5AF986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</w:tcPr>
          <w:p w14:paraId="4D9E582D" w14:textId="77777777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EA99A60" w14:textId="6BC6268A" w:rsidR="00D64535" w:rsidRPr="00DF431A" w:rsidRDefault="0010437E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5B944185" w14:textId="77777777" w:rsidR="00D64535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1A273B1" w14:textId="024D4238" w:rsidR="00D64535" w:rsidRPr="00DF431A" w:rsidRDefault="00D64535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2D46C99" w14:textId="3705B7BC" w:rsidR="00F51E9F" w:rsidRDefault="00F51E9F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DF431A">
        <w:rPr>
          <w:rFonts w:ascii="Angsana New" w:eastAsia="Cordia New" w:hAnsi="Angsana New"/>
          <w:sz w:val="30"/>
          <w:szCs w:val="30"/>
          <w:cs/>
          <w:lang w:eastAsia="zh-CN"/>
        </w:rPr>
        <w:t>สรุป</w:t>
      </w:r>
      <w:r w:rsidRPr="003D78C9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DF431A">
        <w:rPr>
          <w:rFonts w:ascii="Angsana New" w:eastAsia="Cordia New" w:hAnsi="Angsana New"/>
          <w:sz w:val="30"/>
          <w:szCs w:val="30"/>
          <w:cs/>
          <w:lang w:eastAsia="zh-CN"/>
        </w:rPr>
        <w:t>กระแสเงินสด</w:t>
      </w:r>
    </w:p>
    <w:tbl>
      <w:tblPr>
        <w:tblW w:w="8944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3364"/>
        <w:gridCol w:w="1170"/>
        <w:gridCol w:w="326"/>
        <w:gridCol w:w="1204"/>
        <w:gridCol w:w="236"/>
        <w:gridCol w:w="1204"/>
        <w:gridCol w:w="236"/>
        <w:gridCol w:w="1204"/>
      </w:tblGrid>
      <w:tr w:rsidR="00D64535" w:rsidRPr="00DF431A" w14:paraId="0809981F" w14:textId="77777777" w:rsidTr="00AA072B">
        <w:tc>
          <w:tcPr>
            <w:tcW w:w="3364" w:type="dxa"/>
            <w:shd w:val="clear" w:color="auto" w:fill="auto"/>
            <w:vAlign w:val="bottom"/>
          </w:tcPr>
          <w:p w14:paraId="04825C7C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822BF17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D64535" w:rsidRPr="00DF431A" w14:paraId="0435C901" w14:textId="77777777" w:rsidTr="00AA072B">
        <w:trPr>
          <w:trHeight w:val="283"/>
        </w:trPr>
        <w:tc>
          <w:tcPr>
            <w:tcW w:w="3364" w:type="dxa"/>
            <w:shd w:val="clear" w:color="auto" w:fill="auto"/>
            <w:vAlign w:val="center"/>
          </w:tcPr>
          <w:p w14:paraId="731D8AAA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3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5D9ECF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ยูเรกา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เอ็นเนอร์จี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5A23933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7936BD" w14:textId="77777777" w:rsidR="00D64535" w:rsidRPr="00DF431A" w:rsidRDefault="00D64535" w:rsidP="00BA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บริษัท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บีเอส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มายโค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ไบโอเทค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677AF6" w14:paraId="1E9E6DC4" w14:textId="77777777" w:rsidTr="00AA072B">
        <w:tc>
          <w:tcPr>
            <w:tcW w:w="3364" w:type="dxa"/>
            <w:shd w:val="clear" w:color="auto" w:fill="auto"/>
            <w:vAlign w:val="bottom"/>
          </w:tcPr>
          <w:p w14:paraId="51E7E55D" w14:textId="1A939486" w:rsidR="00677AF6" w:rsidRPr="00016F41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56FD52" w14:textId="4AA80173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326" w:type="dxa"/>
            <w:shd w:val="clear" w:color="auto" w:fill="auto"/>
          </w:tcPr>
          <w:p w14:paraId="4C411924" w14:textId="77777777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86E588F" w14:textId="2A4C78C3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3C486806" w14:textId="7777777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0CB949B" w14:textId="52C19E7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D10E3C3" w14:textId="77777777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FE876E" w14:textId="68E91BF6" w:rsidR="00677AF6" w:rsidRPr="0011289F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677AF6" w14:paraId="40E667BA" w14:textId="77777777" w:rsidTr="00AA072B">
        <w:tc>
          <w:tcPr>
            <w:tcW w:w="3364" w:type="dxa"/>
            <w:shd w:val="clear" w:color="auto" w:fill="auto"/>
            <w:vAlign w:val="bottom"/>
          </w:tcPr>
          <w:p w14:paraId="5563C339" w14:textId="6CE7FAF6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016F4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016F4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49A1" w14:textId="7777777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5026A338" w14:textId="77777777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06D63" w14:textId="77777777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816B33" w14:textId="7777777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A3D4C" w14:textId="7777777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0E682B" w14:textId="77777777" w:rsidR="00677AF6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BF387A" w14:textId="77777777" w:rsidR="00677AF6" w:rsidRPr="0011289F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77AF6" w:rsidRPr="00DF431A" w14:paraId="64792CE7" w14:textId="77777777" w:rsidTr="00AA072B">
        <w:tc>
          <w:tcPr>
            <w:tcW w:w="3364" w:type="dxa"/>
            <w:shd w:val="clear" w:color="auto" w:fill="auto"/>
          </w:tcPr>
          <w:p w14:paraId="43E6BBFB" w14:textId="6D36351E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66BDF" w14:textId="2D2EAEBD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(560)</w:t>
            </w:r>
          </w:p>
        </w:tc>
        <w:tc>
          <w:tcPr>
            <w:tcW w:w="326" w:type="dxa"/>
          </w:tcPr>
          <w:p w14:paraId="2824FBC4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DDB590F" w14:textId="47AC0198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(11)</w:t>
            </w:r>
          </w:p>
        </w:tc>
        <w:tc>
          <w:tcPr>
            <w:tcW w:w="236" w:type="dxa"/>
          </w:tcPr>
          <w:p w14:paraId="52F45988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1BA262" w14:textId="62279E44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(17,781)</w:t>
            </w:r>
          </w:p>
        </w:tc>
        <w:tc>
          <w:tcPr>
            <w:tcW w:w="236" w:type="dxa"/>
          </w:tcPr>
          <w:p w14:paraId="56313343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8886AE2" w14:textId="6EB628A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(45,710)</w:t>
            </w:r>
          </w:p>
        </w:tc>
      </w:tr>
      <w:tr w:rsidR="00677AF6" w:rsidRPr="00DF431A" w14:paraId="73727C5E" w14:textId="77777777" w:rsidTr="00AA072B">
        <w:tc>
          <w:tcPr>
            <w:tcW w:w="3364" w:type="dxa"/>
            <w:shd w:val="clear" w:color="auto" w:fill="auto"/>
          </w:tcPr>
          <w:p w14:paraId="17BC7ABA" w14:textId="57E2839B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BCFF1F" w14:textId="0F55E8EC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(2,837)</w:t>
            </w:r>
          </w:p>
        </w:tc>
        <w:tc>
          <w:tcPr>
            <w:tcW w:w="326" w:type="dxa"/>
          </w:tcPr>
          <w:p w14:paraId="51942206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AEA313F" w14:textId="40B38E03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701B66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8D7E5E7" w14:textId="46045342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1,089</w:t>
            </w:r>
          </w:p>
        </w:tc>
        <w:tc>
          <w:tcPr>
            <w:tcW w:w="236" w:type="dxa"/>
          </w:tcPr>
          <w:p w14:paraId="0D9BC48F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BD05C52" w14:textId="5C6D1E65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5,702</w:t>
            </w:r>
          </w:p>
        </w:tc>
      </w:tr>
      <w:tr w:rsidR="00677AF6" w:rsidRPr="00DF431A" w14:paraId="1B687509" w14:textId="77777777" w:rsidTr="00AA072B">
        <w:tc>
          <w:tcPr>
            <w:tcW w:w="3364" w:type="dxa"/>
            <w:shd w:val="clear" w:color="auto" w:fill="auto"/>
          </w:tcPr>
          <w:p w14:paraId="0A1A2667" w14:textId="4D7BA288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FE176" w14:textId="5E1A9028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(1)</w:t>
            </w:r>
          </w:p>
        </w:tc>
        <w:tc>
          <w:tcPr>
            <w:tcW w:w="326" w:type="dxa"/>
          </w:tcPr>
          <w:p w14:paraId="35B92D81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38C33" w14:textId="37207601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34F64E4E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6CEA4" w14:textId="65D368AD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7,985</w:t>
            </w:r>
          </w:p>
        </w:tc>
        <w:tc>
          <w:tcPr>
            <w:tcW w:w="236" w:type="dxa"/>
          </w:tcPr>
          <w:p w14:paraId="33D24E48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1FECB" w14:textId="23577599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39,581</w:t>
            </w:r>
          </w:p>
        </w:tc>
      </w:tr>
      <w:tr w:rsidR="00677AF6" w:rsidRPr="00DF431A" w14:paraId="10C33244" w14:textId="77777777" w:rsidTr="00AA072B">
        <w:tc>
          <w:tcPr>
            <w:tcW w:w="3364" w:type="dxa"/>
            <w:shd w:val="clear" w:color="auto" w:fill="auto"/>
          </w:tcPr>
          <w:p w14:paraId="42E655F4" w14:textId="69A683E7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C3F0B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4E8B54D3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1F599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77CB58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0C3DC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6C768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CBD9F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77AF6" w:rsidRPr="00DF431A" w14:paraId="45D609BD" w14:textId="77777777" w:rsidTr="00AA072B">
        <w:tc>
          <w:tcPr>
            <w:tcW w:w="3364" w:type="dxa"/>
            <w:shd w:val="clear" w:color="auto" w:fill="auto"/>
          </w:tcPr>
          <w:p w14:paraId="65FD6281" w14:textId="0C30C4E4" w:rsidR="00677AF6" w:rsidRPr="00DF431A" w:rsidRDefault="00677AF6" w:rsidP="006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F431A">
              <w:rPr>
                <w:rFonts w:ascii="Angsana New" w:eastAsia="Times New Roman" w:hAnsi="Angsana New"/>
                <w:sz w:val="30"/>
                <w:szCs w:val="30"/>
                <w:cs/>
              </w:rPr>
              <w:t>(ลดลง)สุทธิ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8D8F6" w14:textId="0A96746F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(3,398)</w:t>
            </w:r>
          </w:p>
        </w:tc>
        <w:tc>
          <w:tcPr>
            <w:tcW w:w="326" w:type="dxa"/>
          </w:tcPr>
          <w:p w14:paraId="02683701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12C879" w14:textId="45FE1E38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4,989</w:t>
            </w:r>
          </w:p>
        </w:tc>
        <w:tc>
          <w:tcPr>
            <w:tcW w:w="236" w:type="dxa"/>
          </w:tcPr>
          <w:p w14:paraId="32A1C31F" w14:textId="77777777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C73BBB" w14:textId="3504C02C" w:rsidR="00677AF6" w:rsidRPr="00DF431A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(8,707)</w:t>
            </w:r>
          </w:p>
        </w:tc>
        <w:tc>
          <w:tcPr>
            <w:tcW w:w="236" w:type="dxa"/>
          </w:tcPr>
          <w:p w14:paraId="304B22A4" w14:textId="77777777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7CBFC7" w14:textId="7D20575C" w:rsidR="00677AF6" w:rsidRDefault="00677AF6" w:rsidP="004F6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(427)</w:t>
            </w:r>
          </w:p>
        </w:tc>
      </w:tr>
    </w:tbl>
    <w:p w14:paraId="28FBBE77" w14:textId="77777777" w:rsidR="00D64535" w:rsidRPr="00DF431A" w:rsidRDefault="00D64535" w:rsidP="003D78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</w:p>
    <w:p w14:paraId="69A91C4A" w14:textId="77777777" w:rsidR="00C33D5F" w:rsidRPr="00DF431A" w:rsidRDefault="00C33D5F" w:rsidP="00C33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7AF214C" w14:textId="77777777" w:rsidR="00C33D5F" w:rsidRPr="00DF431A" w:rsidRDefault="00C33D5F" w:rsidP="00C33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45F9383" w14:textId="226803CC" w:rsidR="00CB2D41" w:rsidRPr="00C54BFA" w:rsidRDefault="00CB2D41" w:rsidP="0056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</w:rPr>
        <w:tab/>
      </w:r>
    </w:p>
    <w:p w14:paraId="0922BB10" w14:textId="77777777" w:rsidR="0034516F" w:rsidRDefault="0034516F" w:rsidP="006B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401F648" w14:textId="77777777" w:rsidR="00567266" w:rsidRDefault="00567266" w:rsidP="006B2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4A101A" w14:textId="284A987D" w:rsidR="00AE4500" w:rsidRPr="00AE4500" w:rsidRDefault="00AE4500" w:rsidP="00AE4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10"/>
        </w:tabs>
        <w:rPr>
          <w:rFonts w:ascii="Angsana New" w:hAnsi="Angsana New"/>
          <w:sz w:val="30"/>
          <w:szCs w:val="30"/>
        </w:rPr>
      </w:pPr>
      <w:r w:rsidRPr="00AE4500">
        <w:rPr>
          <w:rFonts w:ascii="Angsana New" w:hAnsi="Angsana New"/>
          <w:sz w:val="30"/>
          <w:szCs w:val="30"/>
        </w:rPr>
        <w:tab/>
      </w:r>
    </w:p>
    <w:p w14:paraId="5F9C4EB5" w14:textId="51FE6A8E" w:rsidR="00125E7D" w:rsidRPr="00AE4500" w:rsidRDefault="00AE4500" w:rsidP="00AE4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25E7D" w:rsidRPr="00AE4500" w:rsidSect="00F57B0D">
          <w:headerReference w:type="default" r:id="rId16"/>
          <w:footerReference w:type="default" r:id="rId17"/>
          <w:footerReference w:type="first" r:id="rId18"/>
          <w:pgSz w:w="11909" w:h="16834" w:code="9"/>
          <w:pgMar w:top="994" w:right="1152" w:bottom="1170" w:left="1152" w:header="737" w:footer="567" w:gutter="0"/>
          <w:cols w:space="720"/>
          <w:docGrid w:linePitch="245"/>
        </w:sectPr>
      </w:pPr>
      <w:r w:rsidRPr="00AE4500">
        <w:rPr>
          <w:rFonts w:ascii="Angsana New" w:hAnsi="Angsana New"/>
          <w:sz w:val="30"/>
          <w:szCs w:val="30"/>
        </w:rPr>
        <w:tab/>
      </w:r>
    </w:p>
    <w:p w14:paraId="1F7D897A" w14:textId="77777777" w:rsidR="00AE4500" w:rsidRPr="00AE4500" w:rsidRDefault="00AE4500" w:rsidP="00C85F7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450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 xml:space="preserve">อสังหาริมทรัพย์เพื่อการลงทุน </w:t>
      </w:r>
      <w:r w:rsidRPr="00AE450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- </w:t>
      </w:r>
      <w:r w:rsidRPr="00AE4500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สุทธิ</w:t>
      </w:r>
    </w:p>
    <w:p w14:paraId="2E0FC61E" w14:textId="1C984A3D" w:rsidR="00AE4500" w:rsidRDefault="004336A5" w:rsidP="003D78C9">
      <w:pPr>
        <w:pStyle w:val="block"/>
        <w:spacing w:before="120" w:after="0" w:line="240" w:lineRule="atLeast"/>
        <w:ind w:left="0" w:firstLine="426"/>
        <w:jc w:val="both"/>
        <w:rPr>
          <w:rFonts w:ascii="Angsana New" w:hAnsi="Angsana New"/>
          <w:sz w:val="30"/>
          <w:szCs w:val="30"/>
        </w:rPr>
      </w:pPr>
      <w:r w:rsidRPr="003D78C9">
        <w:rPr>
          <w:rFonts w:asciiTheme="majorBidi" w:hAnsiTheme="majorBidi" w:cstheme="majorBidi" w:hint="cs"/>
          <w:sz w:val="30"/>
          <w:szCs w:val="30"/>
          <w:cs/>
          <w:lang w:bidi="th-TH"/>
        </w:rPr>
        <w:t>รายการ</w:t>
      </w:r>
      <w:r>
        <w:rPr>
          <w:rFonts w:ascii="Angsana New" w:hAnsi="Angsana New" w:hint="cs"/>
          <w:sz w:val="30"/>
          <w:szCs w:val="30"/>
          <w:cs/>
          <w:lang w:bidi="th-TH"/>
        </w:rPr>
        <w:t>เคลื่อนไหว</w:t>
      </w:r>
      <w:r w:rsidR="00AE4500">
        <w:rPr>
          <w:rFonts w:ascii="Angsana New" w:hAnsi="Angsana New" w:hint="cs"/>
          <w:sz w:val="30"/>
          <w:szCs w:val="30"/>
          <w:cs/>
          <w:lang w:bidi="th-TH"/>
        </w:rPr>
        <w:t>สำหรับปี</w:t>
      </w:r>
      <w:r w:rsidR="00AE4500" w:rsidRPr="000D2138">
        <w:rPr>
          <w:rFonts w:ascii="Angsana New" w:hAnsi="Angsana New" w:hint="cs"/>
          <w:sz w:val="30"/>
          <w:szCs w:val="30"/>
          <w:cs/>
          <w:lang w:bidi="th-TH"/>
        </w:rPr>
        <w:t>สิ้นสุดวันที่</w:t>
      </w:r>
      <w:r w:rsidR="00AE4500" w:rsidRPr="000D2138">
        <w:rPr>
          <w:rFonts w:ascii="Angsana New" w:hAnsi="Angsana New"/>
          <w:sz w:val="30"/>
          <w:szCs w:val="30"/>
          <w:rtl/>
          <w:cs/>
        </w:rPr>
        <w:t xml:space="preserve"> </w:t>
      </w:r>
      <w:r w:rsidR="00AE450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E4500">
        <w:rPr>
          <w:rFonts w:ascii="Angsana New" w:hAnsi="Angsana New"/>
          <w:sz w:val="30"/>
          <w:szCs w:val="30"/>
        </w:rPr>
        <w:t xml:space="preserve">31 </w:t>
      </w:r>
      <w:r w:rsidR="00AE4500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="00AE4500">
        <w:rPr>
          <w:rFonts w:ascii="Angsana New" w:hAnsi="Angsana New"/>
          <w:sz w:val="30"/>
          <w:szCs w:val="30"/>
        </w:rPr>
        <w:t xml:space="preserve">2563 </w:t>
      </w:r>
      <w:r w:rsidR="00AE4500" w:rsidRPr="000D2138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tbl>
      <w:tblPr>
        <w:tblW w:w="4867" w:type="pct"/>
        <w:tblInd w:w="284" w:type="dxa"/>
        <w:tblLook w:val="0000" w:firstRow="0" w:lastRow="0" w:firstColumn="0" w:lastColumn="0" w:noHBand="0" w:noVBand="0"/>
      </w:tblPr>
      <w:tblGrid>
        <w:gridCol w:w="4677"/>
        <w:gridCol w:w="2128"/>
        <w:gridCol w:w="282"/>
        <w:gridCol w:w="2263"/>
      </w:tblGrid>
      <w:tr w:rsidR="00AE4500" w:rsidRPr="009E58A4" w14:paraId="6D699DFA" w14:textId="77777777" w:rsidTr="00AA072B">
        <w:trPr>
          <w:trHeight w:hRule="exact" w:val="403"/>
        </w:trPr>
        <w:tc>
          <w:tcPr>
            <w:tcW w:w="2501" w:type="pct"/>
          </w:tcPr>
          <w:p w14:paraId="2E303A9A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99" w:type="pct"/>
            <w:gridSpan w:val="3"/>
            <w:tcBorders>
              <w:bottom w:val="single" w:sz="4" w:space="0" w:color="auto"/>
            </w:tcBorders>
          </w:tcPr>
          <w:p w14:paraId="0B44E749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4500" w:rsidRPr="009E58A4" w14:paraId="33ED4084" w14:textId="77777777" w:rsidTr="00AA072B">
        <w:trPr>
          <w:trHeight w:hRule="exact" w:val="403"/>
        </w:trPr>
        <w:tc>
          <w:tcPr>
            <w:tcW w:w="2501" w:type="pct"/>
          </w:tcPr>
          <w:p w14:paraId="07DE8472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D05E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54C5A6E0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BB9D" w14:textId="68EB274B" w:rsidR="00AE4500" w:rsidRPr="009E58A4" w:rsidRDefault="00C85F78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</w:t>
            </w:r>
            <w:r w:rsidR="00AE4500"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E4500" w:rsidRPr="009E58A4" w14:paraId="6716B381" w14:textId="77777777" w:rsidTr="00AA072B">
        <w:trPr>
          <w:trHeight w:hRule="exact" w:val="403"/>
        </w:trPr>
        <w:tc>
          <w:tcPr>
            <w:tcW w:w="2501" w:type="pct"/>
          </w:tcPr>
          <w:p w14:paraId="2FD0D08F" w14:textId="77777777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</w:rPr>
            </w:pP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ราคาตามบัญชีสุทธิ ณ วันที่ </w:t>
            </w:r>
            <w:r w:rsidRPr="00D470C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470C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38" w:type="pct"/>
            <w:shd w:val="clear" w:color="auto" w:fill="auto"/>
          </w:tcPr>
          <w:p w14:paraId="78DDD829" w14:textId="77777777" w:rsidR="00AE4500" w:rsidRPr="002018A6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43,593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1BA9168" w14:textId="77777777" w:rsidR="00AE4500" w:rsidRPr="002623AD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</w:tcPr>
          <w:p w14:paraId="1D692E02" w14:textId="77777777" w:rsidR="00AE4500" w:rsidRPr="002018A6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43,593</w:t>
            </w:r>
          </w:p>
        </w:tc>
      </w:tr>
      <w:tr w:rsidR="00AE4500" w:rsidRPr="009E58A4" w14:paraId="4670B446" w14:textId="77777777" w:rsidTr="00AA072B">
        <w:trPr>
          <w:trHeight w:hRule="exact" w:val="403"/>
        </w:trPr>
        <w:tc>
          <w:tcPr>
            <w:tcW w:w="2501" w:type="pct"/>
          </w:tcPr>
          <w:p w14:paraId="6CF13F37" w14:textId="544BE469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 xml:space="preserve"> ระหว่า</w:t>
            </w:r>
            <w:r w:rsidR="006F6EB6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7E131BA2" w14:textId="57F738A2" w:rsidR="00AE4500" w:rsidRPr="002018A6" w:rsidRDefault="00B2462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E182364" w14:textId="77777777" w:rsidR="00AE4500" w:rsidRPr="002623AD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  <w:vAlign w:val="bottom"/>
          </w:tcPr>
          <w:p w14:paraId="3F1291D0" w14:textId="5B06B83A" w:rsidR="00AE4500" w:rsidRPr="002623AD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E4500" w:rsidRPr="009E58A4" w14:paraId="2E401EF4" w14:textId="77777777" w:rsidTr="00AA072B">
        <w:trPr>
          <w:trHeight w:hRule="exact" w:val="403"/>
        </w:trPr>
        <w:tc>
          <w:tcPr>
            <w:tcW w:w="2501" w:type="pct"/>
          </w:tcPr>
          <w:p w14:paraId="6CC0C7DB" w14:textId="77777777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3AC00203" w14:textId="42448ECB" w:rsidR="00AE4500" w:rsidRPr="002018A6" w:rsidRDefault="00B2462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31A04D4" w14:textId="77777777" w:rsidR="00AE4500" w:rsidRPr="002623AD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  <w:vAlign w:val="bottom"/>
          </w:tcPr>
          <w:p w14:paraId="48382DC1" w14:textId="2BD67079" w:rsidR="00AE4500" w:rsidRPr="002623AD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AE4500" w:rsidRPr="009E58A4" w14:paraId="319236CA" w14:textId="77777777" w:rsidTr="00AA072B">
        <w:trPr>
          <w:trHeight w:hRule="exact" w:val="403"/>
        </w:trPr>
        <w:tc>
          <w:tcPr>
            <w:tcW w:w="2501" w:type="pct"/>
          </w:tcPr>
          <w:p w14:paraId="6CF0484F" w14:textId="2F7C4FA0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="006F6EB6">
              <w:rPr>
                <w:rFonts w:ascii="Angsana New" w:hAnsi="Angsana New" w:hint="cs"/>
                <w:sz w:val="30"/>
                <w:szCs w:val="30"/>
                <w:cs/>
              </w:rPr>
              <w:t xml:space="preserve"> ระหว่างปี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5912FE73" w14:textId="5B26E9D2" w:rsidR="00AE4500" w:rsidRPr="002018A6" w:rsidRDefault="00B2462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8B87671" w14:textId="77777777" w:rsidR="00AE4500" w:rsidRPr="002623AD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  <w:vAlign w:val="bottom"/>
          </w:tcPr>
          <w:p w14:paraId="67A49FC5" w14:textId="5CA59EE8" w:rsidR="00AE4500" w:rsidRPr="002623AD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E4500" w:rsidRPr="009E58A4" w14:paraId="4A4145D6" w14:textId="77777777" w:rsidTr="00AA072B">
        <w:trPr>
          <w:trHeight w:hRule="exact" w:val="403"/>
        </w:trPr>
        <w:tc>
          <w:tcPr>
            <w:tcW w:w="2501" w:type="pct"/>
          </w:tcPr>
          <w:p w14:paraId="514C9E47" w14:textId="77777777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0DACB" w14:textId="3BB37D40" w:rsidR="00AE4500" w:rsidRPr="002018A6" w:rsidRDefault="00B2462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(2,187)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5B65EC9" w14:textId="77777777" w:rsidR="00AE4500" w:rsidRPr="002623AD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F11F9" w14:textId="3708CA1C" w:rsidR="00AE4500" w:rsidRPr="002623AD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(2,187)</w:t>
            </w:r>
          </w:p>
        </w:tc>
      </w:tr>
      <w:tr w:rsidR="00AE4500" w:rsidRPr="009E58A4" w14:paraId="548AB12A" w14:textId="77777777" w:rsidTr="00AA072B">
        <w:trPr>
          <w:trHeight w:hRule="exact" w:val="403"/>
        </w:trPr>
        <w:tc>
          <w:tcPr>
            <w:tcW w:w="2501" w:type="pct"/>
          </w:tcPr>
          <w:p w14:paraId="45210E6A" w14:textId="4BCE62EC" w:rsidR="00AE4500" w:rsidRPr="00D470C8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Pr="00D470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70C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2D306" w14:textId="6DD96BAE" w:rsidR="00AE4500" w:rsidRPr="00B24620" w:rsidRDefault="00B2462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2462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41,406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8D650D7" w14:textId="77777777" w:rsidR="00AE4500" w:rsidRPr="00BF3C0E" w:rsidRDefault="00AE4500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05766" w14:textId="15C5A0A7" w:rsidR="00AE4500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41,406</w:t>
            </w:r>
          </w:p>
          <w:p w14:paraId="30E822C5" w14:textId="42CF8F7C" w:rsidR="00A3024D" w:rsidRPr="00BF3C0E" w:rsidRDefault="00A3024D" w:rsidP="00A3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</w:tbl>
    <w:p w14:paraId="67BB6AAD" w14:textId="6F6FBF6A" w:rsidR="00AE4500" w:rsidRPr="00A3024D" w:rsidRDefault="00AE4500" w:rsidP="00D470C8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</w:t>
      </w:r>
      <w:r w:rsidRPr="00A3024D">
        <w:rPr>
          <w:rFonts w:ascii="Angsana New" w:hAnsi="Angsana New"/>
          <w:sz w:val="30"/>
          <w:szCs w:val="30"/>
          <w:cs/>
        </w:rPr>
        <w:t>ทรัพย์สินของบริษัทก่อนหักค่าเสื่อมราค</w:t>
      </w:r>
      <w:r w:rsidRPr="00A3024D">
        <w:rPr>
          <w:rFonts w:ascii="Angsana New" w:hAnsi="Angsana New" w:hint="cs"/>
          <w:sz w:val="30"/>
          <w:szCs w:val="30"/>
          <w:cs/>
        </w:rPr>
        <w:t>า</w:t>
      </w:r>
      <w:r w:rsidRPr="00A3024D">
        <w:rPr>
          <w:rFonts w:ascii="Angsana New" w:hAnsi="Angsana New"/>
          <w:sz w:val="30"/>
          <w:szCs w:val="30"/>
          <w:cs/>
        </w:rPr>
        <w:t>สะสมของ</w:t>
      </w:r>
      <w:r w:rsidRPr="00A3024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A3024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A3024D">
        <w:rPr>
          <w:rFonts w:ascii="Angsana New" w:hAnsi="Angsana New" w:hint="cs"/>
          <w:sz w:val="30"/>
          <w:szCs w:val="30"/>
          <w:cs/>
        </w:rPr>
        <w:t>้</w:t>
      </w:r>
      <w:r w:rsidRPr="00A3024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Pr="00A3024D">
        <w:rPr>
          <w:rFonts w:ascii="Angsana New" w:hAnsi="Angsana New"/>
          <w:sz w:val="30"/>
          <w:szCs w:val="30"/>
        </w:rPr>
        <w:t xml:space="preserve">31 </w:t>
      </w:r>
      <w:r w:rsidRPr="00A3024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3024D">
        <w:rPr>
          <w:rFonts w:ascii="Angsana New" w:hAnsi="Angsana New"/>
          <w:sz w:val="30"/>
          <w:szCs w:val="30"/>
        </w:rPr>
        <w:t xml:space="preserve">2563 </w:t>
      </w:r>
      <w:r w:rsidRPr="00A3024D">
        <w:rPr>
          <w:rFonts w:ascii="Angsana New" w:hAnsi="Angsana New"/>
          <w:sz w:val="30"/>
          <w:szCs w:val="30"/>
          <w:cs/>
        </w:rPr>
        <w:t>มีจำนวน</w:t>
      </w:r>
      <w:r w:rsidRPr="00A3024D">
        <w:rPr>
          <w:rFonts w:ascii="Angsana New" w:hAnsi="Angsana New"/>
          <w:sz w:val="30"/>
          <w:szCs w:val="30"/>
        </w:rPr>
        <w:t xml:space="preserve"> 9.</w:t>
      </w:r>
      <w:r w:rsidR="00A3024D" w:rsidRPr="00A3024D">
        <w:rPr>
          <w:rFonts w:ascii="Angsana New" w:hAnsi="Angsana New"/>
          <w:sz w:val="30"/>
          <w:szCs w:val="30"/>
        </w:rPr>
        <w:t>3</w:t>
      </w:r>
      <w:r w:rsidRPr="00A3024D">
        <w:rPr>
          <w:rFonts w:ascii="Angsana New" w:hAnsi="Angsana New"/>
          <w:sz w:val="30"/>
          <w:szCs w:val="30"/>
        </w:rPr>
        <w:t xml:space="preserve">6 </w:t>
      </w:r>
      <w:r w:rsidRPr="00A3024D">
        <w:rPr>
          <w:rFonts w:ascii="Angsana New" w:hAnsi="Angsana New"/>
          <w:sz w:val="30"/>
          <w:szCs w:val="30"/>
          <w:cs/>
        </w:rPr>
        <w:t>ล้านบาท (</w:t>
      </w:r>
      <w:r w:rsidRPr="00A3024D">
        <w:rPr>
          <w:rFonts w:ascii="Angsana New" w:hAnsi="Angsana New"/>
          <w:sz w:val="30"/>
          <w:szCs w:val="30"/>
        </w:rPr>
        <w:t xml:space="preserve">31 </w:t>
      </w:r>
      <w:r w:rsidRPr="00A302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3024D">
        <w:rPr>
          <w:rFonts w:ascii="Angsana New" w:hAnsi="Angsana New"/>
          <w:sz w:val="30"/>
          <w:szCs w:val="30"/>
        </w:rPr>
        <w:t xml:space="preserve">2562 : 8.38 </w:t>
      </w:r>
      <w:r w:rsidRPr="00A3024D">
        <w:rPr>
          <w:rFonts w:ascii="Angsana New" w:hAnsi="Angsana New"/>
          <w:sz w:val="30"/>
          <w:szCs w:val="30"/>
          <w:cs/>
        </w:rPr>
        <w:t>ล้านบาท</w:t>
      </w:r>
      <w:r w:rsidRPr="00A3024D">
        <w:rPr>
          <w:rFonts w:ascii="Angsana New" w:hAnsi="Angsana New"/>
          <w:sz w:val="30"/>
          <w:szCs w:val="30"/>
        </w:rPr>
        <w:t>)</w:t>
      </w:r>
    </w:p>
    <w:p w14:paraId="23A9A454" w14:textId="099B84A5" w:rsidR="00AE4500" w:rsidRDefault="00AE4500" w:rsidP="004413D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30"/>
          <w:szCs w:val="30"/>
        </w:rPr>
      </w:pPr>
      <w:r w:rsidRPr="00A3024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อสังหาริมทรัพย์เพื่อการลงทุนแสดงด้วยวิธีราคาทุนหักค่าเสื่อมราคาสะสม</w:t>
      </w:r>
    </w:p>
    <w:p w14:paraId="2E3C756D" w14:textId="6C173CCA" w:rsidR="004413DB" w:rsidRDefault="004413DB" w:rsidP="00D6089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608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สินทรัพย์ที่ไม่ได้ใช้ดำเนินงาน </w:t>
      </w:r>
      <w:r w:rsidR="00D60896">
        <w:rPr>
          <w:rFonts w:ascii="Angsana New" w:hAnsi="Angsana New" w:hint="cs"/>
          <w:b/>
          <w:bCs/>
          <w:sz w:val="30"/>
          <w:szCs w:val="30"/>
          <w:cs/>
          <w:lang w:val="th-TH"/>
        </w:rPr>
        <w:t>-</w:t>
      </w:r>
      <w:r w:rsidRPr="00D608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สุทธิ</w:t>
      </w:r>
    </w:p>
    <w:p w14:paraId="60719503" w14:textId="0D8113B3" w:rsidR="004413DB" w:rsidRPr="00D60896" w:rsidRDefault="00947A45" w:rsidP="00D60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947A45">
        <w:rPr>
          <w:rFonts w:ascii="Angsana New" w:hAnsi="Angsana New" w:hint="cs"/>
          <w:sz w:val="30"/>
          <w:szCs w:val="30"/>
          <w:cs/>
          <w:lang w:val="th-TH"/>
        </w:rPr>
        <w:t>รายการเคลื่อนไหวสำหรับปีสิ้นสุดวันที่</w:t>
      </w:r>
      <w:r w:rsidRPr="00947A45">
        <w:rPr>
          <w:rFonts w:ascii="Angsana New" w:hAnsi="Angsana New"/>
          <w:sz w:val="30"/>
          <w:szCs w:val="30"/>
          <w:cs/>
          <w:lang w:val="th-TH"/>
        </w:rPr>
        <w:t xml:space="preserve">  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73560C" w:rsidRPr="0073560C">
        <w:rPr>
          <w:rFonts w:ascii="Angsana New" w:hAnsi="Angsana New"/>
          <w:sz w:val="30"/>
          <w:szCs w:val="30"/>
        </w:rPr>
        <w:t>1</w:t>
      </w:r>
      <w:r w:rsidRPr="00947A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47A45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Pr="00947A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Pr="00947A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47A45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</w:p>
    <w:tbl>
      <w:tblPr>
        <w:tblW w:w="4867" w:type="pct"/>
        <w:tblInd w:w="284" w:type="dxa"/>
        <w:tblLook w:val="0000" w:firstRow="0" w:lastRow="0" w:firstColumn="0" w:lastColumn="0" w:noHBand="0" w:noVBand="0"/>
      </w:tblPr>
      <w:tblGrid>
        <w:gridCol w:w="4677"/>
        <w:gridCol w:w="2128"/>
        <w:gridCol w:w="282"/>
        <w:gridCol w:w="2263"/>
      </w:tblGrid>
      <w:tr w:rsidR="004413DB" w:rsidRPr="009E58A4" w14:paraId="30EEB515" w14:textId="77777777" w:rsidTr="00AA072B">
        <w:trPr>
          <w:trHeight w:hRule="exact" w:val="403"/>
        </w:trPr>
        <w:tc>
          <w:tcPr>
            <w:tcW w:w="2501" w:type="pct"/>
          </w:tcPr>
          <w:p w14:paraId="6479CCAA" w14:textId="77777777" w:rsidR="004413DB" w:rsidRPr="009E58A4" w:rsidRDefault="004413DB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99" w:type="pct"/>
            <w:gridSpan w:val="3"/>
            <w:tcBorders>
              <w:bottom w:val="single" w:sz="4" w:space="0" w:color="auto"/>
            </w:tcBorders>
          </w:tcPr>
          <w:p w14:paraId="2FAD930A" w14:textId="77777777" w:rsidR="004413DB" w:rsidRPr="009E58A4" w:rsidRDefault="004413DB" w:rsidP="004B24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5607" w:rsidRPr="009E58A4" w14:paraId="4061D809" w14:textId="77777777" w:rsidTr="00AA072B">
        <w:trPr>
          <w:trHeight w:hRule="exact" w:val="403"/>
        </w:trPr>
        <w:tc>
          <w:tcPr>
            <w:tcW w:w="2501" w:type="pct"/>
          </w:tcPr>
          <w:p w14:paraId="39091599" w14:textId="77777777" w:rsidR="00045607" w:rsidRDefault="00045607" w:rsidP="004B2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E6F2B" w14:textId="5F4257A3" w:rsidR="00045607" w:rsidRPr="009E58A4" w:rsidRDefault="00947A45" w:rsidP="004B24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tcBorders>
              <w:top w:val="single" w:sz="4" w:space="0" w:color="auto"/>
            </w:tcBorders>
            <w:vAlign w:val="bottom"/>
          </w:tcPr>
          <w:p w14:paraId="6F4B7D44" w14:textId="77777777" w:rsidR="00045607" w:rsidRPr="009E58A4" w:rsidRDefault="00045607" w:rsidP="004B24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17FD5" w14:textId="016992D8" w:rsidR="00045607" w:rsidRDefault="00947A45" w:rsidP="004B24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47A4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6328" w:rsidRPr="009E58A4" w14:paraId="62407ACF" w14:textId="77777777" w:rsidTr="00AA072B">
        <w:trPr>
          <w:trHeight w:hRule="exact" w:val="403"/>
        </w:trPr>
        <w:tc>
          <w:tcPr>
            <w:tcW w:w="2501" w:type="pct"/>
          </w:tcPr>
          <w:p w14:paraId="498384E2" w14:textId="504831F8" w:rsidR="00F06328" w:rsidRPr="00D470C8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</w:rPr>
            </w:pPr>
            <w:r w:rsidRPr="00D470C8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38" w:type="pct"/>
            <w:shd w:val="clear" w:color="auto" w:fill="auto"/>
          </w:tcPr>
          <w:p w14:paraId="558D9E74" w14:textId="2C3F9BB3" w:rsidR="00F06328" w:rsidRPr="002018A6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20,119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504A581" w14:textId="77777777" w:rsidR="00F06328" w:rsidRPr="002623AD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</w:tcPr>
          <w:p w14:paraId="1209D66C" w14:textId="751C49EA" w:rsidR="00947A45" w:rsidRPr="00947A45" w:rsidRDefault="0073560C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73560C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 w:rsidR="00947A45"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Pr="0073560C">
              <w:rPr>
                <w:rFonts w:ascii="Angsana New" w:eastAsia="Times New Roman" w:hAnsi="Angsana New"/>
                <w:sz w:val="30"/>
                <w:szCs w:val="30"/>
              </w:rPr>
              <w:t>119</w:t>
            </w:r>
          </w:p>
          <w:p w14:paraId="1E739CD1" w14:textId="43D53FCA" w:rsidR="00947A45" w:rsidRPr="00947A45" w:rsidRDefault="00947A45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73560C" w:rsidRPr="0073560C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,</w:t>
            </w:r>
            <w:r w:rsidR="0073560C" w:rsidRPr="0073560C">
              <w:rPr>
                <w:rFonts w:ascii="Angsana New" w:eastAsia="Times New Roman" w:hAnsi="Angsana New"/>
                <w:sz w:val="30"/>
                <w:szCs w:val="30"/>
              </w:rPr>
              <w:t>648</w:t>
            </w:r>
            <w:r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  <w:p w14:paraId="5453BE83" w14:textId="67DB5A20" w:rsidR="00947A45" w:rsidRPr="00947A45" w:rsidRDefault="00947A45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73560C" w:rsidRPr="0073560C">
              <w:rPr>
                <w:rFonts w:ascii="Angsana New" w:eastAsia="Times New Roman" w:hAnsi="Angsana New"/>
                <w:sz w:val="30"/>
                <w:szCs w:val="30"/>
              </w:rPr>
              <w:t>674</w:t>
            </w:r>
            <w:r w:rsidRPr="00947A45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  <w:p w14:paraId="0E4E05C8" w14:textId="67B92B4D" w:rsidR="00F06328" w:rsidRPr="002018A6" w:rsidRDefault="000F73A3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0F73A3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47A45" w:rsidRPr="00947A4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73560C" w:rsidRPr="0073560C">
              <w:rPr>
                <w:rFonts w:ascii="Angsana New" w:eastAsia="Times New Roman" w:hAnsi="Angsana New"/>
                <w:sz w:val="30"/>
                <w:szCs w:val="30"/>
              </w:rPr>
              <w:t>797</w:t>
            </w:r>
          </w:p>
        </w:tc>
      </w:tr>
      <w:tr w:rsidR="00F06328" w:rsidRPr="009E58A4" w14:paraId="19AEAB62" w14:textId="77777777" w:rsidTr="00AA072B">
        <w:trPr>
          <w:trHeight w:hRule="exact" w:val="403"/>
        </w:trPr>
        <w:tc>
          <w:tcPr>
            <w:tcW w:w="2501" w:type="pct"/>
          </w:tcPr>
          <w:p w14:paraId="5EB43708" w14:textId="305F18CC" w:rsidR="00F06328" w:rsidRPr="00D470C8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ค่าเสื่อมราคาสะสม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2B013F5" w14:textId="0AA37BF3" w:rsidR="00F06328" w:rsidRPr="002018A6" w:rsidRDefault="00045607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F06328">
              <w:rPr>
                <w:rFonts w:ascii="Angsana New" w:eastAsia="Times New Roman" w:hAnsi="Angsana New"/>
                <w:sz w:val="30"/>
                <w:szCs w:val="30"/>
              </w:rPr>
              <w:t>15,648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7FA86FA" w14:textId="77777777" w:rsidR="00F06328" w:rsidRPr="002623AD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shd w:val="clear" w:color="auto" w:fill="auto"/>
            <w:vAlign w:val="bottom"/>
          </w:tcPr>
          <w:p w14:paraId="2D940B77" w14:textId="12738015" w:rsidR="00947A45" w:rsidRPr="00947A45" w:rsidRDefault="00947A45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="0073560C" w:rsidRPr="0073560C">
              <w:rPr>
                <w:rFonts w:ascii="Angsana New" w:eastAsia="Calibri" w:hAnsi="Angsana New"/>
                <w:sz w:val="30"/>
                <w:szCs w:val="30"/>
              </w:rPr>
              <w:t>15</w:t>
            </w: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,</w:t>
            </w:r>
            <w:r w:rsidR="0073560C" w:rsidRPr="0073560C">
              <w:rPr>
                <w:rFonts w:ascii="Angsana New" w:eastAsia="Calibri" w:hAnsi="Angsana New"/>
                <w:sz w:val="30"/>
                <w:szCs w:val="30"/>
              </w:rPr>
              <w:t>648</w:t>
            </w: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  <w:p w14:paraId="23889DD0" w14:textId="3292DC84" w:rsidR="00947A45" w:rsidRPr="00947A45" w:rsidRDefault="00947A45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="0073560C" w:rsidRPr="0073560C">
              <w:rPr>
                <w:rFonts w:ascii="Angsana New" w:eastAsia="Calibri" w:hAnsi="Angsana New"/>
                <w:sz w:val="30"/>
                <w:szCs w:val="30"/>
              </w:rPr>
              <w:t>674</w:t>
            </w: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  <w:p w14:paraId="61191104" w14:textId="503FA4AB" w:rsidR="00F06328" w:rsidRPr="002623AD" w:rsidRDefault="000F73A3" w:rsidP="00947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0F73A3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947A45" w:rsidRPr="00947A45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73560C" w:rsidRPr="0073560C">
              <w:rPr>
                <w:rFonts w:ascii="Angsana New" w:eastAsia="Calibri" w:hAnsi="Angsana New"/>
                <w:sz w:val="30"/>
                <w:szCs w:val="30"/>
              </w:rPr>
              <w:t>797</w:t>
            </w:r>
          </w:p>
        </w:tc>
      </w:tr>
      <w:tr w:rsidR="00F06328" w:rsidRPr="009E58A4" w14:paraId="5BC4FCCB" w14:textId="77777777" w:rsidTr="00AA072B">
        <w:trPr>
          <w:trHeight w:hRule="exact" w:val="403"/>
        </w:trPr>
        <w:tc>
          <w:tcPr>
            <w:tcW w:w="2501" w:type="pct"/>
          </w:tcPr>
          <w:p w14:paraId="47D6E239" w14:textId="024A96E9" w:rsidR="00F06328" w:rsidRPr="00D470C8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ด้อยค่าของทรัพย์สิน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6FF0" w14:textId="18AA8C14" w:rsidR="00F06328" w:rsidRPr="002018A6" w:rsidRDefault="00045607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F06328">
              <w:rPr>
                <w:rFonts w:ascii="Angsana New" w:eastAsia="Times New Roman" w:hAnsi="Angsana New"/>
                <w:sz w:val="30"/>
                <w:szCs w:val="30"/>
              </w:rPr>
              <w:t>674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7200BC0" w14:textId="77777777" w:rsidR="00F06328" w:rsidRPr="002623AD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F9C1E" w14:textId="46A66531" w:rsidR="00F06328" w:rsidRPr="002623AD" w:rsidRDefault="00947A45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="0073560C" w:rsidRPr="0073560C">
              <w:rPr>
                <w:rFonts w:ascii="Angsana New" w:eastAsia="Calibri" w:hAnsi="Angsana New"/>
                <w:sz w:val="30"/>
                <w:szCs w:val="30"/>
              </w:rPr>
              <w:t>674</w:t>
            </w:r>
            <w:r w:rsidRPr="00947A45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F06328" w:rsidRPr="009E58A4" w14:paraId="51865E33" w14:textId="77777777" w:rsidTr="00AA072B">
        <w:trPr>
          <w:trHeight w:hRule="exact" w:val="403"/>
        </w:trPr>
        <w:tc>
          <w:tcPr>
            <w:tcW w:w="2501" w:type="pct"/>
          </w:tcPr>
          <w:p w14:paraId="2F22E60B" w14:textId="646CB23B" w:rsidR="00F06328" w:rsidRPr="00947A45" w:rsidRDefault="00F06328" w:rsidP="00B85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D470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บัญชีสุทธิ </w:t>
            </w:r>
            <w:r w:rsidR="00947A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47A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47A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47A4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FF5DB" w14:textId="50E9E89E" w:rsidR="00F06328" w:rsidRPr="00B24620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2E7C5CC" w14:textId="77777777" w:rsidR="00F06328" w:rsidRPr="00BF3C0E" w:rsidRDefault="00F06328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A6FF8" w14:textId="081948F3" w:rsidR="00F06328" w:rsidRPr="00BF3C0E" w:rsidRDefault="000F73A3" w:rsidP="00F0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0F73A3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</w:t>
            </w:r>
            <w:r w:rsidR="00947A45" w:rsidRPr="00947A45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 w:rsidR="0073560C" w:rsidRPr="0073560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38FE75DF" w14:textId="02D27FFD" w:rsidR="00947A45" w:rsidRPr="00C52C46" w:rsidRDefault="00947A45" w:rsidP="004F685B">
      <w:pPr>
        <w:pStyle w:val="BodyText2"/>
        <w:spacing w:before="240" w:line="240" w:lineRule="atLeast"/>
        <w:ind w:left="426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F73A3" w:rsidRPr="000F73A3">
        <w:rPr>
          <w:rFonts w:ascii="Angsana New" w:hAnsi="Angsana New" w:hint="cs"/>
          <w:sz w:val="30"/>
          <w:szCs w:val="30"/>
        </w:rPr>
        <w:t>3</w:t>
      </w:r>
      <w:r w:rsidR="0073560C" w:rsidRPr="0073560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D028C">
        <w:rPr>
          <w:rFonts w:ascii="Angsana New" w:hAnsi="Angsana New"/>
          <w:sz w:val="30"/>
          <w:szCs w:val="30"/>
        </w:rPr>
        <w:t xml:space="preserve">2563 </w:t>
      </w:r>
      <w:r w:rsidR="005D028C">
        <w:rPr>
          <w:rFonts w:ascii="Angsana New" w:hAnsi="Angsana New" w:hint="cs"/>
          <w:sz w:val="30"/>
          <w:szCs w:val="30"/>
          <w:cs/>
        </w:rPr>
        <w:t xml:space="preserve">บริษัทได้มีการจัดประเภทเครื่องจักร </w:t>
      </w:r>
      <w:r w:rsidR="00C52C46">
        <w:rPr>
          <w:rFonts w:ascii="Angsana New" w:hAnsi="Angsana New" w:hint="cs"/>
          <w:sz w:val="30"/>
          <w:szCs w:val="30"/>
          <w:cs/>
        </w:rPr>
        <w:t>เครื่องมือ</w:t>
      </w:r>
      <w:r w:rsidR="005D028C">
        <w:rPr>
          <w:rFonts w:ascii="Angsana New" w:hAnsi="Angsana New" w:hint="cs"/>
          <w:sz w:val="30"/>
          <w:szCs w:val="30"/>
          <w:cs/>
        </w:rPr>
        <w:t>และ</w:t>
      </w:r>
      <w:r w:rsidR="00C52C46">
        <w:rPr>
          <w:rFonts w:ascii="Angsana New" w:hAnsi="Angsana New" w:hint="cs"/>
          <w:sz w:val="30"/>
          <w:szCs w:val="30"/>
          <w:cs/>
        </w:rPr>
        <w:t xml:space="preserve">อุปกรณ์โรงงาน </w:t>
      </w:r>
      <w:r w:rsidR="005D028C">
        <w:rPr>
          <w:rFonts w:ascii="Angsana New" w:hAnsi="Angsana New" w:hint="cs"/>
          <w:sz w:val="30"/>
          <w:szCs w:val="30"/>
          <w:cs/>
        </w:rPr>
        <w:t>จากบัญชีที่ดิน อาคาร และ อุปกรณ์ แสดงเป็นสินทรัพย์ที่ไม่ได้ใช้งาน</w:t>
      </w:r>
      <w:r w:rsidR="003C718A">
        <w:rPr>
          <w:rFonts w:ascii="Angsana New" w:hAnsi="Angsana New"/>
          <w:sz w:val="30"/>
          <w:szCs w:val="30"/>
        </w:rPr>
        <w:t xml:space="preserve"> </w:t>
      </w:r>
    </w:p>
    <w:p w14:paraId="67A7C131" w14:textId="65900E93" w:rsidR="00125E7D" w:rsidRPr="0059579B" w:rsidRDefault="00045607" w:rsidP="004F685B">
      <w:pPr>
        <w:pStyle w:val="BodyText2"/>
        <w:spacing w:before="120" w:line="240" w:lineRule="atLeast"/>
        <w:ind w:left="426" w:firstLine="0"/>
        <w:jc w:val="thaiDistribute"/>
        <w:rPr>
          <w:rFonts w:ascii="Angsana New" w:hAnsi="Angsana New"/>
          <w:sz w:val="30"/>
          <w:szCs w:val="30"/>
        </w:rPr>
      </w:pPr>
      <w:r w:rsidRPr="005957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579B">
        <w:rPr>
          <w:rFonts w:ascii="Angsana New" w:hAnsi="Angsana New"/>
          <w:sz w:val="30"/>
          <w:szCs w:val="30"/>
        </w:rPr>
        <w:t>3</w:t>
      </w:r>
      <w:r w:rsidR="0073560C" w:rsidRPr="0073560C">
        <w:rPr>
          <w:rFonts w:ascii="Angsana New" w:hAnsi="Angsana New" w:hint="cs"/>
          <w:sz w:val="30"/>
          <w:szCs w:val="30"/>
        </w:rPr>
        <w:t>1</w:t>
      </w:r>
      <w:r w:rsidRPr="0059579B">
        <w:rPr>
          <w:rFonts w:ascii="Angsana New" w:hAnsi="Angsana New" w:hint="cs"/>
          <w:sz w:val="30"/>
          <w:szCs w:val="30"/>
          <w:cs/>
        </w:rPr>
        <w:t xml:space="preserve"> </w:t>
      </w:r>
      <w:r w:rsidR="00B854DB" w:rsidRPr="0059579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854DB" w:rsidRPr="0059579B">
        <w:rPr>
          <w:rFonts w:ascii="Angsana New" w:hAnsi="Angsana New"/>
          <w:sz w:val="30"/>
          <w:szCs w:val="30"/>
        </w:rPr>
        <w:t>2563</w:t>
      </w:r>
      <w:r w:rsidR="00B854DB" w:rsidRPr="0059579B">
        <w:rPr>
          <w:rFonts w:ascii="Angsana New" w:hAnsi="Angsana New" w:hint="cs"/>
          <w:sz w:val="30"/>
          <w:szCs w:val="30"/>
          <w:cs/>
        </w:rPr>
        <w:t xml:space="preserve"> บริษัทมีการประเมินการด้อยค่าของทรัพย์สิน และบันทึกค่าเผื่อการด้อยค่าเครื่องจักร เป็นจำนวน </w:t>
      </w:r>
      <w:r w:rsidR="00B854DB" w:rsidRPr="0059579B">
        <w:rPr>
          <w:rFonts w:ascii="Angsana New" w:hAnsi="Angsana New"/>
          <w:sz w:val="30"/>
          <w:szCs w:val="30"/>
        </w:rPr>
        <w:t xml:space="preserve">0.67 </w:t>
      </w:r>
      <w:r w:rsidR="00B854DB" w:rsidRPr="0059579B">
        <w:rPr>
          <w:rFonts w:ascii="Angsana New" w:hAnsi="Angsana New" w:hint="cs"/>
          <w:sz w:val="30"/>
          <w:szCs w:val="30"/>
          <w:cs/>
        </w:rPr>
        <w:t>ล้านบาท</w:t>
      </w:r>
    </w:p>
    <w:p w14:paraId="3892C6C2" w14:textId="77777777" w:rsidR="00B854DB" w:rsidRPr="00B854DB" w:rsidRDefault="00B854DB" w:rsidP="00B8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9AB553C" w14:textId="77777777" w:rsidR="00125E7D" w:rsidRDefault="00125E7D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CF1AFDF" w14:textId="77777777" w:rsidR="00125E7D" w:rsidRDefault="00125E7D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488B093" w14:textId="77777777" w:rsidR="00AE4500" w:rsidRDefault="00AE4500" w:rsidP="0038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AE4500" w:rsidSect="00D470C8">
          <w:pgSz w:w="11909" w:h="16834" w:code="9"/>
          <w:pgMar w:top="994" w:right="1152" w:bottom="1170" w:left="1152" w:header="737" w:footer="567" w:gutter="0"/>
          <w:cols w:space="720"/>
          <w:docGrid w:linePitch="245"/>
        </w:sectPr>
      </w:pPr>
    </w:p>
    <w:p w14:paraId="2DE9EC9C" w14:textId="4C41C5B8" w:rsidR="006C3B2A" w:rsidRPr="00AE4500" w:rsidRDefault="004336A5" w:rsidP="00AA072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tbl>
      <w:tblPr>
        <w:tblW w:w="1445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02"/>
        <w:gridCol w:w="1282"/>
        <w:gridCol w:w="270"/>
        <w:gridCol w:w="1260"/>
        <w:gridCol w:w="270"/>
        <w:gridCol w:w="1350"/>
        <w:gridCol w:w="270"/>
        <w:gridCol w:w="1393"/>
        <w:gridCol w:w="284"/>
        <w:gridCol w:w="1275"/>
        <w:gridCol w:w="284"/>
        <w:gridCol w:w="1417"/>
        <w:gridCol w:w="284"/>
        <w:gridCol w:w="1417"/>
      </w:tblGrid>
      <w:tr w:rsidR="006C3B2A" w:rsidRPr="00C54BFA" w14:paraId="79285DA2" w14:textId="77777777" w:rsidTr="00AA072B">
        <w:trPr>
          <w:tblHeader/>
        </w:trPr>
        <w:tc>
          <w:tcPr>
            <w:tcW w:w="3402" w:type="dxa"/>
          </w:tcPr>
          <w:p w14:paraId="0226D65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6" w:type="dxa"/>
            <w:gridSpan w:val="13"/>
            <w:tcBorders>
              <w:bottom w:val="single" w:sz="4" w:space="0" w:color="auto"/>
            </w:tcBorders>
          </w:tcPr>
          <w:p w14:paraId="26FAA8BF" w14:textId="43AC16BC" w:rsidR="006C3B2A" w:rsidRPr="00C54BF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4516F" w:rsidRPr="00C54BFA" w14:paraId="439B8BB5" w14:textId="77777777" w:rsidTr="00AA072B">
        <w:trPr>
          <w:tblHeader/>
        </w:trPr>
        <w:tc>
          <w:tcPr>
            <w:tcW w:w="3402" w:type="dxa"/>
          </w:tcPr>
          <w:p w14:paraId="68399354" w14:textId="77777777" w:rsidR="0034516F" w:rsidRPr="00C54BF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6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03D5FEC5" w14:textId="0AE94116" w:rsidR="0034516F" w:rsidRPr="0034516F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C3B2A" w:rsidRPr="00C54BFA" w14:paraId="13255B46" w14:textId="77777777" w:rsidTr="00AA072B">
        <w:trPr>
          <w:tblHeader/>
        </w:trPr>
        <w:tc>
          <w:tcPr>
            <w:tcW w:w="3402" w:type="dxa"/>
          </w:tcPr>
          <w:p w14:paraId="1C9D142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11BD3C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98FD98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458AC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EAF1D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4C288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CC80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0651578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996CFD8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B0857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FCBA3C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817CBE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9B631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340EB7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C54BFA" w14:paraId="1019B000" w14:textId="77777777" w:rsidTr="00AA072B">
        <w:trPr>
          <w:tblHeader/>
        </w:trPr>
        <w:tc>
          <w:tcPr>
            <w:tcW w:w="3402" w:type="dxa"/>
          </w:tcPr>
          <w:p w14:paraId="1B2B494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6A6C8C9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771B65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6DE47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2E2FC3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F32A1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3A2993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FDC72F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3733A9C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405F42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74CF2C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33C6B48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84" w:type="dxa"/>
          </w:tcPr>
          <w:p w14:paraId="2FEC67A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B511184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C54BFA" w14:paraId="575F1EA9" w14:textId="77777777" w:rsidTr="00AA072B">
        <w:trPr>
          <w:tblHeader/>
        </w:trPr>
        <w:tc>
          <w:tcPr>
            <w:tcW w:w="3402" w:type="dxa"/>
          </w:tcPr>
          <w:p w14:paraId="4481A89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D2CC83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A091A3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400AC5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5EA1065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83AA9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093429A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312F2B3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79988E6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BE79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340FCA7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D63B5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84" w:type="dxa"/>
          </w:tcPr>
          <w:p w14:paraId="21B0A20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458DD7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3B2A" w:rsidRPr="00C54BFA" w14:paraId="334239F6" w14:textId="77777777" w:rsidTr="00AA072B">
        <w:tc>
          <w:tcPr>
            <w:tcW w:w="3402" w:type="dxa"/>
          </w:tcPr>
          <w:p w14:paraId="063C68F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6926D44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6BEBE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804E39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5BA51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09BEE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E233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09C92FA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36B2A7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7069FC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9EE707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11C265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5B882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8292B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331" w:rsidRPr="0051582D" w14:paraId="16F3AB85" w14:textId="77777777" w:rsidTr="00AA072B">
        <w:tc>
          <w:tcPr>
            <w:tcW w:w="3402" w:type="dxa"/>
            <w:shd w:val="clear" w:color="auto" w:fill="auto"/>
          </w:tcPr>
          <w:p w14:paraId="0EB66BE9" w14:textId="4975CD70" w:rsidR="001E1331" w:rsidRPr="0051582D" w:rsidRDefault="001E1331" w:rsidP="001E13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5158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55CAC" w:rsidRPr="0051582D">
              <w:rPr>
                <w:rFonts w:ascii="Angsana New" w:hAnsi="Angsana New"/>
                <w:sz w:val="30"/>
                <w:szCs w:val="30"/>
              </w:rPr>
              <w:t>1</w:t>
            </w:r>
            <w:r w:rsidRPr="0051582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F55CAC" w:rsidRPr="0051582D">
              <w:rPr>
                <w:rFonts w:ascii="Angsana New" w:hAnsi="Angsana New"/>
                <w:sz w:val="30"/>
                <w:szCs w:val="30"/>
              </w:rPr>
              <w:t>256</w:t>
            </w:r>
            <w:r w:rsidRPr="005158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14:paraId="07567F72" w14:textId="56D9AABC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42,600</w:t>
            </w:r>
          </w:p>
        </w:tc>
        <w:tc>
          <w:tcPr>
            <w:tcW w:w="270" w:type="dxa"/>
            <w:shd w:val="clear" w:color="auto" w:fill="auto"/>
          </w:tcPr>
          <w:p w14:paraId="1C63FBED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C47FD3" w14:textId="480C667C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91,888</w:t>
            </w:r>
          </w:p>
        </w:tc>
        <w:tc>
          <w:tcPr>
            <w:tcW w:w="270" w:type="dxa"/>
            <w:shd w:val="clear" w:color="auto" w:fill="auto"/>
          </w:tcPr>
          <w:p w14:paraId="07689B7F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220272" w14:textId="713D360D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68,440</w:t>
            </w:r>
          </w:p>
        </w:tc>
        <w:tc>
          <w:tcPr>
            <w:tcW w:w="270" w:type="dxa"/>
            <w:shd w:val="clear" w:color="auto" w:fill="auto"/>
          </w:tcPr>
          <w:p w14:paraId="5AC4A8CD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458CB510" w14:textId="08C5C4E3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17,219</w:t>
            </w:r>
          </w:p>
        </w:tc>
        <w:tc>
          <w:tcPr>
            <w:tcW w:w="284" w:type="dxa"/>
            <w:shd w:val="clear" w:color="auto" w:fill="auto"/>
          </w:tcPr>
          <w:p w14:paraId="420AF291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90870A7" w14:textId="0B067176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15,452</w:t>
            </w:r>
          </w:p>
        </w:tc>
        <w:tc>
          <w:tcPr>
            <w:tcW w:w="284" w:type="dxa"/>
            <w:shd w:val="clear" w:color="auto" w:fill="auto"/>
          </w:tcPr>
          <w:p w14:paraId="13D6978E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A80D0BE" w14:textId="2E4B4A3D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D4DEAB" w14:textId="77777777" w:rsidR="001E1331" w:rsidRPr="0004471D" w:rsidRDefault="001E1331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36F1133" w14:textId="5A12D675" w:rsidR="001E1331" w:rsidRPr="0004471D" w:rsidRDefault="001E133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235,599</w:t>
            </w:r>
          </w:p>
        </w:tc>
      </w:tr>
      <w:tr w:rsidR="00714A23" w:rsidRPr="00C54BFA" w14:paraId="3F2BF9F8" w14:textId="77777777" w:rsidTr="00AA072B">
        <w:tc>
          <w:tcPr>
            <w:tcW w:w="3402" w:type="dxa"/>
            <w:shd w:val="clear" w:color="auto" w:fill="auto"/>
          </w:tcPr>
          <w:p w14:paraId="1D07C690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2" w:type="dxa"/>
            <w:shd w:val="clear" w:color="auto" w:fill="auto"/>
          </w:tcPr>
          <w:p w14:paraId="4E595376" w14:textId="42410419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E3A4D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37B72D" w14:textId="67F2A9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2,337</w:t>
            </w:r>
          </w:p>
        </w:tc>
        <w:tc>
          <w:tcPr>
            <w:tcW w:w="270" w:type="dxa"/>
            <w:shd w:val="clear" w:color="auto" w:fill="auto"/>
          </w:tcPr>
          <w:p w14:paraId="777B28D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AA4BC" w14:textId="60A58F40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6,619</w:t>
            </w:r>
          </w:p>
        </w:tc>
        <w:tc>
          <w:tcPr>
            <w:tcW w:w="270" w:type="dxa"/>
            <w:shd w:val="clear" w:color="auto" w:fill="auto"/>
          </w:tcPr>
          <w:p w14:paraId="40EE980A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1C4B8603" w14:textId="1606271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284" w:type="dxa"/>
            <w:shd w:val="clear" w:color="auto" w:fill="auto"/>
          </w:tcPr>
          <w:p w14:paraId="1860D46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5C1D09B" w14:textId="43AC329D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76CABF2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F0D0A06" w14:textId="7E8C1A53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468156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5DCB581" w14:textId="52F9F938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10,349</w:t>
            </w:r>
          </w:p>
        </w:tc>
      </w:tr>
      <w:tr w:rsidR="00714A23" w:rsidRPr="00C54BFA" w14:paraId="0EAEEA71" w14:textId="77777777" w:rsidTr="00AA072B">
        <w:tc>
          <w:tcPr>
            <w:tcW w:w="3402" w:type="dxa"/>
            <w:shd w:val="clear" w:color="auto" w:fill="auto"/>
          </w:tcPr>
          <w:p w14:paraId="195B36D0" w14:textId="11C4CC86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82" w:type="dxa"/>
            <w:shd w:val="clear" w:color="auto" w:fill="auto"/>
          </w:tcPr>
          <w:p w14:paraId="5B5295FD" w14:textId="5ADAB66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4,907</w:t>
            </w:r>
          </w:p>
        </w:tc>
        <w:tc>
          <w:tcPr>
            <w:tcW w:w="270" w:type="dxa"/>
            <w:shd w:val="clear" w:color="auto" w:fill="auto"/>
          </w:tcPr>
          <w:p w14:paraId="0A50EF3E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F6D951" w14:textId="13947E30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48,132</w:t>
            </w:r>
          </w:p>
        </w:tc>
        <w:tc>
          <w:tcPr>
            <w:tcW w:w="270" w:type="dxa"/>
            <w:shd w:val="clear" w:color="auto" w:fill="auto"/>
          </w:tcPr>
          <w:p w14:paraId="61FBD051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738FBE" w14:textId="42B9B913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6,785</w:t>
            </w:r>
          </w:p>
        </w:tc>
        <w:tc>
          <w:tcPr>
            <w:tcW w:w="270" w:type="dxa"/>
            <w:shd w:val="clear" w:color="auto" w:fill="auto"/>
          </w:tcPr>
          <w:p w14:paraId="305E171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4A951A9" w14:textId="69FDEC3C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84" w:type="dxa"/>
            <w:shd w:val="clear" w:color="auto" w:fill="auto"/>
          </w:tcPr>
          <w:p w14:paraId="0EAE749F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5BCC264" w14:textId="4D5CADEF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57A4CDF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FE3D8FB" w14:textId="7789987E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3080A72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6859B98" w14:textId="74ABFE79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60,119</w:t>
            </w:r>
          </w:p>
        </w:tc>
      </w:tr>
      <w:tr w:rsidR="00714A23" w:rsidRPr="00C54BFA" w14:paraId="60F785A4" w14:textId="77777777" w:rsidTr="00AA072B">
        <w:tc>
          <w:tcPr>
            <w:tcW w:w="3402" w:type="dxa"/>
            <w:shd w:val="clear" w:color="auto" w:fill="auto"/>
          </w:tcPr>
          <w:p w14:paraId="46909E9F" w14:textId="45E6EEDF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จำหน่ายจากการขายเงินลงทุน</w:t>
            </w:r>
          </w:p>
        </w:tc>
        <w:tc>
          <w:tcPr>
            <w:tcW w:w="1282" w:type="dxa"/>
            <w:shd w:val="clear" w:color="auto" w:fill="auto"/>
          </w:tcPr>
          <w:p w14:paraId="35221733" w14:textId="054E6CF5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E0C66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287D8B" w14:textId="07E7F6BE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(797)     </w:t>
            </w:r>
          </w:p>
        </w:tc>
        <w:tc>
          <w:tcPr>
            <w:tcW w:w="270" w:type="dxa"/>
            <w:shd w:val="clear" w:color="auto" w:fill="auto"/>
          </w:tcPr>
          <w:p w14:paraId="7D64F76A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5748702" w14:textId="787EF2EF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(16,917)</w:t>
            </w:r>
          </w:p>
        </w:tc>
        <w:tc>
          <w:tcPr>
            <w:tcW w:w="270" w:type="dxa"/>
            <w:shd w:val="clear" w:color="auto" w:fill="auto"/>
          </w:tcPr>
          <w:p w14:paraId="026C27F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0A4669E8" w14:textId="393AC345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(1,786)</w:t>
            </w:r>
          </w:p>
        </w:tc>
        <w:tc>
          <w:tcPr>
            <w:tcW w:w="284" w:type="dxa"/>
            <w:shd w:val="clear" w:color="auto" w:fill="auto"/>
          </w:tcPr>
          <w:p w14:paraId="4A5992B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95E7878" w14:textId="1E61FF11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(3,725)</w:t>
            </w:r>
          </w:p>
        </w:tc>
        <w:tc>
          <w:tcPr>
            <w:tcW w:w="284" w:type="dxa"/>
            <w:shd w:val="clear" w:color="auto" w:fill="auto"/>
          </w:tcPr>
          <w:p w14:paraId="68408A21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EFFFB78" w14:textId="3082F03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D5ED82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A97146E" w14:textId="2A463AEF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(23,225)</w:t>
            </w:r>
          </w:p>
        </w:tc>
      </w:tr>
      <w:tr w:rsidR="00714A23" w:rsidRPr="00C54BFA" w14:paraId="5C63DAD0" w14:textId="77777777" w:rsidTr="00AA072B">
        <w:tc>
          <w:tcPr>
            <w:tcW w:w="3402" w:type="dxa"/>
            <w:shd w:val="clear" w:color="auto" w:fill="auto"/>
          </w:tcPr>
          <w:p w14:paraId="15216C59" w14:textId="4B82DA62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82" w:type="dxa"/>
            <w:shd w:val="clear" w:color="auto" w:fill="auto"/>
          </w:tcPr>
          <w:p w14:paraId="3E465039" w14:textId="0267D591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075E5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37AE35" w14:textId="09C9BBAF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1,034</w:t>
            </w:r>
          </w:p>
        </w:tc>
        <w:tc>
          <w:tcPr>
            <w:tcW w:w="270" w:type="dxa"/>
            <w:shd w:val="clear" w:color="auto" w:fill="auto"/>
          </w:tcPr>
          <w:p w14:paraId="7C22DCD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7E85FC" w14:textId="60A6097B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(6,662)</w:t>
            </w:r>
          </w:p>
        </w:tc>
        <w:tc>
          <w:tcPr>
            <w:tcW w:w="270" w:type="dxa"/>
            <w:shd w:val="clear" w:color="auto" w:fill="auto"/>
          </w:tcPr>
          <w:p w14:paraId="70E6EDC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63D1EAB" w14:textId="4CF2E884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(1,258)</w:t>
            </w:r>
          </w:p>
        </w:tc>
        <w:tc>
          <w:tcPr>
            <w:tcW w:w="284" w:type="dxa"/>
            <w:shd w:val="clear" w:color="auto" w:fill="auto"/>
          </w:tcPr>
          <w:p w14:paraId="51CE80A1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979A6" w14:textId="28758531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(879)</w:t>
            </w:r>
          </w:p>
        </w:tc>
        <w:tc>
          <w:tcPr>
            <w:tcW w:w="284" w:type="dxa"/>
            <w:shd w:val="clear" w:color="auto" w:fill="auto"/>
          </w:tcPr>
          <w:p w14:paraId="242CDB5A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7E7E3E2" w14:textId="318E3264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1E4D4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387D0D9" w14:textId="46DC8ACB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(7,765)</w:t>
            </w:r>
          </w:p>
        </w:tc>
      </w:tr>
      <w:tr w:rsidR="00714A23" w:rsidRPr="00C54BFA" w14:paraId="52FC19BE" w14:textId="77777777" w:rsidTr="00AA072B">
        <w:tc>
          <w:tcPr>
            <w:tcW w:w="3402" w:type="dxa"/>
            <w:shd w:val="clear" w:color="auto" w:fill="auto"/>
          </w:tcPr>
          <w:p w14:paraId="7DCE506D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EF050E4" w14:textId="5265A8AE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C3F3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F26C69" w14:textId="68F185C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(231)</w:t>
            </w:r>
          </w:p>
        </w:tc>
        <w:tc>
          <w:tcPr>
            <w:tcW w:w="270" w:type="dxa"/>
            <w:shd w:val="clear" w:color="auto" w:fill="auto"/>
          </w:tcPr>
          <w:p w14:paraId="3C35D7E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A89800" w14:textId="27E04865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(1,736)</w:t>
            </w:r>
          </w:p>
        </w:tc>
        <w:tc>
          <w:tcPr>
            <w:tcW w:w="270" w:type="dxa"/>
            <w:shd w:val="clear" w:color="auto" w:fill="auto"/>
          </w:tcPr>
          <w:p w14:paraId="76DC251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7687F58A" w14:textId="35F49E19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(2,460)</w:t>
            </w:r>
          </w:p>
        </w:tc>
        <w:tc>
          <w:tcPr>
            <w:tcW w:w="284" w:type="dxa"/>
            <w:shd w:val="clear" w:color="auto" w:fill="auto"/>
          </w:tcPr>
          <w:p w14:paraId="58E397A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E3DF0DB" w14:textId="3F1E6E2A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4DDFD2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904218" w14:textId="60752190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8448582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C2B08F" w14:textId="6A10E83F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(4,427)</w:t>
            </w:r>
          </w:p>
        </w:tc>
      </w:tr>
      <w:tr w:rsidR="00714A23" w:rsidRPr="0051582D" w14:paraId="1EBF2A11" w14:textId="77777777" w:rsidTr="00AA072B">
        <w:tc>
          <w:tcPr>
            <w:tcW w:w="3402" w:type="dxa"/>
            <w:shd w:val="clear" w:color="auto" w:fill="auto"/>
          </w:tcPr>
          <w:p w14:paraId="2C7465EA" w14:textId="0FE91A75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69E5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A4813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EC5A5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1258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99D0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A38D0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558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4837A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C7F3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F9A15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B982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0F6739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7DBF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A23" w:rsidRPr="0051582D" w14:paraId="23FD6BF7" w14:textId="77777777" w:rsidTr="00AA072B">
        <w:tc>
          <w:tcPr>
            <w:tcW w:w="3402" w:type="dxa"/>
            <w:shd w:val="clear" w:color="auto" w:fill="auto"/>
          </w:tcPr>
          <w:p w14:paraId="26BD87A6" w14:textId="713539C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5" w:right="-198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2563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ก่อนจัดประเภท      รายการใหม่</w:t>
            </w:r>
            <w:r w:rsidRPr="005158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09AAFE" w14:textId="6C3CE67D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47,507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1BB40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A94C15" w14:textId="351A943B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142,363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8A68F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7A8921" w14:textId="6704D43D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B6DE9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9E462F5" w14:textId="577F2F7A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B50648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BEB140" w14:textId="414491CE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A2CDD3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BEEEDF" w14:textId="020DC89D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DEA4F8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6BB4A2" w14:textId="586298A5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270,650</w:t>
            </w:r>
          </w:p>
        </w:tc>
      </w:tr>
      <w:tr w:rsidR="00714A23" w:rsidRPr="0051582D" w14:paraId="24B1900B" w14:textId="77777777" w:rsidTr="00AA072B">
        <w:tc>
          <w:tcPr>
            <w:tcW w:w="3402" w:type="dxa"/>
            <w:shd w:val="clear" w:color="auto" w:fill="auto"/>
          </w:tcPr>
          <w:p w14:paraId="12C1C94E" w14:textId="1AFB7EA8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1582D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F546C10" w14:textId="40E6BC43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(21,273)</w:t>
            </w:r>
          </w:p>
        </w:tc>
        <w:tc>
          <w:tcPr>
            <w:tcW w:w="270" w:type="dxa"/>
            <w:shd w:val="clear" w:color="auto" w:fill="auto"/>
          </w:tcPr>
          <w:p w14:paraId="54C273A2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DAF52E" w14:textId="6AAAE0F3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(50,157)</w:t>
            </w:r>
          </w:p>
        </w:tc>
        <w:tc>
          <w:tcPr>
            <w:tcW w:w="270" w:type="dxa"/>
            <w:shd w:val="clear" w:color="auto" w:fill="auto"/>
          </w:tcPr>
          <w:p w14:paraId="64FCABB1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53982A" w14:textId="2F1E0052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16E8E" w14:textId="4E272149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57FB1B9F" w14:textId="4E34DEBC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75F7B07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4FF9456" w14:textId="5D51BDBE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BEA6415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A0E6659" w14:textId="6E543263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7953AD" w14:textId="77777777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8BEA8A" w14:textId="21A65355" w:rsidR="00714A23" w:rsidRPr="0004471D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4471D">
              <w:rPr>
                <w:rFonts w:asciiTheme="majorBidi" w:eastAsia="Times New Roman" w:hAnsiTheme="majorBidi" w:cstheme="majorBidi"/>
                <w:sz w:val="30"/>
                <w:szCs w:val="30"/>
              </w:rPr>
              <w:t>(71,430)</w:t>
            </w:r>
          </w:p>
        </w:tc>
      </w:tr>
      <w:tr w:rsidR="00714A23" w:rsidRPr="0051582D" w14:paraId="38B2DCC9" w14:textId="77777777" w:rsidTr="00AA072B">
        <w:tc>
          <w:tcPr>
            <w:tcW w:w="3402" w:type="dxa"/>
            <w:shd w:val="clear" w:color="auto" w:fill="auto"/>
          </w:tcPr>
          <w:p w14:paraId="33E152EE" w14:textId="77777777" w:rsidR="00714A23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373439" w14:textId="602571D5" w:rsidR="00714A23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8CF07E" w14:textId="77777777" w:rsidR="00AE502C" w:rsidRDefault="00AE502C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9586604" w14:textId="64AC549C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4E69D6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3F3466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C9F80F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3E2A7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FF0215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3B3DE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4DC37F98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002C39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51705E5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F4A144F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7F9E6AE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9135BBA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6B2E974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A23" w:rsidRPr="0051582D" w14:paraId="719594C0" w14:textId="77777777" w:rsidTr="00AA072B">
        <w:tc>
          <w:tcPr>
            <w:tcW w:w="3402" w:type="dxa"/>
            <w:shd w:val="clear" w:color="auto" w:fill="auto"/>
          </w:tcPr>
          <w:p w14:paraId="6EDB5EA6" w14:textId="4DB4EE5C" w:rsidR="00714A23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  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2563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หลังจัดประเภท</w:t>
            </w:r>
          </w:p>
          <w:p w14:paraId="04A0AB6B" w14:textId="312913CB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รายการใหม่</w:t>
            </w:r>
            <w:r w:rsidRPr="005158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2DCDC19" w14:textId="666AF67E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26,234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475B7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549DA8" w14:textId="307F3796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92,206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12E5E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C9B33" w14:textId="1B8439FB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56,529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ABF34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2361944" w14:textId="3AB10669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740458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D7781D" w14:textId="344FB4C6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27C9B4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71B7B6" w14:textId="70D6E678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A1993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805DA6" w14:textId="59216E88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199,220</w:t>
            </w:r>
          </w:p>
        </w:tc>
      </w:tr>
      <w:tr w:rsidR="00714A23" w:rsidRPr="00C54BFA" w14:paraId="5F551120" w14:textId="77777777" w:rsidTr="00AA072B">
        <w:trPr>
          <w:trHeight w:val="369"/>
        </w:trPr>
        <w:tc>
          <w:tcPr>
            <w:tcW w:w="3402" w:type="dxa"/>
            <w:shd w:val="clear" w:color="auto" w:fill="auto"/>
          </w:tcPr>
          <w:p w14:paraId="4C23B6A6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2" w:type="dxa"/>
            <w:shd w:val="clear" w:color="auto" w:fill="auto"/>
          </w:tcPr>
          <w:p w14:paraId="1122E8EE" w14:textId="42808B2A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59,859</w:t>
            </w:r>
          </w:p>
        </w:tc>
        <w:tc>
          <w:tcPr>
            <w:tcW w:w="270" w:type="dxa"/>
            <w:shd w:val="clear" w:color="auto" w:fill="auto"/>
          </w:tcPr>
          <w:p w14:paraId="034EB826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FB3A6E" w14:textId="1AD88737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0" w:type="dxa"/>
            <w:shd w:val="clear" w:color="auto" w:fill="auto"/>
          </w:tcPr>
          <w:p w14:paraId="29FD89BF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9A31A2" w14:textId="19184775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4</w:t>
            </w:r>
            <w:r w:rsidR="0071693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C6F1E7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4DF0BCEE" w14:textId="5176A845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42</w:t>
            </w:r>
            <w:r w:rsidR="00CB5432" w:rsidRPr="0004471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78CE07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28CCFB5" w14:textId="69A75A2B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284" w:type="dxa"/>
            <w:shd w:val="clear" w:color="auto" w:fill="auto"/>
          </w:tcPr>
          <w:p w14:paraId="4F094AB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28420E7" w14:textId="543B24CC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196,815</w:t>
            </w:r>
          </w:p>
        </w:tc>
        <w:tc>
          <w:tcPr>
            <w:tcW w:w="284" w:type="dxa"/>
            <w:shd w:val="clear" w:color="auto" w:fill="auto"/>
          </w:tcPr>
          <w:p w14:paraId="11EF1044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B4FCC15" w14:textId="5E14E0DD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262,78</w:t>
            </w:r>
            <w:r w:rsidR="007169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4A23" w:rsidRPr="00C54BFA" w14:paraId="4038E006" w14:textId="77777777" w:rsidTr="00AA072B">
        <w:trPr>
          <w:trHeight w:val="369"/>
        </w:trPr>
        <w:tc>
          <w:tcPr>
            <w:tcW w:w="3402" w:type="dxa"/>
            <w:shd w:val="clear" w:color="auto" w:fill="auto"/>
          </w:tcPr>
          <w:p w14:paraId="5D7EEE1C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82" w:type="dxa"/>
            <w:shd w:val="clear" w:color="auto" w:fill="auto"/>
          </w:tcPr>
          <w:p w14:paraId="6981A12E" w14:textId="14B6D520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1148F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28EAC0" w14:textId="451AD95B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C2720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9CA1A7" w14:textId="321162C2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23ED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4626ACB" w14:textId="60067920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A7C4BC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5335C14" w14:textId="7361B9DB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6047CE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EAF69D4" w14:textId="072402B8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7BA22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407F46E" w14:textId="0B88FF93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4A23" w:rsidRPr="00C54BFA" w14:paraId="6051DF15" w14:textId="77777777" w:rsidTr="00AA072B">
        <w:tc>
          <w:tcPr>
            <w:tcW w:w="3402" w:type="dxa"/>
            <w:shd w:val="clear" w:color="auto" w:fill="auto"/>
          </w:tcPr>
          <w:p w14:paraId="60F72BA2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2" w:type="dxa"/>
            <w:shd w:val="clear" w:color="auto" w:fill="auto"/>
          </w:tcPr>
          <w:p w14:paraId="0551BD72" w14:textId="21C15CC2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D7ED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85320" w14:textId="1210345A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79DBFA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F8C847" w14:textId="2ECFFFC2" w:rsidR="00714A23" w:rsidRPr="0004471D" w:rsidRDefault="0071693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(21,731</w:t>
            </w:r>
            <w:r w:rsidR="00F66E27" w:rsidRPr="000447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28506B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FA1DFD4" w14:textId="35E4EC7A" w:rsidR="00714A23" w:rsidRPr="0004471D" w:rsidRDefault="00F66E27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(</w:t>
            </w:r>
            <w:r w:rsidR="001178E8" w:rsidRPr="0004471D">
              <w:rPr>
                <w:rFonts w:ascii="Angsana New" w:hAnsi="Angsana New"/>
                <w:sz w:val="30"/>
                <w:szCs w:val="30"/>
              </w:rPr>
              <w:t>36</w:t>
            </w:r>
            <w:r w:rsidR="00716939">
              <w:rPr>
                <w:rFonts w:ascii="Angsana New" w:hAnsi="Angsana New"/>
                <w:sz w:val="30"/>
                <w:szCs w:val="30"/>
              </w:rPr>
              <w:t>8</w:t>
            </w:r>
            <w:r w:rsidR="00A85E59" w:rsidRPr="000447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014A260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2A63F53" w14:textId="69D3A847" w:rsidR="00714A23" w:rsidRPr="0004471D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D83623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7A18E2A" w14:textId="77EB91EB" w:rsidR="00714A23" w:rsidRPr="0004471D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BD7DCF7" w14:textId="77777777" w:rsidR="00714A23" w:rsidRPr="0004471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344C54C" w14:textId="241FEE26" w:rsidR="00714A23" w:rsidRPr="0004471D" w:rsidRDefault="00A85E59" w:rsidP="00716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471D">
              <w:rPr>
                <w:rFonts w:ascii="Angsana New" w:hAnsi="Angsana New"/>
                <w:sz w:val="30"/>
                <w:szCs w:val="30"/>
              </w:rPr>
              <w:t>(</w:t>
            </w:r>
            <w:r w:rsidR="00B01877">
              <w:rPr>
                <w:rFonts w:ascii="Angsana New" w:hAnsi="Angsana New"/>
                <w:sz w:val="30"/>
                <w:szCs w:val="30"/>
              </w:rPr>
              <w:t>22,099</w:t>
            </w:r>
            <w:r w:rsidRPr="0004471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4A23" w:rsidRPr="00B86784" w14:paraId="1DE960C8" w14:textId="77777777" w:rsidTr="00AA072B">
        <w:tc>
          <w:tcPr>
            <w:tcW w:w="3402" w:type="dxa"/>
            <w:shd w:val="clear" w:color="auto" w:fill="auto"/>
          </w:tcPr>
          <w:p w14:paraId="3FE806BD" w14:textId="7A8E5EAB" w:rsidR="00714A23" w:rsidRPr="00B86784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867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5FE5" w14:textId="6262E923" w:rsidR="00714A23" w:rsidRPr="00B86784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86,093</w:t>
            </w:r>
          </w:p>
        </w:tc>
        <w:tc>
          <w:tcPr>
            <w:tcW w:w="270" w:type="dxa"/>
            <w:shd w:val="clear" w:color="auto" w:fill="auto"/>
          </w:tcPr>
          <w:p w14:paraId="0A06A8DD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8E381" w14:textId="0796C906" w:rsidR="00714A23" w:rsidRPr="00B86784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95,198</w:t>
            </w:r>
          </w:p>
        </w:tc>
        <w:tc>
          <w:tcPr>
            <w:tcW w:w="270" w:type="dxa"/>
            <w:shd w:val="clear" w:color="auto" w:fill="auto"/>
          </w:tcPr>
          <w:p w14:paraId="6A8C8EB2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B43C4" w14:textId="17E61104" w:rsidR="00714A23" w:rsidRPr="00B86784" w:rsidRDefault="0071693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A85E59" w:rsidRPr="00B86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3B738EC5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8E9DD" w14:textId="3230A774" w:rsidR="00714A23" w:rsidRPr="00B86784" w:rsidRDefault="0071693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13,460</w:t>
            </w:r>
          </w:p>
        </w:tc>
        <w:tc>
          <w:tcPr>
            <w:tcW w:w="284" w:type="dxa"/>
            <w:shd w:val="clear" w:color="auto" w:fill="auto"/>
          </w:tcPr>
          <w:p w14:paraId="3170BC5F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505E" w14:textId="1CDBCE66" w:rsidR="00714A23" w:rsidRPr="00B86784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13,053</w:t>
            </w:r>
          </w:p>
        </w:tc>
        <w:tc>
          <w:tcPr>
            <w:tcW w:w="284" w:type="dxa"/>
            <w:shd w:val="clear" w:color="auto" w:fill="auto"/>
          </w:tcPr>
          <w:p w14:paraId="46D30768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FF1C8" w14:textId="3789E916" w:rsidR="00714A23" w:rsidRPr="00B86784" w:rsidRDefault="00A85E5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hAnsi="Angsana New"/>
                <w:b/>
                <w:bCs/>
                <w:sz w:val="30"/>
                <w:szCs w:val="30"/>
              </w:rPr>
              <w:t>196,815</w:t>
            </w:r>
          </w:p>
        </w:tc>
        <w:tc>
          <w:tcPr>
            <w:tcW w:w="284" w:type="dxa"/>
            <w:shd w:val="clear" w:color="auto" w:fill="auto"/>
          </w:tcPr>
          <w:p w14:paraId="4C7B46B2" w14:textId="77777777" w:rsidR="00714A23" w:rsidRPr="00B86784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E79E" w14:textId="148766C4" w:rsidR="00714A23" w:rsidRPr="00B86784" w:rsidRDefault="00716939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439,907</w:t>
            </w:r>
          </w:p>
        </w:tc>
      </w:tr>
      <w:tr w:rsidR="00714A23" w:rsidRPr="00C54BFA" w14:paraId="47159C0F" w14:textId="77777777" w:rsidTr="00AA072B">
        <w:tc>
          <w:tcPr>
            <w:tcW w:w="3402" w:type="dxa"/>
            <w:shd w:val="clear" w:color="auto" w:fill="auto"/>
          </w:tcPr>
          <w:p w14:paraId="50AFCC3D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5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82" w:type="dxa"/>
            <w:shd w:val="clear" w:color="auto" w:fill="auto"/>
          </w:tcPr>
          <w:p w14:paraId="033B2C49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1EA41F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8AE434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614614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CA4709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E13DF9D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4B765E7B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713635C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D78F9F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1ADA061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CEE6601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0CC1A1E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112BE27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20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4A23" w:rsidRPr="00C54BFA" w14:paraId="51299836" w14:textId="77777777" w:rsidTr="00AA072B">
        <w:tc>
          <w:tcPr>
            <w:tcW w:w="3402" w:type="dxa"/>
            <w:shd w:val="clear" w:color="auto" w:fill="auto"/>
          </w:tcPr>
          <w:p w14:paraId="2310C6A4" w14:textId="072F86D1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5CAC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55CA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55CA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14:paraId="55A142B1" w14:textId="703DAD81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885439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13D2F7" w14:textId="7E6415FD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33,642</w:t>
            </w:r>
          </w:p>
        </w:tc>
        <w:tc>
          <w:tcPr>
            <w:tcW w:w="270" w:type="dxa"/>
            <w:shd w:val="clear" w:color="auto" w:fill="auto"/>
          </w:tcPr>
          <w:p w14:paraId="2E9139C7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625E4A" w14:textId="55BDD0BA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41,649</w:t>
            </w:r>
          </w:p>
        </w:tc>
        <w:tc>
          <w:tcPr>
            <w:tcW w:w="270" w:type="dxa"/>
            <w:shd w:val="clear" w:color="auto" w:fill="auto"/>
          </w:tcPr>
          <w:p w14:paraId="1CC7EBF1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3CB332B9" w14:textId="2BB09364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14,538</w:t>
            </w:r>
          </w:p>
        </w:tc>
        <w:tc>
          <w:tcPr>
            <w:tcW w:w="284" w:type="dxa"/>
            <w:shd w:val="clear" w:color="auto" w:fill="auto"/>
          </w:tcPr>
          <w:p w14:paraId="41ADC98F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31A516F" w14:textId="6C77B3CB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7,103</w:t>
            </w:r>
          </w:p>
        </w:tc>
        <w:tc>
          <w:tcPr>
            <w:tcW w:w="284" w:type="dxa"/>
            <w:shd w:val="clear" w:color="auto" w:fill="auto"/>
          </w:tcPr>
          <w:p w14:paraId="63B2EB09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1EF9EB2" w14:textId="7D7DD9C0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0A7F81E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6E66E7E" w14:textId="056C6B49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96,932</w:t>
            </w:r>
          </w:p>
        </w:tc>
      </w:tr>
      <w:tr w:rsidR="00714A23" w:rsidRPr="00C54BFA" w14:paraId="52E4D175" w14:textId="77777777" w:rsidTr="00AA072B">
        <w:tc>
          <w:tcPr>
            <w:tcW w:w="3402" w:type="dxa"/>
            <w:shd w:val="clear" w:color="auto" w:fill="auto"/>
          </w:tcPr>
          <w:p w14:paraId="43C1318C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shd w:val="clear" w:color="auto" w:fill="auto"/>
          </w:tcPr>
          <w:p w14:paraId="6596B135" w14:textId="78BA6C8E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926ED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F748C9" w14:textId="09B47734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5,620</w:t>
            </w:r>
          </w:p>
        </w:tc>
        <w:tc>
          <w:tcPr>
            <w:tcW w:w="270" w:type="dxa"/>
            <w:shd w:val="clear" w:color="auto" w:fill="auto"/>
          </w:tcPr>
          <w:p w14:paraId="55B01611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7C37" w14:textId="2220220D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4,911</w:t>
            </w:r>
          </w:p>
        </w:tc>
        <w:tc>
          <w:tcPr>
            <w:tcW w:w="270" w:type="dxa"/>
            <w:shd w:val="clear" w:color="auto" w:fill="auto"/>
          </w:tcPr>
          <w:p w14:paraId="6DE9355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6B0A2B3" w14:textId="02B50449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1,129</w:t>
            </w:r>
          </w:p>
        </w:tc>
        <w:tc>
          <w:tcPr>
            <w:tcW w:w="284" w:type="dxa"/>
            <w:shd w:val="clear" w:color="auto" w:fill="auto"/>
          </w:tcPr>
          <w:p w14:paraId="615E812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18E4E27" w14:textId="325202DE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560</w:t>
            </w:r>
          </w:p>
        </w:tc>
        <w:tc>
          <w:tcPr>
            <w:tcW w:w="284" w:type="dxa"/>
            <w:shd w:val="clear" w:color="auto" w:fill="auto"/>
          </w:tcPr>
          <w:p w14:paraId="4B58E77D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CB57E87" w14:textId="5E0CD246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C3D75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929C7D9" w14:textId="6646295B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12,220</w:t>
            </w:r>
          </w:p>
        </w:tc>
      </w:tr>
      <w:tr w:rsidR="00714A23" w:rsidRPr="00C54BFA" w14:paraId="5C7E278C" w14:textId="77777777" w:rsidTr="00AA072B">
        <w:tc>
          <w:tcPr>
            <w:tcW w:w="3402" w:type="dxa"/>
            <w:shd w:val="clear" w:color="auto" w:fill="auto"/>
          </w:tcPr>
          <w:p w14:paraId="17D9C1CA" w14:textId="587913E9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จำหน่ายจากการขายเงินลงทุน</w:t>
            </w:r>
          </w:p>
        </w:tc>
        <w:tc>
          <w:tcPr>
            <w:tcW w:w="1282" w:type="dxa"/>
            <w:shd w:val="clear" w:color="auto" w:fill="auto"/>
          </w:tcPr>
          <w:p w14:paraId="17EC1F74" w14:textId="2CAD881D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F5A0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AE149D" w14:textId="184B8446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  <w:shd w:val="clear" w:color="auto" w:fill="auto"/>
          </w:tcPr>
          <w:p w14:paraId="3959A2D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C95A8A" w14:textId="241E2CB3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(4,234)</w:t>
            </w:r>
          </w:p>
        </w:tc>
        <w:tc>
          <w:tcPr>
            <w:tcW w:w="270" w:type="dxa"/>
            <w:shd w:val="clear" w:color="auto" w:fill="auto"/>
          </w:tcPr>
          <w:p w14:paraId="4DA335B3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094FFE81" w14:textId="34A59C81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(875)</w:t>
            </w:r>
          </w:p>
        </w:tc>
        <w:tc>
          <w:tcPr>
            <w:tcW w:w="284" w:type="dxa"/>
            <w:shd w:val="clear" w:color="auto" w:fill="auto"/>
          </w:tcPr>
          <w:p w14:paraId="5CE3529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7E509E9" w14:textId="5071D3A9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(1,493)</w:t>
            </w:r>
          </w:p>
        </w:tc>
        <w:tc>
          <w:tcPr>
            <w:tcW w:w="284" w:type="dxa"/>
            <w:shd w:val="clear" w:color="auto" w:fill="auto"/>
          </w:tcPr>
          <w:p w14:paraId="48B9DDF3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D8496DC" w14:textId="39D1C938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9C38C3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E3A4537" w14:textId="4021467B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(7,047)</w:t>
            </w:r>
          </w:p>
        </w:tc>
      </w:tr>
      <w:tr w:rsidR="00714A23" w:rsidRPr="00C54BFA" w14:paraId="04D6432F" w14:textId="77777777" w:rsidTr="00AA072B">
        <w:tc>
          <w:tcPr>
            <w:tcW w:w="3402" w:type="dxa"/>
            <w:shd w:val="clear" w:color="auto" w:fill="auto"/>
          </w:tcPr>
          <w:p w14:paraId="2F4458A3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82" w:type="dxa"/>
            <w:shd w:val="clear" w:color="auto" w:fill="auto"/>
          </w:tcPr>
          <w:p w14:paraId="6C09249A" w14:textId="3DB732F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1B69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FE618A" w14:textId="6689154D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14:paraId="3FF0AF2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7CDBC4" w14:textId="78A4CEA1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(8,040)</w:t>
            </w:r>
          </w:p>
        </w:tc>
        <w:tc>
          <w:tcPr>
            <w:tcW w:w="270" w:type="dxa"/>
            <w:shd w:val="clear" w:color="auto" w:fill="auto"/>
          </w:tcPr>
          <w:p w14:paraId="4407AB32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753F7175" w14:textId="0FF42C1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(637)</w:t>
            </w:r>
          </w:p>
        </w:tc>
        <w:tc>
          <w:tcPr>
            <w:tcW w:w="284" w:type="dxa"/>
            <w:shd w:val="clear" w:color="auto" w:fill="auto"/>
          </w:tcPr>
          <w:p w14:paraId="1DF07C9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DE91DC0" w14:textId="76C8C262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(414)</w:t>
            </w:r>
          </w:p>
        </w:tc>
        <w:tc>
          <w:tcPr>
            <w:tcW w:w="284" w:type="dxa"/>
            <w:shd w:val="clear" w:color="auto" w:fill="auto"/>
          </w:tcPr>
          <w:p w14:paraId="6327279D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0279C35" w14:textId="4534A1DE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A085D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B3BEBEA" w14:textId="228F8714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(7,406)</w:t>
            </w:r>
          </w:p>
        </w:tc>
      </w:tr>
      <w:tr w:rsidR="00714A23" w:rsidRPr="00C54BFA" w14:paraId="31380D9E" w14:textId="77777777" w:rsidTr="00AA072B">
        <w:tc>
          <w:tcPr>
            <w:tcW w:w="3402" w:type="dxa"/>
            <w:shd w:val="clear" w:color="auto" w:fill="auto"/>
          </w:tcPr>
          <w:p w14:paraId="2ADC0704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605ECFC" w14:textId="17544BCF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6152C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B20804" w14:textId="7B6A5C8C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(126)</w:t>
            </w:r>
          </w:p>
        </w:tc>
        <w:tc>
          <w:tcPr>
            <w:tcW w:w="270" w:type="dxa"/>
            <w:shd w:val="clear" w:color="auto" w:fill="auto"/>
          </w:tcPr>
          <w:p w14:paraId="54EA6C3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46C0C4" w14:textId="11AA677A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(1,375)</w:t>
            </w:r>
          </w:p>
        </w:tc>
        <w:tc>
          <w:tcPr>
            <w:tcW w:w="270" w:type="dxa"/>
            <w:shd w:val="clear" w:color="auto" w:fill="auto"/>
          </w:tcPr>
          <w:p w14:paraId="755DF4E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089D3C8" w14:textId="15F7411A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(2,399)</w:t>
            </w:r>
          </w:p>
        </w:tc>
        <w:tc>
          <w:tcPr>
            <w:tcW w:w="284" w:type="dxa"/>
            <w:shd w:val="clear" w:color="auto" w:fill="auto"/>
          </w:tcPr>
          <w:p w14:paraId="328E759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425589" w14:textId="30A707BE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83245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0D888A" w14:textId="5678A6CB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83BD932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081C71" w14:textId="3A27B339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(3,900)</w:t>
            </w:r>
          </w:p>
        </w:tc>
      </w:tr>
      <w:tr w:rsidR="00714A23" w:rsidRPr="0051582D" w14:paraId="29E156E3" w14:textId="77777777" w:rsidTr="00AA072B">
        <w:tc>
          <w:tcPr>
            <w:tcW w:w="3402" w:type="dxa"/>
            <w:shd w:val="clear" w:color="auto" w:fill="auto"/>
          </w:tcPr>
          <w:p w14:paraId="07DBC8B0" w14:textId="4FDA62F2" w:rsidR="00973552" w:rsidRDefault="00973552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12ACD1" w14:textId="77777777" w:rsidR="00CD7220" w:rsidRDefault="00CD7220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AECDA0" w14:textId="77777777" w:rsidR="00973552" w:rsidRDefault="00973552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6F35E6" w14:textId="07485D9D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51582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9735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B7387AE" w14:textId="77777777" w:rsidR="00714A23" w:rsidRPr="0051582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8F0DC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ACE8CF" w14:textId="77777777" w:rsidR="00714A23" w:rsidRPr="0051582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C3294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DD2863" w14:textId="77777777" w:rsidR="00714A23" w:rsidRPr="0051582D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348E3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0AF00E06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656C2B0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977B0DB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FC89002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C497D63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A5BFE93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4255C6" w14:textId="77777777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4A23" w:rsidRPr="0051582D" w14:paraId="2A8766BF" w14:textId="77777777" w:rsidTr="00AA072B">
        <w:tc>
          <w:tcPr>
            <w:tcW w:w="3402" w:type="dxa"/>
            <w:shd w:val="clear" w:color="auto" w:fill="auto"/>
          </w:tcPr>
          <w:p w14:paraId="44CF00A8" w14:textId="60202198" w:rsidR="00714A23" w:rsidRPr="0051582D" w:rsidRDefault="00973552" w:rsidP="00973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5" w:right="-198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   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14A23" w:rsidRPr="0051582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(ก่อนจัดประเภทรายการใหม่</w:t>
            </w:r>
            <w:r w:rsidR="00714A23" w:rsidRPr="005158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458FDBA" w14:textId="1AC1FF6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BA75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A01E4E" w14:textId="20E1D304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40,376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75D4C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82E09C" w14:textId="636D9493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32,911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F9CC3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F5DA161" w14:textId="0946B840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04FD73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7BFE3E" w14:textId="053AA6AA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D565B8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C0B7A" w14:textId="62E38DFC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4113AC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9C8AD8" w14:textId="5B9CEB70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90,799</w:t>
            </w:r>
          </w:p>
        </w:tc>
      </w:tr>
      <w:tr w:rsidR="00714A23" w:rsidRPr="00676C9F" w14:paraId="62E8EB3A" w14:textId="77777777" w:rsidTr="00AA072B">
        <w:tc>
          <w:tcPr>
            <w:tcW w:w="3402" w:type="dxa"/>
            <w:shd w:val="clear" w:color="auto" w:fill="auto"/>
          </w:tcPr>
          <w:p w14:paraId="755E83E1" w14:textId="3D36B38C" w:rsidR="00714A23" w:rsidRPr="00676C9F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76C9F"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5F650F7" w14:textId="49B43193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CE1E2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C25FE2" w14:textId="3AF1FB28" w:rsidR="00714A23" w:rsidRPr="00D470C8" w:rsidRDefault="00973552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14A23" w:rsidRPr="00D470C8">
              <w:rPr>
                <w:rFonts w:ascii="Angsana New" w:eastAsia="Times New Roman" w:hAnsi="Angsana New"/>
                <w:sz w:val="30"/>
                <w:szCs w:val="30"/>
              </w:rPr>
              <w:t>27,837</w:t>
            </w:r>
            <w:r w:rsidRPr="00D470C8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E55790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5D0FD3" w14:textId="4C158F9A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4C355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3C3657C4" w14:textId="7232F7DC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D1D1C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69E38A" w14:textId="285BA8DC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4ADE9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4A9FFF" w14:textId="5F69D62A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8E8E2C3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5026B0" w14:textId="71EE868F" w:rsidR="00714A23" w:rsidRPr="00D470C8" w:rsidRDefault="00973552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14A23" w:rsidRPr="00D470C8">
              <w:rPr>
                <w:rFonts w:ascii="Angsana New" w:eastAsia="Times New Roman" w:hAnsi="Angsana New"/>
                <w:sz w:val="30"/>
                <w:szCs w:val="30"/>
              </w:rPr>
              <w:t>27,837</w:t>
            </w:r>
            <w:r w:rsidRPr="00D470C8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714A23" w:rsidRPr="0051582D" w14:paraId="7634E7CA" w14:textId="77777777" w:rsidTr="00AA072B">
        <w:tc>
          <w:tcPr>
            <w:tcW w:w="3402" w:type="dxa"/>
            <w:shd w:val="clear" w:color="auto" w:fill="auto"/>
          </w:tcPr>
          <w:p w14:paraId="5F5555AC" w14:textId="78FBA942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51582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9735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7C49195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1E2C2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52050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259660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06975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E90D31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14AC052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4EF98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C828CE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FD2427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4CFB6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455FB16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18E2BD8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14A23" w:rsidRPr="0051582D" w14:paraId="4CA0A780" w14:textId="77777777" w:rsidTr="00AA072B">
        <w:tc>
          <w:tcPr>
            <w:tcW w:w="3402" w:type="dxa"/>
            <w:shd w:val="clear" w:color="auto" w:fill="auto"/>
          </w:tcPr>
          <w:p w14:paraId="1645ABC0" w14:textId="160C829E" w:rsidR="00714A23" w:rsidRPr="0051582D" w:rsidRDefault="00973552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14A23" w:rsidRPr="0051582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714A23" w:rsidRPr="005158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(หลังจัดประเภทรายการใหม่</w:t>
            </w:r>
            <w:r w:rsidR="00714A23" w:rsidRPr="005158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9DAA0FF" w14:textId="2F66A0BE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F0B9D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4D49A0" w14:textId="17ED38D5" w:rsidR="00714A23" w:rsidRPr="002018A6" w:rsidRDefault="00973552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12,539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E2C76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CC5A39" w14:textId="4F86A92D" w:rsidR="00714A23" w:rsidRPr="002018A6" w:rsidRDefault="00973552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32,91</w:t>
            </w:r>
            <w:r w:rsidR="00714A23"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E0EC1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C78E59E" w14:textId="7694BF84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0DC0A1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A3BF5A" w14:textId="43841C18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F09186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0B9380" w14:textId="3E36A959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267CD3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8F9700" w14:textId="520B92FF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62,962</w:t>
            </w:r>
          </w:p>
        </w:tc>
      </w:tr>
      <w:tr w:rsidR="00714A23" w:rsidRPr="00C54BFA" w14:paraId="694B24D8" w14:textId="77777777" w:rsidTr="00AA072B">
        <w:trPr>
          <w:trHeight w:val="369"/>
        </w:trPr>
        <w:tc>
          <w:tcPr>
            <w:tcW w:w="3402" w:type="dxa"/>
            <w:shd w:val="clear" w:color="auto" w:fill="auto"/>
          </w:tcPr>
          <w:p w14:paraId="277D84E8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shd w:val="clear" w:color="auto" w:fill="auto"/>
          </w:tcPr>
          <w:p w14:paraId="156071C1" w14:textId="31A6F61D" w:rsidR="00714A23" w:rsidRPr="00D470C8" w:rsidRDefault="002961D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8B8CE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D67972" w14:textId="1CD49C0B" w:rsidR="00714A23" w:rsidRPr="00D470C8" w:rsidRDefault="002961D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4,61</w:t>
            </w:r>
            <w:r w:rsidR="004F43A7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5FDF69D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EAA399" w14:textId="44062C61" w:rsidR="00714A23" w:rsidRPr="00D470C8" w:rsidRDefault="002961D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5,880</w:t>
            </w:r>
          </w:p>
        </w:tc>
        <w:tc>
          <w:tcPr>
            <w:tcW w:w="270" w:type="dxa"/>
            <w:shd w:val="clear" w:color="auto" w:fill="auto"/>
          </w:tcPr>
          <w:p w14:paraId="16931820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4113AB3" w14:textId="35EE6639" w:rsidR="00714A23" w:rsidRPr="00D470C8" w:rsidRDefault="002961D0" w:rsidP="00F0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F07AFF">
              <w:rPr>
                <w:rFonts w:ascii="Angsana New" w:eastAsia="Times New Roman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  <w:shd w:val="clear" w:color="auto" w:fill="auto"/>
          </w:tcPr>
          <w:p w14:paraId="4405ABE9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8A0DD0B" w14:textId="50768F06" w:rsidR="00714A23" w:rsidRPr="00D470C8" w:rsidRDefault="002961D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433</w:t>
            </w:r>
          </w:p>
        </w:tc>
        <w:tc>
          <w:tcPr>
            <w:tcW w:w="284" w:type="dxa"/>
            <w:shd w:val="clear" w:color="auto" w:fill="auto"/>
          </w:tcPr>
          <w:p w14:paraId="3E4CA8D7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DF622A3" w14:textId="646C2964" w:rsidR="00714A23" w:rsidRPr="00D470C8" w:rsidRDefault="00A9672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9B9B97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AAC9133" w14:textId="2AE60C42" w:rsidR="00714A23" w:rsidRPr="00D470C8" w:rsidRDefault="004F43A7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11,6</w:t>
            </w:r>
            <w:r w:rsidR="002961D0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</w:tr>
      <w:tr w:rsidR="00714A23" w:rsidRPr="00C54BFA" w14:paraId="360494F5" w14:textId="77777777" w:rsidTr="00AA072B">
        <w:trPr>
          <w:trHeight w:val="369"/>
        </w:trPr>
        <w:tc>
          <w:tcPr>
            <w:tcW w:w="3402" w:type="dxa"/>
            <w:shd w:val="clear" w:color="auto" w:fill="auto"/>
          </w:tcPr>
          <w:p w14:paraId="02D17213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82" w:type="dxa"/>
            <w:shd w:val="clear" w:color="auto" w:fill="auto"/>
          </w:tcPr>
          <w:p w14:paraId="38120331" w14:textId="095E8982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1142CD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3C6E56" w14:textId="0ACDE3F9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61DE77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A05392" w14:textId="02DE7A37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4F43A7">
              <w:rPr>
                <w:rFonts w:ascii="Angsana New" w:eastAsia="Times New Roman" w:hAnsi="Angsana New"/>
                <w:sz w:val="30"/>
                <w:szCs w:val="30"/>
              </w:rPr>
              <w:t>16,943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B2E7CC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10735C32" w14:textId="03FAEFD7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22493">
              <w:rPr>
                <w:rFonts w:ascii="Angsana New" w:eastAsia="Times New Roman" w:hAnsi="Angsana New"/>
                <w:sz w:val="30"/>
                <w:szCs w:val="30"/>
              </w:rPr>
              <w:t>342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4A4B0E6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D232D04" w14:textId="23136FB2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82B48A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654F3EA" w14:textId="3BB0D169" w:rsidR="00714A23" w:rsidRPr="00D470C8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1E336B" w14:textId="77777777" w:rsidR="00714A23" w:rsidRPr="00D470C8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5A780C9" w14:textId="4149E615" w:rsidR="00714A23" w:rsidRPr="00D470C8" w:rsidRDefault="004F43A7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(17,285</w:t>
            </w:r>
            <w:r w:rsidR="00BC3D6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714A23" w:rsidRPr="00C54BFA" w14:paraId="5C204B48" w14:textId="77777777" w:rsidTr="00AA072B">
        <w:tc>
          <w:tcPr>
            <w:tcW w:w="3402" w:type="dxa"/>
            <w:shd w:val="clear" w:color="auto" w:fill="auto"/>
          </w:tcPr>
          <w:p w14:paraId="68D3513F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2" w:type="dxa"/>
            <w:shd w:val="clear" w:color="auto" w:fill="auto"/>
          </w:tcPr>
          <w:p w14:paraId="0DE0BA5A" w14:textId="17AF6D39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59C7B8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4F9A15" w14:textId="3FFDEC2A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71955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F3A115" w14:textId="0B59D38A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755E1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0267BDE" w14:textId="1015052A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6AD967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1231186" w14:textId="1173E04C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963F1A2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A39B748" w14:textId="25707464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392BE3" w14:textId="77777777" w:rsidR="00714A23" w:rsidRPr="002018A6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3555810" w14:textId="662DDD51" w:rsidR="00714A23" w:rsidRPr="002018A6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14A23" w:rsidRPr="0051582D" w14:paraId="39A04C19" w14:textId="77777777" w:rsidTr="00AA072B">
        <w:tc>
          <w:tcPr>
            <w:tcW w:w="3402" w:type="dxa"/>
            <w:shd w:val="clear" w:color="auto" w:fill="auto"/>
          </w:tcPr>
          <w:p w14:paraId="5DF4F174" w14:textId="02802B34" w:rsidR="00714A23" w:rsidRPr="0051582D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51582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E95A" w14:textId="08906716" w:rsidR="00714A23" w:rsidRPr="00B86784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7DEFC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259B8" w14:textId="108E6EA6" w:rsidR="00714A23" w:rsidRPr="00B86784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17,1</w:t>
            </w:r>
            <w:r w:rsidR="00F07AFF"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4F43A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338981A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D005" w14:textId="5077ADC2" w:rsidR="00714A23" w:rsidRPr="00B86784" w:rsidRDefault="004F43A7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</w:t>
            </w:r>
            <w:r w:rsidR="00BC3D6D"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3E4C40F5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4DB7C" w14:textId="49C66A47" w:rsidR="00714A23" w:rsidRPr="00B86784" w:rsidRDefault="00BC3D6D" w:rsidP="00F07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12,1</w:t>
            </w:r>
            <w:r w:rsidR="00F07AFF"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14:paraId="4E44EDC7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2BAF1" w14:textId="5A95575E" w:rsidR="00714A23" w:rsidRPr="00B86784" w:rsidRDefault="00BC3D6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6,189</w:t>
            </w:r>
          </w:p>
        </w:tc>
        <w:tc>
          <w:tcPr>
            <w:tcW w:w="284" w:type="dxa"/>
            <w:shd w:val="clear" w:color="auto" w:fill="auto"/>
          </w:tcPr>
          <w:p w14:paraId="77AA8C9C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2D70" w14:textId="6571F540" w:rsidR="00714A23" w:rsidRPr="00B86784" w:rsidRDefault="00A9672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8678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D9909C4" w14:textId="77777777" w:rsidR="00714A23" w:rsidRPr="00B86784" w:rsidRDefault="00714A23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6324" w14:textId="5316F513" w:rsidR="00714A23" w:rsidRPr="00B86784" w:rsidRDefault="004F43A7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57,367</w:t>
            </w:r>
          </w:p>
        </w:tc>
      </w:tr>
      <w:tr w:rsidR="00714A23" w:rsidRPr="00C54BFA" w14:paraId="223A9111" w14:textId="77777777" w:rsidTr="00AA072B">
        <w:tc>
          <w:tcPr>
            <w:tcW w:w="3402" w:type="dxa"/>
          </w:tcPr>
          <w:p w14:paraId="40C2C96A" w14:textId="77777777" w:rsidR="00714A23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58A12C50" w14:textId="77777777" w:rsidR="001450CA" w:rsidRDefault="001450CA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559423C3" w14:textId="77777777" w:rsidR="00186CF8" w:rsidRPr="00C54BFA" w:rsidRDefault="00186CF8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2" w:type="dxa"/>
          </w:tcPr>
          <w:p w14:paraId="2F2CD106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5B9D35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AAE5C8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3DCFDE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F5C69EB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7580FEB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3" w:type="dxa"/>
          </w:tcPr>
          <w:p w14:paraId="3867A960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BD99D24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</w:tcPr>
          <w:p w14:paraId="666E630A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DA654E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6D1FAD" w14:textId="77777777" w:rsidR="00714A23" w:rsidRPr="00C54BFA" w:rsidRDefault="00714A23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1650E7B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E96E54" w14:textId="77777777" w:rsidR="00714A23" w:rsidRPr="00C54BFA" w:rsidRDefault="00714A23" w:rsidP="00714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7220" w:rsidRPr="00C54BFA" w14:paraId="3A504D78" w14:textId="77777777" w:rsidTr="00AA072B">
        <w:trPr>
          <w:trHeight w:val="369"/>
        </w:trPr>
        <w:tc>
          <w:tcPr>
            <w:tcW w:w="3402" w:type="dxa"/>
          </w:tcPr>
          <w:p w14:paraId="3057C544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82" w:type="dxa"/>
          </w:tcPr>
          <w:p w14:paraId="32379420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A61F9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58D5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5D93E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FBEEB9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0208D2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A19436C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3C45A0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47D839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3EFF63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D85C65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5D6A07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B9787D" w14:textId="77777777" w:rsidR="00CD7220" w:rsidRPr="00C54BFA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7220" w:rsidRPr="00072D9B" w14:paraId="48B616DC" w14:textId="77777777" w:rsidTr="00AA072B">
        <w:trPr>
          <w:trHeight w:val="369"/>
        </w:trPr>
        <w:tc>
          <w:tcPr>
            <w:tcW w:w="3402" w:type="dxa"/>
          </w:tcPr>
          <w:p w14:paraId="35B8CA50" w14:textId="2C920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D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2D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2D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072D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072D9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14:paraId="0D36311D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6D509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7C09D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53B19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8915C8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5827B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2B3B86F2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5B4B8B9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211F5DA3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B57F42E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3F6ADF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F39E8B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3415F072" w14:textId="77777777" w:rsidR="00CD7220" w:rsidRPr="00072D9B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7220" w:rsidRPr="006F6EB6" w14:paraId="6FE1833B" w14:textId="77777777" w:rsidTr="00AA072B">
        <w:trPr>
          <w:trHeight w:val="369"/>
        </w:trPr>
        <w:tc>
          <w:tcPr>
            <w:tcW w:w="3402" w:type="dxa"/>
          </w:tcPr>
          <w:p w14:paraId="0C97E0C6" w14:textId="77777777" w:rsidR="00CD7220" w:rsidRPr="006F6EB6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82" w:type="dxa"/>
          </w:tcPr>
          <w:p w14:paraId="3996C028" w14:textId="0C9E39E8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47,507</w:t>
            </w:r>
          </w:p>
        </w:tc>
        <w:tc>
          <w:tcPr>
            <w:tcW w:w="270" w:type="dxa"/>
          </w:tcPr>
          <w:p w14:paraId="67568928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D8C06F" w14:textId="3D11B9C1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101,987</w:t>
            </w:r>
          </w:p>
        </w:tc>
        <w:tc>
          <w:tcPr>
            <w:tcW w:w="270" w:type="dxa"/>
          </w:tcPr>
          <w:p w14:paraId="7F5B5AA8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1D471" w14:textId="3AEA8206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23,618</w:t>
            </w:r>
          </w:p>
        </w:tc>
        <w:tc>
          <w:tcPr>
            <w:tcW w:w="270" w:type="dxa"/>
          </w:tcPr>
          <w:p w14:paraId="372FE52B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43776EAC" w14:textId="580E8CDF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1,647</w:t>
            </w:r>
          </w:p>
        </w:tc>
        <w:tc>
          <w:tcPr>
            <w:tcW w:w="284" w:type="dxa"/>
          </w:tcPr>
          <w:p w14:paraId="57DDA455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F647A3" w14:textId="2FF2C4D0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84" w:type="dxa"/>
          </w:tcPr>
          <w:p w14:paraId="3F273499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199923" w14:textId="37DF3098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14BF77" w14:textId="77777777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201F35A" w14:textId="1F337593" w:rsidR="00CD7220" w:rsidRPr="006F6EB6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179,851</w:t>
            </w:r>
          </w:p>
        </w:tc>
      </w:tr>
      <w:tr w:rsidR="00CD7220" w:rsidRPr="0051582D" w14:paraId="03536FAD" w14:textId="77777777" w:rsidTr="00AA072B">
        <w:tc>
          <w:tcPr>
            <w:tcW w:w="3402" w:type="dxa"/>
          </w:tcPr>
          <w:p w14:paraId="56C346DF" w14:textId="2436484B" w:rsidR="00CD7220" w:rsidRPr="00186CF8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5" w:right="-198" w:hanging="1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จัดประเภทรายการใหม่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C82BD91" w14:textId="20031119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(21,273)</w:t>
            </w:r>
          </w:p>
        </w:tc>
        <w:tc>
          <w:tcPr>
            <w:tcW w:w="270" w:type="dxa"/>
          </w:tcPr>
          <w:p w14:paraId="5EAF345F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91268" w14:textId="45326DBF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(22,320)</w:t>
            </w:r>
          </w:p>
        </w:tc>
        <w:tc>
          <w:tcPr>
            <w:tcW w:w="270" w:type="dxa"/>
          </w:tcPr>
          <w:p w14:paraId="79C3D6DA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165671" w14:textId="67B8B42C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FF1787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D364DCB" w14:textId="33E4DAFF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7531D9D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A40B11" w14:textId="6DB22866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2496EE9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308B0E" w14:textId="66C4C0FF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F536A95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2CAF72" w14:textId="3AA91D2A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(43,593)</w:t>
            </w:r>
          </w:p>
        </w:tc>
      </w:tr>
      <w:tr w:rsidR="00CD7220" w:rsidRPr="00030822" w14:paraId="24E62DF3" w14:textId="77777777" w:rsidTr="00AA072B">
        <w:tc>
          <w:tcPr>
            <w:tcW w:w="3402" w:type="dxa"/>
          </w:tcPr>
          <w:p w14:paraId="0E8F9065" w14:textId="3F3C9D96" w:rsidR="00CD7220" w:rsidRPr="00030822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5" w:right="-198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08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0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0822">
              <w:rPr>
                <w:rFonts w:ascii="Angsana New" w:hAnsi="Angsana New"/>
                <w:b/>
                <w:bCs/>
                <w:sz w:val="30"/>
                <w:szCs w:val="30"/>
              </w:rPr>
              <w:t>2562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หลังจัด</w:t>
            </w:r>
            <w:r w:rsidRPr="000308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ประเภทรายการใหม่</w:t>
            </w:r>
            <w:r w:rsidRPr="000308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34A33621" w14:textId="26AC59ED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26,234</w:t>
            </w:r>
          </w:p>
        </w:tc>
        <w:tc>
          <w:tcPr>
            <w:tcW w:w="270" w:type="dxa"/>
            <w:vAlign w:val="bottom"/>
          </w:tcPr>
          <w:p w14:paraId="746055BE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C65E59" w14:textId="0C5F30F1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79,667</w:t>
            </w:r>
          </w:p>
        </w:tc>
        <w:tc>
          <w:tcPr>
            <w:tcW w:w="270" w:type="dxa"/>
            <w:vAlign w:val="bottom"/>
          </w:tcPr>
          <w:p w14:paraId="0B1E4DC8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49AB625" w14:textId="1AF266C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23,618</w:t>
            </w:r>
          </w:p>
        </w:tc>
        <w:tc>
          <w:tcPr>
            <w:tcW w:w="270" w:type="dxa"/>
            <w:vAlign w:val="bottom"/>
          </w:tcPr>
          <w:p w14:paraId="5E4A5DAA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65F833BF" w14:textId="2810C5D3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1,647</w:t>
            </w:r>
          </w:p>
        </w:tc>
        <w:tc>
          <w:tcPr>
            <w:tcW w:w="284" w:type="dxa"/>
            <w:vAlign w:val="bottom"/>
          </w:tcPr>
          <w:p w14:paraId="7DE6234A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00E4C639" w14:textId="20172515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84" w:type="dxa"/>
            <w:vAlign w:val="bottom"/>
          </w:tcPr>
          <w:p w14:paraId="63952164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6B2EEB5E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2086BFD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8237FAF" w14:textId="5ECEB572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136,258</w:t>
            </w:r>
          </w:p>
        </w:tc>
      </w:tr>
      <w:tr w:rsidR="00CD7220" w:rsidRPr="0051582D" w14:paraId="08D9157D" w14:textId="77777777" w:rsidTr="00AA072B">
        <w:tc>
          <w:tcPr>
            <w:tcW w:w="3402" w:type="dxa"/>
            <w:shd w:val="clear" w:color="auto" w:fill="auto"/>
          </w:tcPr>
          <w:p w14:paraId="2D7D97CC" w14:textId="4C5DFCD2" w:rsidR="00CD7220" w:rsidRPr="0051582D" w:rsidRDefault="00CD7220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58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2" w:type="dxa"/>
            <w:shd w:val="clear" w:color="auto" w:fill="auto"/>
          </w:tcPr>
          <w:p w14:paraId="463542C1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EB132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F07ECA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3CEAFD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0FE36D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947549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4643D32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48C9289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FDE76C6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7F5E13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548D811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695E3DD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F53470A" w14:textId="77777777" w:rsidR="00CD7220" w:rsidRPr="00D470C8" w:rsidRDefault="00CD722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52459" w:rsidRPr="006F6EB6" w14:paraId="01733CA4" w14:textId="77777777" w:rsidTr="00AA072B">
        <w:tc>
          <w:tcPr>
            <w:tcW w:w="3402" w:type="dxa"/>
            <w:shd w:val="clear" w:color="auto" w:fill="auto"/>
          </w:tcPr>
          <w:p w14:paraId="1C3AB70B" w14:textId="77777777" w:rsidR="00D52459" w:rsidRPr="006F6EB6" w:rsidRDefault="00D52459" w:rsidP="00CD7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14:paraId="138CE123" w14:textId="6AC2CDFB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hAnsi="Angsana New"/>
                <w:b/>
                <w:bCs/>
                <w:sz w:val="30"/>
                <w:szCs w:val="30"/>
              </w:rPr>
              <w:t>86,093</w:t>
            </w:r>
          </w:p>
        </w:tc>
        <w:tc>
          <w:tcPr>
            <w:tcW w:w="270" w:type="dxa"/>
            <w:shd w:val="clear" w:color="auto" w:fill="auto"/>
          </w:tcPr>
          <w:p w14:paraId="1EA5C1C6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8079C66" w14:textId="41105C19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78,04</w:t>
            </w:r>
            <w:r w:rsidR="004F43A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07DC3B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398A1D8" w14:textId="03432D8A" w:rsidR="00D52459" w:rsidRPr="006F6EB6" w:rsidRDefault="004F43A7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13,440</w:t>
            </w:r>
          </w:p>
        </w:tc>
        <w:tc>
          <w:tcPr>
            <w:tcW w:w="270" w:type="dxa"/>
            <w:shd w:val="clear" w:color="auto" w:fill="auto"/>
          </w:tcPr>
          <w:p w14:paraId="5185B036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shd w:val="clear" w:color="auto" w:fill="auto"/>
          </w:tcPr>
          <w:p w14:paraId="10C5F22B" w14:textId="22CD64F0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</w:t>
            </w:r>
            <w:r w:rsidR="00841925"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  <w:r w:rsidR="004F43A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4E81A57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47305B" w14:textId="693A3D62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6,864</w:t>
            </w:r>
          </w:p>
        </w:tc>
        <w:tc>
          <w:tcPr>
            <w:tcW w:w="284" w:type="dxa"/>
            <w:shd w:val="clear" w:color="auto" w:fill="auto"/>
          </w:tcPr>
          <w:p w14:paraId="7116E819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6D30D82" w14:textId="7D5434FB" w:rsidR="00D52459" w:rsidRPr="006F6EB6" w:rsidRDefault="00D52459" w:rsidP="00B42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196,</w:t>
            </w:r>
            <w:r w:rsidR="00B42C89"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84" w:type="dxa"/>
            <w:shd w:val="clear" w:color="auto" w:fill="auto"/>
          </w:tcPr>
          <w:p w14:paraId="39B9E29C" w14:textId="77777777" w:rsidR="00D52459" w:rsidRPr="006F6EB6" w:rsidRDefault="00D52459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2B373EDC" w14:textId="7A3A83BA" w:rsidR="00D52459" w:rsidRPr="006F6EB6" w:rsidRDefault="00D52459" w:rsidP="004F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</w:t>
            </w:r>
            <w:r w:rsidR="004F43A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2,540</w:t>
            </w:r>
          </w:p>
        </w:tc>
      </w:tr>
    </w:tbl>
    <w:p w14:paraId="72FAA2C6" w14:textId="77777777" w:rsidR="006C3B2A" w:rsidRDefault="006C3B2A" w:rsidP="006C3B2A">
      <w:pPr>
        <w:rPr>
          <w:rFonts w:ascii="Angsana New" w:hAnsi="Angsana New"/>
          <w:sz w:val="30"/>
          <w:szCs w:val="30"/>
        </w:rPr>
      </w:pPr>
    </w:p>
    <w:p w14:paraId="2109B61B" w14:textId="77777777" w:rsidR="0068267D" w:rsidRDefault="0068267D" w:rsidP="006C3B2A">
      <w:pPr>
        <w:rPr>
          <w:rFonts w:ascii="Angsana New" w:hAnsi="Angsana New"/>
          <w:sz w:val="30"/>
          <w:szCs w:val="30"/>
        </w:rPr>
      </w:pPr>
    </w:p>
    <w:p w14:paraId="0C9BE215" w14:textId="77777777" w:rsidR="0068267D" w:rsidRDefault="0068267D" w:rsidP="006C3B2A">
      <w:pPr>
        <w:rPr>
          <w:rFonts w:ascii="Angsana New" w:hAnsi="Angsana New"/>
          <w:sz w:val="30"/>
          <w:szCs w:val="30"/>
        </w:rPr>
      </w:pPr>
    </w:p>
    <w:p w14:paraId="2686A6B6" w14:textId="77777777" w:rsidR="00D60896" w:rsidRDefault="00D60896" w:rsidP="006C3B2A">
      <w:pPr>
        <w:rPr>
          <w:rFonts w:ascii="Angsana New" w:hAnsi="Angsana New"/>
          <w:sz w:val="30"/>
          <w:szCs w:val="30"/>
        </w:rPr>
      </w:pPr>
    </w:p>
    <w:p w14:paraId="14436BAF" w14:textId="4EB639F6" w:rsidR="006C3B2A" w:rsidRDefault="006C3B2A" w:rsidP="00DF270D">
      <w:pPr>
        <w:spacing w:line="240" w:lineRule="auto"/>
        <w:rPr>
          <w:rFonts w:ascii="Angsana New" w:hAnsi="Angsana New"/>
          <w:sz w:val="30"/>
          <w:szCs w:val="30"/>
        </w:rPr>
      </w:pPr>
    </w:p>
    <w:p w14:paraId="3FDA8036" w14:textId="3C757C65" w:rsidR="007F3E9B" w:rsidRDefault="007F3E9B" w:rsidP="00DF270D">
      <w:pPr>
        <w:spacing w:line="240" w:lineRule="auto"/>
        <w:rPr>
          <w:rFonts w:ascii="Angsana New" w:hAnsi="Angsana New"/>
          <w:sz w:val="30"/>
          <w:szCs w:val="30"/>
        </w:rPr>
      </w:pPr>
    </w:p>
    <w:p w14:paraId="2610987E" w14:textId="77777777" w:rsidR="007F3E9B" w:rsidRPr="00C54BFA" w:rsidRDefault="007F3E9B" w:rsidP="00DF270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5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02"/>
        <w:gridCol w:w="1276"/>
        <w:gridCol w:w="6"/>
        <w:gridCol w:w="270"/>
        <w:gridCol w:w="1260"/>
        <w:gridCol w:w="270"/>
        <w:gridCol w:w="1350"/>
        <w:gridCol w:w="270"/>
        <w:gridCol w:w="1393"/>
        <w:gridCol w:w="284"/>
        <w:gridCol w:w="1275"/>
        <w:gridCol w:w="284"/>
        <w:gridCol w:w="1417"/>
        <w:gridCol w:w="284"/>
        <w:gridCol w:w="1417"/>
      </w:tblGrid>
      <w:tr w:rsidR="006C3B2A" w:rsidRPr="00C54BFA" w14:paraId="72A1A69E" w14:textId="77777777" w:rsidTr="00AA072B">
        <w:trPr>
          <w:trHeight w:val="340"/>
          <w:tblHeader/>
        </w:trPr>
        <w:tc>
          <w:tcPr>
            <w:tcW w:w="3402" w:type="dxa"/>
          </w:tcPr>
          <w:p w14:paraId="7986E5D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6" w:type="dxa"/>
            <w:gridSpan w:val="14"/>
            <w:tcBorders>
              <w:bottom w:val="single" w:sz="4" w:space="0" w:color="auto"/>
            </w:tcBorders>
          </w:tcPr>
          <w:p w14:paraId="472BB3E8" w14:textId="4DB8371C" w:rsidR="006C3B2A" w:rsidRPr="002A1EF3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4516F" w:rsidRPr="00C54BFA" w14:paraId="59C855D1" w14:textId="77777777" w:rsidTr="00AA072B">
        <w:trPr>
          <w:tblHeader/>
        </w:trPr>
        <w:tc>
          <w:tcPr>
            <w:tcW w:w="3402" w:type="dxa"/>
          </w:tcPr>
          <w:p w14:paraId="7950AFCD" w14:textId="77777777" w:rsidR="0034516F" w:rsidRPr="00C54BFA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6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7754AEE" w14:textId="08DABADE" w:rsidR="0034516F" w:rsidRPr="002A1EF3" w:rsidRDefault="0034516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C54BFA" w14:paraId="055E46C1" w14:textId="77777777" w:rsidTr="00AA072B">
        <w:trPr>
          <w:tblHeader/>
        </w:trPr>
        <w:tc>
          <w:tcPr>
            <w:tcW w:w="3402" w:type="dxa"/>
          </w:tcPr>
          <w:p w14:paraId="3E81E559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18485B2E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DEB101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393D2B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EC713C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C10A19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AD524D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6F3B190E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D1A0F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81D818C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FFB85E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50C631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CD009AF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106E25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C54BFA" w14:paraId="24455AC0" w14:textId="77777777" w:rsidTr="00AA072B">
        <w:trPr>
          <w:tblHeader/>
        </w:trPr>
        <w:tc>
          <w:tcPr>
            <w:tcW w:w="3402" w:type="dxa"/>
          </w:tcPr>
          <w:p w14:paraId="0CCD0E44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31A90A5D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FF6C73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F04960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63BBA4B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66C7F4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E11CD75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C03D80C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4A841655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989C7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077B66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015C54E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84" w:type="dxa"/>
          </w:tcPr>
          <w:p w14:paraId="0E3F2598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91ED32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C54BFA" w14:paraId="1D715B31" w14:textId="77777777" w:rsidTr="00AA072B">
        <w:trPr>
          <w:tblHeader/>
        </w:trPr>
        <w:tc>
          <w:tcPr>
            <w:tcW w:w="3402" w:type="dxa"/>
          </w:tcPr>
          <w:p w14:paraId="13B74B7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79D62A21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1B2C66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831B00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1AF8F98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45D5C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</w:tcPr>
          <w:p w14:paraId="591E7388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0430279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5C29C2C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EE1103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090F7DD4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5AEA69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84" w:type="dxa"/>
          </w:tcPr>
          <w:p w14:paraId="64DF810E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66D7CA" w14:textId="77777777" w:rsidR="006C3B2A" w:rsidRPr="002A1EF3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3B2A" w:rsidRPr="00C54BFA" w14:paraId="42896E40" w14:textId="77777777" w:rsidTr="00AA072B">
        <w:tc>
          <w:tcPr>
            <w:tcW w:w="3402" w:type="dxa"/>
          </w:tcPr>
          <w:p w14:paraId="5B9040C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ราคาประเมินใหม่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48128DF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8EA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B78166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1E3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50F17C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D0E65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0A2E053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8A141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31E11E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96142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90680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F47790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9BBC0A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5FAB" w:rsidRPr="00C54BFA" w14:paraId="786DF59B" w14:textId="77777777" w:rsidTr="00AA072B">
        <w:tc>
          <w:tcPr>
            <w:tcW w:w="3402" w:type="dxa"/>
          </w:tcPr>
          <w:p w14:paraId="2D5763F2" w14:textId="608B0850" w:rsidR="00E35FAB" w:rsidRPr="00C54BFA" w:rsidRDefault="00E35FAB" w:rsidP="00E3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55CAC" w:rsidRPr="00F55CAC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F55CAC" w:rsidRPr="00F55CAC">
              <w:rPr>
                <w:rFonts w:ascii="Angsana New" w:hAnsi="Angsana New"/>
                <w:sz w:val="30"/>
                <w:szCs w:val="30"/>
              </w:rPr>
              <w:t>25</w:t>
            </w:r>
            <w:r w:rsidRPr="00C54BFA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  <w:gridSpan w:val="2"/>
          </w:tcPr>
          <w:p w14:paraId="0CA1F476" w14:textId="7271CB1A" w:rsidR="00E35FAB" w:rsidRPr="00D470C8" w:rsidRDefault="00F55CAC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42</w:t>
            </w:r>
            <w:r w:rsidR="00E35FAB" w:rsidRPr="00D470C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D470C8">
              <w:rPr>
                <w:rFonts w:ascii="Angsana New" w:eastAsia="Times New Roman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3C2C1986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C0E8A" w14:textId="5F533CA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91,143</w:t>
            </w:r>
          </w:p>
        </w:tc>
        <w:tc>
          <w:tcPr>
            <w:tcW w:w="270" w:type="dxa"/>
          </w:tcPr>
          <w:p w14:paraId="4F2663FA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64F3C" w14:textId="29D98598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44,809</w:t>
            </w:r>
          </w:p>
        </w:tc>
        <w:tc>
          <w:tcPr>
            <w:tcW w:w="270" w:type="dxa"/>
          </w:tcPr>
          <w:p w14:paraId="4EAA5A02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84BD4D1" w14:textId="6CEFB17E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14,650</w:t>
            </w:r>
          </w:p>
        </w:tc>
        <w:tc>
          <w:tcPr>
            <w:tcW w:w="284" w:type="dxa"/>
          </w:tcPr>
          <w:p w14:paraId="10304AD1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B2F531" w14:textId="3B967AD1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10,848</w:t>
            </w:r>
          </w:p>
        </w:tc>
        <w:tc>
          <w:tcPr>
            <w:tcW w:w="284" w:type="dxa"/>
          </w:tcPr>
          <w:p w14:paraId="1775144C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19863A2" w14:textId="6D03DA13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E32DDEC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07876B0" w14:textId="5E7CCDF0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204,050</w:t>
            </w:r>
          </w:p>
        </w:tc>
      </w:tr>
      <w:tr w:rsidR="00E35FAB" w:rsidRPr="00C54BFA" w14:paraId="0293B022" w14:textId="77777777" w:rsidTr="00AA072B">
        <w:tc>
          <w:tcPr>
            <w:tcW w:w="3402" w:type="dxa"/>
          </w:tcPr>
          <w:p w14:paraId="2D7439F0" w14:textId="77777777" w:rsidR="00E35FAB" w:rsidRPr="00C54BFA" w:rsidRDefault="00E35FAB" w:rsidP="00E3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2" w:type="dxa"/>
            <w:gridSpan w:val="2"/>
          </w:tcPr>
          <w:p w14:paraId="5EDF8520" w14:textId="03F73FC2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30DC4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3FCAE" w14:textId="5467A880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5718F4D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372FD" w14:textId="5E208B34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53AF0AAF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7D39ACF1" w14:textId="272C3796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14:paraId="28ACA3CC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148189" w14:textId="23F5CA59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7BA0FA0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F6696E" w14:textId="3AC3E279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379EEA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7D85DCF" w14:textId="6D9D0D0E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761</w:t>
            </w:r>
          </w:p>
        </w:tc>
      </w:tr>
      <w:tr w:rsidR="00E35FAB" w:rsidRPr="00C54BFA" w14:paraId="26E723B5" w14:textId="77777777" w:rsidTr="00AA072B">
        <w:tc>
          <w:tcPr>
            <w:tcW w:w="3402" w:type="dxa"/>
          </w:tcPr>
          <w:p w14:paraId="370226F3" w14:textId="77777777" w:rsidR="00E35FAB" w:rsidRPr="00C54BFA" w:rsidRDefault="00E35FAB" w:rsidP="00E3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689D1363" w14:textId="6268FBAE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DB85F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96F492" w14:textId="4E13A2BE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(231)</w:t>
            </w:r>
          </w:p>
        </w:tc>
        <w:tc>
          <w:tcPr>
            <w:tcW w:w="270" w:type="dxa"/>
          </w:tcPr>
          <w:p w14:paraId="263159C9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4E3834" w14:textId="45C8674D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(1,384)</w:t>
            </w:r>
          </w:p>
        </w:tc>
        <w:tc>
          <w:tcPr>
            <w:tcW w:w="270" w:type="dxa"/>
          </w:tcPr>
          <w:p w14:paraId="29CF07F8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6719036" w14:textId="29D00B38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(2,376)</w:t>
            </w:r>
          </w:p>
        </w:tc>
        <w:tc>
          <w:tcPr>
            <w:tcW w:w="284" w:type="dxa"/>
          </w:tcPr>
          <w:p w14:paraId="4DB6164C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8241AA" w14:textId="369A323C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1E11B7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9A7618" w14:textId="33A35FC4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B13DAD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97F035" w14:textId="487A35B3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(3,991)</w:t>
            </w:r>
          </w:p>
        </w:tc>
      </w:tr>
      <w:tr w:rsidR="00E35FAB" w:rsidRPr="00C54BFA" w14:paraId="43E6DCBA" w14:textId="77777777" w:rsidTr="00AA072B">
        <w:tc>
          <w:tcPr>
            <w:tcW w:w="3402" w:type="dxa"/>
          </w:tcPr>
          <w:p w14:paraId="0C519360" w14:textId="0D411323" w:rsidR="00E35FAB" w:rsidRPr="00C54BFA" w:rsidRDefault="00E35FAB" w:rsidP="00E35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55CAC"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308F7B54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B1ADD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23F7E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A88E3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322437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40ADB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5C4121DD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BCFEDD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8A4D7B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CB68C9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7FBFAA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BE88BA9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42C75B" w14:textId="77777777" w:rsidR="00E35FAB" w:rsidRPr="00C54BFA" w:rsidRDefault="00E35FAB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5FAB" w:rsidRPr="00C54BFA" w14:paraId="106BD62A" w14:textId="77777777" w:rsidTr="00AA072B">
        <w:tc>
          <w:tcPr>
            <w:tcW w:w="3402" w:type="dxa"/>
          </w:tcPr>
          <w:p w14:paraId="0AAEB047" w14:textId="65786889" w:rsidR="00E35FAB" w:rsidRPr="00C54BFA" w:rsidRDefault="00E35FAB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F55CAC" w:rsidRPr="00F55C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55CAC"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7363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363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363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</w:t>
            </w:r>
            <w:r w:rsidR="00C740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จัดประเภทรายการใหม่</w:t>
            </w:r>
            <w:r w:rsidR="007363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6AAD4C10" w14:textId="442DF542" w:rsidR="00E35FAB" w:rsidRPr="00D470C8" w:rsidRDefault="00F55CAC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42</w:t>
            </w:r>
            <w:r w:rsidR="00E35FAB"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  <w:vAlign w:val="bottom"/>
          </w:tcPr>
          <w:p w14:paraId="154BEB77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4EC0E" w14:textId="6DCE1246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90,927</w:t>
            </w:r>
          </w:p>
        </w:tc>
        <w:tc>
          <w:tcPr>
            <w:tcW w:w="270" w:type="dxa"/>
            <w:vAlign w:val="bottom"/>
          </w:tcPr>
          <w:p w14:paraId="183094ED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CE18A6" w14:textId="325DFCB5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43,517</w:t>
            </w:r>
          </w:p>
        </w:tc>
        <w:tc>
          <w:tcPr>
            <w:tcW w:w="270" w:type="dxa"/>
            <w:vAlign w:val="bottom"/>
          </w:tcPr>
          <w:p w14:paraId="6F9455E5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28B017DF" w14:textId="58E09C20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12,928</w:t>
            </w:r>
          </w:p>
        </w:tc>
        <w:tc>
          <w:tcPr>
            <w:tcW w:w="284" w:type="dxa"/>
            <w:vAlign w:val="bottom"/>
          </w:tcPr>
          <w:p w14:paraId="06908C39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726021BF" w14:textId="0F526AFB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284" w:type="dxa"/>
            <w:vAlign w:val="bottom"/>
          </w:tcPr>
          <w:p w14:paraId="6CFBA1AF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C7695D0" w14:textId="6D9468EA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C5DFAF2" w14:textId="7777777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C70DA18" w14:textId="4C56CCB7" w:rsidR="00E35FAB" w:rsidRPr="00D470C8" w:rsidRDefault="00E35FAB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200,820</w:t>
            </w:r>
          </w:p>
        </w:tc>
      </w:tr>
      <w:tr w:rsidR="00C74038" w:rsidRPr="0051582D" w14:paraId="1B2F0276" w14:textId="77777777" w:rsidTr="00AA072B">
        <w:tc>
          <w:tcPr>
            <w:tcW w:w="3402" w:type="dxa"/>
          </w:tcPr>
          <w:p w14:paraId="3A86BBC1" w14:textId="7692C465" w:rsidR="00C74038" w:rsidRPr="0051582D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1582D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DDA9F0" w14:textId="056BFBC1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(21,273)</w:t>
            </w:r>
          </w:p>
        </w:tc>
        <w:tc>
          <w:tcPr>
            <w:tcW w:w="276" w:type="dxa"/>
            <w:gridSpan w:val="2"/>
          </w:tcPr>
          <w:p w14:paraId="1BCD3953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CF687" w14:textId="64EDB44B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(50,157)</w:t>
            </w:r>
          </w:p>
        </w:tc>
        <w:tc>
          <w:tcPr>
            <w:tcW w:w="270" w:type="dxa"/>
          </w:tcPr>
          <w:p w14:paraId="112A5690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478AA9" w14:textId="0E2A9863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F3FA5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3F599D5E" w14:textId="1324BA1A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BF705DF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EA93D56" w14:textId="03042A6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DA2F9DD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58633C" w14:textId="51DB5250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9E3C75E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4416E" w14:textId="65F196F0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sz w:val="30"/>
                <w:szCs w:val="30"/>
              </w:rPr>
              <w:t>(71,430)</w:t>
            </w:r>
          </w:p>
        </w:tc>
      </w:tr>
      <w:tr w:rsidR="00C74038" w:rsidRPr="0051582D" w14:paraId="3126ACD1" w14:textId="77777777" w:rsidTr="00AA072B">
        <w:tc>
          <w:tcPr>
            <w:tcW w:w="3402" w:type="dxa"/>
          </w:tcPr>
          <w:p w14:paraId="73AD5A46" w14:textId="214318C5" w:rsidR="00C74038" w:rsidRPr="0051582D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6D22BE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14:paraId="61DAC1D7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4B47BF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C40C8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1DFCB2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3E973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56CF8E66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96C163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985EBAC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1AF174D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1DBB84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AF88EC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24BB00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74038" w:rsidRPr="0051582D" w14:paraId="264ED0DB" w14:textId="77777777" w:rsidTr="00AA072B">
        <w:tc>
          <w:tcPr>
            <w:tcW w:w="3402" w:type="dxa"/>
          </w:tcPr>
          <w:p w14:paraId="4C124DA0" w14:textId="0D60039E" w:rsidR="00C74038" w:rsidRPr="0051582D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หลังจัดประเภทรายการใหม่)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D953" w14:textId="78AAA89C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21,327 </w:t>
            </w:r>
          </w:p>
        </w:tc>
        <w:tc>
          <w:tcPr>
            <w:tcW w:w="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63C11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B15D8" w14:textId="461351F2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40,770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C5C1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3F21" w14:textId="6E3B92B1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43,517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8970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6D38" w14:textId="7E779213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12,928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EDE3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7F0B5" w14:textId="4C2BD3D2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10,848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A4864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E8E3" w14:textId="0153A833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      - 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E2E06" w14:textId="77777777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62B0" w14:textId="23004A40" w:rsidR="00C74038" w:rsidRPr="00D470C8" w:rsidRDefault="00C74038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470C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129,390 </w:t>
            </w:r>
          </w:p>
        </w:tc>
      </w:tr>
      <w:tr w:rsidR="00C74038" w:rsidRPr="00C54BFA" w14:paraId="0C092234" w14:textId="77777777" w:rsidTr="00AA072B">
        <w:trPr>
          <w:trHeight w:val="369"/>
        </w:trPr>
        <w:tc>
          <w:tcPr>
            <w:tcW w:w="3402" w:type="dxa"/>
          </w:tcPr>
          <w:p w14:paraId="1403BE16" w14:textId="77777777" w:rsidR="00C74038" w:rsidRPr="00C54BFA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5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6EA007A3" w14:textId="2C9A243D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51FA85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046EFF" w14:textId="64AA5211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230CB3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AADD42" w14:textId="40E18560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70997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D37ACCF" w14:textId="0707472C" w:rsidR="00C74038" w:rsidRPr="00C54BFA" w:rsidRDefault="00E2074A" w:rsidP="00174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F3F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0BED81EE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19E3D56" w14:textId="2960DF3B" w:rsidR="00C74038" w:rsidRPr="00C54BFA" w:rsidRDefault="0015724D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284" w:type="dxa"/>
            <w:shd w:val="clear" w:color="auto" w:fill="auto"/>
          </w:tcPr>
          <w:p w14:paraId="1EA3D6B9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E713FD1" w14:textId="285470F6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A9E8C7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653E871" w14:textId="2CB7AF48" w:rsidR="00C74038" w:rsidRPr="00C54BFA" w:rsidRDefault="0015724D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</w:t>
            </w:r>
            <w:r w:rsidR="00BF3F7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74038" w:rsidRPr="00C54BFA" w14:paraId="3AED5FAC" w14:textId="77777777" w:rsidTr="00AA072B">
        <w:tc>
          <w:tcPr>
            <w:tcW w:w="3402" w:type="dxa"/>
          </w:tcPr>
          <w:p w14:paraId="1AA9BDE8" w14:textId="77777777" w:rsidR="00C74038" w:rsidRPr="00C54BFA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7CE721F4" w14:textId="306D01F7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E8214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A11D99" w14:textId="751B4D3C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93260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0E64C5" w14:textId="26C67AC2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3C8F84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045A8C67" w14:textId="74812957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0C90FE8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C73EB81" w14:textId="6EE02766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1EA4DA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0A73C1A" w14:textId="4A7E5F6A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AB9836A" w14:textId="77777777" w:rsidR="00C74038" w:rsidRPr="00C54BF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9F36EC5" w14:textId="6235B1DB" w:rsidR="00C74038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74A" w:rsidRPr="00C54BFA" w14:paraId="6A6DA6BF" w14:textId="77777777" w:rsidTr="00AA072B">
        <w:tc>
          <w:tcPr>
            <w:tcW w:w="3402" w:type="dxa"/>
          </w:tcPr>
          <w:p w14:paraId="71A6419D" w14:textId="3500396E" w:rsidR="00E2074A" w:rsidRPr="00C54BFA" w:rsidRDefault="00E2074A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(โอนออก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3006B8" w14:textId="72439B65" w:rsid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E7CDC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88F0B8" w14:textId="3A13BFA2" w:rsidR="00E2074A" w:rsidRPr="00C54BFA" w:rsidRDefault="004B6200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270" w:type="dxa"/>
            <w:shd w:val="clear" w:color="auto" w:fill="auto"/>
          </w:tcPr>
          <w:p w14:paraId="628792CA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174852" w14:textId="378BA2D7" w:rsidR="00E2074A" w:rsidRPr="00C54BFA" w:rsidRDefault="0015724D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49DC">
              <w:rPr>
                <w:rFonts w:ascii="Angsana New" w:hAnsi="Angsana New"/>
                <w:sz w:val="30"/>
                <w:szCs w:val="30"/>
              </w:rPr>
              <w:t>21,160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E2BB5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5A1FA840" w14:textId="3CDF4E40" w:rsidR="00E2074A" w:rsidRPr="00C54BFA" w:rsidRDefault="001749DC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(356</w:t>
            </w:r>
            <w:r w:rsidR="00E207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B8695DD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530075E" w14:textId="65080912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9770F2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D4DEE9" w14:textId="0050DC19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78792B" w14:textId="77777777" w:rsidR="00E2074A" w:rsidRPr="00C54BF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CD4F73" w14:textId="6805E6E4" w:rsidR="00E2074A" w:rsidRPr="00C54BFA" w:rsidRDefault="008B620B" w:rsidP="00174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749D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749DC">
              <w:rPr>
                <w:rFonts w:ascii="Angsana New" w:hAnsi="Angsana New"/>
                <w:sz w:val="30"/>
                <w:szCs w:val="30"/>
              </w:rPr>
              <w:t>,655</w:t>
            </w:r>
            <w:r w:rsidR="00E207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4038" w:rsidRPr="00C54BFA" w14:paraId="1DF58BB7" w14:textId="77777777" w:rsidTr="00AA072B">
        <w:tc>
          <w:tcPr>
            <w:tcW w:w="3402" w:type="dxa"/>
          </w:tcPr>
          <w:p w14:paraId="3F7C16BC" w14:textId="0E1EE4FB" w:rsidR="00C74038" w:rsidRPr="00C54BFA" w:rsidRDefault="00C74038" w:rsidP="00C7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10E8E" w14:textId="4E2B14C4" w:rsidR="00C74038" w:rsidRP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74A">
              <w:rPr>
                <w:rFonts w:ascii="Angsana New" w:hAnsi="Angsana New"/>
                <w:b/>
                <w:bCs/>
                <w:sz w:val="30"/>
                <w:szCs w:val="30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70181268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2228" w14:textId="3774B2F8" w:rsidR="00C74038" w:rsidRP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4B6200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69363477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7B490" w14:textId="5C33DD91" w:rsidR="00C74038" w:rsidRPr="00E2074A" w:rsidRDefault="001749DC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207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23830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7426D166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C3523" w14:textId="4865ABFF" w:rsidR="00C74038" w:rsidRP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</w:t>
            </w:r>
            <w:r w:rsidR="00BF3F7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84" w:type="dxa"/>
            <w:shd w:val="clear" w:color="auto" w:fill="auto"/>
          </w:tcPr>
          <w:p w14:paraId="70CF3596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7AC55" w14:textId="662AEC9E" w:rsidR="00C74038" w:rsidRP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12,054</w:t>
            </w:r>
          </w:p>
        </w:tc>
        <w:tc>
          <w:tcPr>
            <w:tcW w:w="284" w:type="dxa"/>
            <w:shd w:val="clear" w:color="auto" w:fill="auto"/>
          </w:tcPr>
          <w:p w14:paraId="50AB27FF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A49C9" w14:textId="17C44CC2" w:rsidR="00C74038" w:rsidRPr="00E2074A" w:rsidRDefault="00E2074A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5D904A" w14:textId="77777777" w:rsidR="00C74038" w:rsidRPr="00E2074A" w:rsidRDefault="00C74038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552C8" w14:textId="3A72D3D5" w:rsidR="00C74038" w:rsidRPr="00E2074A" w:rsidRDefault="00C23830" w:rsidP="00044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109,08</w:t>
            </w:r>
            <w:r w:rsidR="00BF3F7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6C3B2A" w:rsidRPr="00C54BFA" w14:paraId="5EED9042" w14:textId="77777777" w:rsidTr="00AA072B">
        <w:tc>
          <w:tcPr>
            <w:tcW w:w="3402" w:type="dxa"/>
          </w:tcPr>
          <w:p w14:paraId="7CB52E38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4DBB0D8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2151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F0A7B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E06F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3D3CFF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9B644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43B207F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E7C66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B4129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C39561D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A95FAB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2C7E163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1E6AA2" w14:textId="77777777" w:rsidR="006C3B2A" w:rsidRPr="00C54BFA" w:rsidRDefault="006C3B2A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4EFF" w:rsidRPr="00C54BFA" w14:paraId="56FA0243" w14:textId="77777777" w:rsidTr="00AA072B">
        <w:tc>
          <w:tcPr>
            <w:tcW w:w="3402" w:type="dxa"/>
          </w:tcPr>
          <w:p w14:paraId="5AC411C9" w14:textId="54D94C15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5CAC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55CA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82" w:type="dxa"/>
            <w:gridSpan w:val="2"/>
          </w:tcPr>
          <w:p w14:paraId="2EEB35BF" w14:textId="4A5255C9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99F2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C636E" w14:textId="0F94E4A4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33,160</w:t>
            </w:r>
          </w:p>
        </w:tc>
        <w:tc>
          <w:tcPr>
            <w:tcW w:w="270" w:type="dxa"/>
          </w:tcPr>
          <w:p w14:paraId="35DF43E2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3C1589" w14:textId="4745C854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28,067</w:t>
            </w:r>
          </w:p>
        </w:tc>
        <w:tc>
          <w:tcPr>
            <w:tcW w:w="270" w:type="dxa"/>
          </w:tcPr>
          <w:p w14:paraId="0912F9D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8079B7A" w14:textId="6ACF1F39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12,890</w:t>
            </w:r>
          </w:p>
        </w:tc>
        <w:tc>
          <w:tcPr>
            <w:tcW w:w="284" w:type="dxa"/>
          </w:tcPr>
          <w:p w14:paraId="16E46027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24980EC" w14:textId="08440089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5,196</w:t>
            </w:r>
          </w:p>
        </w:tc>
        <w:tc>
          <w:tcPr>
            <w:tcW w:w="284" w:type="dxa"/>
          </w:tcPr>
          <w:p w14:paraId="68E3C5E2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2B5B60" w14:textId="1703C96A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B5D376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2238032" w14:textId="0855589C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79,313</w:t>
            </w:r>
          </w:p>
        </w:tc>
      </w:tr>
      <w:tr w:rsidR="003F4EFF" w:rsidRPr="00C54BFA" w14:paraId="5877CE23" w14:textId="77777777" w:rsidTr="00AA072B">
        <w:tc>
          <w:tcPr>
            <w:tcW w:w="3402" w:type="dxa"/>
          </w:tcPr>
          <w:p w14:paraId="5035A72B" w14:textId="77777777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</w:tcPr>
          <w:p w14:paraId="355B0CDD" w14:textId="6C35B99B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957E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CDAD4" w14:textId="171208BB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4,571</w:t>
            </w:r>
          </w:p>
        </w:tc>
        <w:tc>
          <w:tcPr>
            <w:tcW w:w="270" w:type="dxa"/>
          </w:tcPr>
          <w:p w14:paraId="76E3E88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C95D4" w14:textId="6D75FC63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4,181</w:t>
            </w:r>
          </w:p>
        </w:tc>
        <w:tc>
          <w:tcPr>
            <w:tcW w:w="270" w:type="dxa"/>
          </w:tcPr>
          <w:p w14:paraId="1AECB99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06979119" w14:textId="2352E372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1,091</w:t>
            </w:r>
          </w:p>
        </w:tc>
        <w:tc>
          <w:tcPr>
            <w:tcW w:w="284" w:type="dxa"/>
          </w:tcPr>
          <w:p w14:paraId="7FA6200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326C1D9" w14:textId="2F4152A0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560</w:t>
            </w:r>
          </w:p>
        </w:tc>
        <w:tc>
          <w:tcPr>
            <w:tcW w:w="284" w:type="dxa"/>
          </w:tcPr>
          <w:p w14:paraId="20E7627F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BA729C" w14:textId="6F115169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6CBA7A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EBC1D4" w14:textId="23961B91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10,403</w:t>
            </w:r>
          </w:p>
        </w:tc>
      </w:tr>
      <w:tr w:rsidR="003F4EFF" w:rsidRPr="00C54BFA" w14:paraId="09B2B551" w14:textId="77777777" w:rsidTr="00AA072B">
        <w:tc>
          <w:tcPr>
            <w:tcW w:w="3402" w:type="dxa"/>
          </w:tcPr>
          <w:p w14:paraId="70DCD889" w14:textId="77777777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636BFF39" w14:textId="7A6FF6F6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B067F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A51958" w14:textId="082A2A40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(126)</w:t>
            </w:r>
          </w:p>
        </w:tc>
        <w:tc>
          <w:tcPr>
            <w:tcW w:w="270" w:type="dxa"/>
          </w:tcPr>
          <w:p w14:paraId="1ACA0B54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15E7F" w14:textId="2260217A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(1,372)</w:t>
            </w:r>
          </w:p>
        </w:tc>
        <w:tc>
          <w:tcPr>
            <w:tcW w:w="270" w:type="dxa"/>
          </w:tcPr>
          <w:p w14:paraId="1F3304D5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34D18EE" w14:textId="24BECDB0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(2,325)</w:t>
            </w:r>
          </w:p>
        </w:tc>
        <w:tc>
          <w:tcPr>
            <w:tcW w:w="284" w:type="dxa"/>
          </w:tcPr>
          <w:p w14:paraId="3FC202C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F08AF9" w14:textId="70E39DAF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710294D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0D6DAD" w14:textId="195A96AB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83565AF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8AAA43" w14:textId="5E282AC2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(3,823)</w:t>
            </w:r>
          </w:p>
        </w:tc>
      </w:tr>
      <w:tr w:rsidR="003F4EFF" w:rsidRPr="00C54BFA" w14:paraId="2FE1D1B1" w14:textId="77777777" w:rsidTr="00AA072B">
        <w:tc>
          <w:tcPr>
            <w:tcW w:w="3402" w:type="dxa"/>
          </w:tcPr>
          <w:p w14:paraId="27E2AA43" w14:textId="5D0366D4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3DAA8AE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FB375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B46CCA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E60B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9041F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E73A5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54E76A84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EE213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7E38D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5675FB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F8DFAB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A999E2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814932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F4EFF" w:rsidRPr="00C54BFA" w14:paraId="1509C66F" w14:textId="77777777" w:rsidTr="00AA072B">
        <w:tc>
          <w:tcPr>
            <w:tcW w:w="3402" w:type="dxa"/>
          </w:tcPr>
          <w:p w14:paraId="05363491" w14:textId="2A5FEDEE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(ก่อนจัด  ประเภทรายการใหม่)</w:t>
            </w:r>
          </w:p>
        </w:tc>
        <w:tc>
          <w:tcPr>
            <w:tcW w:w="1282" w:type="dxa"/>
            <w:gridSpan w:val="2"/>
            <w:vAlign w:val="bottom"/>
          </w:tcPr>
          <w:p w14:paraId="0B8B5A2C" w14:textId="350D5EF6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0F060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661ACB" w14:textId="3706A69B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37,605</w:t>
            </w:r>
          </w:p>
        </w:tc>
        <w:tc>
          <w:tcPr>
            <w:tcW w:w="270" w:type="dxa"/>
            <w:vAlign w:val="bottom"/>
          </w:tcPr>
          <w:p w14:paraId="531ED40F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BA1605" w14:textId="4A256F61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30,876</w:t>
            </w:r>
          </w:p>
        </w:tc>
        <w:tc>
          <w:tcPr>
            <w:tcW w:w="270" w:type="dxa"/>
            <w:vAlign w:val="bottom"/>
          </w:tcPr>
          <w:p w14:paraId="5DEB9E19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vAlign w:val="bottom"/>
          </w:tcPr>
          <w:p w14:paraId="331D0E95" w14:textId="31A6FC72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11,656</w:t>
            </w:r>
          </w:p>
        </w:tc>
        <w:tc>
          <w:tcPr>
            <w:tcW w:w="284" w:type="dxa"/>
            <w:vAlign w:val="bottom"/>
          </w:tcPr>
          <w:p w14:paraId="7CC53A6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55D6352" w14:textId="2C7336FD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5,756</w:t>
            </w:r>
          </w:p>
        </w:tc>
        <w:tc>
          <w:tcPr>
            <w:tcW w:w="284" w:type="dxa"/>
            <w:vAlign w:val="bottom"/>
          </w:tcPr>
          <w:p w14:paraId="5AB810BC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266F53B" w14:textId="420B7503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2DAB8B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BED2DFB" w14:textId="04033142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85,893</w:t>
            </w:r>
          </w:p>
        </w:tc>
      </w:tr>
      <w:tr w:rsidR="003F4EFF" w:rsidRPr="00DF6D52" w14:paraId="3BBF6546" w14:textId="77777777" w:rsidTr="00AA072B">
        <w:tc>
          <w:tcPr>
            <w:tcW w:w="3402" w:type="dxa"/>
          </w:tcPr>
          <w:p w14:paraId="2F7EAA77" w14:textId="77853BEB" w:rsidR="003F4EFF" w:rsidRPr="00DF6D52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F6D52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295E5473" w14:textId="0272CB9D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DA829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19BC6" w14:textId="46AD52C1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(27,837)</w:t>
            </w:r>
          </w:p>
        </w:tc>
        <w:tc>
          <w:tcPr>
            <w:tcW w:w="270" w:type="dxa"/>
          </w:tcPr>
          <w:p w14:paraId="0B51D38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2B7D6F" w14:textId="6C48719D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8046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5F4DF800" w14:textId="323B7CF0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2FF942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7A29F9" w14:textId="2F34C20E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DA91CDC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C4F0DF" w14:textId="658D8E5B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5989C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069CEE" w14:textId="7E8BACF8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(27,837)</w:t>
            </w:r>
          </w:p>
        </w:tc>
      </w:tr>
      <w:tr w:rsidR="003F4EFF" w:rsidRPr="00C54BFA" w14:paraId="7C2C20DB" w14:textId="77777777" w:rsidTr="00AA072B">
        <w:tc>
          <w:tcPr>
            <w:tcW w:w="3402" w:type="dxa"/>
          </w:tcPr>
          <w:p w14:paraId="0C814B69" w14:textId="581AEFE4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5736A28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104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07725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96C1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736519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A4E44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2996CE8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F3D0D4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9F38F9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D5967ED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F49CC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305D07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DDFB5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F4EFF" w:rsidRPr="00C54BFA" w14:paraId="105559A1" w14:textId="77777777" w:rsidTr="00AA072B">
        <w:tc>
          <w:tcPr>
            <w:tcW w:w="3402" w:type="dxa"/>
          </w:tcPr>
          <w:p w14:paraId="4774B1E2" w14:textId="55C8B696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(หลังจัดประเภทรายการใหม่)</w:t>
            </w: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9102E" w14:textId="7AA933F5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8FD3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066B3" w14:textId="7FA65FDE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   9,768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9AB9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7FCD" w14:textId="2CB8BEF0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30,876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B816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EAF3" w14:textId="4681B742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11,656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46A3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DDAA" w14:textId="7960300C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   5,756 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A5BC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81B7B" w14:textId="57422483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ECAA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E0B54" w14:textId="3F1410D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   58,056 </w:t>
            </w:r>
          </w:p>
        </w:tc>
      </w:tr>
      <w:tr w:rsidR="003F4EFF" w:rsidRPr="00C54BFA" w14:paraId="47C289B1" w14:textId="77777777" w:rsidTr="00AA072B">
        <w:trPr>
          <w:trHeight w:val="369"/>
        </w:trPr>
        <w:tc>
          <w:tcPr>
            <w:tcW w:w="3402" w:type="dxa"/>
          </w:tcPr>
          <w:p w14:paraId="330E5868" w14:textId="77777777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34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8625D94" w14:textId="38513B80" w:rsidR="003F4EFF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ACE1C4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5DDE5E" w14:textId="0C6A7487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2,200</w:t>
            </w:r>
          </w:p>
        </w:tc>
        <w:tc>
          <w:tcPr>
            <w:tcW w:w="270" w:type="dxa"/>
            <w:shd w:val="clear" w:color="auto" w:fill="auto"/>
          </w:tcPr>
          <w:p w14:paraId="43287E89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B3090" w14:textId="6B470EC6" w:rsidR="003F4EFF" w:rsidRPr="008B09B3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 w:rsidRPr="008B09B3">
              <w:rPr>
                <w:rFonts w:ascii="Angsana New" w:eastAsia="Times New Roman" w:hAnsi="Angsana New"/>
                <w:sz w:val="30"/>
                <w:szCs w:val="30"/>
              </w:rPr>
              <w:t>3,5</w:t>
            </w:r>
            <w:r w:rsidR="008B09B3" w:rsidRPr="008B09B3">
              <w:rPr>
                <w:rFonts w:ascii="Angsana New" w:eastAsia="Times New Roman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0DD2AFED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6B3BFA2" w14:textId="4D90A415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645</w:t>
            </w:r>
          </w:p>
        </w:tc>
        <w:tc>
          <w:tcPr>
            <w:tcW w:w="284" w:type="dxa"/>
            <w:shd w:val="clear" w:color="auto" w:fill="auto"/>
          </w:tcPr>
          <w:p w14:paraId="18CB8DF5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411BD41" w14:textId="01017F37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318</w:t>
            </w:r>
          </w:p>
        </w:tc>
        <w:tc>
          <w:tcPr>
            <w:tcW w:w="284" w:type="dxa"/>
            <w:shd w:val="clear" w:color="auto" w:fill="auto"/>
          </w:tcPr>
          <w:p w14:paraId="47964ADE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BC301D5" w14:textId="0286C304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2A4AC1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882AA0C" w14:textId="71F9D9F8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6,69</w:t>
            </w:r>
            <w:r w:rsidR="008B09B3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3F4EFF" w:rsidRPr="00C54BFA" w14:paraId="74116AE2" w14:textId="77777777" w:rsidTr="00AA072B">
        <w:tc>
          <w:tcPr>
            <w:tcW w:w="3402" w:type="dxa"/>
          </w:tcPr>
          <w:p w14:paraId="7088C6A8" w14:textId="77777777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จำหน่าย </w:t>
            </w:r>
          </w:p>
        </w:tc>
        <w:tc>
          <w:tcPr>
            <w:tcW w:w="1282" w:type="dxa"/>
            <w:gridSpan w:val="2"/>
            <w:shd w:val="clear" w:color="auto" w:fill="auto"/>
          </w:tcPr>
          <w:p w14:paraId="4A3A1D2E" w14:textId="1F648248" w:rsidR="003F4EFF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7E5B2F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7CDC03" w14:textId="6B050601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132F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DBDE7A" w14:textId="58C4EC1A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2DE7C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604E381A" w14:textId="40F3890E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CB1D5B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231F2B8" w14:textId="317A1881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1393B56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BA61874" w14:textId="06F412D9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04D530" w14:textId="77777777" w:rsidR="003F4EFF" w:rsidRPr="002018A6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A734B02" w14:textId="38410182" w:rsidR="003F4EFF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E2074A" w:rsidRPr="00C54BFA" w14:paraId="2FFF5B62" w14:textId="77777777" w:rsidTr="00AA072B">
        <w:tc>
          <w:tcPr>
            <w:tcW w:w="3402" w:type="dxa"/>
          </w:tcPr>
          <w:p w14:paraId="4BCFC6CB" w14:textId="1DE841A8" w:rsidR="00E2074A" w:rsidRPr="00C54BFA" w:rsidRDefault="007014AD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A499C" w14:textId="618D1068" w:rsidR="00E2074A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B6ED25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B46781" w14:textId="68E8E7EA" w:rsidR="00E2074A" w:rsidRPr="002018A6" w:rsidRDefault="0015724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F38925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E11CA5" w14:textId="75E813EE" w:rsidR="00E2074A" w:rsidRPr="002018A6" w:rsidRDefault="00D60896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(16</w:t>
            </w:r>
            <w:r w:rsidR="00C23830">
              <w:rPr>
                <w:rFonts w:ascii="Angsana New" w:eastAsia="Times New Roman" w:hAnsi="Angsana New"/>
                <w:sz w:val="30"/>
                <w:szCs w:val="30"/>
              </w:rPr>
              <w:t>,820</w:t>
            </w:r>
            <w:r w:rsidR="007014A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14B55D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5A7E9F4E" w14:textId="683AD8C8" w:rsidR="00E2074A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(336)</w:t>
            </w:r>
          </w:p>
        </w:tc>
        <w:tc>
          <w:tcPr>
            <w:tcW w:w="284" w:type="dxa"/>
            <w:shd w:val="clear" w:color="auto" w:fill="auto"/>
          </w:tcPr>
          <w:p w14:paraId="46B24A1A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0D1AE52" w14:textId="340AD732" w:rsidR="00E2074A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1968B0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D20D2B" w14:textId="5C83D09F" w:rsidR="00E2074A" w:rsidRPr="002018A6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4FED4E" w14:textId="77777777" w:rsidR="00E2074A" w:rsidRPr="002018A6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4FBC81" w14:textId="543705FC" w:rsidR="00E2074A" w:rsidRPr="002018A6" w:rsidRDefault="00C2383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(17,156</w:t>
            </w:r>
            <w:r w:rsidR="007014A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3F4EFF" w:rsidRPr="00C54BFA" w14:paraId="23B322F6" w14:textId="77777777" w:rsidTr="00AA072B">
        <w:tc>
          <w:tcPr>
            <w:tcW w:w="3402" w:type="dxa"/>
          </w:tcPr>
          <w:p w14:paraId="5B3E542A" w14:textId="633749CB" w:rsidR="003F4EFF" w:rsidRPr="00C54BFA" w:rsidRDefault="003F4EFF" w:rsidP="003F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FB70A" w14:textId="6DE6C365" w:rsidR="003F4EFF" w:rsidRPr="007014AD" w:rsidRDefault="00E2074A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14A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8D9DB4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7B62B" w14:textId="39A06FEF" w:rsidR="003F4EFF" w:rsidRPr="007014AD" w:rsidRDefault="0015724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11,968</w:t>
            </w:r>
          </w:p>
        </w:tc>
        <w:tc>
          <w:tcPr>
            <w:tcW w:w="270" w:type="dxa"/>
            <w:shd w:val="clear" w:color="auto" w:fill="auto"/>
          </w:tcPr>
          <w:p w14:paraId="0944624F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C21DB" w14:textId="25914808" w:rsidR="003F4EFF" w:rsidRPr="007014AD" w:rsidRDefault="00C2383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</w:t>
            </w:r>
            <w:r w:rsidR="007014AD"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  <w:r w:rsidR="007014AD"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82B8807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E5A99" w14:textId="724AB901" w:rsidR="003F4EFF" w:rsidRPr="007014AD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11,965</w:t>
            </w:r>
          </w:p>
        </w:tc>
        <w:tc>
          <w:tcPr>
            <w:tcW w:w="284" w:type="dxa"/>
            <w:shd w:val="clear" w:color="auto" w:fill="auto"/>
          </w:tcPr>
          <w:p w14:paraId="76B66257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79DBD" w14:textId="7DFA3316" w:rsidR="003F4EFF" w:rsidRPr="007014AD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6,074</w:t>
            </w:r>
          </w:p>
        </w:tc>
        <w:tc>
          <w:tcPr>
            <w:tcW w:w="284" w:type="dxa"/>
            <w:shd w:val="clear" w:color="auto" w:fill="auto"/>
          </w:tcPr>
          <w:p w14:paraId="499B387F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3BFF" w14:textId="47E740AA" w:rsidR="003F4EFF" w:rsidRPr="007014AD" w:rsidRDefault="007014AD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CB19A00" w14:textId="77777777" w:rsidR="003F4EFF" w:rsidRPr="007014AD" w:rsidRDefault="003F4EFF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CF36" w14:textId="19FA32E0" w:rsidR="003F4EFF" w:rsidRPr="007014AD" w:rsidRDefault="007014AD" w:rsidP="00C23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014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  <w:r w:rsidR="00C2383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7,592</w:t>
            </w:r>
          </w:p>
        </w:tc>
      </w:tr>
      <w:tr w:rsidR="000D3151" w:rsidRPr="00C54BFA" w14:paraId="73570D74" w14:textId="77777777" w:rsidTr="00AA072B">
        <w:trPr>
          <w:trHeight w:val="369"/>
        </w:trPr>
        <w:tc>
          <w:tcPr>
            <w:tcW w:w="3402" w:type="dxa"/>
          </w:tcPr>
          <w:p w14:paraId="460356A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82" w:type="dxa"/>
            <w:gridSpan w:val="2"/>
          </w:tcPr>
          <w:p w14:paraId="0920795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B1628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EDCE6E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519E4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8F280E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06E0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508A3E0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279E4C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949E75A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33D51B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74DA96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F25EB1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27A0F8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151" w:rsidRPr="00C54BFA" w14:paraId="24C8BBF6" w14:textId="77777777" w:rsidTr="00AA072B">
        <w:trPr>
          <w:trHeight w:val="369"/>
        </w:trPr>
        <w:tc>
          <w:tcPr>
            <w:tcW w:w="3402" w:type="dxa"/>
          </w:tcPr>
          <w:p w14:paraId="6DAC004B" w14:textId="0FB66983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2" w:type="dxa"/>
            <w:gridSpan w:val="2"/>
          </w:tcPr>
          <w:p w14:paraId="7A941F7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86A42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611ED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93F80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5F515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7E978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59454F8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8C86A9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16CFB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2AB26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70A47D3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072248C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F0DFDC" w14:textId="7777777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151" w:rsidRPr="006F6EB6" w14:paraId="3A8E8681" w14:textId="77777777" w:rsidTr="00AA072B">
        <w:trPr>
          <w:trHeight w:val="369"/>
        </w:trPr>
        <w:tc>
          <w:tcPr>
            <w:tcW w:w="3402" w:type="dxa"/>
          </w:tcPr>
          <w:p w14:paraId="43DF9952" w14:textId="77777777" w:rsidR="000D3151" w:rsidRPr="006F6EB6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2" w:type="dxa"/>
            <w:gridSpan w:val="2"/>
          </w:tcPr>
          <w:p w14:paraId="7409A72B" w14:textId="53A5AC85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42,600</w:t>
            </w:r>
          </w:p>
        </w:tc>
        <w:tc>
          <w:tcPr>
            <w:tcW w:w="270" w:type="dxa"/>
          </w:tcPr>
          <w:p w14:paraId="315F084B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DFFD6" w14:textId="64E1140C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53,322</w:t>
            </w:r>
          </w:p>
        </w:tc>
        <w:tc>
          <w:tcPr>
            <w:tcW w:w="270" w:type="dxa"/>
          </w:tcPr>
          <w:p w14:paraId="6ADC7F5E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0F360E" w14:textId="37D600B6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12,641</w:t>
            </w:r>
          </w:p>
        </w:tc>
        <w:tc>
          <w:tcPr>
            <w:tcW w:w="270" w:type="dxa"/>
          </w:tcPr>
          <w:p w14:paraId="6A998921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</w:tcPr>
          <w:p w14:paraId="1F2EB339" w14:textId="6DFF593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1,272</w:t>
            </w:r>
          </w:p>
        </w:tc>
        <w:tc>
          <w:tcPr>
            <w:tcW w:w="284" w:type="dxa"/>
          </w:tcPr>
          <w:p w14:paraId="5D9E4B53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1CBCA325" w14:textId="60513958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84" w:type="dxa"/>
          </w:tcPr>
          <w:p w14:paraId="0BCB7CD0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87FFE26" w14:textId="0FF0AD3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145AF55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963F3D8" w14:textId="022C4C5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114,927</w:t>
            </w:r>
          </w:p>
        </w:tc>
      </w:tr>
      <w:tr w:rsidR="000D3151" w:rsidRPr="00C54BFA" w14:paraId="6CEEA932" w14:textId="77777777" w:rsidTr="00AA072B">
        <w:trPr>
          <w:trHeight w:val="369"/>
        </w:trPr>
        <w:tc>
          <w:tcPr>
            <w:tcW w:w="3402" w:type="dxa"/>
          </w:tcPr>
          <w:p w14:paraId="08CACA6C" w14:textId="2A2C030F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66C4569E" w14:textId="22BE8F62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2018A6">
              <w:rPr>
                <w:rFonts w:ascii="Angsana New" w:eastAsia="Times New Roman" w:hAnsi="Angsana New"/>
                <w:sz w:val="30"/>
                <w:szCs w:val="30"/>
              </w:rPr>
              <w:t>21,273)</w:t>
            </w:r>
          </w:p>
        </w:tc>
        <w:tc>
          <w:tcPr>
            <w:tcW w:w="270" w:type="dxa"/>
          </w:tcPr>
          <w:p w14:paraId="153BCCE2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2FB9A4" w14:textId="2EA95AA2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(22,320)</w:t>
            </w:r>
          </w:p>
        </w:tc>
        <w:tc>
          <w:tcPr>
            <w:tcW w:w="270" w:type="dxa"/>
          </w:tcPr>
          <w:p w14:paraId="6BF1A39D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1EB27A" w14:textId="592A6768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1B04A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4FC4C2AD" w14:textId="55D01CDD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A6D3EBD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0CB4F8" w14:textId="68945DD4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E8785E7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8D9C4" w14:textId="60C72422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A370EF2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450C1E" w14:textId="27094F39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sz w:val="30"/>
                <w:szCs w:val="30"/>
              </w:rPr>
              <w:t>(43,593)</w:t>
            </w:r>
          </w:p>
        </w:tc>
      </w:tr>
      <w:tr w:rsidR="000D3151" w:rsidRPr="00C54BFA" w14:paraId="35B31ED9" w14:textId="77777777" w:rsidTr="00AA072B">
        <w:tc>
          <w:tcPr>
            <w:tcW w:w="3402" w:type="dxa"/>
          </w:tcPr>
          <w:p w14:paraId="1ADDDC40" w14:textId="375AA97D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2" w:right="-198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(หลังจัดประเภทรายการใหม่)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74B1B" w14:textId="7296773F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21,327</w:t>
            </w:r>
          </w:p>
        </w:tc>
        <w:tc>
          <w:tcPr>
            <w:tcW w:w="270" w:type="dxa"/>
            <w:vAlign w:val="bottom"/>
          </w:tcPr>
          <w:p w14:paraId="4BE92C11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C592C" w14:textId="1C8610EB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31,002</w:t>
            </w:r>
          </w:p>
        </w:tc>
        <w:tc>
          <w:tcPr>
            <w:tcW w:w="270" w:type="dxa"/>
            <w:vAlign w:val="bottom"/>
          </w:tcPr>
          <w:p w14:paraId="4B05D463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A6EB" w14:textId="19E78471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12,641</w:t>
            </w:r>
          </w:p>
        </w:tc>
        <w:tc>
          <w:tcPr>
            <w:tcW w:w="270" w:type="dxa"/>
            <w:vAlign w:val="bottom"/>
          </w:tcPr>
          <w:p w14:paraId="6F5D4DC0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CAA6B" w14:textId="334FDD3F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1,272</w:t>
            </w:r>
          </w:p>
        </w:tc>
        <w:tc>
          <w:tcPr>
            <w:tcW w:w="284" w:type="dxa"/>
            <w:vAlign w:val="bottom"/>
          </w:tcPr>
          <w:p w14:paraId="6EA2CBD2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2847" w14:textId="34F87D45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5,092</w:t>
            </w:r>
          </w:p>
        </w:tc>
        <w:tc>
          <w:tcPr>
            <w:tcW w:w="284" w:type="dxa"/>
            <w:vAlign w:val="bottom"/>
          </w:tcPr>
          <w:p w14:paraId="148028B4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62D14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91C07C5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2F08C" w14:textId="645AF548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71,334</w:t>
            </w:r>
          </w:p>
        </w:tc>
      </w:tr>
      <w:tr w:rsidR="000D3151" w:rsidRPr="00C54BFA" w14:paraId="1C34AEE5" w14:textId="77777777" w:rsidTr="00AA072B">
        <w:tc>
          <w:tcPr>
            <w:tcW w:w="3402" w:type="dxa"/>
          </w:tcPr>
          <w:p w14:paraId="57C9E9B9" w14:textId="12FD4EE7" w:rsidR="000D3151" w:rsidRPr="00C54BFA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82" w:type="dxa"/>
            <w:gridSpan w:val="2"/>
            <w:tcBorders>
              <w:top w:val="double" w:sz="4" w:space="0" w:color="auto"/>
            </w:tcBorders>
          </w:tcPr>
          <w:p w14:paraId="78183CD7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EDC1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C7E373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D808E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6E98FE5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20289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1467FA0B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F03B47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21F1757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CF4AE2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478979D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5D683B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7748591" w14:textId="77777777" w:rsidR="000D3151" w:rsidRPr="002018A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D3151" w:rsidRPr="006F6EB6" w14:paraId="36DDCC43" w14:textId="77777777" w:rsidTr="00AA072B">
        <w:tc>
          <w:tcPr>
            <w:tcW w:w="3402" w:type="dxa"/>
          </w:tcPr>
          <w:p w14:paraId="22657683" w14:textId="307798E6" w:rsidR="000D3151" w:rsidRPr="006F6EB6" w:rsidRDefault="000D3151" w:rsidP="000D3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8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9803B16" w14:textId="60B5B81A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21,327</w:t>
            </w:r>
          </w:p>
        </w:tc>
        <w:tc>
          <w:tcPr>
            <w:tcW w:w="270" w:type="dxa"/>
            <w:shd w:val="clear" w:color="auto" w:fill="auto"/>
          </w:tcPr>
          <w:p w14:paraId="37677703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4D7486" w14:textId="02EC823B" w:rsidR="000D3151" w:rsidRPr="006F6EB6" w:rsidRDefault="00DB7A30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28,663</w:t>
            </w:r>
          </w:p>
        </w:tc>
        <w:tc>
          <w:tcPr>
            <w:tcW w:w="270" w:type="dxa"/>
            <w:shd w:val="clear" w:color="auto" w:fill="auto"/>
          </w:tcPr>
          <w:p w14:paraId="117C08A2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3DB0F" w14:textId="79CE69D4" w:rsidR="000D3151" w:rsidRPr="006F6EB6" w:rsidRDefault="00BF3F7E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4,772</w:t>
            </w:r>
          </w:p>
        </w:tc>
        <w:tc>
          <w:tcPr>
            <w:tcW w:w="270" w:type="dxa"/>
            <w:shd w:val="clear" w:color="auto" w:fill="auto"/>
          </w:tcPr>
          <w:p w14:paraId="37D7AEBC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shd w:val="clear" w:color="auto" w:fill="auto"/>
          </w:tcPr>
          <w:p w14:paraId="6857256E" w14:textId="7AB3D48A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75</w:t>
            </w:r>
            <w:r w:rsidR="00BF3F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7243E392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317E467C" w14:textId="2BA3768A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5,980</w:t>
            </w:r>
          </w:p>
        </w:tc>
        <w:tc>
          <w:tcPr>
            <w:tcW w:w="284" w:type="dxa"/>
            <w:shd w:val="clear" w:color="auto" w:fill="auto"/>
          </w:tcPr>
          <w:p w14:paraId="5462D2FF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6E455335" w14:textId="390766B9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F6E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95F889" w14:textId="77777777" w:rsidR="000D3151" w:rsidRPr="006F6EB6" w:rsidRDefault="000D3151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386C8958" w14:textId="065BB037" w:rsidR="000D3151" w:rsidRPr="006F6EB6" w:rsidRDefault="00BF3F7E" w:rsidP="0004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61,497</w:t>
            </w:r>
          </w:p>
        </w:tc>
      </w:tr>
    </w:tbl>
    <w:p w14:paraId="75F1F144" w14:textId="77777777" w:rsidR="006C3B2A" w:rsidRPr="00C54BFA" w:rsidRDefault="006C3B2A" w:rsidP="006C3B2A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30"/>
          <w:szCs w:val="30"/>
          <w:highlight w:val="yellow"/>
          <w:lang w:val="en-US" w:bidi="th-TH"/>
        </w:rPr>
        <w:sectPr w:rsidR="006C3B2A" w:rsidRPr="00C54BFA" w:rsidSect="006159E3">
          <w:pgSz w:w="16834" w:h="11909" w:orient="landscape" w:code="9"/>
          <w:pgMar w:top="1077" w:right="992" w:bottom="851" w:left="1168" w:header="737" w:footer="567" w:gutter="0"/>
          <w:cols w:space="720"/>
          <w:docGrid w:linePitch="245"/>
        </w:sectPr>
      </w:pPr>
    </w:p>
    <w:p w14:paraId="18CD878A" w14:textId="7700DA65" w:rsidR="00AE4500" w:rsidRDefault="00AE4500" w:rsidP="002018A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45731A">
        <w:rPr>
          <w:rFonts w:ascii="Angsana New" w:hAnsi="Angsana New"/>
          <w:sz w:val="30"/>
          <w:szCs w:val="30"/>
          <w:cs/>
        </w:rPr>
        <w:lastRenderedPageBreak/>
        <w:t>ราคาทรัพย์สินของบริษัทก่อนหักค่าเสื่อมราค</w:t>
      </w:r>
      <w:r w:rsidRPr="0045731A">
        <w:rPr>
          <w:rFonts w:ascii="Angsana New" w:hAnsi="Angsana New" w:hint="cs"/>
          <w:sz w:val="30"/>
          <w:szCs w:val="30"/>
          <w:cs/>
        </w:rPr>
        <w:t>า</w:t>
      </w:r>
      <w:r w:rsidRPr="0045731A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Pr="0045731A">
        <w:rPr>
          <w:rFonts w:ascii="Angsana New" w:hAnsi="Angsana New" w:hint="cs"/>
          <w:sz w:val="30"/>
          <w:szCs w:val="30"/>
          <w:cs/>
        </w:rPr>
        <w:t>้</w:t>
      </w:r>
      <w:r w:rsidRPr="0045731A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FB2E81">
        <w:rPr>
          <w:rFonts w:ascii="Angsana New" w:hAnsi="Angsana New"/>
          <w:sz w:val="30"/>
          <w:szCs w:val="30"/>
        </w:rPr>
        <w:t>31</w:t>
      </w:r>
      <w:r w:rsidR="000D6FBD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45731A">
        <w:rPr>
          <w:rFonts w:ascii="Angsana New" w:hAnsi="Angsana New"/>
          <w:sz w:val="30"/>
          <w:szCs w:val="30"/>
          <w:cs/>
        </w:rPr>
        <w:t xml:space="preserve"> </w:t>
      </w:r>
      <w:r w:rsidRPr="0045731A">
        <w:rPr>
          <w:rFonts w:ascii="Angsana New" w:hAnsi="Angsana New"/>
          <w:sz w:val="30"/>
          <w:szCs w:val="30"/>
        </w:rPr>
        <w:t xml:space="preserve">2563 </w:t>
      </w:r>
      <w:r w:rsidRPr="0045731A">
        <w:rPr>
          <w:rFonts w:ascii="Angsana New" w:hAnsi="Angsana New"/>
          <w:sz w:val="30"/>
          <w:szCs w:val="30"/>
          <w:cs/>
        </w:rPr>
        <w:t>มี</w:t>
      </w:r>
      <w:r w:rsidRPr="0015724D">
        <w:rPr>
          <w:rFonts w:ascii="Angsana New" w:hAnsi="Angsana New"/>
          <w:sz w:val="30"/>
          <w:szCs w:val="30"/>
          <w:cs/>
        </w:rPr>
        <w:t>จำนวน</w:t>
      </w:r>
      <w:r w:rsidRPr="0015724D">
        <w:rPr>
          <w:rFonts w:ascii="Angsana New" w:hAnsi="Angsana New"/>
          <w:sz w:val="30"/>
          <w:szCs w:val="30"/>
        </w:rPr>
        <w:t xml:space="preserve"> 3</w:t>
      </w:r>
      <w:r w:rsidR="0015724D" w:rsidRPr="0015724D">
        <w:rPr>
          <w:rFonts w:ascii="Angsana New" w:hAnsi="Angsana New"/>
          <w:sz w:val="30"/>
          <w:szCs w:val="30"/>
        </w:rPr>
        <w:t>7.99</w:t>
      </w:r>
      <w:r w:rsidRPr="0045731A">
        <w:rPr>
          <w:rFonts w:ascii="Angsana New" w:hAnsi="Angsana New"/>
          <w:sz w:val="30"/>
          <w:szCs w:val="30"/>
        </w:rPr>
        <w:t xml:space="preserve"> </w:t>
      </w:r>
      <w:r w:rsidRPr="0045731A">
        <w:rPr>
          <w:rFonts w:ascii="Angsana New" w:hAnsi="Angsana New"/>
          <w:sz w:val="30"/>
          <w:szCs w:val="30"/>
          <w:cs/>
        </w:rPr>
        <w:t>ล้านบาท (</w:t>
      </w:r>
      <w:r w:rsidRPr="0045731A">
        <w:rPr>
          <w:rFonts w:ascii="Angsana New" w:hAnsi="Angsana New"/>
          <w:sz w:val="30"/>
          <w:szCs w:val="30"/>
        </w:rPr>
        <w:t xml:space="preserve">31 </w:t>
      </w:r>
      <w:r w:rsidRPr="0045731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731A">
        <w:rPr>
          <w:rFonts w:ascii="Angsana New" w:hAnsi="Angsana New"/>
          <w:sz w:val="30"/>
          <w:szCs w:val="30"/>
        </w:rPr>
        <w:t xml:space="preserve">2562 : 29.82 </w:t>
      </w:r>
      <w:r w:rsidRPr="0045731A">
        <w:rPr>
          <w:rFonts w:ascii="Angsana New" w:hAnsi="Angsana New"/>
          <w:sz w:val="30"/>
          <w:szCs w:val="30"/>
          <w:cs/>
        </w:rPr>
        <w:t>ล้านบาท)</w:t>
      </w:r>
    </w:p>
    <w:p w14:paraId="47A07ACA" w14:textId="77777777" w:rsidR="00072D9B" w:rsidRPr="00072D9B" w:rsidRDefault="00072D9B" w:rsidP="000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"/>
          <w:szCs w:val="2"/>
        </w:rPr>
      </w:pPr>
    </w:p>
    <w:p w14:paraId="1FD5724E" w14:textId="7EECF543" w:rsidR="00AE4500" w:rsidRDefault="00AE4500" w:rsidP="00BC26B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AE4500">
        <w:rPr>
          <w:rFonts w:ascii="Angsana New" w:hAnsi="Angsana New" w:hint="cs"/>
          <w:sz w:val="30"/>
          <w:szCs w:val="30"/>
          <w:cs/>
        </w:rPr>
        <w:t>ส</w:t>
      </w:r>
      <w:r w:rsidR="000D6FBD">
        <w:rPr>
          <w:rFonts w:ascii="Angsana New" w:hAnsi="Angsana New" w:hint="cs"/>
          <w:sz w:val="30"/>
          <w:szCs w:val="30"/>
          <w:cs/>
        </w:rPr>
        <w:t>ำหรับปี</w:t>
      </w:r>
      <w:r w:rsidRPr="00AE450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D6FBD">
        <w:rPr>
          <w:rFonts w:ascii="Angsana New" w:hAnsi="Angsana New"/>
          <w:sz w:val="30"/>
          <w:szCs w:val="30"/>
        </w:rPr>
        <w:t xml:space="preserve">31 </w:t>
      </w:r>
      <w:r w:rsidR="000D6FBD">
        <w:rPr>
          <w:rFonts w:ascii="Angsana New" w:hAnsi="Angsana New" w:hint="cs"/>
          <w:sz w:val="30"/>
          <w:szCs w:val="30"/>
          <w:cs/>
        </w:rPr>
        <w:t>ธันวาคม</w:t>
      </w:r>
      <w:r w:rsidRPr="00AE4500">
        <w:rPr>
          <w:rFonts w:ascii="Angsana New" w:hAnsi="Angsana New" w:hint="cs"/>
          <w:sz w:val="30"/>
          <w:szCs w:val="30"/>
          <w:cs/>
        </w:rPr>
        <w:t xml:space="preserve"> </w:t>
      </w:r>
      <w:r w:rsidRPr="00AE4500">
        <w:rPr>
          <w:rFonts w:ascii="Angsana New" w:hAnsi="Angsana New"/>
          <w:sz w:val="30"/>
          <w:szCs w:val="30"/>
        </w:rPr>
        <w:t xml:space="preserve">2563 </w:t>
      </w:r>
      <w:r w:rsidRPr="00AE4500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บริษัทย่อยแห่งหนึ่งบันทึกต้นทุนทางการเงินเข้าเป็นส่วนหนึ่งของสินทรัพย์ระหว่างก่อสร้างจำนวน </w:t>
      </w:r>
      <w:r w:rsidR="006B26E0">
        <w:rPr>
          <w:rFonts w:ascii="Angsana New" w:hAnsi="Angsana New"/>
          <w:sz w:val="30"/>
          <w:szCs w:val="30"/>
        </w:rPr>
        <w:t>2.05</w:t>
      </w:r>
      <w:r w:rsidRPr="002018A6">
        <w:rPr>
          <w:rFonts w:ascii="Angsana New" w:hAnsi="Angsana New"/>
          <w:sz w:val="30"/>
          <w:szCs w:val="30"/>
        </w:rPr>
        <w:t xml:space="preserve"> </w:t>
      </w:r>
      <w:r w:rsidRPr="00AE450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D350726" w14:textId="77777777" w:rsidR="00072D9B" w:rsidRPr="00072D9B" w:rsidRDefault="00072D9B" w:rsidP="000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"/>
          <w:szCs w:val="2"/>
        </w:rPr>
      </w:pPr>
    </w:p>
    <w:p w14:paraId="3008205C" w14:textId="48E4BAE6" w:rsidR="00072D9B" w:rsidRDefault="000D6FBD" w:rsidP="00BC26B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2E81" w:rsidRPr="00FB2E81">
        <w:rPr>
          <w:rFonts w:ascii="Angsana New" w:hAnsi="Angsana New" w:hint="cs"/>
          <w:sz w:val="30"/>
          <w:szCs w:val="30"/>
        </w:rPr>
        <w:t>2563</w:t>
      </w:r>
      <w:r w:rsidR="00FB2E81">
        <w:rPr>
          <w:rFonts w:ascii="Angsana New" w:hAnsi="Angsana New"/>
          <w:sz w:val="30"/>
          <w:szCs w:val="30"/>
        </w:rPr>
        <w:t xml:space="preserve"> </w:t>
      </w:r>
      <w:r w:rsidR="00FB2E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2E8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ที่ดินและอาคาร ราคาทุน</w:t>
      </w:r>
      <w:r w:rsidRPr="00B468A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468AE" w:rsidRPr="00B468AE">
        <w:rPr>
          <w:rFonts w:ascii="Angsana New" w:hAnsi="Angsana New"/>
          <w:sz w:val="30"/>
          <w:szCs w:val="30"/>
        </w:rPr>
        <w:t>442.19</w:t>
      </w:r>
      <w:r w:rsidRPr="00B468AE">
        <w:rPr>
          <w:rFonts w:ascii="Angsana New" w:hAnsi="Angsana New"/>
          <w:sz w:val="30"/>
          <w:szCs w:val="30"/>
        </w:rPr>
        <w:t xml:space="preserve"> </w:t>
      </w:r>
      <w:r w:rsidRPr="00B468AE">
        <w:rPr>
          <w:rFonts w:ascii="Angsana New" w:hAnsi="Angsana New" w:hint="cs"/>
          <w:sz w:val="30"/>
          <w:szCs w:val="30"/>
          <w:cs/>
        </w:rPr>
        <w:t>ล้านบาท และ</w:t>
      </w:r>
      <w:r w:rsidR="00CC27ED" w:rsidRPr="00B468AE">
        <w:rPr>
          <w:rFonts w:ascii="Angsana New" w:hAnsi="Angsana New" w:hint="cs"/>
          <w:sz w:val="30"/>
          <w:szCs w:val="30"/>
          <w:cs/>
        </w:rPr>
        <w:t xml:space="preserve"> </w:t>
      </w:r>
      <w:r w:rsidR="00B468AE" w:rsidRPr="00B468AE">
        <w:rPr>
          <w:rFonts w:ascii="Angsana New" w:hAnsi="Angsana New"/>
          <w:sz w:val="30"/>
          <w:szCs w:val="30"/>
        </w:rPr>
        <w:t>199.22</w:t>
      </w:r>
      <w:r w:rsidRPr="00B468AE">
        <w:rPr>
          <w:rFonts w:ascii="Angsana New" w:hAnsi="Angsana New"/>
          <w:sz w:val="30"/>
          <w:szCs w:val="30"/>
        </w:rPr>
        <w:t xml:space="preserve"> </w:t>
      </w:r>
      <w:r w:rsidRPr="00B468AE">
        <w:rPr>
          <w:rFonts w:ascii="Angsana New" w:hAnsi="Angsana New" w:hint="cs"/>
          <w:sz w:val="30"/>
          <w:szCs w:val="30"/>
          <w:cs/>
        </w:rPr>
        <w:t>ล้า</w:t>
      </w:r>
      <w:r>
        <w:rPr>
          <w:rFonts w:ascii="Angsana New" w:hAnsi="Angsana New" w:hint="cs"/>
          <w:sz w:val="30"/>
          <w:szCs w:val="30"/>
          <w:cs/>
        </w:rPr>
        <w:t>นบาท ในงบการเงินรวม ตามลำดับ และจำนวน</w:t>
      </w:r>
      <w:r w:rsidR="0099483C">
        <w:rPr>
          <w:rFonts w:ascii="Angsana New" w:hAnsi="Angsana New" w:hint="cs"/>
          <w:sz w:val="30"/>
          <w:szCs w:val="30"/>
          <w:cs/>
        </w:rPr>
        <w:t xml:space="preserve"> </w:t>
      </w:r>
      <w:r w:rsidR="0099483C" w:rsidRPr="00CC27ED">
        <w:rPr>
          <w:rFonts w:ascii="Angsana New" w:hAnsi="Angsana New"/>
          <w:sz w:val="30"/>
          <w:szCs w:val="30"/>
        </w:rPr>
        <w:t>1</w:t>
      </w:r>
      <w:r w:rsidR="00CC27ED" w:rsidRPr="00CC27ED">
        <w:rPr>
          <w:rFonts w:ascii="Angsana New" w:hAnsi="Angsana New"/>
          <w:sz w:val="30"/>
          <w:szCs w:val="30"/>
        </w:rPr>
        <w:t>11.37</w:t>
      </w:r>
      <w:r w:rsidRPr="00CC27ED">
        <w:rPr>
          <w:rFonts w:ascii="Angsana New" w:hAnsi="Angsana New"/>
          <w:sz w:val="30"/>
          <w:szCs w:val="30"/>
        </w:rPr>
        <w:t xml:space="preserve"> </w:t>
      </w:r>
      <w:r w:rsidRPr="00CC27E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CC27ED" w:rsidRPr="00CC27ED">
        <w:rPr>
          <w:rFonts w:ascii="Angsana New" w:hAnsi="Angsana New"/>
          <w:sz w:val="30"/>
          <w:szCs w:val="30"/>
        </w:rPr>
        <w:t>129.39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ในงบการเงินเฉพาะกิจการ ตามลำดับ ได้นำไปค้ำประกันเงินเบิกเกินบัญชีและเงินกู้ยืมระยะสั้นจากสถาบันการเงิน (หมายเหตุ </w:t>
      </w:r>
      <w:r w:rsidR="0017453D"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เงินกู้ยืมระยะยาว (หมาย</w:t>
      </w:r>
      <w:r w:rsidRPr="000D6FBD"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17453D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 )</w:t>
      </w:r>
    </w:p>
    <w:p w14:paraId="09E2DE27" w14:textId="77777777" w:rsidR="00072D9B" w:rsidRPr="00072D9B" w:rsidRDefault="00072D9B" w:rsidP="000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"/>
          <w:szCs w:val="2"/>
        </w:rPr>
      </w:pPr>
    </w:p>
    <w:p w14:paraId="5BC21DD8" w14:textId="6D655227" w:rsidR="000D6FBD" w:rsidRDefault="00AE4500" w:rsidP="00BC26B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58781F">
        <w:rPr>
          <w:rFonts w:ascii="Angsana New" w:hAnsi="Angsana New" w:hint="cs"/>
          <w:sz w:val="30"/>
          <w:szCs w:val="30"/>
          <w:cs/>
        </w:rPr>
        <w:t xml:space="preserve">ตามมติที่ประชุมผู้ถือหุ้นเมื่อวันที่ </w:t>
      </w:r>
      <w:r w:rsidRPr="0058781F">
        <w:rPr>
          <w:rFonts w:ascii="Angsana New" w:hAnsi="Angsana New"/>
          <w:sz w:val="30"/>
          <w:szCs w:val="30"/>
        </w:rPr>
        <w:t xml:space="preserve">30 </w:t>
      </w:r>
      <w:r w:rsidRPr="0058781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58781F">
        <w:rPr>
          <w:rFonts w:ascii="Angsana New" w:hAnsi="Angsana New"/>
          <w:sz w:val="30"/>
          <w:szCs w:val="30"/>
        </w:rPr>
        <w:t xml:space="preserve">2563 </w:t>
      </w:r>
      <w:r w:rsidRPr="0058781F">
        <w:rPr>
          <w:rFonts w:ascii="Angsana New" w:hAnsi="Angsana New" w:hint="cs"/>
          <w:sz w:val="30"/>
          <w:szCs w:val="30"/>
          <w:cs/>
        </w:rPr>
        <w:t>มีมติให้บริษัทย่อยอนุมัติ</w:t>
      </w:r>
      <w:r w:rsidRPr="00AE4500">
        <w:rPr>
          <w:rFonts w:ascii="Angsana New" w:hAnsi="Angsana New"/>
          <w:sz w:val="30"/>
          <w:szCs w:val="30"/>
          <w:cs/>
        </w:rPr>
        <w:t xml:space="preserve">เข้าลงทุนในโครงการขายน้ำประปาต่อการประปาส่วนภูมิภาค คิดเป็นมูลค่าการลงทุน จำนวน </w:t>
      </w:r>
      <w:r w:rsidRPr="00AE4500">
        <w:rPr>
          <w:rFonts w:ascii="Angsana New" w:hAnsi="Angsana New"/>
          <w:sz w:val="30"/>
          <w:szCs w:val="30"/>
        </w:rPr>
        <w:t>237</w:t>
      </w:r>
      <w:r w:rsidRPr="00AE450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3A938B9" w14:textId="77777777" w:rsidR="000D6FBD" w:rsidRPr="000D6FBD" w:rsidRDefault="000D6FBD" w:rsidP="000D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"/>
          <w:szCs w:val="2"/>
        </w:rPr>
      </w:pPr>
    </w:p>
    <w:p w14:paraId="0C07CA05" w14:textId="77777777" w:rsidR="00AE4500" w:rsidRPr="00AE4500" w:rsidRDefault="00AE4500" w:rsidP="002018A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450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สินทรัพย์สิทธิการใช้ </w:t>
      </w:r>
      <w:r w:rsidRPr="00AE4500">
        <w:rPr>
          <w:rFonts w:ascii="Angsana New" w:hAnsi="Angsana New"/>
          <w:b/>
          <w:bCs/>
          <w:sz w:val="30"/>
          <w:szCs w:val="30"/>
          <w:cs/>
          <w:lang w:val="th-TH"/>
        </w:rPr>
        <w:t>-</w:t>
      </w:r>
      <w:r w:rsidRPr="00AE450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สุทธิ</w:t>
      </w:r>
    </w:p>
    <w:p w14:paraId="21DDC689" w14:textId="2344A78B" w:rsidR="00AE4500" w:rsidRPr="002018A6" w:rsidRDefault="00AE4500" w:rsidP="002018A6">
      <w:pPr>
        <w:pStyle w:val="block"/>
        <w:spacing w:before="120" w:after="0" w:line="240" w:lineRule="atLeast"/>
        <w:ind w:left="0" w:firstLine="426"/>
        <w:jc w:val="both"/>
        <w:rPr>
          <w:rFonts w:asciiTheme="majorBidi" w:hAnsiTheme="majorBidi" w:cstheme="majorBidi"/>
          <w:sz w:val="30"/>
          <w:szCs w:val="30"/>
        </w:rPr>
      </w:pPr>
      <w:r w:rsidRPr="002018A6">
        <w:rPr>
          <w:rFonts w:asciiTheme="majorBidi" w:hAnsiTheme="majorBidi" w:cstheme="majorBidi" w:hint="cs"/>
          <w:sz w:val="30"/>
          <w:szCs w:val="30"/>
          <w:cs/>
          <w:lang w:bidi="th-TH"/>
        </w:rPr>
        <w:t>รายการเคลื่อนไหวสำหรับ</w:t>
      </w:r>
      <w:r w:rsidR="009C6740" w:rsidRPr="002018A6"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2018A6">
        <w:rPr>
          <w:rFonts w:asciiTheme="majorBidi" w:hAnsiTheme="majorBidi" w:cstheme="majorBidi" w:hint="cs"/>
          <w:sz w:val="30"/>
          <w:szCs w:val="30"/>
          <w:cs/>
          <w:lang w:bidi="th-TH"/>
        </w:rPr>
        <w:t>สิ้นสุดวันที่</w:t>
      </w:r>
      <w:r w:rsidRPr="002018A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C6740" w:rsidRPr="002018A6">
        <w:rPr>
          <w:rFonts w:asciiTheme="majorBidi" w:hAnsiTheme="majorBidi" w:cstheme="majorBidi"/>
          <w:sz w:val="30"/>
          <w:szCs w:val="30"/>
        </w:rPr>
        <w:t>31</w:t>
      </w:r>
      <w:r w:rsidRPr="002018A6">
        <w:rPr>
          <w:rFonts w:asciiTheme="majorBidi" w:hAnsiTheme="majorBidi" w:cstheme="majorBidi"/>
          <w:sz w:val="30"/>
          <w:szCs w:val="30"/>
        </w:rPr>
        <w:t xml:space="preserve"> </w:t>
      </w:r>
      <w:r w:rsidR="009C6740" w:rsidRPr="002018A6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2018A6">
        <w:rPr>
          <w:rFonts w:asciiTheme="majorBidi" w:hAnsiTheme="majorBidi" w:cstheme="majorBidi" w:hint="cs"/>
          <w:sz w:val="30"/>
          <w:szCs w:val="30"/>
          <w:rtl/>
          <w:cs/>
        </w:rPr>
        <w:t xml:space="preserve"> </w:t>
      </w:r>
      <w:r w:rsidRPr="002018A6">
        <w:rPr>
          <w:rFonts w:asciiTheme="majorBidi" w:hAnsiTheme="majorBidi" w:cstheme="majorBidi"/>
          <w:sz w:val="30"/>
          <w:szCs w:val="30"/>
        </w:rPr>
        <w:t>25</w:t>
      </w:r>
      <w:r w:rsidRPr="002018A6">
        <w:rPr>
          <w:rFonts w:asciiTheme="majorBidi" w:hAnsiTheme="majorBidi" w:cstheme="majorBidi" w:hint="cs"/>
          <w:sz w:val="30"/>
          <w:szCs w:val="30"/>
        </w:rPr>
        <w:t>6</w:t>
      </w:r>
      <w:r w:rsidRPr="002018A6">
        <w:rPr>
          <w:rFonts w:asciiTheme="majorBidi" w:hAnsiTheme="majorBidi" w:cstheme="majorBidi"/>
          <w:sz w:val="30"/>
          <w:szCs w:val="30"/>
        </w:rPr>
        <w:t>3</w:t>
      </w:r>
      <w:r w:rsidRPr="002018A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018A6">
        <w:rPr>
          <w:rFonts w:asciiTheme="majorBidi" w:hAnsiTheme="majorBidi" w:cstheme="majorBidi" w:hint="cs"/>
          <w:sz w:val="30"/>
          <w:szCs w:val="30"/>
          <w:cs/>
          <w:lang w:bidi="th-TH"/>
        </w:rPr>
        <w:t>มีดังนี้</w:t>
      </w:r>
    </w:p>
    <w:tbl>
      <w:tblPr>
        <w:tblW w:w="4847" w:type="pct"/>
        <w:tblInd w:w="284" w:type="dxa"/>
        <w:tblLook w:val="0000" w:firstRow="0" w:lastRow="0" w:firstColumn="0" w:lastColumn="0" w:noHBand="0" w:noVBand="0"/>
      </w:tblPr>
      <w:tblGrid>
        <w:gridCol w:w="4678"/>
        <w:gridCol w:w="2268"/>
        <w:gridCol w:w="281"/>
        <w:gridCol w:w="2084"/>
      </w:tblGrid>
      <w:tr w:rsidR="00AE4500" w:rsidRPr="009E58A4" w14:paraId="153C461F" w14:textId="77777777" w:rsidTr="00F354E0">
        <w:trPr>
          <w:trHeight w:hRule="exact" w:val="403"/>
        </w:trPr>
        <w:tc>
          <w:tcPr>
            <w:tcW w:w="2512" w:type="pct"/>
          </w:tcPr>
          <w:p w14:paraId="54162965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88" w:type="pct"/>
            <w:gridSpan w:val="3"/>
            <w:tcBorders>
              <w:bottom w:val="single" w:sz="4" w:space="0" w:color="auto"/>
            </w:tcBorders>
          </w:tcPr>
          <w:p w14:paraId="713EE74C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E4500" w:rsidRPr="009E58A4" w14:paraId="69BF11A9" w14:textId="77777777" w:rsidTr="00F354E0">
        <w:trPr>
          <w:trHeight w:hRule="exact" w:val="403"/>
        </w:trPr>
        <w:tc>
          <w:tcPr>
            <w:tcW w:w="2512" w:type="pct"/>
          </w:tcPr>
          <w:p w14:paraId="445AE250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E2BD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030F5809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10FFB" w14:textId="77777777" w:rsidR="00AE4500" w:rsidRPr="009E58A4" w:rsidRDefault="00AE4500" w:rsidP="00E133A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500" w:rsidRPr="009E58A4" w14:paraId="21E14397" w14:textId="77777777" w:rsidTr="00F354E0">
        <w:trPr>
          <w:trHeight w:hRule="exact" w:val="403"/>
        </w:trPr>
        <w:tc>
          <w:tcPr>
            <w:tcW w:w="2512" w:type="pct"/>
          </w:tcPr>
          <w:p w14:paraId="62156C84" w14:textId="77777777" w:rsidR="00AE4500" w:rsidRPr="002018A6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</w:rPr>
            </w:pP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ราคาตามบัญชีสุทธิ ณ วันที่ </w:t>
            </w:r>
            <w:r w:rsidRPr="002018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018A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8" w:type="pct"/>
            <w:shd w:val="clear" w:color="auto" w:fill="auto"/>
            <w:vAlign w:val="bottom"/>
          </w:tcPr>
          <w:p w14:paraId="6AF0E1E9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6179F4E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shd w:val="clear" w:color="auto" w:fill="auto"/>
          </w:tcPr>
          <w:p w14:paraId="43475052" w14:textId="77777777" w:rsidR="00AE4500" w:rsidRPr="00517D88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517D8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E4500" w:rsidRPr="009E58A4" w14:paraId="5246A820" w14:textId="77777777" w:rsidTr="00F354E0">
        <w:trPr>
          <w:trHeight w:hRule="exact" w:val="403"/>
        </w:trPr>
        <w:tc>
          <w:tcPr>
            <w:tcW w:w="2512" w:type="pct"/>
          </w:tcPr>
          <w:p w14:paraId="59EABD9D" w14:textId="364B3490" w:rsidR="00AE4500" w:rsidRPr="002018A6" w:rsidRDefault="00EA4CB2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C85F78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18" w:type="pct"/>
            <w:shd w:val="clear" w:color="auto" w:fill="auto"/>
            <w:vAlign w:val="bottom"/>
          </w:tcPr>
          <w:p w14:paraId="1D790DFF" w14:textId="1D767C5A" w:rsidR="00AE4500" w:rsidRPr="009E58A4" w:rsidRDefault="00B2462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71,13</w:t>
            </w:r>
            <w:r w:rsidR="00905A7E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81AC0EF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shd w:val="clear" w:color="auto" w:fill="auto"/>
            <w:vAlign w:val="bottom"/>
          </w:tcPr>
          <w:p w14:paraId="45686DBC" w14:textId="77777777" w:rsidR="00AE4500" w:rsidRPr="00517D88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517D8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E4500" w:rsidRPr="009E58A4" w14:paraId="509AC312" w14:textId="77777777" w:rsidTr="00F354E0">
        <w:trPr>
          <w:trHeight w:hRule="exact" w:val="403"/>
        </w:trPr>
        <w:tc>
          <w:tcPr>
            <w:tcW w:w="2512" w:type="pct"/>
          </w:tcPr>
          <w:p w14:paraId="7BACC3DD" w14:textId="77777777" w:rsidR="00AE4500" w:rsidRPr="002018A6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218" w:type="pct"/>
            <w:shd w:val="clear" w:color="auto" w:fill="auto"/>
            <w:vAlign w:val="bottom"/>
          </w:tcPr>
          <w:p w14:paraId="2DE2F93C" w14:textId="0A6B76E1" w:rsidR="00AE4500" w:rsidRDefault="00B2462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78047B0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shd w:val="clear" w:color="auto" w:fill="auto"/>
            <w:vAlign w:val="bottom"/>
          </w:tcPr>
          <w:p w14:paraId="0F4B236D" w14:textId="77777777" w:rsidR="00AE4500" w:rsidRPr="00517D88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517D8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E4500" w:rsidRPr="009E58A4" w14:paraId="51922EDA" w14:textId="77777777" w:rsidTr="00F354E0">
        <w:trPr>
          <w:trHeight w:hRule="exact" w:val="403"/>
        </w:trPr>
        <w:tc>
          <w:tcPr>
            <w:tcW w:w="2512" w:type="pct"/>
          </w:tcPr>
          <w:p w14:paraId="5C3A6566" w14:textId="20CC8E12" w:rsidR="00AE4500" w:rsidRPr="002018A6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D6FBD" w:rsidRPr="002018A6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18" w:type="pct"/>
            <w:shd w:val="clear" w:color="auto" w:fill="auto"/>
            <w:vAlign w:val="bottom"/>
          </w:tcPr>
          <w:p w14:paraId="4750EE6B" w14:textId="57BC41CC" w:rsidR="00AE4500" w:rsidRPr="009E58A4" w:rsidRDefault="00B2462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6D75C16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shd w:val="clear" w:color="auto" w:fill="auto"/>
            <w:vAlign w:val="bottom"/>
          </w:tcPr>
          <w:p w14:paraId="0EF469F9" w14:textId="77777777" w:rsidR="00AE4500" w:rsidRPr="00517D88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17D8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E4500" w:rsidRPr="009E58A4" w14:paraId="10BC03E1" w14:textId="77777777" w:rsidTr="00F354E0">
        <w:trPr>
          <w:trHeight w:hRule="exact" w:val="403"/>
        </w:trPr>
        <w:tc>
          <w:tcPr>
            <w:tcW w:w="2512" w:type="pct"/>
          </w:tcPr>
          <w:p w14:paraId="701C4047" w14:textId="77777777" w:rsidR="00AE4500" w:rsidRPr="002018A6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2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D0E4" w14:textId="7C2C7138" w:rsidR="00AE4500" w:rsidRPr="009E58A4" w:rsidRDefault="00B2462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(2,982)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138C804A" w14:textId="77777777" w:rsidR="00AE4500" w:rsidRPr="009E58A4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258F9" w14:textId="77777777" w:rsidR="00AE4500" w:rsidRPr="00517D88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517D8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E4500" w:rsidRPr="008A6F3D" w14:paraId="4E316959" w14:textId="77777777" w:rsidTr="00F354E0">
        <w:trPr>
          <w:trHeight w:hRule="exact" w:val="403"/>
        </w:trPr>
        <w:tc>
          <w:tcPr>
            <w:tcW w:w="2512" w:type="pct"/>
          </w:tcPr>
          <w:p w14:paraId="17ED83CA" w14:textId="11737BA2" w:rsidR="00AE4500" w:rsidRPr="002018A6" w:rsidRDefault="00AE4500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2018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="009C6740" w:rsidRPr="002018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C6740" w:rsidRPr="002018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018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018A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5A6F1" w14:textId="09AFA29F" w:rsidR="00AE4500" w:rsidRPr="008A6F3D" w:rsidRDefault="00B2462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68,155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E4214C3" w14:textId="77777777" w:rsidR="00AE4500" w:rsidRPr="008A6F3D" w:rsidRDefault="00AE4500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352F0" w14:textId="77777777" w:rsidR="00AE4500" w:rsidRPr="008A6F3D" w:rsidRDefault="00AE4500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341D53C" w14:textId="77777777" w:rsidR="00517D88" w:rsidRDefault="00C85F78" w:rsidP="00517D88">
      <w:pPr>
        <w:pStyle w:val="block"/>
        <w:tabs>
          <w:tab w:val="left" w:pos="540"/>
        </w:tabs>
        <w:spacing w:before="240"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สินทรัพย์สิทธิการใช้แบ่งตามจัดประเภทสินทรัพย์ ได้ดังนี้</w:t>
      </w:r>
    </w:p>
    <w:tbl>
      <w:tblPr>
        <w:tblW w:w="4847" w:type="pct"/>
        <w:tblInd w:w="284" w:type="dxa"/>
        <w:tblLook w:val="0000" w:firstRow="0" w:lastRow="0" w:firstColumn="0" w:lastColumn="0" w:noHBand="0" w:noVBand="0"/>
      </w:tblPr>
      <w:tblGrid>
        <w:gridCol w:w="4678"/>
        <w:gridCol w:w="2268"/>
        <w:gridCol w:w="281"/>
        <w:gridCol w:w="2084"/>
      </w:tblGrid>
      <w:tr w:rsidR="00517D88" w:rsidRPr="009E58A4" w14:paraId="34A7BA2D" w14:textId="77777777" w:rsidTr="00F354E0">
        <w:trPr>
          <w:trHeight w:hRule="exact" w:val="403"/>
        </w:trPr>
        <w:tc>
          <w:tcPr>
            <w:tcW w:w="2512" w:type="pct"/>
          </w:tcPr>
          <w:p w14:paraId="2656BB36" w14:textId="77777777" w:rsidR="00517D88" w:rsidRPr="009E58A4" w:rsidRDefault="00517D88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88" w:type="pct"/>
            <w:gridSpan w:val="3"/>
            <w:tcBorders>
              <w:bottom w:val="single" w:sz="4" w:space="0" w:color="auto"/>
            </w:tcBorders>
          </w:tcPr>
          <w:p w14:paraId="6858E074" w14:textId="77777777" w:rsidR="00517D88" w:rsidRPr="009E58A4" w:rsidRDefault="00517D88" w:rsidP="006C5F7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17D88" w:rsidRPr="009E58A4" w14:paraId="6BA903AB" w14:textId="77777777" w:rsidTr="00F354E0">
        <w:trPr>
          <w:trHeight w:hRule="exact" w:val="403"/>
        </w:trPr>
        <w:tc>
          <w:tcPr>
            <w:tcW w:w="2512" w:type="pct"/>
          </w:tcPr>
          <w:p w14:paraId="219E29BD" w14:textId="77777777" w:rsidR="00517D88" w:rsidRPr="009E58A4" w:rsidRDefault="00517D88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405E3" w14:textId="77777777" w:rsidR="00517D88" w:rsidRPr="009E58A4" w:rsidRDefault="00517D88" w:rsidP="006C5F7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vAlign w:val="bottom"/>
          </w:tcPr>
          <w:p w14:paraId="5452A137" w14:textId="77777777" w:rsidR="00517D88" w:rsidRPr="009E58A4" w:rsidRDefault="00517D88" w:rsidP="006C5F7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FAD53" w14:textId="77777777" w:rsidR="00517D88" w:rsidRPr="009E58A4" w:rsidRDefault="00517D88" w:rsidP="006C5F7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D88" w:rsidRPr="008A6F3D" w14:paraId="1988D3D1" w14:textId="77777777" w:rsidTr="00F354E0">
        <w:trPr>
          <w:trHeight w:hRule="exact" w:val="403"/>
        </w:trPr>
        <w:tc>
          <w:tcPr>
            <w:tcW w:w="2512" w:type="pct"/>
          </w:tcPr>
          <w:p w14:paraId="6B1CD136" w14:textId="58DBF0BD" w:rsidR="00517D88" w:rsidRPr="002018A6" w:rsidRDefault="00517D88" w:rsidP="0065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2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2FD8D" w14:textId="487494A9" w:rsidR="00517D88" w:rsidRPr="008A6F3D" w:rsidRDefault="00B24620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68,155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115EAA7" w14:textId="77777777" w:rsidR="00517D88" w:rsidRPr="008A6F3D" w:rsidRDefault="00517D88" w:rsidP="006C5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8001B" w14:textId="77777777" w:rsidR="00517D88" w:rsidRPr="008A6F3D" w:rsidRDefault="00517D88" w:rsidP="00517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A02C550" w14:textId="6F9E48AB" w:rsidR="00E22BC8" w:rsidRPr="00C54BFA" w:rsidRDefault="00903DC0" w:rsidP="00C85F78">
      <w:pPr>
        <w:pStyle w:val="block"/>
        <w:tabs>
          <w:tab w:val="left" w:pos="540"/>
        </w:tabs>
        <w:spacing w:after="0" w:line="240" w:lineRule="auto"/>
        <w:ind w:left="426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54BFA">
        <w:rPr>
          <w:rFonts w:ascii="Angsana New" w:hAnsi="Angsana New"/>
          <w:sz w:val="30"/>
          <w:szCs w:val="30"/>
          <w:lang w:val="en-US" w:bidi="th-TH"/>
        </w:rPr>
        <w:tab/>
      </w:r>
    </w:p>
    <w:p w14:paraId="4CFE9D06" w14:textId="62B3F9CC" w:rsidR="00CB0585" w:rsidRPr="00CB0585" w:rsidRDefault="00CB0585" w:rsidP="00CB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b/>
          <w:bCs/>
          <w:sz w:val="30"/>
          <w:szCs w:val="30"/>
        </w:rPr>
      </w:pPr>
    </w:p>
    <w:p w14:paraId="2D82F6FB" w14:textId="77777777" w:rsidR="006C3B2A" w:rsidRPr="00914300" w:rsidRDefault="00D2675A" w:rsidP="00CB0585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B0585">
        <w:br w:type="page"/>
      </w:r>
      <w:r w:rsidR="006C3B2A" w:rsidRPr="009C674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สินทรัพย์ไม่มีตัวตนอื่น</w:t>
      </w:r>
      <w:r w:rsidR="006F6EB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6F6EB6">
        <w:rPr>
          <w:rFonts w:ascii="Angsana New" w:hAnsi="Angsana New"/>
          <w:b/>
          <w:bCs/>
          <w:sz w:val="30"/>
          <w:szCs w:val="30"/>
          <w:cs/>
          <w:lang w:val="th-TH"/>
        </w:rPr>
        <w:t>- สุทธิ</w:t>
      </w:r>
    </w:p>
    <w:tbl>
      <w:tblPr>
        <w:tblW w:w="92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9"/>
        <w:gridCol w:w="1559"/>
        <w:gridCol w:w="283"/>
        <w:gridCol w:w="1560"/>
        <w:gridCol w:w="284"/>
        <w:gridCol w:w="1559"/>
      </w:tblGrid>
      <w:tr w:rsidR="006C3B2A" w:rsidRPr="0034516F" w14:paraId="7B1C5196" w14:textId="77777777" w:rsidTr="00F354E0">
        <w:trPr>
          <w:trHeight w:hRule="exact" w:val="360"/>
        </w:trPr>
        <w:tc>
          <w:tcPr>
            <w:tcW w:w="3969" w:type="dxa"/>
          </w:tcPr>
          <w:p w14:paraId="5EDAD78E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bottom"/>
          </w:tcPr>
          <w:p w14:paraId="0C8C3D67" w14:textId="098C866A" w:rsidR="006C3B2A" w:rsidRPr="0034516F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4516F" w:rsidRPr="0034516F" w14:paraId="036498D8" w14:textId="77777777" w:rsidTr="00F354E0">
        <w:trPr>
          <w:trHeight w:hRule="exact" w:val="360"/>
        </w:trPr>
        <w:tc>
          <w:tcPr>
            <w:tcW w:w="3969" w:type="dxa"/>
          </w:tcPr>
          <w:p w14:paraId="1EDDE1EB" w14:textId="77777777" w:rsidR="0034516F" w:rsidRPr="00C54BFA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0ACDE" w14:textId="684E0394" w:rsidR="0034516F" w:rsidRPr="0034516F" w:rsidRDefault="0034516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41482" w:rsidRPr="00C54BFA" w14:paraId="7C2E3795" w14:textId="77777777" w:rsidTr="00F354E0">
        <w:tc>
          <w:tcPr>
            <w:tcW w:w="3969" w:type="dxa"/>
          </w:tcPr>
          <w:p w14:paraId="0872D80A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D6A484" w14:textId="43EA645A" w:rsidR="00041482" w:rsidRPr="0034516F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1D722E3A" w14:textId="77777777" w:rsidR="00041482" w:rsidRPr="0034516F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0642B7B" w14:textId="77777777" w:rsidR="00041482" w:rsidRPr="0034516F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284" w:type="dxa"/>
          </w:tcPr>
          <w:p w14:paraId="5DE4E14D" w14:textId="77777777" w:rsidR="00041482" w:rsidRPr="0034516F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3902D3" w14:textId="77777777" w:rsidR="00041482" w:rsidRPr="0034516F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41482" w:rsidRPr="00C54BFA" w14:paraId="44A1579A" w14:textId="77777777" w:rsidTr="00F354E0">
        <w:tc>
          <w:tcPr>
            <w:tcW w:w="3969" w:type="dxa"/>
          </w:tcPr>
          <w:p w14:paraId="16624271" w14:textId="77777777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8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9BA1B2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970FCB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945A854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057603A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397744" w14:textId="77777777" w:rsidR="00041482" w:rsidRPr="00C54BFA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1482" w:rsidRPr="00C54BFA" w14:paraId="051CEE48" w14:textId="77777777" w:rsidTr="00F354E0">
        <w:tc>
          <w:tcPr>
            <w:tcW w:w="3969" w:type="dxa"/>
          </w:tcPr>
          <w:p w14:paraId="7CAA77FF" w14:textId="217BEE52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8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018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018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018A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32CA75A9" w14:textId="49891294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39,982</w:t>
            </w:r>
          </w:p>
        </w:tc>
        <w:tc>
          <w:tcPr>
            <w:tcW w:w="283" w:type="dxa"/>
          </w:tcPr>
          <w:p w14:paraId="1C10B056" w14:textId="77777777" w:rsidR="00041482" w:rsidRPr="00744005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</w:tcPr>
          <w:p w14:paraId="474981D9" w14:textId="0882C575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8,923</w:t>
            </w:r>
          </w:p>
        </w:tc>
        <w:tc>
          <w:tcPr>
            <w:tcW w:w="284" w:type="dxa"/>
          </w:tcPr>
          <w:p w14:paraId="6A073AEB" w14:textId="77777777" w:rsidR="00041482" w:rsidRPr="00744005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CCFA5EB" w14:textId="580E0C5F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48,905</w:t>
            </w:r>
          </w:p>
        </w:tc>
      </w:tr>
      <w:tr w:rsidR="00041482" w:rsidRPr="00C54BFA" w14:paraId="114C32A8" w14:textId="77777777" w:rsidTr="00F354E0">
        <w:tc>
          <w:tcPr>
            <w:tcW w:w="3969" w:type="dxa"/>
          </w:tcPr>
          <w:p w14:paraId="41EE05B1" w14:textId="77777777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635D205B" w14:textId="724BF382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600</w:t>
            </w:r>
          </w:p>
        </w:tc>
        <w:tc>
          <w:tcPr>
            <w:tcW w:w="283" w:type="dxa"/>
          </w:tcPr>
          <w:p w14:paraId="06AF20B9" w14:textId="77777777" w:rsidR="00041482" w:rsidRPr="008A6F3D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</w:tcPr>
          <w:p w14:paraId="07870EA2" w14:textId="619A114B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4923E2" w14:textId="77777777" w:rsidR="00041482" w:rsidRPr="00C54BFA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2D5AD939" w14:textId="0ABC667C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600</w:t>
            </w:r>
          </w:p>
        </w:tc>
      </w:tr>
      <w:tr w:rsidR="00041482" w:rsidRPr="00C54BFA" w14:paraId="72C3CD93" w14:textId="77777777" w:rsidTr="00F354E0">
        <w:tc>
          <w:tcPr>
            <w:tcW w:w="3969" w:type="dxa"/>
          </w:tcPr>
          <w:p w14:paraId="7BBC3377" w14:textId="69E9D0BF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559" w:type="dxa"/>
            <w:vAlign w:val="bottom"/>
          </w:tcPr>
          <w:p w14:paraId="7E0F4DAB" w14:textId="3B4B0EA0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2399A0" w14:textId="77777777" w:rsidR="00041482" w:rsidRPr="008A6F3D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</w:tcPr>
          <w:p w14:paraId="6CC95661" w14:textId="57D7FE06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6,000</w:t>
            </w:r>
          </w:p>
        </w:tc>
        <w:tc>
          <w:tcPr>
            <w:tcW w:w="284" w:type="dxa"/>
          </w:tcPr>
          <w:p w14:paraId="0303BD7B" w14:textId="77777777" w:rsidR="00041482" w:rsidRPr="00C54BFA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2D1AA8A0" w14:textId="7384A14A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6,000</w:t>
            </w:r>
          </w:p>
        </w:tc>
      </w:tr>
      <w:tr w:rsidR="00041482" w:rsidRPr="00C54BFA" w14:paraId="59F6DF10" w14:textId="77777777" w:rsidTr="00F354E0">
        <w:tc>
          <w:tcPr>
            <w:tcW w:w="3969" w:type="dxa"/>
          </w:tcPr>
          <w:p w14:paraId="33400D6E" w14:textId="77777777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3B5009DB" w14:textId="422BADE5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(22,248)</w:t>
            </w:r>
          </w:p>
        </w:tc>
        <w:tc>
          <w:tcPr>
            <w:tcW w:w="283" w:type="dxa"/>
          </w:tcPr>
          <w:p w14:paraId="0896E8AF" w14:textId="77777777" w:rsidR="00041482" w:rsidRPr="008A6F3D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</w:tcPr>
          <w:p w14:paraId="2069380D" w14:textId="432046DC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F980038" w14:textId="77777777" w:rsidR="00041482" w:rsidRPr="00C54BFA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7B7F33E5" w14:textId="059E5E99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(22,248)</w:t>
            </w:r>
          </w:p>
        </w:tc>
      </w:tr>
      <w:tr w:rsidR="00041482" w:rsidRPr="00C54BFA" w14:paraId="52FDC237" w14:textId="77777777" w:rsidTr="00F354E0">
        <w:tc>
          <w:tcPr>
            <w:tcW w:w="3969" w:type="dxa"/>
          </w:tcPr>
          <w:p w14:paraId="474F158C" w14:textId="7E2C47E2" w:rsidR="00041482" w:rsidRPr="002018A6" w:rsidRDefault="00041482" w:rsidP="0004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EA4CB2">
              <w:rPr>
                <w:rFonts w:ascii="Angsana New" w:hAnsi="Angsana New" w:hint="cs"/>
                <w:sz w:val="30"/>
                <w:szCs w:val="30"/>
                <w:cs/>
              </w:rPr>
              <w:t>เข้า / (โอนออก)</w:t>
            </w:r>
          </w:p>
        </w:tc>
        <w:tc>
          <w:tcPr>
            <w:tcW w:w="1559" w:type="dxa"/>
            <w:vAlign w:val="bottom"/>
          </w:tcPr>
          <w:p w14:paraId="3FFA7600" w14:textId="279FC230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(3,080)</w:t>
            </w:r>
          </w:p>
        </w:tc>
        <w:tc>
          <w:tcPr>
            <w:tcW w:w="283" w:type="dxa"/>
          </w:tcPr>
          <w:p w14:paraId="068DA530" w14:textId="77777777" w:rsidR="00041482" w:rsidRPr="008A6F3D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</w:tcPr>
          <w:p w14:paraId="0306C4FC" w14:textId="36E98487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BFA0E9" w14:textId="77777777" w:rsidR="00041482" w:rsidRPr="00C54BFA" w:rsidRDefault="00041482" w:rsidP="001C242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24AE6FA5" w14:textId="5ECC79B6" w:rsidR="00041482" w:rsidRPr="008A6F3D" w:rsidRDefault="0004148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(3,080)</w:t>
            </w:r>
          </w:p>
        </w:tc>
      </w:tr>
      <w:tr w:rsidR="008546F3" w:rsidRPr="00C54BFA" w14:paraId="4C02B0BE" w14:textId="77777777" w:rsidTr="00F354E0">
        <w:tc>
          <w:tcPr>
            <w:tcW w:w="3969" w:type="dxa"/>
          </w:tcPr>
          <w:p w14:paraId="6ED840DA" w14:textId="4BD56C1F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3CD571" w14:textId="3F82E92E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15,254</w:t>
            </w:r>
          </w:p>
        </w:tc>
        <w:tc>
          <w:tcPr>
            <w:tcW w:w="283" w:type="dxa"/>
          </w:tcPr>
          <w:p w14:paraId="2DD53FC5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8FC3BCF" w14:textId="1C386CEB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14,923</w:t>
            </w:r>
          </w:p>
        </w:tc>
        <w:tc>
          <w:tcPr>
            <w:tcW w:w="284" w:type="dxa"/>
          </w:tcPr>
          <w:p w14:paraId="2F8F6CD6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52D6AD" w14:textId="3BB739BB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30,177</w:t>
            </w:r>
          </w:p>
        </w:tc>
      </w:tr>
      <w:tr w:rsidR="008546F3" w:rsidRPr="00C54BFA" w14:paraId="3C510F71" w14:textId="77777777" w:rsidTr="00F354E0">
        <w:tc>
          <w:tcPr>
            <w:tcW w:w="3969" w:type="dxa"/>
          </w:tcPr>
          <w:p w14:paraId="79066ABE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A06C5" w14:textId="55A44504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66</w:t>
            </w:r>
          </w:p>
        </w:tc>
        <w:tc>
          <w:tcPr>
            <w:tcW w:w="283" w:type="dxa"/>
            <w:shd w:val="clear" w:color="auto" w:fill="auto"/>
          </w:tcPr>
          <w:p w14:paraId="7B225DE6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0793271" w14:textId="4F349691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911CD9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E8D570" w14:textId="1A992535" w:rsidR="008546F3" w:rsidRPr="008A6F3D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66</w:t>
            </w:r>
          </w:p>
        </w:tc>
      </w:tr>
      <w:tr w:rsidR="008546F3" w:rsidRPr="00C54BFA" w14:paraId="4BE95F98" w14:textId="77777777" w:rsidTr="00F354E0">
        <w:tc>
          <w:tcPr>
            <w:tcW w:w="3969" w:type="dxa"/>
          </w:tcPr>
          <w:p w14:paraId="6E18D056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D5433" w14:textId="1AC33E2A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94042A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E709EB7" w14:textId="31CD4388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85BC0E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CE86EA5" w14:textId="003519EE" w:rsidR="008546F3" w:rsidRPr="008A6F3D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546F3" w:rsidRPr="00C54BFA" w14:paraId="0B7B4177" w14:textId="77777777" w:rsidTr="00F354E0">
        <w:tc>
          <w:tcPr>
            <w:tcW w:w="3969" w:type="dxa"/>
          </w:tcPr>
          <w:p w14:paraId="114562BC" w14:textId="338A4274" w:rsidR="008546F3" w:rsidRPr="00C54BFA" w:rsidRDefault="00EA4CB2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/ (โอนออก)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E970C8" w14:textId="4024AAD0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  <w:shd w:val="clear" w:color="auto" w:fill="auto"/>
          </w:tcPr>
          <w:p w14:paraId="6F98821E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48C4B474" w14:textId="46C3635E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358</w:t>
            </w:r>
          </w:p>
        </w:tc>
        <w:tc>
          <w:tcPr>
            <w:tcW w:w="284" w:type="dxa"/>
            <w:shd w:val="clear" w:color="auto" w:fill="auto"/>
          </w:tcPr>
          <w:p w14:paraId="3D4BB436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4FF51D" w14:textId="360359FA" w:rsidR="008546F3" w:rsidRPr="008A6F3D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352</w:t>
            </w:r>
          </w:p>
        </w:tc>
      </w:tr>
      <w:tr w:rsidR="008546F3" w:rsidRPr="00C54BFA" w14:paraId="76A27FA2" w14:textId="77777777" w:rsidTr="00F354E0">
        <w:tc>
          <w:tcPr>
            <w:tcW w:w="3969" w:type="dxa"/>
          </w:tcPr>
          <w:p w14:paraId="53053823" w14:textId="4A292970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8277" w14:textId="62B23E9A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15,314</w:t>
            </w:r>
          </w:p>
        </w:tc>
        <w:tc>
          <w:tcPr>
            <w:tcW w:w="283" w:type="dxa"/>
            <w:shd w:val="clear" w:color="auto" w:fill="auto"/>
          </w:tcPr>
          <w:p w14:paraId="7464CA59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E3C" w14:textId="1BEF0828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15,281</w:t>
            </w:r>
          </w:p>
        </w:tc>
        <w:tc>
          <w:tcPr>
            <w:tcW w:w="284" w:type="dxa"/>
            <w:shd w:val="clear" w:color="auto" w:fill="auto"/>
          </w:tcPr>
          <w:p w14:paraId="5ACA3ED5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E769" w14:textId="06333D6B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30,595</w:t>
            </w:r>
          </w:p>
        </w:tc>
      </w:tr>
      <w:tr w:rsidR="008546F3" w:rsidRPr="00C54BFA" w14:paraId="471B3A0B" w14:textId="77777777" w:rsidTr="00F354E0">
        <w:trPr>
          <w:trHeight w:val="57"/>
        </w:trPr>
        <w:tc>
          <w:tcPr>
            <w:tcW w:w="3969" w:type="dxa"/>
          </w:tcPr>
          <w:p w14:paraId="5307578C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B66CB3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074FCE0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15DBCB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B9FD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517C52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6F3" w:rsidRPr="00C54BFA" w14:paraId="3D817DA3" w14:textId="77777777" w:rsidTr="00F354E0">
        <w:tc>
          <w:tcPr>
            <w:tcW w:w="3969" w:type="dxa"/>
          </w:tcPr>
          <w:p w14:paraId="7A8E9355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4AB70DD4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B9A51DC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434894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2441FB9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1C7355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46F3" w:rsidRPr="00C54BFA" w14:paraId="112090FB" w14:textId="77777777" w:rsidTr="00F354E0">
        <w:tc>
          <w:tcPr>
            <w:tcW w:w="3969" w:type="dxa"/>
          </w:tcPr>
          <w:p w14:paraId="2BBDB680" w14:textId="40ED31A8" w:rsidR="008546F3" w:rsidRPr="00744005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280F0FA3" w14:textId="6706B648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30,863</w:t>
            </w:r>
          </w:p>
        </w:tc>
        <w:tc>
          <w:tcPr>
            <w:tcW w:w="283" w:type="dxa"/>
          </w:tcPr>
          <w:p w14:paraId="64D7B076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998D50" w14:textId="18EE762E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284" w:type="dxa"/>
          </w:tcPr>
          <w:p w14:paraId="3ACF05DD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F364C78" w14:textId="2D446622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35,</w:t>
            </w: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608</w:t>
            </w:r>
          </w:p>
        </w:tc>
      </w:tr>
      <w:tr w:rsidR="008546F3" w:rsidRPr="00C54BFA" w14:paraId="2F59D03E" w14:textId="77777777" w:rsidTr="00F354E0">
        <w:tc>
          <w:tcPr>
            <w:tcW w:w="3969" w:type="dxa"/>
          </w:tcPr>
          <w:p w14:paraId="2966AA8D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62A9B3FE" w14:textId="3DEED054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3,316</w:t>
            </w:r>
          </w:p>
        </w:tc>
        <w:tc>
          <w:tcPr>
            <w:tcW w:w="283" w:type="dxa"/>
          </w:tcPr>
          <w:p w14:paraId="236B1023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56C1AA" w14:textId="5834E9CF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2,144</w:t>
            </w:r>
          </w:p>
        </w:tc>
        <w:tc>
          <w:tcPr>
            <w:tcW w:w="284" w:type="dxa"/>
          </w:tcPr>
          <w:p w14:paraId="64508460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3DF7D7" w14:textId="277B8F01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5,460</w:t>
            </w:r>
          </w:p>
        </w:tc>
      </w:tr>
      <w:tr w:rsidR="008546F3" w:rsidRPr="00C54BFA" w14:paraId="47354249" w14:textId="77777777" w:rsidTr="00F354E0">
        <w:tc>
          <w:tcPr>
            <w:tcW w:w="3969" w:type="dxa"/>
          </w:tcPr>
          <w:p w14:paraId="2396ABE6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664D5412" w14:textId="4420AD9F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(21,464)</w:t>
            </w:r>
          </w:p>
        </w:tc>
        <w:tc>
          <w:tcPr>
            <w:tcW w:w="283" w:type="dxa"/>
          </w:tcPr>
          <w:p w14:paraId="3F9F1540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</w:tcPr>
          <w:p w14:paraId="54FF0281" w14:textId="1A4BEAB2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60FE8ED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0855C5D" w14:textId="1ECD91FE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(21,464)</w:t>
            </w:r>
          </w:p>
        </w:tc>
      </w:tr>
      <w:tr w:rsidR="008546F3" w:rsidRPr="00C54BFA" w14:paraId="3954140A" w14:textId="77777777" w:rsidTr="00F354E0">
        <w:tc>
          <w:tcPr>
            <w:tcW w:w="3969" w:type="dxa"/>
          </w:tcPr>
          <w:p w14:paraId="3DC33F1E" w14:textId="3ACD2922" w:rsidR="008546F3" w:rsidRPr="00C54BFA" w:rsidRDefault="00EA4CB2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/ (โอนออก)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5941A9" w14:textId="4F6681D5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(3,024)</w:t>
            </w:r>
          </w:p>
        </w:tc>
        <w:tc>
          <w:tcPr>
            <w:tcW w:w="283" w:type="dxa"/>
          </w:tcPr>
          <w:p w14:paraId="2938A91E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DBCAAA1" w14:textId="2A8FA9F0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9EACE4F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9F223CB" w14:textId="497ADD95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(3,024)</w:t>
            </w:r>
          </w:p>
        </w:tc>
      </w:tr>
      <w:tr w:rsidR="008546F3" w:rsidRPr="00C54BFA" w14:paraId="0C610F05" w14:textId="77777777" w:rsidTr="00F354E0">
        <w:tc>
          <w:tcPr>
            <w:tcW w:w="3969" w:type="dxa"/>
          </w:tcPr>
          <w:p w14:paraId="613CD6F0" w14:textId="5D9D77D2" w:rsidR="008546F3" w:rsidRPr="008546F3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0EAF05" w14:textId="6A007A51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9,691</w:t>
            </w:r>
          </w:p>
        </w:tc>
        <w:tc>
          <w:tcPr>
            <w:tcW w:w="283" w:type="dxa"/>
          </w:tcPr>
          <w:p w14:paraId="2C5D39FF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F86A3C3" w14:textId="2F616CDD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6,889</w:t>
            </w:r>
          </w:p>
        </w:tc>
        <w:tc>
          <w:tcPr>
            <w:tcW w:w="284" w:type="dxa"/>
          </w:tcPr>
          <w:p w14:paraId="3B452530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57ABA8" w14:textId="479A224B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16,580</w:t>
            </w:r>
          </w:p>
        </w:tc>
      </w:tr>
      <w:tr w:rsidR="008546F3" w:rsidRPr="00C54BFA" w14:paraId="63211462" w14:textId="77777777" w:rsidTr="00F354E0">
        <w:tc>
          <w:tcPr>
            <w:tcW w:w="3969" w:type="dxa"/>
          </w:tcPr>
          <w:p w14:paraId="1F259E14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2E36A5" w14:textId="0C7A4F82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</w:t>
            </w:r>
            <w:r w:rsidR="0073560C" w:rsidRPr="0073560C">
              <w:rPr>
                <w:rFonts w:ascii="Angsana New" w:eastAsia="Times New Roman" w:hAnsi="Angsana New" w:hint="cs"/>
                <w:sz w:val="30"/>
                <w:szCs w:val="30"/>
              </w:rPr>
              <w:t>487</w:t>
            </w:r>
          </w:p>
        </w:tc>
        <w:tc>
          <w:tcPr>
            <w:tcW w:w="283" w:type="dxa"/>
            <w:shd w:val="clear" w:color="auto" w:fill="auto"/>
          </w:tcPr>
          <w:p w14:paraId="64F2FA98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8848694" w14:textId="1959883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</w:t>
            </w:r>
            <w:r w:rsidR="0073560C" w:rsidRPr="0073560C">
              <w:rPr>
                <w:rFonts w:ascii="Angsana New" w:eastAsia="Times New Roman" w:hAnsi="Angsana New" w:hint="cs"/>
                <w:sz w:val="30"/>
                <w:szCs w:val="30"/>
              </w:rPr>
              <w:t>401</w:t>
            </w:r>
          </w:p>
        </w:tc>
        <w:tc>
          <w:tcPr>
            <w:tcW w:w="284" w:type="dxa"/>
            <w:shd w:val="clear" w:color="auto" w:fill="auto"/>
          </w:tcPr>
          <w:p w14:paraId="6F2BB1EE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8AD52E" w14:textId="6C2E9DC2" w:rsidR="005F634F" w:rsidRPr="008A6F3D" w:rsidRDefault="0073560C" w:rsidP="005F634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560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5F634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73560C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888</w:t>
            </w:r>
          </w:p>
        </w:tc>
      </w:tr>
      <w:tr w:rsidR="008546F3" w:rsidRPr="00C54BFA" w14:paraId="101DB85E" w14:textId="77777777" w:rsidTr="00F354E0">
        <w:tc>
          <w:tcPr>
            <w:tcW w:w="3969" w:type="dxa"/>
          </w:tcPr>
          <w:p w14:paraId="0717E92B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58C9DF" w14:textId="49504798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455324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69371D4" w14:textId="4B595590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82C57C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A21C20" w14:textId="4EB00AB7" w:rsidR="008546F3" w:rsidRPr="008A6F3D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546F3" w:rsidRPr="00C54BFA" w14:paraId="4BF63E7A" w14:textId="77777777" w:rsidTr="00F354E0">
        <w:tc>
          <w:tcPr>
            <w:tcW w:w="3969" w:type="dxa"/>
          </w:tcPr>
          <w:p w14:paraId="1314BBE6" w14:textId="506FAC0C" w:rsidR="008546F3" w:rsidRPr="00C54BFA" w:rsidRDefault="00EA4CB2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2018A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/ (โอนออก)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7911F1" w14:textId="30DAEACB" w:rsidR="008546F3" w:rsidRPr="008A6F3D" w:rsidRDefault="0073560C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73560C">
              <w:rPr>
                <w:rFonts w:ascii="Angsana New" w:eastAsia="Times New Roman" w:hAnsi="Angsana New" w:hint="cs"/>
                <w:sz w:val="30"/>
                <w:szCs w:val="30"/>
              </w:rPr>
              <w:t>178</w:t>
            </w:r>
          </w:p>
        </w:tc>
        <w:tc>
          <w:tcPr>
            <w:tcW w:w="283" w:type="dxa"/>
            <w:shd w:val="clear" w:color="auto" w:fill="auto"/>
          </w:tcPr>
          <w:p w14:paraId="48B2048C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927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0" w:type="dxa"/>
            <w:shd w:val="clear" w:color="auto" w:fill="auto"/>
          </w:tcPr>
          <w:p w14:paraId="706538F6" w14:textId="7E4931E8" w:rsidR="008546F3" w:rsidRPr="008A6F3D" w:rsidRDefault="0073560C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73560C">
              <w:rPr>
                <w:rFonts w:ascii="Angsana New" w:eastAsia="Times New Roman" w:hAnsi="Angsana New" w:hint="cs"/>
                <w:sz w:val="30"/>
                <w:szCs w:val="30"/>
              </w:rPr>
              <w:t>175</w:t>
            </w:r>
          </w:p>
        </w:tc>
        <w:tc>
          <w:tcPr>
            <w:tcW w:w="284" w:type="dxa"/>
            <w:shd w:val="clear" w:color="auto" w:fill="auto"/>
          </w:tcPr>
          <w:p w14:paraId="764727DB" w14:textId="77777777" w:rsidR="008546F3" w:rsidRPr="008A6F3D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0E4191" w14:textId="7925FA6B" w:rsidR="008546F3" w:rsidRPr="008A6F3D" w:rsidRDefault="000F73A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F73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73560C" w:rsidRPr="0073560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0F73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8546F3" w:rsidRPr="00C54BFA" w14:paraId="360B556A" w14:textId="77777777" w:rsidTr="00F354E0">
        <w:tc>
          <w:tcPr>
            <w:tcW w:w="3969" w:type="dxa"/>
          </w:tcPr>
          <w:p w14:paraId="5F369F3A" w14:textId="0F8CD776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74CEF" w14:textId="16366E64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12,356</w:t>
            </w:r>
          </w:p>
        </w:tc>
        <w:tc>
          <w:tcPr>
            <w:tcW w:w="283" w:type="dxa"/>
            <w:shd w:val="clear" w:color="auto" w:fill="auto"/>
          </w:tcPr>
          <w:p w14:paraId="5A9F56FF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95D3D" w14:textId="6AB9DFA4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9,465</w:t>
            </w:r>
          </w:p>
        </w:tc>
        <w:tc>
          <w:tcPr>
            <w:tcW w:w="284" w:type="dxa"/>
            <w:shd w:val="clear" w:color="auto" w:fill="auto"/>
          </w:tcPr>
          <w:p w14:paraId="06DAB685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B096" w14:textId="60ABDDC5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21,821</w:t>
            </w:r>
          </w:p>
        </w:tc>
      </w:tr>
      <w:tr w:rsidR="008546F3" w:rsidRPr="00C54BFA" w14:paraId="13D07CA2" w14:textId="77777777" w:rsidTr="00F354E0">
        <w:trPr>
          <w:trHeight w:val="188"/>
        </w:trPr>
        <w:tc>
          <w:tcPr>
            <w:tcW w:w="3969" w:type="dxa"/>
          </w:tcPr>
          <w:p w14:paraId="65609231" w14:textId="77777777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4D53CD7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38BD22E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60B12E3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1E0890C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9B1DBD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546F3" w:rsidRPr="00C54BFA" w14:paraId="1A499583" w14:textId="77777777" w:rsidTr="00F354E0">
        <w:tc>
          <w:tcPr>
            <w:tcW w:w="3969" w:type="dxa"/>
          </w:tcPr>
          <w:p w14:paraId="6CDE95AD" w14:textId="2795B0EF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59" w:type="dxa"/>
            <w:vAlign w:val="bottom"/>
          </w:tcPr>
          <w:p w14:paraId="32210429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7A97715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7B4A2077" w14:textId="77777777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5CC6C24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2B6CFAA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546F3" w:rsidRPr="00C54BFA" w14:paraId="47E95096" w14:textId="77777777" w:rsidTr="00F354E0">
        <w:tc>
          <w:tcPr>
            <w:tcW w:w="3969" w:type="dxa"/>
          </w:tcPr>
          <w:p w14:paraId="5B9E20D8" w14:textId="6F66643A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5C5EF1EF" w14:textId="4B538478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5,563</w:t>
            </w:r>
          </w:p>
        </w:tc>
        <w:tc>
          <w:tcPr>
            <w:tcW w:w="283" w:type="dxa"/>
          </w:tcPr>
          <w:p w14:paraId="41743424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2012C83" w14:textId="5373C7CB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8,034</w:t>
            </w:r>
          </w:p>
        </w:tc>
        <w:tc>
          <w:tcPr>
            <w:tcW w:w="284" w:type="dxa"/>
          </w:tcPr>
          <w:p w14:paraId="2215527E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039A0CCA" w14:textId="459FB753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13,597</w:t>
            </w:r>
          </w:p>
        </w:tc>
      </w:tr>
      <w:tr w:rsidR="008546F3" w:rsidRPr="00C54BFA" w14:paraId="4D6FD7BD" w14:textId="77777777" w:rsidTr="00F354E0">
        <w:tc>
          <w:tcPr>
            <w:tcW w:w="3969" w:type="dxa"/>
          </w:tcPr>
          <w:p w14:paraId="741CB427" w14:textId="070A16CD" w:rsidR="008546F3" w:rsidRPr="00C54BFA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83FBF" w14:textId="51023EF3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2,958</w:t>
            </w:r>
          </w:p>
        </w:tc>
        <w:tc>
          <w:tcPr>
            <w:tcW w:w="283" w:type="dxa"/>
          </w:tcPr>
          <w:p w14:paraId="64F2345D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CFB38B" w14:textId="2EFDC129" w:rsidR="008546F3" w:rsidRPr="008A6F3D" w:rsidRDefault="008546F3" w:rsidP="0085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5,816</w:t>
            </w:r>
          </w:p>
        </w:tc>
        <w:tc>
          <w:tcPr>
            <w:tcW w:w="284" w:type="dxa"/>
            <w:shd w:val="clear" w:color="auto" w:fill="auto"/>
          </w:tcPr>
          <w:p w14:paraId="4D27BA94" w14:textId="77777777" w:rsidR="008546F3" w:rsidRPr="00C54BFA" w:rsidRDefault="008546F3" w:rsidP="008546F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EE479" w14:textId="47D16ADE" w:rsidR="008546F3" w:rsidRPr="00C54BFA" w:rsidRDefault="008546F3" w:rsidP="008546F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8,774</w:t>
            </w:r>
          </w:p>
        </w:tc>
      </w:tr>
      <w:tr w:rsidR="00806DC6" w:rsidRPr="00C54BFA" w14:paraId="3C2E9222" w14:textId="77777777" w:rsidTr="00F354E0">
        <w:tc>
          <w:tcPr>
            <w:tcW w:w="3969" w:type="dxa"/>
          </w:tcPr>
          <w:p w14:paraId="67A99460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bottom"/>
          </w:tcPr>
          <w:p w14:paraId="1F452F26" w14:textId="09A9587C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06DC6" w:rsidRPr="00C54BFA" w14:paraId="2B784C05" w14:textId="77777777" w:rsidTr="00F354E0">
        <w:tc>
          <w:tcPr>
            <w:tcW w:w="3969" w:type="dxa"/>
          </w:tcPr>
          <w:p w14:paraId="2FDC5800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E852F" w14:textId="2A33D638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806DC6" w:rsidRPr="00C54BFA" w14:paraId="361A2003" w14:textId="77777777" w:rsidTr="00F354E0">
        <w:tc>
          <w:tcPr>
            <w:tcW w:w="3969" w:type="dxa"/>
          </w:tcPr>
          <w:p w14:paraId="3567963B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FB3557" w14:textId="34C04115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3A379F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4D9FB" w14:textId="4E8D895C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DB388B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4F579" w14:textId="26DB7A3F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1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6DC6" w:rsidRPr="00C54BFA" w14:paraId="2C2D2383" w14:textId="77777777" w:rsidTr="00F354E0">
        <w:tc>
          <w:tcPr>
            <w:tcW w:w="3969" w:type="dxa"/>
          </w:tcPr>
          <w:p w14:paraId="5F56CE1D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2E083A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FE5CCF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93B2C77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25C512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D65950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DC6" w:rsidRPr="00C54BFA" w14:paraId="2141773A" w14:textId="77777777" w:rsidTr="00F354E0">
        <w:tc>
          <w:tcPr>
            <w:tcW w:w="3969" w:type="dxa"/>
          </w:tcPr>
          <w:p w14:paraId="5AB81D13" w14:textId="79CB2206" w:rsidR="00806DC6" w:rsidRPr="00744005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64403C7D" w14:textId="6B91A8D4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36,902</w:t>
            </w:r>
          </w:p>
        </w:tc>
        <w:tc>
          <w:tcPr>
            <w:tcW w:w="283" w:type="dxa"/>
          </w:tcPr>
          <w:p w14:paraId="0F5D7868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E0DDF7" w14:textId="767FE923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8,923</w:t>
            </w:r>
          </w:p>
        </w:tc>
        <w:tc>
          <w:tcPr>
            <w:tcW w:w="284" w:type="dxa"/>
          </w:tcPr>
          <w:p w14:paraId="40AFF857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728BF58" w14:textId="77C7D0E9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45,825</w:t>
            </w:r>
          </w:p>
        </w:tc>
      </w:tr>
      <w:tr w:rsidR="00806DC6" w:rsidRPr="00C54BFA" w14:paraId="1B2863D6" w14:textId="77777777" w:rsidTr="00F354E0">
        <w:tc>
          <w:tcPr>
            <w:tcW w:w="3969" w:type="dxa"/>
          </w:tcPr>
          <w:p w14:paraId="6787A0E5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vAlign w:val="bottom"/>
          </w:tcPr>
          <w:p w14:paraId="59344D34" w14:textId="556DEF10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428</w:t>
            </w:r>
          </w:p>
        </w:tc>
        <w:tc>
          <w:tcPr>
            <w:tcW w:w="283" w:type="dxa"/>
          </w:tcPr>
          <w:p w14:paraId="46829FD4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3A5CFD" w14:textId="4245F166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60E08A4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B66A082" w14:textId="1BD1FB4C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428</w:t>
            </w:r>
          </w:p>
        </w:tc>
      </w:tr>
      <w:tr w:rsidR="00806DC6" w:rsidRPr="00C54BFA" w14:paraId="577A80A8" w14:textId="77777777" w:rsidTr="00F354E0">
        <w:tc>
          <w:tcPr>
            <w:tcW w:w="3969" w:type="dxa"/>
          </w:tcPr>
          <w:p w14:paraId="778ABC97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2071E15F" w14:textId="2C476A8F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(22,248)</w:t>
            </w:r>
          </w:p>
        </w:tc>
        <w:tc>
          <w:tcPr>
            <w:tcW w:w="283" w:type="dxa"/>
          </w:tcPr>
          <w:p w14:paraId="4BDFBE5F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1971994" w14:textId="1D8BFDF1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CBD1F26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1B8999" w14:textId="0B45E76D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(22,248)</w:t>
            </w:r>
          </w:p>
        </w:tc>
      </w:tr>
      <w:tr w:rsidR="00806DC6" w:rsidRPr="00C54BFA" w14:paraId="102C9EC6" w14:textId="77777777" w:rsidTr="00F354E0">
        <w:tc>
          <w:tcPr>
            <w:tcW w:w="3969" w:type="dxa"/>
          </w:tcPr>
          <w:p w14:paraId="11A69137" w14:textId="2AE4EB82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1D98D6" w14:textId="522F9C81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15,082</w:t>
            </w:r>
          </w:p>
        </w:tc>
        <w:tc>
          <w:tcPr>
            <w:tcW w:w="283" w:type="dxa"/>
          </w:tcPr>
          <w:p w14:paraId="107D29E1" w14:textId="77777777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CBC51F0" w14:textId="0793F036" w:rsidR="00806DC6" w:rsidRPr="00C54BFA" w:rsidRDefault="00806DC6" w:rsidP="00806DC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8,923</w:t>
            </w:r>
          </w:p>
        </w:tc>
        <w:tc>
          <w:tcPr>
            <w:tcW w:w="284" w:type="dxa"/>
          </w:tcPr>
          <w:p w14:paraId="4FA03CAD" w14:textId="77777777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2B4616" w14:textId="5172F7F2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24,005</w:t>
            </w:r>
          </w:p>
        </w:tc>
      </w:tr>
      <w:tr w:rsidR="00806DC6" w:rsidRPr="00C54BFA" w14:paraId="0930BB4F" w14:textId="77777777" w:rsidTr="00F354E0">
        <w:tc>
          <w:tcPr>
            <w:tcW w:w="3969" w:type="dxa"/>
          </w:tcPr>
          <w:p w14:paraId="374C2F4D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BF67D5" w14:textId="2FB9E58A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B01877">
              <w:rPr>
                <w:rFonts w:ascii="Angsana New" w:eastAsia="Times New Roman" w:hAnsi="Angsana New" w:hint="cs"/>
                <w:sz w:val="30"/>
                <w:szCs w:val="30"/>
              </w:rPr>
              <w:t>66</w:t>
            </w:r>
          </w:p>
        </w:tc>
        <w:tc>
          <w:tcPr>
            <w:tcW w:w="283" w:type="dxa"/>
            <w:shd w:val="clear" w:color="auto" w:fill="auto"/>
          </w:tcPr>
          <w:p w14:paraId="49FEF519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50DAC0E" w14:textId="605633A0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8E7094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8472B1" w14:textId="58E1E1EE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66</w:t>
            </w:r>
          </w:p>
        </w:tc>
      </w:tr>
      <w:tr w:rsidR="00806DC6" w:rsidRPr="00C54BFA" w14:paraId="35824233" w14:textId="77777777" w:rsidTr="00F354E0">
        <w:tc>
          <w:tcPr>
            <w:tcW w:w="3969" w:type="dxa"/>
          </w:tcPr>
          <w:p w14:paraId="2D8E725C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5F0CA" w14:textId="6973EDDF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B34627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8973F07" w14:textId="66077B1B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59C8DC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F28919" w14:textId="6CA54678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06DC6" w:rsidRPr="00C54BFA" w14:paraId="6970E1D2" w14:textId="77777777" w:rsidTr="00F354E0">
        <w:tc>
          <w:tcPr>
            <w:tcW w:w="3969" w:type="dxa"/>
          </w:tcPr>
          <w:p w14:paraId="3D28B68C" w14:textId="67281CCD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  <w:r w:rsidR="00EA4CB2">
              <w:rPr>
                <w:rFonts w:ascii="Angsana New" w:hAnsi="Angsana New" w:hint="cs"/>
                <w:sz w:val="30"/>
                <w:szCs w:val="30"/>
                <w:cs/>
              </w:rPr>
              <w:t xml:space="preserve">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(โอนออก)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EFEC54" w14:textId="5167309E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  <w:shd w:val="clear" w:color="auto" w:fill="auto"/>
          </w:tcPr>
          <w:p w14:paraId="584A39B1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329419B6" w14:textId="480AAFEC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6AB2FDC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57F579" w14:textId="627727F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</w:tr>
      <w:tr w:rsidR="00806DC6" w:rsidRPr="00C54BFA" w14:paraId="2E129CD0" w14:textId="77777777" w:rsidTr="00F354E0">
        <w:tc>
          <w:tcPr>
            <w:tcW w:w="3969" w:type="dxa"/>
          </w:tcPr>
          <w:p w14:paraId="61326841" w14:textId="50A04E53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67BA0" w14:textId="1C82C898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15,142</w:t>
            </w:r>
          </w:p>
        </w:tc>
        <w:tc>
          <w:tcPr>
            <w:tcW w:w="283" w:type="dxa"/>
            <w:shd w:val="clear" w:color="auto" w:fill="auto"/>
          </w:tcPr>
          <w:p w14:paraId="7051862F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5A9D8" w14:textId="183DE313" w:rsidR="00806DC6" w:rsidRPr="00C54BFA" w:rsidRDefault="00806DC6" w:rsidP="00806DC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8,923</w:t>
            </w:r>
          </w:p>
        </w:tc>
        <w:tc>
          <w:tcPr>
            <w:tcW w:w="284" w:type="dxa"/>
            <w:shd w:val="clear" w:color="auto" w:fill="auto"/>
          </w:tcPr>
          <w:p w14:paraId="42A1852E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D9D27" w14:textId="05BD24E1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24,065</w:t>
            </w:r>
          </w:p>
        </w:tc>
      </w:tr>
      <w:tr w:rsidR="00806DC6" w:rsidRPr="00C54BFA" w14:paraId="7677738B" w14:textId="77777777" w:rsidTr="00F354E0">
        <w:tc>
          <w:tcPr>
            <w:tcW w:w="3969" w:type="dxa"/>
          </w:tcPr>
          <w:p w14:paraId="09AA468E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15BB9" w14:textId="77777777" w:rsidR="00806DC6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608B382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6DB39E7" w14:textId="77777777" w:rsidR="00806DC6" w:rsidRDefault="00806DC6" w:rsidP="00806DC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34904D1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C514" w14:textId="77777777" w:rsidR="00806DC6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06DC6" w:rsidRPr="00C54BFA" w14:paraId="6B3E005C" w14:textId="77777777" w:rsidTr="00F354E0">
        <w:tc>
          <w:tcPr>
            <w:tcW w:w="3969" w:type="dxa"/>
          </w:tcPr>
          <w:p w14:paraId="4B2FC72E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02F91DC9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F854FA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E0D410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0EE5B6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48F5F0A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DC6" w:rsidRPr="00C54BFA" w14:paraId="6E811866" w14:textId="77777777" w:rsidTr="00F354E0">
        <w:tc>
          <w:tcPr>
            <w:tcW w:w="3969" w:type="dxa"/>
          </w:tcPr>
          <w:p w14:paraId="44A0C1AF" w14:textId="610EEAB6" w:rsidR="00806DC6" w:rsidRPr="00744005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4005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66331E94" w14:textId="42A61B4F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28,302</w:t>
            </w:r>
          </w:p>
        </w:tc>
        <w:tc>
          <w:tcPr>
            <w:tcW w:w="283" w:type="dxa"/>
          </w:tcPr>
          <w:p w14:paraId="522902F5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636020" w14:textId="39CCF4B5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4,746</w:t>
            </w:r>
          </w:p>
        </w:tc>
        <w:tc>
          <w:tcPr>
            <w:tcW w:w="284" w:type="dxa"/>
          </w:tcPr>
          <w:p w14:paraId="15476B68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FF03DD5" w14:textId="274C8F45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33,048</w:t>
            </w:r>
          </w:p>
        </w:tc>
      </w:tr>
      <w:tr w:rsidR="00806DC6" w:rsidRPr="00C54BFA" w14:paraId="67180E31" w14:textId="77777777" w:rsidTr="00F354E0">
        <w:tc>
          <w:tcPr>
            <w:tcW w:w="3969" w:type="dxa"/>
          </w:tcPr>
          <w:p w14:paraId="6992035A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21978F1B" w14:textId="72A82CC4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3,032</w:t>
            </w:r>
          </w:p>
        </w:tc>
        <w:tc>
          <w:tcPr>
            <w:tcW w:w="283" w:type="dxa"/>
          </w:tcPr>
          <w:p w14:paraId="4E59B881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3080175" w14:textId="42C31D53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1,785</w:t>
            </w:r>
          </w:p>
        </w:tc>
        <w:tc>
          <w:tcPr>
            <w:tcW w:w="284" w:type="dxa"/>
          </w:tcPr>
          <w:p w14:paraId="1A100EED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5194FD1" w14:textId="511AB1B1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4,817</w:t>
            </w:r>
          </w:p>
        </w:tc>
      </w:tr>
      <w:tr w:rsidR="00806DC6" w:rsidRPr="00C54BFA" w14:paraId="24F31351" w14:textId="77777777" w:rsidTr="00F354E0">
        <w:tc>
          <w:tcPr>
            <w:tcW w:w="3969" w:type="dxa"/>
          </w:tcPr>
          <w:p w14:paraId="20E56504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60FD8F" w14:textId="434D63B9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(21,464)</w:t>
            </w:r>
          </w:p>
        </w:tc>
        <w:tc>
          <w:tcPr>
            <w:tcW w:w="283" w:type="dxa"/>
          </w:tcPr>
          <w:p w14:paraId="72EC05C7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3A69149" w14:textId="5574E029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C6683D0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3DB73B7" w14:textId="4573FDA2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sz w:val="30"/>
                <w:szCs w:val="30"/>
              </w:rPr>
              <w:t>(21,464)</w:t>
            </w:r>
          </w:p>
        </w:tc>
      </w:tr>
      <w:tr w:rsidR="00806DC6" w:rsidRPr="00C54BFA" w14:paraId="0F6A6BC0" w14:textId="77777777" w:rsidTr="00F354E0">
        <w:trPr>
          <w:trHeight w:val="50"/>
        </w:trPr>
        <w:tc>
          <w:tcPr>
            <w:tcW w:w="3969" w:type="dxa"/>
          </w:tcPr>
          <w:p w14:paraId="1C38CA1E" w14:textId="587CBC46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AEA382" w14:textId="35BD74A8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9,870</w:t>
            </w:r>
          </w:p>
        </w:tc>
        <w:tc>
          <w:tcPr>
            <w:tcW w:w="283" w:type="dxa"/>
          </w:tcPr>
          <w:p w14:paraId="4BC39E6C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hanging="8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AA17A2A" w14:textId="40311A89" w:rsidR="00806DC6" w:rsidRPr="00C54BFA" w:rsidRDefault="00806DC6" w:rsidP="00806DC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6,531</w:t>
            </w:r>
          </w:p>
        </w:tc>
        <w:tc>
          <w:tcPr>
            <w:tcW w:w="284" w:type="dxa"/>
          </w:tcPr>
          <w:p w14:paraId="22E29CFC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hanging="8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AD24D2" w14:textId="36D3DAE1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ind w:hanging="8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16,401</w:t>
            </w:r>
          </w:p>
        </w:tc>
      </w:tr>
      <w:tr w:rsidR="00806DC6" w:rsidRPr="00C54BFA" w14:paraId="04273A54" w14:textId="77777777" w:rsidTr="00F354E0">
        <w:tc>
          <w:tcPr>
            <w:tcW w:w="3969" w:type="dxa"/>
          </w:tcPr>
          <w:p w14:paraId="55FFEDFE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5A1BB0" w14:textId="0D597870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2,453</w:t>
            </w:r>
          </w:p>
        </w:tc>
        <w:tc>
          <w:tcPr>
            <w:tcW w:w="283" w:type="dxa"/>
            <w:shd w:val="clear" w:color="auto" w:fill="auto"/>
          </w:tcPr>
          <w:p w14:paraId="59E516C9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44A813C8" w14:textId="3A02F90F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1,562</w:t>
            </w:r>
          </w:p>
        </w:tc>
        <w:tc>
          <w:tcPr>
            <w:tcW w:w="284" w:type="dxa"/>
            <w:shd w:val="clear" w:color="auto" w:fill="auto"/>
          </w:tcPr>
          <w:p w14:paraId="26B5DC3E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CEF8B0" w14:textId="4AC498C4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4,015</w:t>
            </w:r>
          </w:p>
        </w:tc>
      </w:tr>
      <w:tr w:rsidR="00806DC6" w:rsidRPr="00C54BFA" w14:paraId="43FEB224" w14:textId="77777777" w:rsidTr="00F354E0">
        <w:tc>
          <w:tcPr>
            <w:tcW w:w="3969" w:type="dxa"/>
          </w:tcPr>
          <w:p w14:paraId="6FF55971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53558" w14:textId="3C6E16A3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8C3D05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00DD0AC" w14:textId="47529620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BBEC6F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6A4C51" w14:textId="7325687F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06DC6" w:rsidRPr="00C54BFA" w14:paraId="20898669" w14:textId="77777777" w:rsidTr="00F354E0">
        <w:tc>
          <w:tcPr>
            <w:tcW w:w="3969" w:type="dxa"/>
          </w:tcPr>
          <w:p w14:paraId="15B2E058" w14:textId="08E5D984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  <w:r w:rsidR="00EA4CB2">
              <w:rPr>
                <w:rFonts w:ascii="Angsana New" w:hAnsi="Angsana New" w:hint="cs"/>
                <w:sz w:val="30"/>
                <w:szCs w:val="30"/>
                <w:cs/>
              </w:rPr>
              <w:t xml:space="preserve">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(โอนออก)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53F8D" w14:textId="7315EB16" w:rsidR="00806DC6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  <w:tc>
          <w:tcPr>
            <w:tcW w:w="283" w:type="dxa"/>
            <w:shd w:val="clear" w:color="auto" w:fill="auto"/>
          </w:tcPr>
          <w:p w14:paraId="0373C4D1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0B522912" w14:textId="465625DD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FE5248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CA77D94" w14:textId="3FBE1135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</w:tr>
      <w:tr w:rsidR="00806DC6" w:rsidRPr="00C54BFA" w14:paraId="52C59E83" w14:textId="77777777" w:rsidTr="00F354E0">
        <w:tc>
          <w:tcPr>
            <w:tcW w:w="3969" w:type="dxa"/>
          </w:tcPr>
          <w:p w14:paraId="1D04EC84" w14:textId="10A8428C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24AD5" w14:textId="5273E572" w:rsidR="00806DC6" w:rsidRPr="00C54BFA" w:rsidRDefault="00806DC6" w:rsidP="00806D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12,317</w:t>
            </w:r>
          </w:p>
        </w:tc>
        <w:tc>
          <w:tcPr>
            <w:tcW w:w="283" w:type="dxa"/>
            <w:shd w:val="clear" w:color="auto" w:fill="auto"/>
          </w:tcPr>
          <w:p w14:paraId="4A2DC723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D69EC" w14:textId="01945EEA" w:rsidR="00806DC6" w:rsidRPr="00C54BFA" w:rsidRDefault="00806DC6" w:rsidP="00806DC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8,093</w:t>
            </w:r>
          </w:p>
        </w:tc>
        <w:tc>
          <w:tcPr>
            <w:tcW w:w="284" w:type="dxa"/>
            <w:shd w:val="clear" w:color="auto" w:fill="auto"/>
          </w:tcPr>
          <w:p w14:paraId="5887BE9C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839FD" w14:textId="6BF3DA36" w:rsidR="00806DC6" w:rsidRPr="00C54BFA" w:rsidRDefault="00806DC6" w:rsidP="00806DC6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20,410</w:t>
            </w:r>
          </w:p>
        </w:tc>
      </w:tr>
      <w:tr w:rsidR="00806DC6" w:rsidRPr="00C54BFA" w14:paraId="43DBF641" w14:textId="77777777" w:rsidTr="00F354E0">
        <w:tc>
          <w:tcPr>
            <w:tcW w:w="3969" w:type="dxa"/>
          </w:tcPr>
          <w:p w14:paraId="025EEE3F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EE69485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3EDC7D8C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60" w:type="dxa"/>
          </w:tcPr>
          <w:p w14:paraId="2BC93C6D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6FC6F4A6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EA465A3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06DC6" w:rsidRPr="00C54BFA" w14:paraId="604DAF18" w14:textId="77777777" w:rsidTr="00F354E0">
        <w:tc>
          <w:tcPr>
            <w:tcW w:w="3969" w:type="dxa"/>
          </w:tcPr>
          <w:p w14:paraId="688305DC" w14:textId="77777777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59" w:type="dxa"/>
            <w:vAlign w:val="bottom"/>
          </w:tcPr>
          <w:p w14:paraId="0584B87E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4FA67F02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60" w:type="dxa"/>
          </w:tcPr>
          <w:p w14:paraId="41634346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</w:tcPr>
          <w:p w14:paraId="080FA267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5AD60A15" w14:textId="77777777" w:rsidR="00806DC6" w:rsidRPr="00C54BFA" w:rsidRDefault="00806DC6" w:rsidP="00806DC6">
            <w:pPr>
              <w:pStyle w:val="acctfourfigures"/>
              <w:tabs>
                <w:tab w:val="clear" w:pos="765"/>
                <w:tab w:val="decimal" w:pos="13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06DC6" w:rsidRPr="00C54BFA" w14:paraId="1CC9AD5E" w14:textId="77777777" w:rsidTr="00F354E0">
        <w:tc>
          <w:tcPr>
            <w:tcW w:w="3969" w:type="dxa"/>
          </w:tcPr>
          <w:p w14:paraId="15314946" w14:textId="57AA91F6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ED4B502" w14:textId="0BDD43EE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5,212</w:t>
            </w:r>
          </w:p>
        </w:tc>
        <w:tc>
          <w:tcPr>
            <w:tcW w:w="283" w:type="dxa"/>
          </w:tcPr>
          <w:p w14:paraId="6130D881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29EEB158" w14:textId="549B4C02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2,392</w:t>
            </w:r>
          </w:p>
        </w:tc>
        <w:tc>
          <w:tcPr>
            <w:tcW w:w="284" w:type="dxa"/>
          </w:tcPr>
          <w:p w14:paraId="44C399E9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EF44A0E" w14:textId="2FA2D7CB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7,604</w:t>
            </w:r>
          </w:p>
        </w:tc>
      </w:tr>
      <w:tr w:rsidR="00806DC6" w:rsidRPr="00C54BFA" w14:paraId="4ACA00A6" w14:textId="77777777" w:rsidTr="00F354E0">
        <w:tc>
          <w:tcPr>
            <w:tcW w:w="3969" w:type="dxa"/>
          </w:tcPr>
          <w:p w14:paraId="000C9E0F" w14:textId="2E092045" w:rsidR="00806DC6" w:rsidRPr="00C54BFA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184DAF" w14:textId="1E5AD096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2,825</w:t>
            </w:r>
          </w:p>
        </w:tc>
        <w:tc>
          <w:tcPr>
            <w:tcW w:w="283" w:type="dxa"/>
            <w:shd w:val="clear" w:color="auto" w:fill="auto"/>
          </w:tcPr>
          <w:p w14:paraId="6269212B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A5A24" w14:textId="7CFC5721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84" w:type="dxa"/>
            <w:shd w:val="clear" w:color="auto" w:fill="auto"/>
          </w:tcPr>
          <w:p w14:paraId="793E857F" w14:textId="77777777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44FE5" w14:textId="092C9186" w:rsidR="00806DC6" w:rsidRPr="008A6F3D" w:rsidRDefault="00806DC6" w:rsidP="00806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3,655</w:t>
            </w:r>
          </w:p>
        </w:tc>
      </w:tr>
    </w:tbl>
    <w:p w14:paraId="12DD6AB4" w14:textId="4B3913C3" w:rsidR="006C3B2A" w:rsidRPr="00744005" w:rsidRDefault="006C3B2A" w:rsidP="004F22A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4BFA">
        <w:rPr>
          <w:rFonts w:ascii="Angsana New" w:hAnsi="Angsana New"/>
          <w:b/>
          <w:bCs/>
          <w:sz w:val="30"/>
          <w:szCs w:val="30"/>
        </w:rPr>
        <w:br w:type="page"/>
      </w:r>
      <w:r w:rsidR="00AC1C8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</w:t>
      </w:r>
      <w:r w:rsidR="00AC1C80" w:rsidRPr="00744005">
        <w:rPr>
          <w:rFonts w:ascii="Angsana New" w:hAnsi="Angsana New"/>
          <w:b/>
          <w:bCs/>
          <w:sz w:val="30"/>
          <w:szCs w:val="30"/>
          <w:cs/>
          <w:lang w:val="th-TH"/>
        </w:rPr>
        <w:t>เบิกเกิน</w:t>
      </w:r>
      <w:r w:rsidR="00955551" w:rsidRPr="00744005">
        <w:rPr>
          <w:rFonts w:ascii="Angsana New" w:hAnsi="Angsana New"/>
          <w:b/>
          <w:bCs/>
          <w:sz w:val="30"/>
          <w:szCs w:val="30"/>
          <w:cs/>
          <w:lang w:val="th-TH"/>
        </w:rPr>
        <w:t>บัญชีและเงินกู้ยืมระยะสั้นสถาบันการเงิน</w:t>
      </w:r>
    </w:p>
    <w:tbl>
      <w:tblPr>
        <w:tblW w:w="9204" w:type="dxa"/>
        <w:tblInd w:w="426" w:type="dxa"/>
        <w:tblLook w:val="04A0" w:firstRow="1" w:lastRow="0" w:firstColumn="1" w:lastColumn="0" w:noHBand="0" w:noVBand="1"/>
      </w:tblPr>
      <w:tblGrid>
        <w:gridCol w:w="3354"/>
        <w:gridCol w:w="1260"/>
        <w:gridCol w:w="283"/>
        <w:gridCol w:w="1247"/>
        <w:gridCol w:w="284"/>
        <w:gridCol w:w="1246"/>
        <w:gridCol w:w="283"/>
        <w:gridCol w:w="1247"/>
      </w:tblGrid>
      <w:tr w:rsidR="00744005" w:rsidRPr="00744005" w14:paraId="44FE7DD5" w14:textId="77777777" w:rsidTr="00271661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CEDD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8ED24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744005" w:rsidRPr="00744005" w14:paraId="7A8775FB" w14:textId="77777777" w:rsidTr="00271661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E229A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F2600F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5C11DD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263336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E47" w:rsidRPr="00744005" w14:paraId="35E38F72" w14:textId="77777777" w:rsidTr="00271661">
        <w:trPr>
          <w:trHeight w:val="2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1672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57DB6B" w14:textId="11AAF3A1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898710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F0F5FED" w14:textId="504DA9DC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E0159D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A9EE18" w14:textId="41BEC692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81FE230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35329E" w14:textId="518A5873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B7E47" w:rsidRPr="00744005" w14:paraId="47D1512C" w14:textId="77777777" w:rsidTr="00271661">
        <w:trPr>
          <w:trHeight w:val="20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EC8CA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F9E772" w14:textId="4370176F" w:rsidR="00CB7E47" w:rsidRPr="00D70A6F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30AFD8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D6CA7C" w14:textId="3E3FC721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2C8CB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7DF41C" w14:textId="2FC7139B" w:rsidR="00CB7E47" w:rsidRPr="00D70A6F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0A79E9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F3D222" w14:textId="0347FA41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B7E47" w:rsidRPr="00744005" w14:paraId="76256FEE" w14:textId="77777777" w:rsidTr="00B24620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2DD28" w14:textId="77777777" w:rsidR="00CB7E47" w:rsidRPr="0087616B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87616B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66EB3214" w14:textId="77777777" w:rsidR="00CB7E47" w:rsidRPr="0087616B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0E7E" w14:textId="54D1D4EE" w:rsidR="00CB7E47" w:rsidRPr="00744005" w:rsidRDefault="00B24620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18,681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E0D4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ACB74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</w:rPr>
              <w:t>18,325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C01F3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94D4" w14:textId="576AF3CE" w:rsidR="00CB7E47" w:rsidRPr="00744005" w:rsidRDefault="00461A6A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13,812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162C8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75D5D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</w:rPr>
              <w:t>16,808</w:t>
            </w:r>
          </w:p>
        </w:tc>
      </w:tr>
      <w:tr w:rsidR="00CB7E47" w:rsidRPr="00744005" w14:paraId="02EEC99D" w14:textId="77777777" w:rsidTr="00B24620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3F1AD" w14:textId="77777777" w:rsidR="00CB7E47" w:rsidRPr="0087616B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87616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B4932" w14:textId="65891B11" w:rsidR="00CB7E47" w:rsidRPr="00744005" w:rsidRDefault="00B24620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3EAB7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0495E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</w:rPr>
              <w:t>51,125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EB81A7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9A9BA" w14:textId="27F13E9E" w:rsidR="00CB7E47" w:rsidRPr="00744005" w:rsidRDefault="00461A6A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1180B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141ECF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</w:tr>
      <w:tr w:rsidR="00CB7E47" w:rsidRPr="00744005" w14:paraId="34932EB5" w14:textId="77777777" w:rsidTr="00B24620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3A6B" w14:textId="77777777" w:rsidR="00CB7E47" w:rsidRPr="0087616B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6602DF0E" w14:textId="77777777" w:rsidR="00CB7E47" w:rsidRPr="0087616B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87616B">
              <w:rPr>
                <w:rFonts w:ascii="Angsana New" w:hAnsi="Angsana New"/>
                <w:sz w:val="30"/>
                <w:szCs w:val="30"/>
                <w:cs/>
              </w:rPr>
              <w:t>นง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4182C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FFBAB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A4FD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5DE5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F2E7D1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41DA9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2A2F9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B7E47" w:rsidRPr="00744005" w14:paraId="590E6889" w14:textId="77777777" w:rsidTr="00B24620">
        <w:trPr>
          <w:trHeight w:hRule="exact" w:val="397"/>
        </w:trPr>
        <w:tc>
          <w:tcPr>
            <w:tcW w:w="3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3A029" w14:textId="0DB9E406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 </w:t>
            </w:r>
            <w:r w:rsidRPr="007440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D40689" w14:textId="2E589716" w:rsidR="00CB7E47" w:rsidRPr="00744005" w:rsidRDefault="00B24620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63,681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B6DBF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DDFCD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69,450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F83C7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6F4DFE" w14:textId="4F975D98" w:rsidR="00CB7E47" w:rsidRPr="00744005" w:rsidRDefault="00461A6A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0E45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056CA" w14:textId="77777777" w:rsidR="00CB7E47" w:rsidRPr="00744005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440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61,808</w:t>
            </w:r>
          </w:p>
        </w:tc>
      </w:tr>
    </w:tbl>
    <w:p w14:paraId="6365FB3C" w14:textId="0E72D77B" w:rsidR="00744005" w:rsidRPr="00744005" w:rsidRDefault="00744005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hAnsi="Angsana New"/>
          <w:sz w:val="30"/>
          <w:szCs w:val="30"/>
        </w:rPr>
      </w:pPr>
      <w:r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รายการ</w:t>
      </w:r>
      <w:r w:rsidRPr="00744005">
        <w:rPr>
          <w:rFonts w:ascii="Angsana New" w:hAnsi="Angsana New" w:hint="cs"/>
          <w:sz w:val="30"/>
          <w:szCs w:val="30"/>
          <w:cs/>
          <w:lang w:bidi="th-TH"/>
        </w:rPr>
        <w:t>เคลื่อนไหวของเงินกู้ยืมระยะสั้นจากสถาบันการเงิน</w:t>
      </w:r>
      <w:r w:rsidR="005346D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44005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Pr="00744005">
        <w:rPr>
          <w:rFonts w:ascii="Angsana New" w:hAnsi="Angsana New" w:hint="cs"/>
          <w:sz w:val="30"/>
          <w:szCs w:val="30"/>
          <w:cs/>
          <w:lang w:bidi="th-TH"/>
        </w:rPr>
        <w:t>สิ้นสุดวันที่</w:t>
      </w:r>
      <w:r w:rsidRPr="00744005">
        <w:rPr>
          <w:rFonts w:ascii="Angsana New" w:hAnsi="Angsana New"/>
          <w:sz w:val="30"/>
          <w:szCs w:val="30"/>
          <w:rtl/>
          <w:cs/>
        </w:rPr>
        <w:t xml:space="preserve"> </w:t>
      </w:r>
      <w:r w:rsidRPr="0074400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74400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744005">
        <w:rPr>
          <w:rFonts w:ascii="Angsana New" w:hAnsi="Angsana New"/>
          <w:sz w:val="30"/>
          <w:szCs w:val="30"/>
        </w:rPr>
        <w:t>25</w:t>
      </w:r>
      <w:r w:rsidRPr="00744005">
        <w:rPr>
          <w:rFonts w:ascii="Angsana New" w:hAnsi="Angsana New" w:hint="cs"/>
          <w:sz w:val="30"/>
          <w:szCs w:val="30"/>
        </w:rPr>
        <w:t>6</w:t>
      </w:r>
      <w:r w:rsidRPr="00744005">
        <w:rPr>
          <w:rFonts w:ascii="Angsana New" w:hAnsi="Angsana New"/>
          <w:sz w:val="30"/>
          <w:szCs w:val="30"/>
        </w:rPr>
        <w:t>3</w:t>
      </w:r>
      <w:r w:rsidRPr="00744005">
        <w:rPr>
          <w:rFonts w:ascii="Angsana New" w:hAnsi="Angsana New"/>
          <w:sz w:val="30"/>
          <w:szCs w:val="30"/>
          <w:rtl/>
          <w:cs/>
        </w:rPr>
        <w:t xml:space="preserve"> </w:t>
      </w:r>
      <w:r w:rsidRPr="00744005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tbl>
      <w:tblPr>
        <w:tblW w:w="4743" w:type="pct"/>
        <w:tblInd w:w="392" w:type="dxa"/>
        <w:tblLook w:val="0000" w:firstRow="0" w:lastRow="0" w:firstColumn="0" w:lastColumn="0" w:noHBand="0" w:noVBand="0"/>
      </w:tblPr>
      <w:tblGrid>
        <w:gridCol w:w="4574"/>
        <w:gridCol w:w="2127"/>
        <w:gridCol w:w="282"/>
        <w:gridCol w:w="2128"/>
      </w:tblGrid>
      <w:tr w:rsidR="00744005" w:rsidRPr="00744005" w14:paraId="7F0DDC2E" w14:textId="77777777" w:rsidTr="0039737B">
        <w:trPr>
          <w:trHeight w:hRule="exact" w:val="403"/>
        </w:trPr>
        <w:tc>
          <w:tcPr>
            <w:tcW w:w="2510" w:type="pct"/>
          </w:tcPr>
          <w:p w14:paraId="5A640669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90" w:type="pct"/>
            <w:gridSpan w:val="3"/>
            <w:tcBorders>
              <w:bottom w:val="single" w:sz="4" w:space="0" w:color="auto"/>
            </w:tcBorders>
          </w:tcPr>
          <w:p w14:paraId="4A56CD46" w14:textId="77777777" w:rsidR="00744005" w:rsidRPr="00744005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744005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44005" w:rsidRPr="00744005" w14:paraId="30CE4F36" w14:textId="77777777" w:rsidTr="0039737B">
        <w:trPr>
          <w:trHeight w:hRule="exact" w:val="403"/>
        </w:trPr>
        <w:tc>
          <w:tcPr>
            <w:tcW w:w="2510" w:type="pct"/>
          </w:tcPr>
          <w:p w14:paraId="51C4C42D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74400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6C8BE" w14:textId="77777777" w:rsidR="00744005" w:rsidRPr="00744005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400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vAlign w:val="bottom"/>
          </w:tcPr>
          <w:p w14:paraId="0D6FE510" w14:textId="77777777" w:rsidR="00744005" w:rsidRPr="00744005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4798" w14:textId="77777777" w:rsidR="00744005" w:rsidRPr="00744005" w:rsidRDefault="00744005" w:rsidP="0074400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4005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4005" w:rsidRPr="00744005" w14:paraId="033863EA" w14:textId="77777777" w:rsidTr="0039737B">
        <w:trPr>
          <w:trHeight w:hRule="exact" w:val="403"/>
        </w:trPr>
        <w:tc>
          <w:tcPr>
            <w:tcW w:w="2510" w:type="pct"/>
          </w:tcPr>
          <w:p w14:paraId="75C19EE9" w14:textId="4EA82998" w:rsidR="00744005" w:rsidRPr="0087616B" w:rsidRDefault="00FB2E81" w:rsidP="0087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4005" w:rsidRPr="0087616B">
              <w:rPr>
                <w:rFonts w:ascii="Angsana New" w:hAnsi="Angsana New" w:hint="cs"/>
                <w:sz w:val="30"/>
                <w:szCs w:val="30"/>
                <w:cs/>
              </w:rPr>
              <w:t xml:space="preserve">ยอดยกมา ณ วันที่ </w:t>
            </w:r>
            <w:r w:rsidR="00744005" w:rsidRPr="0087616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44005" w:rsidRPr="0087616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44005" w:rsidRPr="0087616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67" w:type="pct"/>
            <w:shd w:val="clear" w:color="auto" w:fill="auto"/>
            <w:vAlign w:val="bottom"/>
          </w:tcPr>
          <w:p w14:paraId="1FFA37C0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44005">
              <w:rPr>
                <w:rFonts w:ascii="Angsana New" w:eastAsia="Calibri" w:hAnsi="Angsana New"/>
                <w:sz w:val="30"/>
                <w:szCs w:val="30"/>
              </w:rPr>
              <w:t>51,125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D3971D4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pct"/>
            <w:shd w:val="clear" w:color="auto" w:fill="auto"/>
          </w:tcPr>
          <w:p w14:paraId="7FD0AAE1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744005"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744005" w:rsidRPr="00744005" w14:paraId="04A0D281" w14:textId="77777777" w:rsidTr="0039737B">
        <w:trPr>
          <w:trHeight w:hRule="exact" w:val="403"/>
        </w:trPr>
        <w:tc>
          <w:tcPr>
            <w:tcW w:w="2510" w:type="pct"/>
          </w:tcPr>
          <w:p w14:paraId="255DCA52" w14:textId="24509D36" w:rsidR="00744005" w:rsidRPr="0087616B" w:rsidRDefault="00FB2E81" w:rsidP="0087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FB2E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4005" w:rsidRPr="0087616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="00744005" w:rsidRPr="0087616B">
              <w:rPr>
                <w:rFonts w:ascii="Angsana New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167" w:type="pct"/>
            <w:shd w:val="clear" w:color="auto" w:fill="auto"/>
            <w:vAlign w:val="bottom"/>
          </w:tcPr>
          <w:p w14:paraId="1A277C1E" w14:textId="458F6671" w:rsidR="00744005" w:rsidRPr="00744005" w:rsidRDefault="00B24620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163,925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7D14A96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pct"/>
            <w:shd w:val="clear" w:color="auto" w:fill="auto"/>
            <w:vAlign w:val="bottom"/>
          </w:tcPr>
          <w:p w14:paraId="33274578" w14:textId="620E54FB" w:rsidR="00744005" w:rsidRPr="00744005" w:rsidRDefault="00461A6A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157,800</w:t>
            </w:r>
          </w:p>
        </w:tc>
      </w:tr>
      <w:tr w:rsidR="00744005" w:rsidRPr="00744005" w14:paraId="63BB48A7" w14:textId="77777777" w:rsidTr="0039737B">
        <w:trPr>
          <w:trHeight w:hRule="exact" w:val="403"/>
        </w:trPr>
        <w:tc>
          <w:tcPr>
            <w:tcW w:w="2510" w:type="pct"/>
          </w:tcPr>
          <w:p w14:paraId="28B86466" w14:textId="43ABF729" w:rsidR="00744005" w:rsidRPr="0087616B" w:rsidRDefault="00FB2E81" w:rsidP="0087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FB2E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4005" w:rsidRPr="0087616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="00744005" w:rsidRPr="0087616B">
              <w:rPr>
                <w:rFonts w:ascii="Angsana New" w:hAnsi="Angsana New" w:hint="cs"/>
                <w:sz w:val="30"/>
                <w:szCs w:val="30"/>
                <w:cs/>
              </w:rPr>
              <w:t xml:space="preserve"> จ่ายชำระ</w:t>
            </w:r>
          </w:p>
        </w:tc>
        <w:tc>
          <w:tcPr>
            <w:tcW w:w="1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661C" w14:textId="5FD0E821" w:rsidR="00744005" w:rsidRPr="00744005" w:rsidRDefault="00B24620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(170,050)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58A1DD5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7502B" w14:textId="4FC49FEE" w:rsidR="00744005" w:rsidRPr="00744005" w:rsidRDefault="00461A6A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(157,800)</w:t>
            </w:r>
          </w:p>
        </w:tc>
      </w:tr>
      <w:tr w:rsidR="00744005" w:rsidRPr="00744005" w14:paraId="6CEAAFBA" w14:textId="77777777" w:rsidTr="0039737B">
        <w:trPr>
          <w:trHeight w:hRule="exact" w:val="403"/>
        </w:trPr>
        <w:tc>
          <w:tcPr>
            <w:tcW w:w="2510" w:type="pct"/>
          </w:tcPr>
          <w:p w14:paraId="22DF1000" w14:textId="3735B1DE" w:rsidR="00744005" w:rsidRPr="0087616B" w:rsidRDefault="00FB2E81" w:rsidP="0087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44005" w:rsidRPr="008761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ยอดยกไป ณ วันที่ </w:t>
            </w:r>
            <w:r w:rsidR="00744005" w:rsidRPr="008761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44005" w:rsidRPr="008761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44005" w:rsidRPr="0087616B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5A7F7" w14:textId="4ABF9E8D" w:rsidR="00744005" w:rsidRPr="00744005" w:rsidRDefault="00B24620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6B99202" w14:textId="77777777" w:rsidR="00744005" w:rsidRPr="00744005" w:rsidRDefault="00744005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4A6B" w14:textId="2641BFB1" w:rsidR="00744005" w:rsidRPr="00744005" w:rsidRDefault="00461A6A" w:rsidP="00744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14:paraId="02647001" w14:textId="11E408D8" w:rsidR="00744005" w:rsidRPr="0087616B" w:rsidRDefault="00DF2EA9" w:rsidP="00DF2EA9">
      <w:pPr>
        <w:pStyle w:val="block"/>
        <w:spacing w:before="240" w:after="0" w:line="240" w:lineRule="atLeast"/>
        <w:ind w:left="851" w:hanging="425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9F436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.1 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744005" w:rsidRPr="0087616B">
        <w:rPr>
          <w:rFonts w:asciiTheme="majorBidi" w:hAnsiTheme="majorBidi" w:cstheme="majorBidi"/>
          <w:sz w:val="30"/>
          <w:szCs w:val="30"/>
        </w:rPr>
        <w:t>3</w:t>
      </w:r>
      <w:r w:rsidR="00BD6A92" w:rsidRPr="0087616B">
        <w:rPr>
          <w:rFonts w:asciiTheme="majorBidi" w:hAnsiTheme="majorBidi" w:cstheme="majorBidi"/>
          <w:sz w:val="30"/>
          <w:szCs w:val="30"/>
        </w:rPr>
        <w:t xml:space="preserve">1 </w:t>
      </w:r>
      <w:r w:rsidR="00BD6A92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="00744005" w:rsidRPr="0087616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2563 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44005" w:rsidRPr="009A3040">
        <w:rPr>
          <w:rFonts w:asciiTheme="majorBidi" w:hAnsiTheme="majorBidi" w:cstheme="majorBidi"/>
          <w:sz w:val="30"/>
          <w:szCs w:val="30"/>
        </w:rPr>
        <w:t xml:space="preserve">MOR </w:t>
      </w:r>
      <w:r w:rsidR="00744005" w:rsidRPr="009A30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744005" w:rsidRPr="009A3040">
        <w:rPr>
          <w:rFonts w:asciiTheme="majorBidi" w:hAnsiTheme="majorBidi" w:cstheme="majorBidi"/>
          <w:sz w:val="30"/>
          <w:szCs w:val="30"/>
        </w:rPr>
        <w:t xml:space="preserve">MLR </w:t>
      </w:r>
      <w:r w:rsidR="00744005" w:rsidRPr="009A30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ลบร้อยละ </w:t>
      </w:r>
      <w:r w:rsidR="00744005" w:rsidRPr="009A3040">
        <w:rPr>
          <w:rFonts w:asciiTheme="majorBidi" w:hAnsiTheme="majorBidi" w:cstheme="majorBidi"/>
          <w:sz w:val="30"/>
          <w:szCs w:val="30"/>
        </w:rPr>
        <w:t>1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 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>ต่อปี</w:t>
      </w:r>
    </w:p>
    <w:p w14:paraId="62298C89" w14:textId="0B6CCF0B" w:rsidR="00744005" w:rsidRPr="0087616B" w:rsidRDefault="00DF2EA9" w:rsidP="00DF2EA9">
      <w:pPr>
        <w:pStyle w:val="block"/>
        <w:spacing w:before="120" w:after="0" w:line="240" w:lineRule="atLeast"/>
        <w:ind w:left="851" w:hanging="42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9F4360">
        <w:rPr>
          <w:rFonts w:asciiTheme="majorBidi" w:hAnsiTheme="majorBidi" w:cstheme="majorBidi"/>
          <w:sz w:val="30"/>
          <w:szCs w:val="30"/>
          <w:lang w:bidi="th-TH"/>
        </w:rPr>
        <w:t>7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.2  </w:t>
      </w:r>
      <w:r w:rsidR="00BD6A92" w:rsidRPr="008761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BD6A92" w:rsidRPr="0087616B">
        <w:rPr>
          <w:rFonts w:asciiTheme="majorBidi" w:hAnsiTheme="majorBidi" w:cstheme="majorBidi"/>
          <w:sz w:val="30"/>
          <w:szCs w:val="30"/>
        </w:rPr>
        <w:t xml:space="preserve">31 </w:t>
      </w:r>
      <w:r w:rsidR="00BD6A92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="00BD6A92" w:rsidRPr="0087616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744005" w:rsidRPr="0087616B">
        <w:rPr>
          <w:rFonts w:asciiTheme="majorBidi" w:hAnsiTheme="majorBidi" w:cstheme="majorBidi"/>
          <w:sz w:val="30"/>
          <w:szCs w:val="30"/>
        </w:rPr>
        <w:t>25</w:t>
      </w:r>
      <w:r w:rsidR="00744005" w:rsidRPr="0087616B">
        <w:rPr>
          <w:rFonts w:asciiTheme="majorBidi" w:hAnsiTheme="majorBidi" w:cstheme="majorBidi" w:hint="cs"/>
          <w:sz w:val="30"/>
          <w:szCs w:val="30"/>
        </w:rPr>
        <w:t>6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3 </w:t>
      </w:r>
      <w:r w:rsidR="00744005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กลุ่มบริษัทมี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>วงเงินสินเชื่อ</w:t>
      </w:r>
      <w:r w:rsidR="00744005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ระยะสั้นซึ่งยังมิได้เบิกใช้เป็น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>จำนวนเงินรวม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 </w:t>
      </w:r>
      <w:r w:rsidR="009A3040">
        <w:rPr>
          <w:rFonts w:asciiTheme="majorBidi" w:hAnsiTheme="majorBidi" w:cstheme="majorBidi"/>
          <w:sz w:val="30"/>
          <w:szCs w:val="30"/>
        </w:rPr>
        <w:t>6.3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 </w:t>
      </w:r>
      <w:r w:rsidR="00744005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(31 </w:t>
      </w:r>
      <w:r w:rsidR="00744005" w:rsidRPr="0087616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744005" w:rsidRPr="0087616B">
        <w:rPr>
          <w:rFonts w:asciiTheme="majorBidi" w:hAnsiTheme="majorBidi" w:cstheme="majorBidi"/>
          <w:sz w:val="30"/>
          <w:szCs w:val="30"/>
        </w:rPr>
        <w:t xml:space="preserve">2562: 8.2 </w:t>
      </w:r>
      <w:r w:rsidR="00744005" w:rsidRPr="0087616B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744005" w:rsidRPr="0087616B">
        <w:rPr>
          <w:rFonts w:asciiTheme="majorBidi" w:hAnsiTheme="majorBidi" w:cstheme="majorBidi"/>
          <w:sz w:val="30"/>
          <w:szCs w:val="30"/>
        </w:rPr>
        <w:t>)</w:t>
      </w:r>
    </w:p>
    <w:p w14:paraId="6F014A1F" w14:textId="77777777" w:rsidR="00744005" w:rsidRPr="0087616B" w:rsidRDefault="00744005" w:rsidP="0087616B">
      <w:pPr>
        <w:pStyle w:val="block"/>
        <w:spacing w:before="120" w:after="0" w:line="240" w:lineRule="atLeast"/>
        <w:ind w:left="0" w:firstLine="426"/>
        <w:jc w:val="both"/>
        <w:rPr>
          <w:rFonts w:asciiTheme="majorBidi" w:hAnsiTheme="majorBidi" w:cstheme="majorBidi"/>
          <w:sz w:val="30"/>
          <w:szCs w:val="30"/>
        </w:rPr>
      </w:pPr>
    </w:p>
    <w:p w14:paraId="7C58F8B9" w14:textId="77777777" w:rsidR="00744005" w:rsidRPr="00744005" w:rsidRDefault="00744005" w:rsidP="007440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F989E8F" w14:textId="77777777" w:rsidR="00BC69A9" w:rsidRDefault="00BC69A9" w:rsidP="00BC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D07B1FC" w14:textId="77777777" w:rsidR="00BC69A9" w:rsidRDefault="00BC69A9" w:rsidP="00BC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B43E8D1" w14:textId="77777777" w:rsidR="00BC69A9" w:rsidRDefault="00BC69A9" w:rsidP="00BC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7474C5B" w14:textId="77777777" w:rsidR="00BC69A9" w:rsidRDefault="00BC69A9" w:rsidP="00BC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48FBE7" w14:textId="77777777" w:rsidR="00BC69A9" w:rsidRDefault="00BC69A9" w:rsidP="00BC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4329C5" w14:textId="77777777" w:rsidR="00BC69A9" w:rsidRPr="00BD6A92" w:rsidRDefault="00BC69A9" w:rsidP="00BD6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E3D9A6C" w14:textId="77777777" w:rsidR="00BC69A9" w:rsidRPr="002B3BB0" w:rsidRDefault="00BC69A9" w:rsidP="008761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3BB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การค้าและเจ้าหนี้หมุนเวียนอื่</w:t>
      </w:r>
      <w:r w:rsidRPr="002B3BB0">
        <w:rPr>
          <w:rFonts w:ascii="Angsana New" w:hAnsi="Angsana New"/>
          <w:b/>
          <w:bCs/>
          <w:sz w:val="30"/>
          <w:szCs w:val="30"/>
          <w:cs/>
          <w:lang w:val="th-TH"/>
        </w:rPr>
        <w:t>น</w:t>
      </w:r>
    </w:p>
    <w:tbl>
      <w:tblPr>
        <w:tblW w:w="93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747"/>
        <w:gridCol w:w="284"/>
        <w:gridCol w:w="1134"/>
        <w:gridCol w:w="284"/>
        <w:gridCol w:w="1133"/>
        <w:gridCol w:w="284"/>
        <w:gridCol w:w="1156"/>
        <w:gridCol w:w="261"/>
        <w:gridCol w:w="1134"/>
      </w:tblGrid>
      <w:tr w:rsidR="00BD6A92" w:rsidRPr="00C54BFA" w14:paraId="51F8CDA0" w14:textId="77777777" w:rsidTr="0039737B">
        <w:tc>
          <w:tcPr>
            <w:tcW w:w="2904" w:type="dxa"/>
          </w:tcPr>
          <w:p w14:paraId="0C59EA4B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707DF68A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CA5195" w14:textId="77777777" w:rsidR="00BD6A92" w:rsidRPr="002A1EF3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B680E49" w14:textId="586243A7" w:rsidR="00BD6A92" w:rsidRPr="00C54BFA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AA4888" w:rsidRPr="00C54BFA" w14:paraId="6D80DE65" w14:textId="77777777" w:rsidTr="0039737B">
        <w:tc>
          <w:tcPr>
            <w:tcW w:w="2904" w:type="dxa"/>
          </w:tcPr>
          <w:p w14:paraId="50F55B6D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6FC13871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4B0DE5" w14:textId="77777777" w:rsidR="00BD6A92" w:rsidRPr="002A1EF3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9F2AB4" w14:textId="08A89AE6" w:rsidR="00BD6A92" w:rsidRPr="00C54BFA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362BB6" w14:textId="77777777" w:rsidR="00BD6A92" w:rsidRPr="00C54BFA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37A34F" w14:textId="77777777" w:rsidR="00BD6A92" w:rsidRPr="00C54BFA" w:rsidRDefault="00BD6A92" w:rsidP="000E41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4888" w:rsidRPr="00C54BFA" w14:paraId="73D8B86D" w14:textId="77777777" w:rsidTr="0039737B">
        <w:tc>
          <w:tcPr>
            <w:tcW w:w="2904" w:type="dxa"/>
          </w:tcPr>
          <w:p w14:paraId="04E5E066" w14:textId="73545B80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7" w:type="dxa"/>
          </w:tcPr>
          <w:p w14:paraId="03E0BA96" w14:textId="0474FC94" w:rsidR="00BD6A92" w:rsidRPr="00C54BFA" w:rsidRDefault="00BD6A92" w:rsidP="005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A5B23F" w14:textId="77777777" w:rsidR="00BD6A92" w:rsidRPr="00D70A6F" w:rsidRDefault="00BD6A92" w:rsidP="00541B1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62C390" w14:textId="1ED3D7DC" w:rsidR="00BD6A92" w:rsidRPr="00C54BFA" w:rsidRDefault="005331EF" w:rsidP="0039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D6A92"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="00BD6A92"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D6A92"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F5588E" w14:textId="77777777" w:rsidR="00BD6A92" w:rsidRPr="00C54BFA" w:rsidRDefault="00BD6A92" w:rsidP="00CB7E4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1533958" w14:textId="77777777" w:rsidR="00BD6A92" w:rsidRPr="00C54BFA" w:rsidRDefault="00BD6A92" w:rsidP="0039737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50CBC540" w14:textId="77777777" w:rsidR="00BD6A92" w:rsidRPr="00C54BFA" w:rsidRDefault="00BD6A92" w:rsidP="00CB7E4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345B11C0" w14:textId="77777777" w:rsidR="00BD6A92" w:rsidRPr="00C54BFA" w:rsidRDefault="00BD6A92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8"/>
                <w:tab w:val="left" w:pos="962"/>
              </w:tabs>
              <w:ind w:left="-206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24C4C300" w14:textId="77777777" w:rsidR="00BD6A92" w:rsidRPr="00C54BFA" w:rsidRDefault="00BD6A92" w:rsidP="00CB7E4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799F15" w14:textId="77777777" w:rsidR="00BD6A92" w:rsidRPr="00C54BFA" w:rsidRDefault="00BD6A92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A4888" w:rsidRPr="00C54BFA" w14:paraId="5B825F3B" w14:textId="77777777" w:rsidTr="0039737B">
        <w:trPr>
          <w:trHeight w:val="20"/>
        </w:trPr>
        <w:tc>
          <w:tcPr>
            <w:tcW w:w="2904" w:type="dxa"/>
          </w:tcPr>
          <w:p w14:paraId="5C281898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094467BF" w14:textId="4F9E3C1D" w:rsidR="00BD6A92" w:rsidRPr="00E17CCD" w:rsidRDefault="00BD6A92" w:rsidP="00E1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17CCD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76B49B1" w14:textId="77777777" w:rsidR="00BD6A92" w:rsidRPr="00C54BFA" w:rsidRDefault="00BD6A92" w:rsidP="00E17C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9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4CCCC7" w14:textId="1CB3C3CD" w:rsidR="00BD6A92" w:rsidRDefault="00BD6A92" w:rsidP="00533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3D589F39" w14:textId="77777777" w:rsidR="00BD6A92" w:rsidRPr="00C54BFA" w:rsidRDefault="00BD6A92" w:rsidP="008A6F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BE118A4" w14:textId="77777777" w:rsidR="00BD6A92" w:rsidRDefault="00BD6A92" w:rsidP="008A6F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557AF144" w14:textId="77777777" w:rsidR="00BD6A92" w:rsidRPr="00C54BFA" w:rsidRDefault="00BD6A92" w:rsidP="008A6F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886A58D" w14:textId="77777777" w:rsidR="00BD6A92" w:rsidRDefault="00BD6A92" w:rsidP="008A6F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108A08FD" w14:textId="77777777" w:rsidR="00BD6A92" w:rsidRPr="00C54BFA" w:rsidRDefault="00BD6A92" w:rsidP="008A6F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878191" w14:textId="77777777" w:rsidR="00BD6A92" w:rsidRDefault="00BD6A92" w:rsidP="008A6F3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4888" w:rsidRPr="00C54BFA" w14:paraId="1C56305A" w14:textId="77777777" w:rsidTr="0039737B">
        <w:tc>
          <w:tcPr>
            <w:tcW w:w="2904" w:type="dxa"/>
          </w:tcPr>
          <w:p w14:paraId="338C462E" w14:textId="660E418C" w:rsidR="00BD6A92" w:rsidRPr="00C54BFA" w:rsidRDefault="00BD6A92" w:rsidP="00B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B436A6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276D3432" w14:textId="7AD885EF" w:rsidR="00BD6A92" w:rsidRPr="00C54BFA" w:rsidRDefault="00BD6A92" w:rsidP="00B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284" w:type="dxa"/>
            <w:shd w:val="clear" w:color="auto" w:fill="auto"/>
          </w:tcPr>
          <w:p w14:paraId="0087BED5" w14:textId="77777777" w:rsidR="00BD6A92" w:rsidRPr="00C54BFA" w:rsidRDefault="00BD6A9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37821B5" w14:textId="343253E0" w:rsidR="00BD6A92" w:rsidRPr="00C54BFA" w:rsidRDefault="00B24620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B1D16D" w14:textId="77777777" w:rsidR="00BD6A92" w:rsidRPr="00C54BFA" w:rsidRDefault="00BD6A92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ABC370A" w14:textId="421B7686" w:rsidR="00BD6A92" w:rsidRPr="00171C52" w:rsidRDefault="006F6EB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414</w:t>
            </w:r>
          </w:p>
        </w:tc>
        <w:tc>
          <w:tcPr>
            <w:tcW w:w="284" w:type="dxa"/>
            <w:shd w:val="clear" w:color="auto" w:fill="auto"/>
          </w:tcPr>
          <w:p w14:paraId="71983872" w14:textId="77777777" w:rsidR="00BD6A92" w:rsidRPr="00171C52" w:rsidRDefault="00BD6A92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7BA67FE" w14:textId="3D99D2D5" w:rsidR="00BD6A92" w:rsidRPr="00171C52" w:rsidRDefault="00461A6A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53481C5" w14:textId="77777777" w:rsidR="00BD6A92" w:rsidRPr="00171C52" w:rsidRDefault="00BD6A92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633E35" w14:textId="77777777" w:rsidR="00BD6A92" w:rsidRPr="00171C52" w:rsidRDefault="00BD6A92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B436A6" w:rsidRPr="00C54BFA" w14:paraId="6F9DBE64" w14:textId="77777777" w:rsidTr="0039737B">
        <w:tc>
          <w:tcPr>
            <w:tcW w:w="3651" w:type="dxa"/>
            <w:gridSpan w:val="2"/>
          </w:tcPr>
          <w:p w14:paraId="365D8A33" w14:textId="7A11FCE3" w:rsidR="00B436A6" w:rsidRPr="00C54BFA" w:rsidRDefault="00B436A6" w:rsidP="00B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="00B80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3D8B89D0" w14:textId="77777777" w:rsidR="00B436A6" w:rsidRPr="00C54BFA" w:rsidRDefault="00B436A6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D32CEC0" w14:textId="42A767A0" w:rsidR="00B436A6" w:rsidRPr="00C54BFA" w:rsidRDefault="00B24620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12,313</w:t>
            </w:r>
          </w:p>
        </w:tc>
        <w:tc>
          <w:tcPr>
            <w:tcW w:w="284" w:type="dxa"/>
            <w:shd w:val="clear" w:color="auto" w:fill="auto"/>
          </w:tcPr>
          <w:p w14:paraId="11325B98" w14:textId="77777777" w:rsidR="00B436A6" w:rsidRPr="00C54BFA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53F08067" w14:textId="1027FF6B" w:rsidR="00B436A6" w:rsidRPr="00B8031F" w:rsidRDefault="006F6EB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12,664</w:t>
            </w:r>
          </w:p>
        </w:tc>
        <w:tc>
          <w:tcPr>
            <w:tcW w:w="284" w:type="dxa"/>
            <w:shd w:val="clear" w:color="auto" w:fill="auto"/>
          </w:tcPr>
          <w:p w14:paraId="4C7AD35F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0BC931" w14:textId="6CB2C6C3" w:rsidR="00B436A6" w:rsidRPr="00171C52" w:rsidRDefault="00461A6A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12,312</w:t>
            </w:r>
          </w:p>
        </w:tc>
        <w:tc>
          <w:tcPr>
            <w:tcW w:w="261" w:type="dxa"/>
          </w:tcPr>
          <w:p w14:paraId="223222F0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730542" w14:textId="5FCA7045" w:rsidR="00B436A6" w:rsidRPr="00171C52" w:rsidRDefault="00B8031F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10,191</w:t>
            </w:r>
          </w:p>
        </w:tc>
      </w:tr>
      <w:tr w:rsidR="00B436A6" w:rsidRPr="00C54BFA" w14:paraId="6E227B7F" w14:textId="77777777" w:rsidTr="0039737B">
        <w:tc>
          <w:tcPr>
            <w:tcW w:w="2904" w:type="dxa"/>
          </w:tcPr>
          <w:p w14:paraId="5DFCEE63" w14:textId="3F19BEAB" w:rsidR="00B436A6" w:rsidRPr="00C54BFA" w:rsidRDefault="00B436A6" w:rsidP="008C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="008C7F03">
              <w:rPr>
                <w:rFonts w:ascii="Angsana New" w:hAnsi="Angsana New" w:hint="cs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747" w:type="dxa"/>
          </w:tcPr>
          <w:p w14:paraId="4B523982" w14:textId="77777777" w:rsidR="00B436A6" w:rsidRPr="00C54BFA" w:rsidRDefault="00B436A6" w:rsidP="00B8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284" w:type="dxa"/>
            <w:shd w:val="clear" w:color="auto" w:fill="auto"/>
          </w:tcPr>
          <w:p w14:paraId="2C751F7F" w14:textId="77777777" w:rsidR="00B436A6" w:rsidRPr="00C54BFA" w:rsidRDefault="00B436A6" w:rsidP="00B8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461ADD" w14:textId="19BFCF01" w:rsidR="00B436A6" w:rsidRPr="00C54BFA" w:rsidRDefault="008C7F03" w:rsidP="008C7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0814DF4" w14:textId="77777777" w:rsidR="00B436A6" w:rsidRPr="00C54BFA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B984FEC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3EF91C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3E78210" w14:textId="218019EF" w:rsidR="00B436A6" w:rsidRPr="00171C52" w:rsidRDefault="00461A6A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3755FF3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EED9B3" w14:textId="77777777" w:rsidR="00B436A6" w:rsidRPr="00171C52" w:rsidRDefault="00B436A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F6EB6" w:rsidRPr="00C54BFA" w14:paraId="06FCEEF4" w14:textId="77777777" w:rsidTr="0039737B">
        <w:tc>
          <w:tcPr>
            <w:tcW w:w="2904" w:type="dxa"/>
          </w:tcPr>
          <w:p w14:paraId="71093A76" w14:textId="00268C86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747" w:type="dxa"/>
          </w:tcPr>
          <w:p w14:paraId="0A14ACB1" w14:textId="77777777" w:rsidR="006F6EB6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631C476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E4ACB9E" w14:textId="5C37EFB5" w:rsidR="006F6EB6" w:rsidRPr="008C7F03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284" w:type="dxa"/>
            <w:shd w:val="clear" w:color="auto" w:fill="auto"/>
          </w:tcPr>
          <w:p w14:paraId="267243B1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89BA83C" w14:textId="0DBE43DC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91AB7C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D6C9BE6" w14:textId="573E0911" w:rsidR="006F6EB6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A596F4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9CE4A8" w14:textId="01EEA938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F6EB6" w:rsidRPr="00C54BFA" w14:paraId="4E9D65FF" w14:textId="77777777" w:rsidTr="0039737B">
        <w:tc>
          <w:tcPr>
            <w:tcW w:w="2904" w:type="dxa"/>
          </w:tcPr>
          <w:p w14:paraId="3189AFE8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47" w:type="dxa"/>
          </w:tcPr>
          <w:p w14:paraId="0A2E2E80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41734B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BAA876" w14:textId="2994824F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284" w:type="dxa"/>
            <w:shd w:val="clear" w:color="auto" w:fill="auto"/>
          </w:tcPr>
          <w:p w14:paraId="1BDD870B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1C92721C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3,525</w:t>
            </w:r>
          </w:p>
        </w:tc>
        <w:tc>
          <w:tcPr>
            <w:tcW w:w="284" w:type="dxa"/>
            <w:shd w:val="clear" w:color="auto" w:fill="auto"/>
          </w:tcPr>
          <w:p w14:paraId="39307018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2490CFB" w14:textId="543E718F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1,024</w:t>
            </w:r>
          </w:p>
        </w:tc>
        <w:tc>
          <w:tcPr>
            <w:tcW w:w="261" w:type="dxa"/>
          </w:tcPr>
          <w:p w14:paraId="1783BEDF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3E21A4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1,369</w:t>
            </w:r>
          </w:p>
        </w:tc>
      </w:tr>
      <w:tr w:rsidR="006F6EB6" w:rsidRPr="00C54BFA" w14:paraId="19334820" w14:textId="77777777" w:rsidTr="0039737B">
        <w:tc>
          <w:tcPr>
            <w:tcW w:w="2904" w:type="dxa"/>
          </w:tcPr>
          <w:p w14:paraId="075EC42D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747" w:type="dxa"/>
          </w:tcPr>
          <w:p w14:paraId="5998B256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FA1BE7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FE6BBA" w14:textId="376A0750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84" w:type="dxa"/>
            <w:shd w:val="clear" w:color="auto" w:fill="auto"/>
          </w:tcPr>
          <w:p w14:paraId="28779A49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F66A296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1,122</w:t>
            </w:r>
          </w:p>
        </w:tc>
        <w:tc>
          <w:tcPr>
            <w:tcW w:w="284" w:type="dxa"/>
            <w:shd w:val="clear" w:color="auto" w:fill="auto"/>
          </w:tcPr>
          <w:p w14:paraId="6F781394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C9412B8" w14:textId="4F2CEDC3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560</w:t>
            </w:r>
          </w:p>
        </w:tc>
        <w:tc>
          <w:tcPr>
            <w:tcW w:w="261" w:type="dxa"/>
          </w:tcPr>
          <w:p w14:paraId="079F03B9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A5E92D1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1,122</w:t>
            </w:r>
          </w:p>
        </w:tc>
      </w:tr>
      <w:tr w:rsidR="006F6EB6" w:rsidRPr="00C54BFA" w14:paraId="5B3192BB" w14:textId="77777777" w:rsidTr="0039737B">
        <w:tc>
          <w:tcPr>
            <w:tcW w:w="2904" w:type="dxa"/>
          </w:tcPr>
          <w:p w14:paraId="5F62B230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747" w:type="dxa"/>
          </w:tcPr>
          <w:p w14:paraId="685ACEFA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A9BAA85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C32A1A" w14:textId="008D5BBE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68,595</w:t>
            </w:r>
          </w:p>
        </w:tc>
        <w:tc>
          <w:tcPr>
            <w:tcW w:w="284" w:type="dxa"/>
            <w:shd w:val="clear" w:color="auto" w:fill="auto"/>
          </w:tcPr>
          <w:p w14:paraId="20332D1F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6656B389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286</w:t>
            </w:r>
          </w:p>
        </w:tc>
        <w:tc>
          <w:tcPr>
            <w:tcW w:w="284" w:type="dxa"/>
            <w:shd w:val="clear" w:color="auto" w:fill="auto"/>
          </w:tcPr>
          <w:p w14:paraId="27326E3B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4BB90A5" w14:textId="09AA35CC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AA8E129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D2A5DA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58</w:t>
            </w:r>
          </w:p>
        </w:tc>
      </w:tr>
      <w:tr w:rsidR="006F6EB6" w:rsidRPr="00C54BFA" w14:paraId="1DB80C21" w14:textId="77777777" w:rsidTr="0039737B">
        <w:tc>
          <w:tcPr>
            <w:tcW w:w="2904" w:type="dxa"/>
          </w:tcPr>
          <w:p w14:paraId="17D6F790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747" w:type="dxa"/>
          </w:tcPr>
          <w:p w14:paraId="2CE40ACF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E9BE1DB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7F6338" w14:textId="67759783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284" w:type="dxa"/>
            <w:shd w:val="clear" w:color="auto" w:fill="auto"/>
          </w:tcPr>
          <w:p w14:paraId="090E21C8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E329F3D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 xml:space="preserve">179 </w:t>
            </w:r>
          </w:p>
        </w:tc>
        <w:tc>
          <w:tcPr>
            <w:tcW w:w="284" w:type="dxa"/>
            <w:shd w:val="clear" w:color="auto" w:fill="auto"/>
          </w:tcPr>
          <w:p w14:paraId="7713E017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088D927" w14:textId="5E48515F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250</w:t>
            </w:r>
          </w:p>
        </w:tc>
        <w:tc>
          <w:tcPr>
            <w:tcW w:w="261" w:type="dxa"/>
          </w:tcPr>
          <w:p w14:paraId="2CFF7E51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9DB866" w14:textId="77777777" w:rsidR="006F6EB6" w:rsidRPr="00171C52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168</w:t>
            </w:r>
          </w:p>
        </w:tc>
      </w:tr>
      <w:tr w:rsidR="006F6EB6" w:rsidRPr="00C54BFA" w14:paraId="6FE75CF4" w14:textId="77777777" w:rsidTr="0039737B">
        <w:tc>
          <w:tcPr>
            <w:tcW w:w="2904" w:type="dxa"/>
          </w:tcPr>
          <w:p w14:paraId="38B6171E" w14:textId="77777777" w:rsidR="006F6EB6" w:rsidRPr="0087616B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1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dxa"/>
          </w:tcPr>
          <w:p w14:paraId="3CA1BE87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EFA7E32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718B6" w14:textId="6C8A3A73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84,264</w:t>
            </w:r>
          </w:p>
        </w:tc>
        <w:tc>
          <w:tcPr>
            <w:tcW w:w="284" w:type="dxa"/>
            <w:shd w:val="clear" w:color="auto" w:fill="auto"/>
          </w:tcPr>
          <w:p w14:paraId="251BC587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5837E" w14:textId="354C42FA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18,190</w:t>
            </w:r>
          </w:p>
        </w:tc>
        <w:tc>
          <w:tcPr>
            <w:tcW w:w="284" w:type="dxa"/>
            <w:shd w:val="clear" w:color="auto" w:fill="auto"/>
          </w:tcPr>
          <w:p w14:paraId="78423C22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09C982" w14:textId="3A07CCF8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14,146</w:t>
            </w:r>
          </w:p>
        </w:tc>
        <w:tc>
          <w:tcPr>
            <w:tcW w:w="261" w:type="dxa"/>
          </w:tcPr>
          <w:p w14:paraId="32843C18" w14:textId="77777777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024395" w14:textId="538686B8" w:rsidR="006F6EB6" w:rsidRPr="00C54BFA" w:rsidRDefault="006F6EB6" w:rsidP="006F6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12,908</w:t>
            </w:r>
          </w:p>
        </w:tc>
      </w:tr>
    </w:tbl>
    <w:p w14:paraId="35D8FCC5" w14:textId="77777777" w:rsidR="00955551" w:rsidRPr="00955551" w:rsidRDefault="00955551" w:rsidP="00541B1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555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tbl>
      <w:tblPr>
        <w:tblW w:w="9327" w:type="dxa"/>
        <w:tblInd w:w="426" w:type="dxa"/>
        <w:tblLook w:val="04A0" w:firstRow="1" w:lastRow="0" w:firstColumn="1" w:lastColumn="0" w:noHBand="0" w:noVBand="1"/>
      </w:tblPr>
      <w:tblGrid>
        <w:gridCol w:w="3935"/>
        <w:gridCol w:w="1134"/>
        <w:gridCol w:w="284"/>
        <w:gridCol w:w="1140"/>
        <w:gridCol w:w="283"/>
        <w:gridCol w:w="1128"/>
        <w:gridCol w:w="284"/>
        <w:gridCol w:w="1139"/>
      </w:tblGrid>
      <w:tr w:rsidR="00955551" w:rsidRPr="00F6407A" w14:paraId="4FD6FFA7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E735" w14:textId="77777777" w:rsidR="00955551" w:rsidRPr="00F640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3CDB2" w14:textId="77777777" w:rsidR="00955551" w:rsidRPr="00107142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55551" w:rsidRPr="00F6407A" w14:paraId="2683C13F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A8948" w14:textId="77777777" w:rsidR="00955551" w:rsidRPr="00F640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1139F1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E4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8A187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97CC1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E4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51" w:rsidRPr="00F6407A" w14:paraId="5875EB00" w14:textId="77777777" w:rsidTr="0039737B">
        <w:trPr>
          <w:trHeight w:val="20"/>
        </w:trPr>
        <w:tc>
          <w:tcPr>
            <w:tcW w:w="39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4C27" w14:textId="77777777" w:rsidR="00955551" w:rsidRPr="00F640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14:paraId="3F0B4BD6" w14:textId="1D069134" w:rsidR="00955551" w:rsidRPr="00CB7E47" w:rsidRDefault="00955551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746">
              <w:rPr>
                <w:rFonts w:ascii="Angsana New" w:hAnsi="Angsana New"/>
                <w:sz w:val="30"/>
                <w:szCs w:val="30"/>
              </w:rPr>
              <w:t>31</w:t>
            </w:r>
            <w:r w:rsidR="00782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74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2F691826" w14:textId="5C7A010F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noWrap/>
          </w:tcPr>
          <w:p w14:paraId="6DD0479D" w14:textId="4AB4FBB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2746">
              <w:rPr>
                <w:rFonts w:ascii="Angsana New" w:hAnsi="Angsana New"/>
                <w:sz w:val="30"/>
                <w:szCs w:val="30"/>
              </w:rPr>
              <w:t>31</w:t>
            </w:r>
            <w:r w:rsidR="00782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274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noWrap/>
          </w:tcPr>
          <w:p w14:paraId="6A583BC2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noWrap/>
          </w:tcPr>
          <w:p w14:paraId="55F966B4" w14:textId="0164025D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noWrap/>
          </w:tcPr>
          <w:p w14:paraId="5BE5F070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noWrap/>
          </w:tcPr>
          <w:p w14:paraId="1F45EBDB" w14:textId="1C297925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="00782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55551" w:rsidRPr="00F6407A" w14:paraId="466B8E75" w14:textId="77777777" w:rsidTr="0039737B">
        <w:trPr>
          <w:trHeight w:val="20"/>
        </w:trPr>
        <w:tc>
          <w:tcPr>
            <w:tcW w:w="39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723C9" w14:textId="77777777" w:rsidR="00955551" w:rsidRPr="00F6407A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4584C164" w14:textId="50D93D53" w:rsidR="00955551" w:rsidRPr="00733D53" w:rsidRDefault="00955551" w:rsidP="00533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noWrap/>
          </w:tcPr>
          <w:p w14:paraId="10FBFE56" w14:textId="77777777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noWrap/>
          </w:tcPr>
          <w:p w14:paraId="2E58D706" w14:textId="39128593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noWrap/>
          </w:tcPr>
          <w:p w14:paraId="213DDA59" w14:textId="77777777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noWrap/>
          </w:tcPr>
          <w:p w14:paraId="5CEE41A7" w14:textId="169B2BE0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noWrap/>
          </w:tcPr>
          <w:p w14:paraId="3B597BC9" w14:textId="77777777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72EE98DF" w14:textId="59EEF130" w:rsidR="00955551" w:rsidRPr="00733D53" w:rsidRDefault="00955551" w:rsidP="0095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5551" w:rsidRPr="00F6407A" w14:paraId="3A132D28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52EA" w14:textId="08199893" w:rsidR="00955551" w:rsidRPr="00541B14" w:rsidRDefault="00955551" w:rsidP="005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541B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782734" w:rsidRPr="00541B14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0AB4C6" w14:textId="54B9D64E" w:rsidR="00955551" w:rsidRPr="00F6407A" w:rsidRDefault="003470CD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17,009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5DAA2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61565E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7,437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AFBA2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46B7C" w14:textId="15C4839F" w:rsidR="00955551" w:rsidRPr="00F6407A" w:rsidRDefault="00461A6A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</w:t>
            </w:r>
            <w:r w:rsidR="00665BAD">
              <w:rPr>
                <w:rFonts w:ascii="Angsana New" w:eastAsia="Times New Roman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C7AFE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7415C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7,437</w:t>
            </w:r>
          </w:p>
        </w:tc>
      </w:tr>
      <w:tr w:rsidR="00955551" w:rsidRPr="00F6407A" w14:paraId="3B93EE0C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A96BF" w14:textId="77777777" w:rsidR="00955551" w:rsidRPr="00541B14" w:rsidRDefault="00955551" w:rsidP="00541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B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รวมเงินกู้ยืมระยะยาว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DE62621" w14:textId="2279EE64" w:rsidR="00955551" w:rsidRPr="00F6407A" w:rsidRDefault="006F6EB6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17,009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ACDD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5614AEA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C86D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AACE5A4" w14:textId="19CAAD0B" w:rsidR="00955551" w:rsidRPr="00F6407A" w:rsidRDefault="00461A6A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12,1</w:t>
            </w:r>
            <w:r w:rsidR="00665BA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26CF7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604B15E5" w14:textId="77777777" w:rsidR="00955551" w:rsidRPr="00F6407A" w:rsidRDefault="00955551" w:rsidP="0046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7,437</w:t>
            </w:r>
          </w:p>
        </w:tc>
      </w:tr>
    </w:tbl>
    <w:p w14:paraId="0DF14EBB" w14:textId="77777777" w:rsidR="008C7F03" w:rsidRDefault="008C7F03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bidi="th-TH"/>
        </w:rPr>
      </w:pPr>
    </w:p>
    <w:p w14:paraId="7D6626A2" w14:textId="77777777" w:rsidR="008C7F03" w:rsidRDefault="008C7F03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val="en-US" w:bidi="th-TH"/>
        </w:rPr>
      </w:pPr>
    </w:p>
    <w:p w14:paraId="52E518B9" w14:textId="77777777" w:rsidR="008C7F03" w:rsidRDefault="008C7F03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val="en-US" w:bidi="th-TH"/>
        </w:rPr>
      </w:pPr>
    </w:p>
    <w:p w14:paraId="3ABB262E" w14:textId="77777777" w:rsidR="006F6EB6" w:rsidRDefault="006F6EB6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val="en-US" w:bidi="th-TH"/>
        </w:rPr>
      </w:pPr>
    </w:p>
    <w:p w14:paraId="39F2656C" w14:textId="77777777" w:rsidR="008C7F03" w:rsidRDefault="008C7F03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val="en-US" w:bidi="th-TH"/>
        </w:rPr>
      </w:pPr>
    </w:p>
    <w:p w14:paraId="2329AF83" w14:textId="77777777" w:rsidR="008C7F03" w:rsidRDefault="008C7F03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  <w:lang w:val="en-US" w:bidi="th-TH"/>
        </w:rPr>
      </w:pPr>
    </w:p>
    <w:p w14:paraId="352025DD" w14:textId="77777777" w:rsidR="00955551" w:rsidRPr="00541B14" w:rsidRDefault="00955551" w:rsidP="00541B14">
      <w:pPr>
        <w:pStyle w:val="block"/>
        <w:spacing w:before="240" w:after="0" w:line="240" w:lineRule="atLeast"/>
        <w:ind w:left="0" w:firstLine="426"/>
        <w:jc w:val="both"/>
        <w:rPr>
          <w:rFonts w:ascii="Angsana New" w:eastAsia="Calibri" w:hAnsi="Angsana New"/>
          <w:b/>
          <w:bCs/>
          <w:sz w:val="30"/>
          <w:szCs w:val="30"/>
        </w:rPr>
      </w:pPr>
      <w:r w:rsidRPr="00541B14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lastRenderedPageBreak/>
        <w:t>ส่วนของหนี้สิน</w:t>
      </w:r>
      <w:r w:rsidRPr="00541B14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ระยะ</w:t>
      </w:r>
      <w:r w:rsidRPr="00541B14">
        <w:rPr>
          <w:rFonts w:ascii="Angsana New" w:eastAsia="Calibri" w:hAnsi="Angsana New" w:hint="cs"/>
          <w:b/>
          <w:bCs/>
          <w:sz w:val="30"/>
          <w:szCs w:val="30"/>
          <w:cs/>
          <w:lang w:bidi="th-TH"/>
        </w:rPr>
        <w:t>ยาวที่ถึงกำหนดชำระภายในหนึ่งปี</w:t>
      </w:r>
    </w:p>
    <w:tbl>
      <w:tblPr>
        <w:tblW w:w="9291" w:type="dxa"/>
        <w:tblInd w:w="426" w:type="dxa"/>
        <w:tblLook w:val="04A0" w:firstRow="1" w:lastRow="0" w:firstColumn="1" w:lastColumn="0" w:noHBand="0" w:noVBand="1"/>
      </w:tblPr>
      <w:tblGrid>
        <w:gridCol w:w="3935"/>
        <w:gridCol w:w="1134"/>
        <w:gridCol w:w="284"/>
        <w:gridCol w:w="1134"/>
        <w:gridCol w:w="270"/>
        <w:gridCol w:w="1147"/>
        <w:gridCol w:w="270"/>
        <w:gridCol w:w="1117"/>
      </w:tblGrid>
      <w:tr w:rsidR="00955551" w:rsidRPr="00F6407A" w14:paraId="41530AC1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97185" w14:textId="77777777" w:rsidR="00955551" w:rsidRPr="00F640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64B3D0" w14:textId="77777777" w:rsidR="00955551" w:rsidRPr="00107142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55551" w:rsidRPr="00F6407A" w14:paraId="3092546B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05FF0" w14:textId="77777777" w:rsidR="00955551" w:rsidRPr="00F640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D3B27" w14:textId="77777777" w:rsidR="00955551" w:rsidRPr="00107142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30D27" w14:textId="77777777" w:rsidR="00955551" w:rsidRPr="00107142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C5DAC" w14:textId="77777777" w:rsidR="00955551" w:rsidRPr="00107142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51" w:rsidRPr="00733D53" w14:paraId="3593B1E0" w14:textId="77777777" w:rsidTr="0039737B">
        <w:trPr>
          <w:trHeight w:val="20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D6AE7" w14:textId="77777777" w:rsidR="00955551" w:rsidRPr="00F6407A" w:rsidRDefault="00955551" w:rsidP="003A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B1E8D" w14:textId="556E780C" w:rsidR="00955551" w:rsidRPr="00CB7E47" w:rsidRDefault="00217084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E47">
              <w:rPr>
                <w:rFonts w:ascii="Angsana New" w:hAnsi="Angsana New"/>
                <w:sz w:val="30"/>
                <w:szCs w:val="30"/>
              </w:rPr>
              <w:t>31</w:t>
            </w:r>
            <w:r w:rsidR="00782734" w:rsidRPr="00CB7E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7E4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8FB9CD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7B841" w14:textId="0A0059DA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E4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B7E4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453BA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CF6AA" w14:textId="4A83AC7A" w:rsidR="00955551" w:rsidRPr="00CB7E47" w:rsidRDefault="00217084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E47">
              <w:rPr>
                <w:rFonts w:ascii="Angsana New" w:hAnsi="Angsana New"/>
                <w:sz w:val="30"/>
                <w:szCs w:val="30"/>
              </w:rPr>
              <w:t>31</w:t>
            </w:r>
            <w:r w:rsidR="00782734" w:rsidRPr="00CB7E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7E4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FA768" w14:textId="77777777" w:rsidR="00955551" w:rsidRPr="00CB7E47" w:rsidRDefault="00955551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61DD8" w14:textId="31C4B194" w:rsidR="00955551" w:rsidRPr="00CB7E47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E47">
              <w:rPr>
                <w:rFonts w:ascii="Angsana New" w:hAnsi="Angsana New"/>
                <w:sz w:val="30"/>
                <w:szCs w:val="30"/>
              </w:rPr>
              <w:t>31</w:t>
            </w:r>
            <w:r w:rsidR="00437F4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55551" w:rsidRPr="00CB7E4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B7E47" w:rsidRPr="00733D53" w14:paraId="0318D21A" w14:textId="77777777" w:rsidTr="0039737B">
        <w:trPr>
          <w:trHeight w:val="20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F8A40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6781B4" w14:textId="7110B8F3" w:rsidR="00CB7E47" w:rsidRPr="00CB7E47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B7E4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E7C907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180E73" w14:textId="29943BE3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B7E4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EF23D2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3E2B86" w14:textId="36CA45D0" w:rsidR="00CB7E47" w:rsidRPr="00CB7E47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B7E4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186D73" w14:textId="77777777" w:rsidR="00CB7E47" w:rsidRPr="00CB7E47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BB058" w14:textId="08E507F2" w:rsidR="00CB7E47" w:rsidRPr="00CB7E47" w:rsidRDefault="00CB7E47" w:rsidP="00AE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CB7E4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CB7E47" w:rsidRPr="00F6407A" w14:paraId="16619EE6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BA002" w14:textId="4B6208C8" w:rsidR="00CB7E47" w:rsidRPr="00541B14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541B14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541B14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541B14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A3073" w14:textId="13D429B4" w:rsidR="00CB7E47" w:rsidRPr="00F6407A" w:rsidRDefault="003470CD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17B0D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CA824F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5C958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A1B19" w14:textId="04435257" w:rsidR="00CB7E47" w:rsidRPr="00F6407A" w:rsidRDefault="00461A6A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E57A9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5D679" w14:textId="77777777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3,552</w:t>
            </w:r>
          </w:p>
        </w:tc>
      </w:tr>
      <w:tr w:rsidR="00CB7E47" w:rsidRPr="00F6407A" w14:paraId="65314C4A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B40C" w14:textId="1B675698" w:rsidR="00CB7E47" w:rsidRPr="00541B14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B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  <w:r w:rsidRPr="00541B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ที่ถึงกำหนดชำระ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C1D02" w14:textId="77777777" w:rsidR="00CB7E47" w:rsidRPr="004B597E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97BD" w14:textId="77777777" w:rsidR="00CB7E47" w:rsidRPr="004B597E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270879" w14:textId="77777777" w:rsidR="00CB7E47" w:rsidRPr="00171C52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CE97E" w14:textId="77777777" w:rsidR="00CB7E47" w:rsidRPr="00171C52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1650F3" w14:textId="77777777" w:rsidR="00CB7E47" w:rsidRPr="00171C52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73BD" w14:textId="77777777" w:rsidR="00CB7E47" w:rsidRPr="00171C52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0DDFE" w14:textId="77777777" w:rsidR="00CB7E47" w:rsidRPr="00171C52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CB7E47" w:rsidRPr="00F6407A" w14:paraId="12607583" w14:textId="77777777" w:rsidTr="0039737B">
        <w:trPr>
          <w:trHeight w:hRule="exact" w:val="397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89CC2" w14:textId="6D111A0E" w:rsidR="00CB7E47" w:rsidRPr="00F6407A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</w:t>
            </w:r>
            <w:r w:rsidRPr="003A39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B28B35" w14:textId="0B98AA3C" w:rsidR="00CB7E47" w:rsidRPr="008A6F3D" w:rsidRDefault="001200F0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323BB" w14:textId="77777777" w:rsidR="00CB7E47" w:rsidRPr="008A6F3D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CE8E9B" w14:textId="77777777" w:rsidR="00CB7E47" w:rsidRPr="008A6F3D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3,552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1A9B3" w14:textId="77777777" w:rsidR="00CB7E47" w:rsidRPr="008A6F3D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F180641" w14:textId="5863E0CE" w:rsidR="00CB7E47" w:rsidRPr="008A6F3D" w:rsidRDefault="00461A6A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B75E" w14:textId="77777777" w:rsidR="00CB7E47" w:rsidRPr="008A6F3D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AEB5D20" w14:textId="77777777" w:rsidR="00CB7E47" w:rsidRPr="008A6F3D" w:rsidRDefault="00CB7E47" w:rsidP="00CB7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8A6F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3,552</w:t>
            </w:r>
          </w:p>
        </w:tc>
      </w:tr>
    </w:tbl>
    <w:p w14:paraId="68F5B0D9" w14:textId="0AF1861F" w:rsidR="00072D9B" w:rsidRPr="00072D9B" w:rsidRDefault="00955551" w:rsidP="003C38F4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96" w:hanging="470"/>
        <w:jc w:val="thaiDistribute"/>
        <w:rPr>
          <w:rFonts w:ascii="Angsana New" w:eastAsia="MS Mincho" w:hAnsi="Angsana New"/>
          <w:sz w:val="30"/>
          <w:szCs w:val="30"/>
        </w:rPr>
      </w:pPr>
      <w:r w:rsidRPr="00461A6A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="00217084" w:rsidRPr="00461A6A">
        <w:rPr>
          <w:rFonts w:ascii="Angsana New" w:eastAsia="MS Mincho" w:hAnsi="Angsana New"/>
          <w:sz w:val="30"/>
          <w:szCs w:val="30"/>
        </w:rPr>
        <w:t xml:space="preserve">31 </w:t>
      </w:r>
      <w:r w:rsidR="00217084"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ธันวาคม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2563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12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ล้านบาท อัตราดอกเบี้ยร้อยละ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MLR-0.6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ต่อปี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และวงเงิน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0.21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ล้านบาท อัตราดอกเบี้ยร้อยละ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MLR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ต่อปี</w:t>
      </w:r>
    </w:p>
    <w:p w14:paraId="692107CB" w14:textId="77777777" w:rsidR="00072D9B" w:rsidRPr="00072D9B" w:rsidRDefault="00072D9B" w:rsidP="000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 w:hint="cs"/>
          <w:sz w:val="2"/>
          <w:szCs w:val="2"/>
        </w:rPr>
      </w:pPr>
    </w:p>
    <w:p w14:paraId="30BD0508" w14:textId="414367C9" w:rsidR="00955551" w:rsidRPr="00072D9B" w:rsidRDefault="00955551" w:rsidP="00072D9B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470"/>
        <w:jc w:val="thaiDistribute"/>
        <w:rPr>
          <w:rFonts w:ascii="Angsana New" w:eastAsia="MS Mincho" w:hAnsi="Angsana New"/>
          <w:sz w:val="30"/>
          <w:szCs w:val="30"/>
        </w:rPr>
      </w:pP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ณ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วันที่ </w:t>
      </w:r>
      <w:r w:rsidR="00217084" w:rsidRPr="00072D9B">
        <w:rPr>
          <w:rFonts w:ascii="Angsana New" w:eastAsia="Calibri" w:hAnsi="Angsana New"/>
          <w:sz w:val="30"/>
          <w:szCs w:val="30"/>
          <w:lang w:val="en-GB"/>
        </w:rPr>
        <w:t>3</w:t>
      </w:r>
      <w:r w:rsidR="00DF6D52" w:rsidRPr="00072D9B">
        <w:rPr>
          <w:rFonts w:ascii="Angsana New" w:eastAsia="Calibri" w:hAnsi="Angsana New" w:hint="cs"/>
          <w:sz w:val="30"/>
          <w:szCs w:val="30"/>
          <w:lang w:val="en-GB"/>
        </w:rPr>
        <w:t>1</w:t>
      </w:r>
      <w:r w:rsidR="00217084"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ธันวาคม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2563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บริษัทย่อยแห่งหนึ่งมีการขอวงเงินสินเชื่อระยะยาวกับสถาบันการเงินแห่งหนึ่ง วงเงิน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3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ล้านบาท อัตราดอกเบี้ยร้อยละ 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MLR-0.5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ต่อปี</w:t>
      </w:r>
      <w:r w:rsidRPr="00072D9B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072D9B">
        <w:rPr>
          <w:rFonts w:ascii="Angsana New" w:eastAsia="Calibri" w:hAnsi="Angsana New" w:hint="cs"/>
          <w:sz w:val="30"/>
          <w:szCs w:val="30"/>
          <w:cs/>
          <w:lang w:val="en-GB"/>
        </w:rPr>
        <w:t>ค้ำประกันโดยบริษัทใหญ่และกรรมการของบริษัท</w:t>
      </w:r>
    </w:p>
    <w:p w14:paraId="5D5A9AEB" w14:textId="77777777" w:rsidR="00072D9B" w:rsidRPr="00072D9B" w:rsidRDefault="00072D9B" w:rsidP="0007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"/>
          <w:szCs w:val="2"/>
        </w:rPr>
      </w:pPr>
    </w:p>
    <w:p w14:paraId="4092B958" w14:textId="2DC36063" w:rsidR="00955551" w:rsidRPr="00BC69A9" w:rsidRDefault="00955551" w:rsidP="00072D9B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448"/>
        <w:jc w:val="thaiDistribute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="00217084">
        <w:rPr>
          <w:rFonts w:ascii="Angsana New" w:eastAsia="MS Mincho" w:hAnsi="Angsana New"/>
          <w:sz w:val="30"/>
          <w:szCs w:val="30"/>
        </w:rPr>
        <w:t>3</w:t>
      </w:r>
      <w:r w:rsidR="00DF6D52" w:rsidRPr="00DF6D52">
        <w:rPr>
          <w:rFonts w:ascii="Angsana New" w:eastAsia="MS Mincho" w:hAnsi="Angsana New" w:hint="cs"/>
          <w:sz w:val="30"/>
          <w:szCs w:val="30"/>
        </w:rPr>
        <w:t>1</w:t>
      </w:r>
      <w:r w:rsidR="00217084">
        <w:rPr>
          <w:rFonts w:ascii="Angsana New" w:eastAsia="MS Mincho" w:hAnsi="Angsana New" w:hint="cs"/>
          <w:sz w:val="30"/>
          <w:szCs w:val="30"/>
          <w:cs/>
        </w:rPr>
        <w:t xml:space="preserve"> ธันวาคม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EB4879">
        <w:rPr>
          <w:rFonts w:ascii="Angsana New" w:eastAsia="MS Mincho" w:hAnsi="Angsana New"/>
          <w:sz w:val="30"/>
          <w:szCs w:val="30"/>
        </w:rPr>
        <w:t xml:space="preserve">0%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เพื่อรักษาคนงานเอ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สเอ็มอี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วงเงิน</w:t>
      </w:r>
      <w:r w:rsidRPr="00ED2EAC">
        <w:rPr>
          <w:rFonts w:ascii="Angsana New" w:eastAsia="MS Mincho" w:hAnsi="Angsana New" w:hint="cs"/>
          <w:sz w:val="30"/>
          <w:szCs w:val="30"/>
          <w:cs/>
        </w:rPr>
        <w:t xml:space="preserve">สินเชื่อ </w:t>
      </w:r>
      <w:r w:rsidRPr="00461A6A">
        <w:rPr>
          <w:rFonts w:ascii="Angsana New" w:eastAsia="MS Mincho" w:hAnsi="Angsana New"/>
          <w:sz w:val="30"/>
          <w:szCs w:val="30"/>
        </w:rPr>
        <w:t>4.27</w:t>
      </w:r>
      <w:r w:rsidRPr="00ED2EAC">
        <w:rPr>
          <w:rFonts w:ascii="Angsana New" w:eastAsia="MS Mincho" w:hAnsi="Angsana New"/>
          <w:sz w:val="30"/>
          <w:szCs w:val="30"/>
        </w:rPr>
        <w:t xml:space="preserve"> </w:t>
      </w:r>
      <w:r w:rsidRPr="00ED2EAC">
        <w:rPr>
          <w:rFonts w:ascii="Angsana New" w:eastAsia="MS Mincho" w:hAnsi="Angsana New" w:hint="cs"/>
          <w:sz w:val="30"/>
          <w:szCs w:val="30"/>
          <w:cs/>
        </w:rPr>
        <w:t xml:space="preserve">ล้านบาท คงเหลือเบิกใช้ </w:t>
      </w:r>
      <w:r w:rsidRPr="00461A6A">
        <w:rPr>
          <w:rFonts w:ascii="Angsana New" w:eastAsia="MS Mincho" w:hAnsi="Angsana New"/>
          <w:sz w:val="30"/>
          <w:szCs w:val="30"/>
        </w:rPr>
        <w:t>2.</w:t>
      </w:r>
      <w:r w:rsidR="00461A6A" w:rsidRPr="00461A6A">
        <w:rPr>
          <w:rFonts w:ascii="Angsana New" w:eastAsia="MS Mincho" w:hAnsi="Angsana New"/>
          <w:sz w:val="30"/>
          <w:szCs w:val="30"/>
        </w:rPr>
        <w:t>14</w:t>
      </w:r>
      <w:r w:rsidRPr="00ED2EAC">
        <w:rPr>
          <w:rFonts w:ascii="Angsana New" w:eastAsia="MS Mincho" w:hAnsi="Angsana New"/>
          <w:sz w:val="30"/>
          <w:szCs w:val="30"/>
        </w:rPr>
        <w:t xml:space="preserve"> </w:t>
      </w:r>
      <w:r w:rsidRPr="00ED2EAC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5CF5CDC" w14:textId="77777777" w:rsidR="00BF4354" w:rsidRPr="00D61258" w:rsidRDefault="00BF4354" w:rsidP="001749DC">
      <w:pPr>
        <w:pStyle w:val="block"/>
        <w:spacing w:before="240" w:after="0" w:line="240" w:lineRule="atLeast"/>
        <w:ind w:left="0" w:firstLine="426"/>
        <w:jc w:val="thaiDistribute"/>
        <w:rPr>
          <w:rFonts w:ascii="Angsana New" w:eastAsia="Calibri" w:hAnsi="Angsana New"/>
          <w:sz w:val="30"/>
          <w:szCs w:val="30"/>
        </w:rPr>
      </w:pPr>
      <w:r w:rsidRPr="00D61258">
        <w:rPr>
          <w:rFonts w:ascii="Angsana New" w:eastAsia="Calibri" w:hAnsi="Angsana New"/>
          <w:sz w:val="30"/>
          <w:szCs w:val="30"/>
          <w:cs/>
          <w:lang w:bidi="th-TH"/>
        </w:rPr>
        <w:t>การละเมิดสัญญาเงินกู้ยืม</w:t>
      </w:r>
    </w:p>
    <w:p w14:paraId="3EF86751" w14:textId="6612F20E" w:rsidR="00BF4354" w:rsidRDefault="00546614" w:rsidP="001749DC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  <w:r w:rsidRPr="0006613E">
        <w:rPr>
          <w:rFonts w:ascii="Angsana New" w:eastAsia="Calibri" w:hAnsi="Angsana New"/>
          <w:sz w:val="30"/>
          <w:szCs w:val="30"/>
          <w:cs/>
          <w:lang w:bidi="th-TH"/>
        </w:rPr>
        <w:t xml:space="preserve">ในปี </w:t>
      </w:r>
      <w:r w:rsidRPr="0006613E">
        <w:rPr>
          <w:rFonts w:ascii="Angsana New" w:eastAsia="Calibri" w:hAnsi="Angsana New"/>
          <w:sz w:val="30"/>
          <w:szCs w:val="30"/>
        </w:rPr>
        <w:t xml:space="preserve">2562 </w:t>
      </w:r>
      <w:r w:rsidR="001B5C18" w:rsidRPr="0006613E">
        <w:rPr>
          <w:rFonts w:ascii="Angsana New" w:eastAsia="Calibri" w:hAnsi="Angsana New"/>
          <w:sz w:val="30"/>
          <w:szCs w:val="30"/>
          <w:cs/>
          <w:lang w:bidi="th-TH"/>
        </w:rPr>
        <w:t>บริษัทไม่สามารถดำรงอัตราส่วนความสามารถในการชำระหนี้ตามที่กำหนดในสัญญาเงินกู้ยืมจากสถาบันการเงินแห่งหนึ่ง</w:t>
      </w:r>
      <w:r w:rsidR="00061EA8" w:rsidRPr="0006613E">
        <w:rPr>
          <w:rFonts w:ascii="Angsana New" w:eastAsia="Calibri" w:hAnsi="Angsana New"/>
          <w:sz w:val="30"/>
          <w:szCs w:val="30"/>
        </w:rPr>
        <w:t xml:space="preserve"> </w:t>
      </w:r>
      <w:r w:rsidR="00061EA8" w:rsidRPr="0006613E">
        <w:rPr>
          <w:rFonts w:ascii="Angsana New" w:eastAsia="Calibri" w:hAnsi="Angsana New"/>
          <w:sz w:val="30"/>
          <w:szCs w:val="30"/>
          <w:cs/>
          <w:lang w:bidi="th-TH"/>
        </w:rPr>
        <w:t>เนื่องจากบริษัทมีผลประกอบการขาดทุน</w:t>
      </w:r>
      <w:r w:rsidR="001B5C18" w:rsidRPr="0006613E">
        <w:rPr>
          <w:rFonts w:ascii="Angsana New" w:eastAsia="Calibri" w:hAnsi="Angsana New"/>
          <w:sz w:val="30"/>
          <w:szCs w:val="30"/>
          <w:cs/>
          <w:lang w:bidi="th-TH"/>
        </w:rPr>
        <w:t xml:space="preserve"> อย่างไรก็ตาม </w:t>
      </w:r>
      <w:r w:rsidRPr="0006613E">
        <w:rPr>
          <w:rFonts w:ascii="Angsana New" w:eastAsia="Calibri" w:hAnsi="Angsana New"/>
          <w:sz w:val="30"/>
          <w:szCs w:val="30"/>
          <w:cs/>
          <w:lang w:bidi="th-TH"/>
        </w:rPr>
        <w:t xml:space="preserve">เมื่อวันที่ </w:t>
      </w:r>
      <w:r w:rsidRPr="0006613E">
        <w:rPr>
          <w:rFonts w:ascii="Angsana New" w:eastAsia="Calibri" w:hAnsi="Angsana New"/>
          <w:sz w:val="30"/>
          <w:szCs w:val="30"/>
        </w:rPr>
        <w:t xml:space="preserve">27 </w:t>
      </w:r>
      <w:r w:rsidRPr="0006613E">
        <w:rPr>
          <w:rFonts w:ascii="Angsana New" w:eastAsia="Calibri" w:hAnsi="Angsana New"/>
          <w:sz w:val="30"/>
          <w:szCs w:val="30"/>
          <w:cs/>
          <w:lang w:bidi="th-TH"/>
        </w:rPr>
        <w:t xml:space="preserve">ธันวาคม </w:t>
      </w:r>
      <w:r w:rsidRPr="0006613E">
        <w:rPr>
          <w:rFonts w:ascii="Angsana New" w:eastAsia="Calibri" w:hAnsi="Angsana New"/>
          <w:sz w:val="30"/>
          <w:szCs w:val="30"/>
        </w:rPr>
        <w:t xml:space="preserve">2562 </w:t>
      </w:r>
      <w:r w:rsidR="001B5C18" w:rsidRPr="0006613E">
        <w:rPr>
          <w:rFonts w:ascii="Angsana New" w:eastAsia="Calibri" w:hAnsi="Angsana New"/>
          <w:sz w:val="30"/>
          <w:szCs w:val="30"/>
          <w:cs/>
          <w:lang w:bidi="th-TH"/>
        </w:rPr>
        <w:t>บริษัทได้รับหนังสือยืนยันการผ่อนผันจากสถาบันการเงินสำหรับการละเมิดสัญญาเงินกู้ยืมดังกล่าวแล้ว</w:t>
      </w:r>
      <w:r w:rsidR="00D61258" w:rsidRPr="0006613E">
        <w:rPr>
          <w:rFonts w:ascii="Angsana New" w:eastAsia="Calibri" w:hAnsi="Angsana New"/>
          <w:sz w:val="30"/>
          <w:szCs w:val="30"/>
          <w:cs/>
          <w:lang w:bidi="th-TH"/>
        </w:rPr>
        <w:t>สำหรับปีสิ้นสุดวันที่</w:t>
      </w:r>
      <w:r w:rsidR="00D61258" w:rsidRPr="0006613E">
        <w:rPr>
          <w:rFonts w:ascii="Angsana New" w:eastAsia="Calibri" w:hAnsi="Angsana New"/>
          <w:sz w:val="30"/>
          <w:szCs w:val="30"/>
        </w:rPr>
        <w:t xml:space="preserve"> </w:t>
      </w:r>
      <w:r w:rsidR="00A92501" w:rsidRPr="0006613E">
        <w:rPr>
          <w:rFonts w:ascii="Angsana New" w:eastAsia="Calibri" w:hAnsi="Angsana New"/>
          <w:sz w:val="30"/>
          <w:szCs w:val="30"/>
        </w:rPr>
        <w:t xml:space="preserve">31 </w:t>
      </w:r>
      <w:r w:rsidR="00A92501" w:rsidRPr="0006613E">
        <w:rPr>
          <w:rFonts w:ascii="Angsana New" w:eastAsia="Calibri" w:hAnsi="Angsana New"/>
          <w:sz w:val="30"/>
          <w:szCs w:val="30"/>
          <w:cs/>
          <w:lang w:bidi="th-TH"/>
        </w:rPr>
        <w:t xml:space="preserve">ธันวาคม </w:t>
      </w:r>
      <w:r w:rsidR="00A92501" w:rsidRPr="0006613E">
        <w:rPr>
          <w:rFonts w:ascii="Angsana New" w:eastAsia="Calibri" w:hAnsi="Angsana New"/>
          <w:sz w:val="30"/>
          <w:szCs w:val="30"/>
        </w:rPr>
        <w:t>2562</w:t>
      </w:r>
    </w:p>
    <w:p w14:paraId="113EEED0" w14:textId="77777777" w:rsidR="008C7F03" w:rsidRDefault="008C7F03" w:rsidP="001749DC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365C5A36" w14:textId="77777777" w:rsidR="008C7F03" w:rsidRDefault="008C7F03" w:rsidP="001749DC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0FFD8962" w14:textId="77777777" w:rsidR="008C7F03" w:rsidRDefault="008C7F03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0C8C3E2F" w14:textId="77777777" w:rsidR="008C7F03" w:rsidRDefault="008C7F03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7AC77E0F" w14:textId="77777777" w:rsidR="001200F0" w:rsidRDefault="001200F0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7B3A52C8" w14:textId="77777777" w:rsidR="008C7F03" w:rsidRDefault="008C7F03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52B940E1" w14:textId="77777777" w:rsidR="008C7F03" w:rsidRDefault="008C7F03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27FAD8EC" w14:textId="77777777" w:rsidR="008C7F03" w:rsidRPr="00D61258" w:rsidRDefault="008C7F03" w:rsidP="00D61258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1EE73CC0" w14:textId="2D5FBDDE" w:rsidR="00A2516E" w:rsidRPr="00A2516E" w:rsidRDefault="00A2516E" w:rsidP="007B7DD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5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tbl>
      <w:tblPr>
        <w:tblW w:w="916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7"/>
        <w:gridCol w:w="1134"/>
        <w:gridCol w:w="283"/>
        <w:gridCol w:w="1135"/>
        <w:gridCol w:w="236"/>
        <w:gridCol w:w="1134"/>
        <w:gridCol w:w="283"/>
        <w:gridCol w:w="1133"/>
      </w:tblGrid>
      <w:tr w:rsidR="00A2516E" w:rsidRPr="00A2516E" w14:paraId="509B4761" w14:textId="77777777" w:rsidTr="001200F0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243E1" w14:textId="77777777" w:rsidR="00A2516E" w:rsidRPr="00A2516E" w:rsidRDefault="00A2516E" w:rsidP="003A6CAF">
            <w:pPr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2D612" w14:textId="77777777" w:rsidR="00A2516E" w:rsidRPr="00A2516E" w:rsidRDefault="00A2516E" w:rsidP="008A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2516E" w:rsidRPr="00A2516E" w14:paraId="54FBE24F" w14:textId="77777777" w:rsidTr="001200F0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E4215" w14:textId="77777777" w:rsidR="00A2516E" w:rsidRPr="00A2516E" w:rsidRDefault="00A2516E" w:rsidP="00E17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0A0468" w14:textId="77777777" w:rsidR="00A2516E" w:rsidRPr="00A2516E" w:rsidRDefault="00A2516E" w:rsidP="003A6CA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57EF76" w14:textId="77777777" w:rsidR="00A2516E" w:rsidRPr="00A2516E" w:rsidRDefault="00A2516E" w:rsidP="003A6CAF">
            <w:pPr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A4812" w14:textId="77777777" w:rsidR="00A2516E" w:rsidRPr="00A2516E" w:rsidRDefault="00A2516E" w:rsidP="0012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2516E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258" w:rsidRPr="00D61258" w14:paraId="56074C69" w14:textId="77777777" w:rsidTr="001200F0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CFA2" w14:textId="77777777" w:rsidR="00D61258" w:rsidRPr="00A2516E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B5902" w14:textId="0AA32C7D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Pr="00D612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295CA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94E28" w14:textId="4495E300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84452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51FE4B" w14:textId="36655901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Pr="00D612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54A80" w14:textId="77777777" w:rsidR="00D61258" w:rsidRPr="00A2516E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125806BD" w14:textId="484FA904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31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61258" w:rsidRPr="00D61258" w14:paraId="5A5944AD" w14:textId="77777777" w:rsidTr="001200F0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900C8" w14:textId="77777777" w:rsidR="00D61258" w:rsidRPr="00A2516E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0FE335" w14:textId="3313DB71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8C26F8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BFD335" w14:textId="1BD6417D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166D4C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6BDCAC" w14:textId="059B1E2C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FD60B6" w14:textId="77777777" w:rsidR="00D61258" w:rsidRPr="00A2516E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43742918" w14:textId="2AE13595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61258" w:rsidRPr="00A2516E" w14:paraId="769C1BF3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B4A7C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557EE" w14:textId="6F825B68" w:rsidR="00D61258" w:rsidRPr="00A2516E" w:rsidRDefault="003470CD" w:rsidP="00F96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90,710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B1A0D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367B4" w14:textId="34555033" w:rsidR="00D61258" w:rsidRPr="00A2516E" w:rsidRDefault="00E8649A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04FC" w14:textId="77777777" w:rsidR="00D61258" w:rsidRPr="00A2516E" w:rsidRDefault="00D61258" w:rsidP="0012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A211E9" w14:textId="6E68228C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5F3BB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B42FD7" w14:textId="06045975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61258" w:rsidRPr="00A2516E" w14:paraId="318FF987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9391B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409627" w14:textId="5A11FF6A" w:rsidR="00D61258" w:rsidRPr="00A2516E" w:rsidRDefault="003470CD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(17,496)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D2BBC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B5C5" w14:textId="47F2805B" w:rsidR="00D61258" w:rsidRPr="00A2516E" w:rsidRDefault="00E8649A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124AC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8E016" w14:textId="2C0247A7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95A5F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CD90F" w14:textId="6FE88058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61258" w:rsidRPr="00A2516E" w14:paraId="6DF802A7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48B3A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E3272" w14:textId="0F82A4F5" w:rsidR="00D61258" w:rsidRPr="00A2516E" w:rsidRDefault="003470CD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73,214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21B59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020AA" w14:textId="3D32F601" w:rsidR="00D61258" w:rsidRPr="00A2516E" w:rsidRDefault="00E8649A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1F300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4074A" w14:textId="6E838FA2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875E1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F03F7" w14:textId="45909B91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61258" w:rsidRPr="00A2516E" w14:paraId="4AA7E34D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BE79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 w:rsidRPr="00D61258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00E7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14254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A9B5D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6E23A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A1AF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4B5E0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4398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D61258" w:rsidRPr="00A2516E" w14:paraId="0E5E6299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7ECF2" w14:textId="56373A8F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D61258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9CFF1" w14:textId="20F59B88" w:rsidR="00D61258" w:rsidRPr="00A2516E" w:rsidRDefault="003470CD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(9,721)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B03BB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9AD2BB" w14:textId="6714611F" w:rsidR="00D61258" w:rsidRPr="00A2516E" w:rsidRDefault="00E8649A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0CF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8FFF3A" w14:textId="482A1C02" w:rsidR="00D61258" w:rsidRPr="00A2516E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085F" w14:textId="77777777" w:rsidR="00D61258" w:rsidRPr="00A2516E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0F61C" w14:textId="57ACDD38" w:rsidR="00D61258" w:rsidRPr="00A2516E" w:rsidRDefault="00F9609F" w:rsidP="0039737B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D61258" w:rsidRPr="00A2516E" w14:paraId="1E8ACD14" w14:textId="77777777" w:rsidTr="001200F0">
        <w:trPr>
          <w:trHeight w:hRule="exact"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93390" w14:textId="77777777" w:rsidR="00D61258" w:rsidRPr="00D61258" w:rsidRDefault="00D61258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2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C0D0E" w14:textId="43FE0F58" w:rsidR="00D61258" w:rsidRPr="00D61258" w:rsidRDefault="003470CD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63,493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A196" w14:textId="77777777" w:rsidR="00D61258" w:rsidRPr="00D61258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C69E" w14:textId="13DEDD86" w:rsidR="00D61258" w:rsidRPr="00D61258" w:rsidRDefault="00E8649A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C6E0B" w14:textId="77777777" w:rsidR="00D61258" w:rsidRPr="00D61258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68340" w14:textId="128150C5" w:rsidR="00D61258" w:rsidRPr="00D61258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5ED44" w14:textId="77777777" w:rsidR="00D61258" w:rsidRPr="00D61258" w:rsidRDefault="00D61258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FC1A53" w14:textId="1DAF9B7E" w:rsidR="00D61258" w:rsidRPr="00D61258" w:rsidRDefault="00F9609F" w:rsidP="00F9609F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5F4D581" w14:textId="6AAE0063" w:rsidR="006C3B2A" w:rsidRPr="00E133AF" w:rsidRDefault="006C3B2A" w:rsidP="00D6125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33A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tbl>
      <w:tblPr>
        <w:tblW w:w="4800" w:type="pct"/>
        <w:tblInd w:w="42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3"/>
        <w:gridCol w:w="1136"/>
        <w:gridCol w:w="242"/>
        <w:gridCol w:w="1180"/>
        <w:gridCol w:w="282"/>
        <w:gridCol w:w="7"/>
        <w:gridCol w:w="1127"/>
        <w:gridCol w:w="282"/>
        <w:gridCol w:w="1142"/>
      </w:tblGrid>
      <w:tr w:rsidR="001200F0" w:rsidRPr="00C54BFA" w14:paraId="29FC14A2" w14:textId="77777777" w:rsidTr="00356511">
        <w:trPr>
          <w:trHeight w:val="435"/>
        </w:trPr>
        <w:tc>
          <w:tcPr>
            <w:tcW w:w="2073" w:type="pct"/>
          </w:tcPr>
          <w:p w14:paraId="0895A235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7" w:type="pct"/>
            <w:gridSpan w:val="8"/>
            <w:tcBorders>
              <w:bottom w:val="single" w:sz="4" w:space="0" w:color="auto"/>
            </w:tcBorders>
          </w:tcPr>
          <w:p w14:paraId="15E5BFCF" w14:textId="37F6DE79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56511" w:rsidRPr="00C54BFA" w14:paraId="00AF6B67" w14:textId="14C18B65" w:rsidTr="001749DC">
        <w:trPr>
          <w:trHeight w:val="20"/>
        </w:trPr>
        <w:tc>
          <w:tcPr>
            <w:tcW w:w="2073" w:type="pct"/>
          </w:tcPr>
          <w:p w14:paraId="16AC5D97" w14:textId="77777777" w:rsidR="00356511" w:rsidRPr="00C54BF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DEE587" w14:textId="77777777" w:rsidR="00356511" w:rsidRPr="00C54BF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gridSpan w:val="2"/>
            <w:tcBorders>
              <w:top w:val="nil"/>
              <w:bottom w:val="nil"/>
            </w:tcBorders>
          </w:tcPr>
          <w:p w14:paraId="6D8F3395" w14:textId="6271E158" w:rsidR="00356511" w:rsidRPr="00C54BF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8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BADCA5" w14:textId="0A498B3B" w:rsidR="00356511" w:rsidRPr="00C54BFA" w:rsidRDefault="00356511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11" w:rsidRPr="00C54BFA" w14:paraId="4285A1AE" w14:textId="77777777" w:rsidTr="00D60896">
        <w:trPr>
          <w:trHeight w:val="20"/>
        </w:trPr>
        <w:tc>
          <w:tcPr>
            <w:tcW w:w="2073" w:type="pct"/>
          </w:tcPr>
          <w:p w14:paraId="46B059AD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66D1EFB" w14:textId="7CAB49B5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534A7AEB" w14:textId="77777777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6B5A6D66" w14:textId="38BDBF69" w:rsidR="00457A04" w:rsidRPr="00C54BFA" w:rsidRDefault="00457A04" w:rsidP="00120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  <w:tcBorders>
              <w:bottom w:val="nil"/>
            </w:tcBorders>
          </w:tcPr>
          <w:p w14:paraId="0723CEB4" w14:textId="77777777" w:rsidR="00457A04" w:rsidRPr="001200F0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03BD918E" w14:textId="2CD7B107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" w:type="pct"/>
          </w:tcPr>
          <w:p w14:paraId="1A85B6FA" w14:textId="77777777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C945C0" w14:textId="671C6443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56511" w:rsidRPr="00C54BFA" w14:paraId="0FA8777E" w14:textId="77777777" w:rsidTr="00356511">
        <w:trPr>
          <w:trHeight w:val="20"/>
        </w:trPr>
        <w:tc>
          <w:tcPr>
            <w:tcW w:w="2073" w:type="pct"/>
          </w:tcPr>
          <w:p w14:paraId="65B0E36F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E11F3E9" w14:textId="473F4DAF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21C722A3" w14:textId="77777777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F889DC1" w14:textId="62940944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7" w:type="pct"/>
            <w:gridSpan w:val="2"/>
          </w:tcPr>
          <w:p w14:paraId="6718ED72" w14:textId="77777777" w:rsidR="00457A04" w:rsidRPr="001200F0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25A23D4" w14:textId="6434559C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171D47B2" w14:textId="77777777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9543CAC" w14:textId="46C52EB1" w:rsidR="00457A04" w:rsidRPr="00C54BFA" w:rsidRDefault="00457A04" w:rsidP="00D6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56511" w:rsidRPr="00C54BFA" w14:paraId="50C41A54" w14:textId="77777777" w:rsidTr="00356511">
        <w:trPr>
          <w:trHeight w:val="20"/>
        </w:trPr>
        <w:tc>
          <w:tcPr>
            <w:tcW w:w="2073" w:type="pct"/>
          </w:tcPr>
          <w:p w14:paraId="18DED08C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54B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36F3526B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54B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16" w:type="pct"/>
          </w:tcPr>
          <w:p w14:paraId="2FAD9842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31B6D719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E66999F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512043CD" w14:textId="77777777" w:rsidR="00457A04" w:rsidRPr="001200F0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DD5DD8C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70A12809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89DBD9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56511" w:rsidRPr="00C54BFA" w14:paraId="08D16F3D" w14:textId="77777777" w:rsidTr="00356511">
        <w:trPr>
          <w:trHeight w:val="20"/>
        </w:trPr>
        <w:tc>
          <w:tcPr>
            <w:tcW w:w="2073" w:type="pct"/>
            <w:tcBorders>
              <w:bottom w:val="nil"/>
            </w:tcBorders>
          </w:tcPr>
          <w:p w14:paraId="0E32E428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51678BA0" w14:textId="1F33F605" w:rsidR="00457A04" w:rsidRPr="007B7DD3" w:rsidRDefault="007B7DD3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131" w:type="pct"/>
            <w:tcBorders>
              <w:bottom w:val="nil"/>
            </w:tcBorders>
          </w:tcPr>
          <w:p w14:paraId="0C6462B4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022B443F" w14:textId="6A8E08A4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1,680</w:t>
            </w: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50E5E8D9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1F229D03" w14:textId="304F9A1C" w:rsidR="00457A04" w:rsidRPr="00171C52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2,137</w:t>
            </w:r>
          </w:p>
        </w:tc>
        <w:tc>
          <w:tcPr>
            <w:tcW w:w="153" w:type="pct"/>
            <w:tcBorders>
              <w:bottom w:val="nil"/>
            </w:tcBorders>
          </w:tcPr>
          <w:p w14:paraId="0DEE2DD8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5618253" w14:textId="70FAE288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1,486</w:t>
            </w:r>
          </w:p>
        </w:tc>
      </w:tr>
      <w:tr w:rsidR="00356511" w:rsidRPr="00C54BFA" w14:paraId="4E605803" w14:textId="77777777" w:rsidTr="00356511">
        <w:trPr>
          <w:trHeight w:val="20"/>
        </w:trPr>
        <w:tc>
          <w:tcPr>
            <w:tcW w:w="2073" w:type="pct"/>
            <w:tcBorders>
              <w:bottom w:val="nil"/>
            </w:tcBorders>
          </w:tcPr>
          <w:p w14:paraId="65A53CC4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</w:tcPr>
          <w:p w14:paraId="0F192198" w14:textId="77777777" w:rsidR="00457A04" w:rsidRPr="00C54BFA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22A7765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</w:tcPr>
          <w:p w14:paraId="423339DA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  <w:tcBorders>
              <w:bottom w:val="nil"/>
            </w:tcBorders>
          </w:tcPr>
          <w:p w14:paraId="423F4A12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nil"/>
            </w:tcBorders>
            <w:shd w:val="clear" w:color="auto" w:fill="auto"/>
          </w:tcPr>
          <w:p w14:paraId="11096145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  <w:tcBorders>
              <w:bottom w:val="nil"/>
            </w:tcBorders>
          </w:tcPr>
          <w:p w14:paraId="2FE5478B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09F6712C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56511" w:rsidRPr="00C54BFA" w14:paraId="765B72A0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611D3950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6" w:type="pct"/>
            <w:shd w:val="clear" w:color="auto" w:fill="auto"/>
          </w:tcPr>
          <w:p w14:paraId="392CA42E" w14:textId="77777777" w:rsidR="00457A04" w:rsidRPr="00C54BFA" w:rsidRDefault="00457A04" w:rsidP="007B7DD3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0A344B1" w14:textId="77777777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28EF4D3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152F0D0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35ED1658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37F07B2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571208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56511" w:rsidRPr="00C54BFA" w14:paraId="77C2E0AD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2D496D65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16" w:type="pct"/>
            <w:shd w:val="clear" w:color="auto" w:fill="auto"/>
          </w:tcPr>
          <w:p w14:paraId="74F68C89" w14:textId="77777777" w:rsidR="00457A04" w:rsidRPr="00C54BFA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17A6399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F4BB9ED" w14:textId="77777777" w:rsidR="00457A04" w:rsidRPr="00171C52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57288EAA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9F5FA3B" w14:textId="77777777" w:rsidR="00457A04" w:rsidRPr="00171C52" w:rsidRDefault="00457A04" w:rsidP="00171C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7C8D878A" w14:textId="77777777" w:rsidR="00457A04" w:rsidRPr="00171C52" w:rsidRDefault="00457A04" w:rsidP="00171C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14:paraId="5C95BEBB" w14:textId="77777777" w:rsidR="00457A04" w:rsidRPr="00171C52" w:rsidRDefault="00457A04" w:rsidP="00171C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</w:tr>
      <w:tr w:rsidR="00356511" w:rsidRPr="00C54BFA" w14:paraId="3A751FE0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0A323766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16" w:type="pct"/>
            <w:shd w:val="clear" w:color="auto" w:fill="auto"/>
          </w:tcPr>
          <w:p w14:paraId="438402EB" w14:textId="77777777" w:rsidR="00457A04" w:rsidRPr="00C54BFA" w:rsidDel="006A7EC4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A70DA6C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6782E0A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B8AF014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3C28FCD1" w14:textId="77777777" w:rsidR="00457A04" w:rsidRPr="00171C52" w:rsidDel="006A7EC4" w:rsidRDefault="00457A04" w:rsidP="00171C5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14:paraId="0B77B7B2" w14:textId="77777777" w:rsidR="00457A04" w:rsidRPr="00171C52" w:rsidRDefault="00457A04" w:rsidP="00171C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14:paraId="0ACECC02" w14:textId="77777777" w:rsidR="00457A04" w:rsidRPr="00171C52" w:rsidDel="006A7EC4" w:rsidRDefault="00457A04" w:rsidP="00171C5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</w:tr>
      <w:tr w:rsidR="00356511" w:rsidRPr="00C54BFA" w14:paraId="105A1D5D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3A54A23A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5BE05A58" w14:textId="13FACCB1" w:rsidR="00457A04" w:rsidRPr="00C54BFA" w:rsidDel="006A7EC4" w:rsidRDefault="007B7DD3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7E359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" w:type="pct"/>
          </w:tcPr>
          <w:p w14:paraId="48F6C28D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D927A3B" w14:textId="07912A88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7,630</w:t>
            </w:r>
          </w:p>
        </w:tc>
        <w:tc>
          <w:tcPr>
            <w:tcW w:w="157" w:type="pct"/>
            <w:gridSpan w:val="2"/>
          </w:tcPr>
          <w:p w14:paraId="37680F90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2E29D0E5" w14:textId="02DE550E" w:rsidR="00457A04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651</w:t>
            </w:r>
          </w:p>
        </w:tc>
        <w:tc>
          <w:tcPr>
            <w:tcW w:w="153" w:type="pct"/>
          </w:tcPr>
          <w:p w14:paraId="153FA2E8" w14:textId="77777777" w:rsidR="00457A04" w:rsidRPr="00171C52" w:rsidRDefault="00457A04" w:rsidP="00171C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5595D39" w14:textId="772979DC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2,686</w:t>
            </w:r>
          </w:p>
        </w:tc>
      </w:tr>
      <w:tr w:rsidR="00356511" w:rsidRPr="00C54BFA" w14:paraId="07DD05C8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6C254177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6C4D5369" w14:textId="77777777" w:rsidR="00457A04" w:rsidRPr="00C54BFA" w:rsidDel="006A7EC4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D85D39C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4213FA3D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1373C5AA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shd w:val="clear" w:color="auto" w:fill="auto"/>
          </w:tcPr>
          <w:p w14:paraId="5B72B384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5A5DC7F6" w14:textId="77777777" w:rsidR="00457A04" w:rsidRPr="00171C52" w:rsidRDefault="00457A04" w:rsidP="00171C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ACD0F9E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56511" w:rsidRPr="00C54BFA" w14:paraId="4F30BDAC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453373EA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6" w:type="pct"/>
            <w:shd w:val="clear" w:color="auto" w:fill="auto"/>
          </w:tcPr>
          <w:p w14:paraId="61F2C2EE" w14:textId="77777777" w:rsidR="00457A04" w:rsidRPr="00C54BFA" w:rsidDel="006A7EC4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92D0605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40" w:type="pct"/>
          </w:tcPr>
          <w:p w14:paraId="0F4CB454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0CAEAB13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3E59FFE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3B378D91" w14:textId="77777777" w:rsidR="00457A04" w:rsidRPr="00171C52" w:rsidRDefault="00457A04" w:rsidP="00171C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14:paraId="5D3ED9A7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56511" w:rsidRPr="00C54BFA" w14:paraId="695834F8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1BE95FCE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กำไรจากการประมาณตามหลัก</w:t>
            </w:r>
          </w:p>
        </w:tc>
        <w:tc>
          <w:tcPr>
            <w:tcW w:w="616" w:type="pct"/>
            <w:shd w:val="clear" w:color="auto" w:fill="auto"/>
          </w:tcPr>
          <w:p w14:paraId="630D2006" w14:textId="77777777" w:rsidR="00457A04" w:rsidRPr="00C54BFA" w:rsidDel="006A7EC4" w:rsidRDefault="00457A04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9927D3F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40" w:type="pct"/>
          </w:tcPr>
          <w:p w14:paraId="53DB7F0D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14:paraId="26A5F329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76E32C7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699ECFB0" w14:textId="77777777" w:rsidR="00457A04" w:rsidRPr="00171C52" w:rsidRDefault="00457A04" w:rsidP="00171C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</w:tcPr>
          <w:p w14:paraId="0C927326" w14:textId="77777777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356511" w:rsidRPr="00C54BFA" w14:paraId="583C1B22" w14:textId="77777777" w:rsidTr="00356511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073" w:type="pct"/>
          </w:tcPr>
          <w:p w14:paraId="77F508D3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BF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C5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C54BF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shd w:val="clear" w:color="auto" w:fill="auto"/>
          </w:tcPr>
          <w:p w14:paraId="0E6074BA" w14:textId="15E8A142" w:rsidR="00457A04" w:rsidRPr="00C54BFA" w:rsidDel="006A7EC4" w:rsidRDefault="007B7DD3" w:rsidP="007B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56AB09B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0905E428" w14:textId="53BC3B8A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(3,653)</w:t>
            </w:r>
          </w:p>
        </w:tc>
        <w:tc>
          <w:tcPr>
            <w:tcW w:w="157" w:type="pct"/>
            <w:gridSpan w:val="2"/>
          </w:tcPr>
          <w:p w14:paraId="420E8EB3" w14:textId="77777777" w:rsidR="00457A04" w:rsidRPr="00171C52" w:rsidRDefault="00457A04" w:rsidP="001200F0">
            <w:pPr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43853D66" w14:textId="2671BDF9" w:rsidR="00457A04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99139C2" w14:textId="77777777" w:rsidR="00457A04" w:rsidRPr="00171C52" w:rsidRDefault="00457A04" w:rsidP="00171C5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361C12A" w14:textId="428DD58B" w:rsidR="00457A04" w:rsidRPr="00171C52" w:rsidDel="006A7EC4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(4,045)</w:t>
            </w:r>
          </w:p>
        </w:tc>
      </w:tr>
    </w:tbl>
    <w:p w14:paraId="63518BAB" w14:textId="77777777" w:rsidR="00D60896" w:rsidRDefault="00D60896" w:rsidP="00171C52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2E1BBD8B" w14:textId="77777777" w:rsidR="00782734" w:rsidRPr="00171C52" w:rsidRDefault="00137D55" w:rsidP="00171C52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lastRenderedPageBreak/>
        <w:t>กลุ่มบริษัทจัดการโครงการบำเหน็จบำนาญพนักงานตามข้อกำหนดของพระราชบัญญัติคุ้มครองแรงงาน พ</w:t>
      </w:r>
      <w:r w:rsidRPr="00171C52">
        <w:rPr>
          <w:rFonts w:ascii="Angsana New" w:eastAsia="Calibri" w:hAnsi="Angsana New"/>
          <w:sz w:val="30"/>
          <w:szCs w:val="30"/>
          <w:rtl/>
          <w:cs/>
        </w:rPr>
        <w:t>.</w:t>
      </w:r>
      <w:r w:rsidRPr="00171C52">
        <w:rPr>
          <w:rFonts w:ascii="Angsana New" w:eastAsia="Calibri" w:hAnsi="Angsana New"/>
          <w:sz w:val="30"/>
          <w:szCs w:val="30"/>
          <w:rtl/>
          <w:cs/>
          <w:lang w:bidi="th-TH"/>
        </w:rPr>
        <w:t>ศ</w:t>
      </w:r>
      <w:r w:rsidRPr="00171C52">
        <w:rPr>
          <w:rFonts w:ascii="Angsana New" w:eastAsia="Calibri" w:hAnsi="Angsana New"/>
          <w:sz w:val="30"/>
          <w:szCs w:val="30"/>
          <w:rtl/>
          <w:cs/>
        </w:rPr>
        <w:t xml:space="preserve">. </w:t>
      </w:r>
      <w:r w:rsidR="00F55CAC" w:rsidRPr="00171C52">
        <w:rPr>
          <w:rFonts w:ascii="Angsana New" w:eastAsia="Calibri" w:hAnsi="Angsana New"/>
          <w:sz w:val="30"/>
          <w:szCs w:val="30"/>
        </w:rPr>
        <w:t>2541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>ในการให้ผลประโยชน์เมื่อเกษียณแก่พนักงานตามสิทธิและอายุงาน</w:t>
      </w:r>
    </w:p>
    <w:p w14:paraId="1FEA9B52" w14:textId="76A8B292" w:rsidR="006C3B2A" w:rsidRPr="00171C52" w:rsidRDefault="006C3B2A" w:rsidP="00171C52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>โครงการผลประโยชน์ที่กำหนดไว้มีความเสี่ยงจากการประมาณการตามหลักคณ</w:t>
      </w:r>
      <w:r w:rsid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ิตศาสตร์ประกันภัย ได้แก่ 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>ความเสี่ยงจากอัตราดอกเบี้ย และความเสี่ยงจากการเพิ่มขึ้นของเงินเดือนในอนาคต</w:t>
      </w:r>
    </w:p>
    <w:p w14:paraId="162A820C" w14:textId="2EE689A9" w:rsidR="00074293" w:rsidRPr="008C7F03" w:rsidRDefault="003B5816" w:rsidP="008C7F03">
      <w:pPr>
        <w:pStyle w:val="block"/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เมื่อวันที่ </w:t>
      </w:r>
      <w:r w:rsidR="00F55CAC" w:rsidRPr="00171C52">
        <w:rPr>
          <w:rFonts w:ascii="Angsana New" w:eastAsia="Calibri" w:hAnsi="Angsana New"/>
          <w:sz w:val="30"/>
          <w:szCs w:val="30"/>
        </w:rPr>
        <w:t>5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="00F55CAC" w:rsidRPr="00171C52">
        <w:rPr>
          <w:rFonts w:ascii="Angsana New" w:eastAsia="Calibri" w:hAnsi="Angsana New"/>
          <w:sz w:val="30"/>
          <w:szCs w:val="30"/>
        </w:rPr>
        <w:t>2562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F55CAC" w:rsidRPr="00171C52">
        <w:rPr>
          <w:rFonts w:ascii="Angsana New" w:eastAsia="Calibri" w:hAnsi="Angsana New"/>
          <w:sz w:val="30"/>
          <w:szCs w:val="30"/>
        </w:rPr>
        <w:t>20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F55CAC" w:rsidRPr="00171C52">
        <w:rPr>
          <w:rFonts w:ascii="Angsana New" w:eastAsia="Calibri" w:hAnsi="Angsana New"/>
          <w:sz w:val="30"/>
          <w:szCs w:val="30"/>
        </w:rPr>
        <w:t>400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="00F55CAC" w:rsidRPr="00171C52">
        <w:rPr>
          <w:rFonts w:ascii="Angsana New" w:eastAsia="Calibri" w:hAnsi="Angsana New"/>
          <w:sz w:val="30"/>
          <w:szCs w:val="30"/>
        </w:rPr>
        <w:t>2562</w:t>
      </w: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</w:t>
      </w:r>
      <w:r w:rsidR="008C7F03">
        <w:rPr>
          <w:rFonts w:ascii="Angsana New" w:eastAsia="Calibri" w:hAnsi="Angsana New" w:hint="cs"/>
          <w:sz w:val="30"/>
          <w:szCs w:val="30"/>
          <w:cs/>
          <w:lang w:bidi="th-TH"/>
        </w:rPr>
        <w:t>ึ้น</w:t>
      </w:r>
    </w:p>
    <w:p w14:paraId="26EEE897" w14:textId="77777777" w:rsidR="006C3B2A" w:rsidRPr="00171C52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  <w:r w:rsidRPr="00171C52">
        <w:rPr>
          <w:rFonts w:ascii="Angsana New" w:eastAsia="Calibri" w:hAnsi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2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36"/>
        <w:gridCol w:w="1215"/>
        <w:gridCol w:w="284"/>
        <w:gridCol w:w="1134"/>
        <w:gridCol w:w="249"/>
        <w:gridCol w:w="1134"/>
        <w:gridCol w:w="8"/>
      </w:tblGrid>
      <w:tr w:rsidR="00457A04" w:rsidRPr="00C54BFA" w14:paraId="1824149A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45ACBC37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49CA2F3" w14:textId="6AC5842C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57A04" w:rsidRPr="00C54BFA" w14:paraId="215A066C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65F035EF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20969" w14:textId="7A8D7EBD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3FD717" w14:textId="1103D92D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tcBorders>
              <w:bottom w:val="single" w:sz="4" w:space="0" w:color="auto"/>
            </w:tcBorders>
          </w:tcPr>
          <w:p w14:paraId="1D2B4DF2" w14:textId="09E7014E" w:rsidR="00457A04" w:rsidRPr="00457A04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A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A04" w:rsidRPr="00C54BFA" w14:paraId="3CAA8683" w14:textId="77777777" w:rsidTr="00966FF1">
        <w:trPr>
          <w:trHeight w:hRule="exact" w:val="374"/>
        </w:trPr>
        <w:tc>
          <w:tcPr>
            <w:tcW w:w="3827" w:type="dxa"/>
          </w:tcPr>
          <w:p w14:paraId="0ADDE248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3EA651" w14:textId="10F1296D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77F5A2C" w14:textId="77777777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BB347CB" w14:textId="0ECEF040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47D5E93F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62000F" w14:textId="33E37CD3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9" w:type="dxa"/>
          </w:tcPr>
          <w:p w14:paraId="6EA9280C" w14:textId="77777777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6A724413" w14:textId="39387F9F" w:rsidR="00457A04" w:rsidRPr="00C54BFA" w:rsidRDefault="00457A04" w:rsidP="00457A0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7A04" w:rsidRPr="00C54BFA" w14:paraId="014054CD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1DB3FFE5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134" w:type="dxa"/>
          </w:tcPr>
          <w:p w14:paraId="1D6CA5DF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241FE5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0E883C3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139526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14DAD52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6BFEE672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DBA471" w14:textId="77777777" w:rsidR="00457A04" w:rsidRPr="00C54BFA" w:rsidRDefault="00457A04" w:rsidP="00457A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A04" w:rsidRPr="00C54BFA" w14:paraId="54F81B7E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1C01F678" w14:textId="7B7CDADC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55CAC" w:rsidRPr="00F55CAC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125923B4" w14:textId="6BDC001A" w:rsidR="00457A04" w:rsidRPr="00C54BFA" w:rsidRDefault="002743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36" w:type="dxa"/>
          </w:tcPr>
          <w:p w14:paraId="00BB61A9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F9E4123" w14:textId="11A432AF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7,056</w:t>
            </w:r>
          </w:p>
        </w:tc>
        <w:tc>
          <w:tcPr>
            <w:tcW w:w="284" w:type="dxa"/>
          </w:tcPr>
          <w:p w14:paraId="6535A867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8A6C74" w14:textId="509EF800" w:rsidR="00457A04" w:rsidRPr="00C54BFA" w:rsidRDefault="0006613E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1,486</w:t>
            </w:r>
          </w:p>
        </w:tc>
        <w:tc>
          <w:tcPr>
            <w:tcW w:w="249" w:type="dxa"/>
          </w:tcPr>
          <w:p w14:paraId="176F93B5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823A02" w14:textId="30780AD4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3,955</w:t>
            </w:r>
          </w:p>
        </w:tc>
      </w:tr>
      <w:tr w:rsidR="00457A04" w:rsidRPr="00C54BFA" w14:paraId="48F88B14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5303FA47" w14:textId="4252BC7F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134" w:type="dxa"/>
            <w:shd w:val="clear" w:color="auto" w:fill="auto"/>
          </w:tcPr>
          <w:p w14:paraId="5AA54E48" w14:textId="71FCDEAD" w:rsidR="00457A04" w:rsidRPr="00C54BFA" w:rsidRDefault="002743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B90DDB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553B09" w14:textId="1F758810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305</w:t>
            </w:r>
          </w:p>
        </w:tc>
        <w:tc>
          <w:tcPr>
            <w:tcW w:w="284" w:type="dxa"/>
          </w:tcPr>
          <w:p w14:paraId="40C6B61D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455B51" w14:textId="7D9D064A" w:rsidR="00457A04" w:rsidRPr="00C54BFA" w:rsidDel="006A7EC4" w:rsidRDefault="0006613E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9CCF1AA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5FEC4A" w14:textId="3CC98B1F" w:rsidR="00457A04" w:rsidRPr="00171C52" w:rsidDel="006A7EC4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57A04" w:rsidRPr="00C54BFA" w14:paraId="114F57DF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27693AEE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0B067436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4F47E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0443415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8EC6D8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76F35AC" w14:textId="77777777" w:rsidR="00457A04" w:rsidRPr="00C54BFA" w:rsidRDefault="00457A04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06ACA3E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DDA6A8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57A04" w:rsidRPr="00C54BFA" w14:paraId="4A6C2094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2BEABB83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shd w:val="clear" w:color="auto" w:fill="auto"/>
          </w:tcPr>
          <w:p w14:paraId="67285E97" w14:textId="1D5E2854" w:rsidR="00457A04" w:rsidRPr="00C54BFA" w:rsidRDefault="002743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14:paraId="12C1A41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9BFF885" w14:textId="1F0AD945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7,388</w:t>
            </w:r>
          </w:p>
        </w:tc>
        <w:tc>
          <w:tcPr>
            <w:tcW w:w="284" w:type="dxa"/>
          </w:tcPr>
          <w:p w14:paraId="44ADBFB6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8A08833" w14:textId="53C75406" w:rsidR="00457A04" w:rsidRPr="00C54BFA" w:rsidDel="006A7EC4" w:rsidRDefault="0006613E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49" w:type="dxa"/>
          </w:tcPr>
          <w:p w14:paraId="2195F9A0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963496" w14:textId="417F7B82" w:rsidR="00457A04" w:rsidRPr="00171C52" w:rsidDel="006A7EC4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2,444</w:t>
            </w:r>
          </w:p>
        </w:tc>
      </w:tr>
      <w:tr w:rsidR="00457A04" w:rsidRPr="00C54BFA" w14:paraId="77A5FB58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312AAF8C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9D6945" w14:textId="0487370A" w:rsidR="00457A04" w:rsidRPr="00C54BFA" w:rsidRDefault="002743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2ADC6CFC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54DCF1E" w14:textId="2B39352E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242</w:t>
            </w:r>
          </w:p>
        </w:tc>
        <w:tc>
          <w:tcPr>
            <w:tcW w:w="284" w:type="dxa"/>
          </w:tcPr>
          <w:p w14:paraId="750FAE5A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A0A795" w14:textId="18BD66B6" w:rsidR="00457A04" w:rsidRPr="00C54BFA" w:rsidDel="006A7EC4" w:rsidRDefault="0006613E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9" w:type="dxa"/>
          </w:tcPr>
          <w:p w14:paraId="2F49E6C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265C0B" w14:textId="13A8E276" w:rsidR="00457A04" w:rsidRPr="00171C52" w:rsidDel="006A7EC4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242</w:t>
            </w:r>
          </w:p>
        </w:tc>
      </w:tr>
      <w:tr w:rsidR="00457A04" w:rsidRPr="00C54BFA" w14:paraId="10A58F81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35A847A5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15558" w14:textId="7D380FBC" w:rsidR="00457A04" w:rsidRPr="00171C52" w:rsidRDefault="002743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36" w:type="dxa"/>
          </w:tcPr>
          <w:p w14:paraId="60C3C09F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0C181AE" w14:textId="156E22D4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7,630</w:t>
            </w:r>
          </w:p>
        </w:tc>
        <w:tc>
          <w:tcPr>
            <w:tcW w:w="284" w:type="dxa"/>
          </w:tcPr>
          <w:p w14:paraId="2A98DBF6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277C" w14:textId="6CB11399" w:rsidR="00457A04" w:rsidRPr="00171C52" w:rsidDel="006A7EC4" w:rsidRDefault="0006613E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49" w:type="dxa"/>
          </w:tcPr>
          <w:p w14:paraId="0966A5F4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F93651" w14:textId="3550E010" w:rsidR="00457A04" w:rsidRPr="00171C52" w:rsidDel="006A7EC4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2,686</w:t>
            </w:r>
          </w:p>
        </w:tc>
      </w:tr>
      <w:tr w:rsidR="00457A04" w:rsidRPr="00C54BFA" w14:paraId="2F85EC2A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24D3EFC4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71A1F15D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581B5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A3DDF97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B74773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3CC4F8" w14:textId="77777777" w:rsidR="00457A04" w:rsidRPr="00C54BFA" w:rsidRDefault="00457A04" w:rsidP="004D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25D2ECB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D90447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57A04" w:rsidRPr="00C54BFA" w14:paraId="5DC63239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3FC1CEF7" w14:textId="77777777" w:rsidR="00457A04" w:rsidRPr="00C54BFA" w:rsidRDefault="00457A04" w:rsidP="0021417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134" w:type="dxa"/>
            <w:shd w:val="clear" w:color="auto" w:fill="auto"/>
          </w:tcPr>
          <w:p w14:paraId="092DAD0E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54A4F7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2495805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C28BCF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C7A75CB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105AE4E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FCE412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57A04" w:rsidRPr="00C54BFA" w14:paraId="02085695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17818A94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4" w:type="dxa"/>
            <w:shd w:val="clear" w:color="auto" w:fill="auto"/>
          </w:tcPr>
          <w:p w14:paraId="5FAE2063" w14:textId="178B57E1" w:rsidR="00457A04" w:rsidRPr="00C54BFA" w:rsidRDefault="007E359C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1D60E3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1AC606" w14:textId="18DD0D15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(3,653)</w:t>
            </w:r>
          </w:p>
        </w:tc>
        <w:tc>
          <w:tcPr>
            <w:tcW w:w="284" w:type="dxa"/>
          </w:tcPr>
          <w:p w14:paraId="3E2B9AB0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9DA28DB" w14:textId="6049CD5D" w:rsidR="00457A04" w:rsidRPr="00C54BFA" w:rsidDel="006A7EC4" w:rsidRDefault="000661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15E280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31B563" w14:textId="633D4E9C" w:rsidR="00457A04" w:rsidRPr="00171C52" w:rsidDel="006A7EC4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(4,045)</w:t>
            </w:r>
          </w:p>
        </w:tc>
      </w:tr>
      <w:tr w:rsidR="00457A04" w:rsidRPr="00C54BFA" w14:paraId="61DD1E7F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63B69FF0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7022B4EB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38970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173C8773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82500B3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E98962B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EC5998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9ED84F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57A04" w:rsidRPr="00C54BFA" w14:paraId="5E5C049E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7AE7D922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โอนภาระผูกพันของผลประโยชน์พนักงาน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2B81D5E1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6DB33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4411C9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6B393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7DD93B" w14:textId="77777777" w:rsidR="00457A04" w:rsidRPr="00C54BFA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C036A67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15B8B6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57A04" w:rsidRPr="00C54BFA" w14:paraId="37F2EB98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0B2A0DD3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ไปบริษัทย่อย</w:t>
            </w:r>
          </w:p>
        </w:tc>
        <w:tc>
          <w:tcPr>
            <w:tcW w:w="1134" w:type="dxa"/>
            <w:shd w:val="clear" w:color="auto" w:fill="auto"/>
          </w:tcPr>
          <w:p w14:paraId="676104C2" w14:textId="57B70158" w:rsidR="00457A04" w:rsidRPr="00C54BFA" w:rsidRDefault="007E359C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006DA8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7B7E13" w14:textId="341CF3E6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BA09A02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B412959" w14:textId="0A586180" w:rsidR="00457A04" w:rsidRPr="00C54BFA" w:rsidRDefault="000661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3DDC2761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DF8B61" w14:textId="37980385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(1,110)</w:t>
            </w:r>
          </w:p>
        </w:tc>
      </w:tr>
      <w:tr w:rsidR="00457A04" w:rsidRPr="00782734" w14:paraId="24B61DDF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11C391D2" w14:textId="2EEA975A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โอนออกจากการขายเงินลงทุน </w:t>
            </w:r>
          </w:p>
        </w:tc>
        <w:tc>
          <w:tcPr>
            <w:tcW w:w="1134" w:type="dxa"/>
            <w:shd w:val="clear" w:color="auto" w:fill="auto"/>
          </w:tcPr>
          <w:p w14:paraId="16BDE428" w14:textId="22BB6610" w:rsidR="00457A04" w:rsidRPr="00C54BFA" w:rsidRDefault="007E359C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E69539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1F75225" w14:textId="1474DA68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(9,658)</w:t>
            </w:r>
          </w:p>
        </w:tc>
        <w:tc>
          <w:tcPr>
            <w:tcW w:w="284" w:type="dxa"/>
          </w:tcPr>
          <w:p w14:paraId="6817363F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D8902CD" w14:textId="7BA11083" w:rsidR="00457A04" w:rsidRPr="00C54BFA" w:rsidRDefault="000661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C3D4C3C" w14:textId="77777777" w:rsidR="00457A04" w:rsidRPr="00C54BFA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06A28ADE" w14:textId="2F0CB9D0" w:rsidR="00457A04" w:rsidRPr="00171C52" w:rsidRDefault="0078273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57A04" w:rsidRPr="00C54BFA" w14:paraId="5900441B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5CD50030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51670" w14:textId="0A47262B" w:rsidR="00457A04" w:rsidRPr="00171C52" w:rsidRDefault="007E359C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0EAC133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027468" w14:textId="6CA52BD0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(13,311)</w:t>
            </w:r>
          </w:p>
        </w:tc>
        <w:tc>
          <w:tcPr>
            <w:tcW w:w="284" w:type="dxa"/>
          </w:tcPr>
          <w:p w14:paraId="0E387A13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FD889" w14:textId="6D036773" w:rsidR="00457A04" w:rsidRPr="00171C52" w:rsidRDefault="0006613E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012CB00" w14:textId="77777777" w:rsidR="00457A04" w:rsidRPr="00171C52" w:rsidRDefault="00457A04" w:rsidP="0006613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0AEBAE" w14:textId="17FC8533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(5,155)</w:t>
            </w:r>
          </w:p>
        </w:tc>
      </w:tr>
      <w:tr w:rsidR="00457A04" w:rsidRPr="00C54BFA" w14:paraId="2BB73CCD" w14:textId="77777777" w:rsidTr="00966FF1">
        <w:trPr>
          <w:gridAfter w:val="1"/>
          <w:wAfter w:w="8" w:type="dxa"/>
          <w:trHeight w:hRule="exact" w:val="374"/>
        </w:trPr>
        <w:tc>
          <w:tcPr>
            <w:tcW w:w="3827" w:type="dxa"/>
          </w:tcPr>
          <w:p w14:paraId="2877A571" w14:textId="77777777" w:rsidR="00457A04" w:rsidRPr="00C54BFA" w:rsidRDefault="00457A04" w:rsidP="0021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112B266" w14:textId="79FD78AD" w:rsidR="00457A04" w:rsidRPr="00171C52" w:rsidRDefault="007E359C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27433E">
              <w:rPr>
                <w:rFonts w:ascii="Angsana New" w:hAnsi="Angsana New"/>
                <w:b/>
                <w:bCs/>
                <w:sz w:val="30"/>
                <w:szCs w:val="30"/>
              </w:rPr>
              <w:t>2,600</w:t>
            </w:r>
          </w:p>
        </w:tc>
        <w:tc>
          <w:tcPr>
            <w:tcW w:w="236" w:type="dxa"/>
          </w:tcPr>
          <w:p w14:paraId="1552BE6F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26077D3" w14:textId="5AE06024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1,680</w:t>
            </w:r>
          </w:p>
        </w:tc>
        <w:tc>
          <w:tcPr>
            <w:tcW w:w="284" w:type="dxa"/>
          </w:tcPr>
          <w:p w14:paraId="69E1A8C6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114ACF1" w14:textId="674FD875" w:rsidR="00457A04" w:rsidRPr="00171C52" w:rsidRDefault="00483253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2,137</w:t>
            </w:r>
          </w:p>
        </w:tc>
        <w:tc>
          <w:tcPr>
            <w:tcW w:w="249" w:type="dxa"/>
          </w:tcPr>
          <w:p w14:paraId="613B5A70" w14:textId="77777777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D096011" w14:textId="7685EB0E" w:rsidR="00457A04" w:rsidRPr="00171C52" w:rsidRDefault="00457A04" w:rsidP="0006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1,486</w:t>
            </w:r>
          </w:p>
        </w:tc>
      </w:tr>
    </w:tbl>
    <w:p w14:paraId="5D3BDE27" w14:textId="77777777" w:rsidR="008C7F03" w:rsidRDefault="008C7F03" w:rsidP="00214171">
      <w:pPr>
        <w:pStyle w:val="block"/>
        <w:tabs>
          <w:tab w:val="left" w:pos="426"/>
        </w:tabs>
        <w:spacing w:before="24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5CC65C20" w14:textId="77777777" w:rsidR="008C7F03" w:rsidRDefault="008C7F03" w:rsidP="00214171">
      <w:pPr>
        <w:pStyle w:val="block"/>
        <w:tabs>
          <w:tab w:val="left" w:pos="426"/>
        </w:tabs>
        <w:spacing w:before="240" w:after="0" w:line="240" w:lineRule="atLeast"/>
        <w:ind w:left="426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4C929976" w14:textId="6BF18699" w:rsidR="006C3B2A" w:rsidRPr="00C54BFA" w:rsidRDefault="006C3B2A" w:rsidP="00214171">
      <w:pPr>
        <w:pStyle w:val="block"/>
        <w:tabs>
          <w:tab w:val="left" w:pos="426"/>
        </w:tabs>
        <w:spacing w:before="240" w:after="0" w:line="240" w:lineRule="atLeast"/>
        <w:ind w:left="426"/>
        <w:rPr>
          <w:rFonts w:ascii="Angsana New" w:hAnsi="Angsana New"/>
          <w:sz w:val="30"/>
          <w:szCs w:val="30"/>
        </w:rPr>
      </w:pPr>
      <w:r w:rsidRPr="00214171">
        <w:rPr>
          <w:rFonts w:ascii="Angsana New" w:eastAsia="Calibri" w:hAnsi="Angsana New"/>
          <w:sz w:val="30"/>
          <w:szCs w:val="30"/>
          <w:cs/>
          <w:lang w:bidi="th-TH"/>
        </w:rPr>
        <w:lastRenderedPageBreak/>
        <w:t>กำไรจากการประมาณตามหลักคณิตศาสตร์ประกันภัยที่รับรู้ในกำไรขาดทุนเบ็ดเสร็จอื่นเกิดขึ้นจาก</w:t>
      </w: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35"/>
        <w:gridCol w:w="1134"/>
        <w:gridCol w:w="283"/>
        <w:gridCol w:w="1134"/>
        <w:gridCol w:w="236"/>
        <w:gridCol w:w="1182"/>
        <w:gridCol w:w="283"/>
        <w:gridCol w:w="1168"/>
      </w:tblGrid>
      <w:tr w:rsidR="00457A04" w:rsidRPr="00C54BFA" w14:paraId="2FDA9005" w14:textId="77777777" w:rsidTr="00356511">
        <w:tc>
          <w:tcPr>
            <w:tcW w:w="3935" w:type="dxa"/>
          </w:tcPr>
          <w:p w14:paraId="01589995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20" w:type="dxa"/>
            <w:gridSpan w:val="7"/>
            <w:tcBorders>
              <w:bottom w:val="single" w:sz="4" w:space="0" w:color="auto"/>
            </w:tcBorders>
          </w:tcPr>
          <w:p w14:paraId="140C1DA9" w14:textId="71E87815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57A04" w:rsidRPr="00C54BFA" w14:paraId="3C8015AF" w14:textId="77777777" w:rsidTr="00356511">
        <w:tc>
          <w:tcPr>
            <w:tcW w:w="3935" w:type="dxa"/>
          </w:tcPr>
          <w:p w14:paraId="1F8E8CDD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BED03B" w14:textId="7E53B36A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472806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55D737AF" w14:textId="6C16D806" w:rsidR="00457A04" w:rsidRPr="00457A04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A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A04" w:rsidRPr="00C54BFA" w14:paraId="0F55522E" w14:textId="77777777" w:rsidTr="00356511">
        <w:tc>
          <w:tcPr>
            <w:tcW w:w="3935" w:type="dxa"/>
          </w:tcPr>
          <w:p w14:paraId="6ED3EF6C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94F9BE" w14:textId="6240AC85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3DE370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4B0B5F" w14:textId="0E1D854C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3FFDA29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9611589" w14:textId="2367B0D8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7C8413EA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1FCEE77" w14:textId="586BE4AD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57A04" w:rsidRPr="00C54BFA" w14:paraId="60ECB176" w14:textId="77777777" w:rsidTr="00356511">
        <w:tc>
          <w:tcPr>
            <w:tcW w:w="3935" w:type="dxa"/>
          </w:tcPr>
          <w:p w14:paraId="27F10B88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42BEF" w14:textId="3E309511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69264D42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6ECA38" w14:textId="68D38D4E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E50C01B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AE685BB" w14:textId="16E0EB44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18A51A12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0E5F4CA" w14:textId="4DAE41D4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453D" w:rsidRPr="00C54BFA" w14:paraId="209B5080" w14:textId="77777777" w:rsidTr="00356511">
        <w:tc>
          <w:tcPr>
            <w:tcW w:w="3935" w:type="dxa"/>
          </w:tcPr>
          <w:p w14:paraId="5B8894BB" w14:textId="59E0DF88" w:rsidR="00B5453D" w:rsidRPr="00BC53E1" w:rsidRDefault="00B5453D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BC53E1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34" w:type="dxa"/>
            <w:shd w:val="clear" w:color="auto" w:fill="auto"/>
          </w:tcPr>
          <w:p w14:paraId="21BEABB8" w14:textId="6AC09A8D" w:rsidR="00B5453D" w:rsidRPr="00C54BFA" w:rsidRDefault="0027433E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CE66E5" w14:textId="77777777" w:rsidR="00B5453D" w:rsidRPr="00C54BFA" w:rsidRDefault="00B5453D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4E29BF" w14:textId="6FC19781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</w:tcPr>
          <w:p w14:paraId="10A453F7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B35DA77" w14:textId="640E8F4B" w:rsidR="00B5453D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0AAF65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F776F5" w14:textId="28CDF784" w:rsidR="00B5453D" w:rsidRPr="00171C52" w:rsidDel="006A7EC4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229</w:t>
            </w:r>
          </w:p>
        </w:tc>
      </w:tr>
      <w:tr w:rsidR="00B5453D" w:rsidRPr="00C54BFA" w14:paraId="51587DD8" w14:textId="77777777" w:rsidTr="00356511">
        <w:tc>
          <w:tcPr>
            <w:tcW w:w="3935" w:type="dxa"/>
          </w:tcPr>
          <w:p w14:paraId="016BFA86" w14:textId="603E98F7" w:rsidR="00B5453D" w:rsidRPr="00BC53E1" w:rsidRDefault="00B5453D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BC53E1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34" w:type="dxa"/>
            <w:shd w:val="clear" w:color="auto" w:fill="auto"/>
          </w:tcPr>
          <w:p w14:paraId="267686C0" w14:textId="79F60BC7" w:rsidR="00B5453D" w:rsidRPr="00C54BFA" w:rsidRDefault="0027433E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1C43B4" w14:textId="77777777" w:rsidR="00B5453D" w:rsidRPr="00C54BFA" w:rsidRDefault="00B5453D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5E0819" w14:textId="160C57C1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14:paraId="59699603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2ACDB0A" w14:textId="1D9C1A59" w:rsidR="00B5453D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C5BE253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06863B" w14:textId="4AB3B498" w:rsidR="00B5453D" w:rsidRPr="00171C52" w:rsidDel="006A7EC4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91</w:t>
            </w:r>
          </w:p>
        </w:tc>
      </w:tr>
      <w:tr w:rsidR="00B5453D" w:rsidRPr="00C54BFA" w14:paraId="4375A9EB" w14:textId="77777777" w:rsidTr="00356511">
        <w:tc>
          <w:tcPr>
            <w:tcW w:w="3935" w:type="dxa"/>
          </w:tcPr>
          <w:p w14:paraId="4AE09D69" w14:textId="150BF574" w:rsidR="00B5453D" w:rsidRPr="00BC53E1" w:rsidRDefault="00B5453D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BC53E1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03AC19" w14:textId="6F2EDB75" w:rsidR="00B5453D" w:rsidRPr="00C54BFA" w:rsidRDefault="0027433E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5EE0495" w14:textId="77777777" w:rsidR="00B5453D" w:rsidRPr="00C54BFA" w:rsidRDefault="00B5453D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32CF99" w14:textId="7DB5EE48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(4,365)</w:t>
            </w:r>
          </w:p>
        </w:tc>
        <w:tc>
          <w:tcPr>
            <w:tcW w:w="236" w:type="dxa"/>
          </w:tcPr>
          <w:p w14:paraId="03530A03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3B3B802" w14:textId="08AB839B" w:rsidR="00B5453D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0A6F0EE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F75C0E3" w14:textId="0C54806E" w:rsidR="00B5453D" w:rsidRPr="00171C52" w:rsidDel="006A7EC4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171C52">
              <w:rPr>
                <w:rFonts w:ascii="Angsana New" w:eastAsia="Times New Roman" w:hAnsi="Angsana New"/>
                <w:sz w:val="30"/>
                <w:szCs w:val="30"/>
              </w:rPr>
              <w:t>4,365</w:t>
            </w:r>
            <w:r w:rsidRPr="00171C52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B5453D" w:rsidRPr="00171C52" w14:paraId="1079BE74" w14:textId="77777777" w:rsidTr="00356511">
        <w:tc>
          <w:tcPr>
            <w:tcW w:w="3935" w:type="dxa"/>
          </w:tcPr>
          <w:p w14:paraId="140473F7" w14:textId="06D410ED" w:rsidR="00B5453D" w:rsidRPr="00BC53E1" w:rsidRDefault="00B5453D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3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18B2C" w14:textId="73A6159B" w:rsidR="00B5453D" w:rsidRPr="00171C52" w:rsidRDefault="0027433E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A4D28E" w14:textId="77777777" w:rsidR="00B5453D" w:rsidRPr="00171C52" w:rsidRDefault="00B5453D" w:rsidP="00B54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2E5492" w14:textId="1B87D6C1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(3,653)</w:t>
            </w:r>
          </w:p>
        </w:tc>
        <w:tc>
          <w:tcPr>
            <w:tcW w:w="236" w:type="dxa"/>
          </w:tcPr>
          <w:p w14:paraId="6E6F4DB6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535CE" w14:textId="36E4786C" w:rsidR="00B5453D" w:rsidRPr="00171C52" w:rsidDel="006A7EC4" w:rsidRDefault="0006613E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5EDEEE3" w14:textId="77777777" w:rsidR="00B5453D" w:rsidRPr="00171C52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3F24624" w14:textId="454659D8" w:rsidR="00B5453D" w:rsidRPr="00171C52" w:rsidDel="006A7EC4" w:rsidRDefault="00B5453D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(4,045)</w:t>
            </w:r>
          </w:p>
        </w:tc>
      </w:tr>
    </w:tbl>
    <w:p w14:paraId="451783A3" w14:textId="77777777" w:rsidR="006C3B2A" w:rsidRPr="00C54BFA" w:rsidRDefault="006C3B2A" w:rsidP="00BC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firstLine="426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5930D222" w14:textId="77777777" w:rsidR="006C3B2A" w:rsidRPr="00BC53E1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</w:rPr>
      </w:pP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 xml:space="preserve">ข้อสมมติหลักในการประมาณการตามหลักคณิตศาสตร์ประกันภัย ณ วันที่รายงาน </w:t>
      </w:r>
      <w:r w:rsidRPr="00BC53E1">
        <w:rPr>
          <w:rFonts w:ascii="Angsana New" w:eastAsia="Calibri" w:hAnsi="Angsana New"/>
          <w:sz w:val="30"/>
          <w:szCs w:val="30"/>
          <w:rtl/>
          <w:cs/>
        </w:rPr>
        <w:t>(</w:t>
      </w:r>
      <w:r w:rsidRPr="00BC53E1">
        <w:rPr>
          <w:rFonts w:ascii="Angsana New" w:eastAsia="Calibri" w:hAnsi="Angsana New"/>
          <w:sz w:val="30"/>
          <w:szCs w:val="30"/>
          <w:rtl/>
          <w:cs/>
          <w:lang w:bidi="th-TH"/>
        </w:rPr>
        <w:t>แสดงโดยวิธีถัวเฉลี่ยถ่วงน้ำหนัก</w:t>
      </w:r>
      <w:r w:rsidRPr="00BC53E1">
        <w:rPr>
          <w:rFonts w:ascii="Angsana New" w:eastAsia="Calibri" w:hAnsi="Angsana New"/>
          <w:sz w:val="30"/>
          <w:szCs w:val="30"/>
          <w:rtl/>
          <w:cs/>
        </w:rPr>
        <w:t>)</w:t>
      </w: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 xml:space="preserve"> ได้แก่</w:t>
      </w:r>
    </w:p>
    <w:tbl>
      <w:tblPr>
        <w:tblW w:w="9321" w:type="dxa"/>
        <w:tblInd w:w="426" w:type="dxa"/>
        <w:tblLook w:val="01E0" w:firstRow="1" w:lastRow="1" w:firstColumn="1" w:lastColumn="1" w:noHBand="0" w:noVBand="0"/>
      </w:tblPr>
      <w:tblGrid>
        <w:gridCol w:w="3935"/>
        <w:gridCol w:w="1134"/>
        <w:gridCol w:w="283"/>
        <w:gridCol w:w="1134"/>
        <w:gridCol w:w="236"/>
        <w:gridCol w:w="1182"/>
        <w:gridCol w:w="283"/>
        <w:gridCol w:w="1134"/>
      </w:tblGrid>
      <w:tr w:rsidR="00457A04" w:rsidRPr="00C54BFA" w14:paraId="1D6B3E31" w14:textId="77777777" w:rsidTr="0039737B">
        <w:tc>
          <w:tcPr>
            <w:tcW w:w="3935" w:type="dxa"/>
          </w:tcPr>
          <w:p w14:paraId="5D313AF6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043A058" w14:textId="7E58BA88" w:rsidR="00457A04" w:rsidRPr="00C54BFA" w:rsidRDefault="00DF2EA9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ร้อยละต่อปี</w:t>
            </w:r>
          </w:p>
        </w:tc>
      </w:tr>
      <w:tr w:rsidR="00457A04" w:rsidRPr="00C54BFA" w14:paraId="1292F382" w14:textId="77777777" w:rsidTr="0039737B">
        <w:tc>
          <w:tcPr>
            <w:tcW w:w="3935" w:type="dxa"/>
          </w:tcPr>
          <w:p w14:paraId="59C2693D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C2061" w14:textId="5EF7BABC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82ED34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2D28DB3" w14:textId="60C3ADCA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57A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F06" w:rsidRPr="00C54BFA" w14:paraId="03F2E811" w14:textId="77777777" w:rsidTr="0039737B">
        <w:tc>
          <w:tcPr>
            <w:tcW w:w="3935" w:type="dxa"/>
          </w:tcPr>
          <w:p w14:paraId="363D98B2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17B5A9" w14:textId="1D831EF0" w:rsidR="00740F06" w:rsidRPr="00C54BF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CA0FBCC" w14:textId="77777777" w:rsidR="00740F06" w:rsidRPr="00C54BF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E88E0F" w14:textId="656AB71C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นวาคม</w:t>
            </w:r>
          </w:p>
        </w:tc>
        <w:tc>
          <w:tcPr>
            <w:tcW w:w="236" w:type="dxa"/>
          </w:tcPr>
          <w:p w14:paraId="329EC432" w14:textId="77777777" w:rsidR="00740F06" w:rsidRPr="00C54BF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FD9777A" w14:textId="192E1466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24C93779" w14:textId="77777777" w:rsidR="00740F06" w:rsidRPr="00C54BFA" w:rsidRDefault="00740F06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61E09E" w14:textId="528B68BB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0A6F">
              <w:rPr>
                <w:rFonts w:ascii="Angsana New" w:hAnsi="Angsana New"/>
                <w:sz w:val="30"/>
                <w:szCs w:val="30"/>
              </w:rPr>
              <w:t>31</w:t>
            </w:r>
            <w:r w:rsidRPr="00D70A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0A6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57A04" w:rsidRPr="00C54BFA" w14:paraId="3A4C5EDB" w14:textId="77777777" w:rsidTr="0039737B">
        <w:tc>
          <w:tcPr>
            <w:tcW w:w="3935" w:type="dxa"/>
          </w:tcPr>
          <w:p w14:paraId="44018644" w14:textId="77777777" w:rsidR="00457A04" w:rsidRPr="00C54BFA" w:rsidRDefault="00457A04" w:rsidP="0045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88CA87" w14:textId="79DA1B0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5FCE5F21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2456C6" w14:textId="3F4BCEDC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C219EFB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0DCCDBE" w14:textId="5A4B9660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1CD9B3C" w14:textId="77777777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C922E4" w14:textId="20D4D384" w:rsidR="00457A04" w:rsidRPr="00C54BFA" w:rsidRDefault="00457A04" w:rsidP="0017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7433E" w:rsidRPr="00C54BFA" w14:paraId="4700C9F5" w14:textId="77777777" w:rsidTr="0039737B">
        <w:tc>
          <w:tcPr>
            <w:tcW w:w="3935" w:type="dxa"/>
          </w:tcPr>
          <w:p w14:paraId="1BB5E38F" w14:textId="77777777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4" w:type="dxa"/>
            <w:shd w:val="clear" w:color="auto" w:fill="auto"/>
          </w:tcPr>
          <w:p w14:paraId="2BE7B473" w14:textId="784578DC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2.04</w:t>
            </w:r>
          </w:p>
        </w:tc>
        <w:tc>
          <w:tcPr>
            <w:tcW w:w="283" w:type="dxa"/>
          </w:tcPr>
          <w:p w14:paraId="73026EE6" w14:textId="77777777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656690" w14:textId="18B133F2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2.04</w:t>
            </w:r>
          </w:p>
        </w:tc>
        <w:tc>
          <w:tcPr>
            <w:tcW w:w="236" w:type="dxa"/>
          </w:tcPr>
          <w:p w14:paraId="301C89A4" w14:textId="77777777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1D91E8F" w14:textId="7246C5E9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2.04</w:t>
            </w:r>
          </w:p>
        </w:tc>
        <w:tc>
          <w:tcPr>
            <w:tcW w:w="283" w:type="dxa"/>
          </w:tcPr>
          <w:p w14:paraId="117646D1" w14:textId="77777777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8784DD" w14:textId="21926051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2.04</w:t>
            </w:r>
          </w:p>
        </w:tc>
      </w:tr>
      <w:tr w:rsidR="0027433E" w:rsidRPr="00C54BFA" w14:paraId="3FFEC0C0" w14:textId="77777777" w:rsidTr="0039737B">
        <w:trPr>
          <w:trHeight w:val="380"/>
        </w:trPr>
        <w:tc>
          <w:tcPr>
            <w:tcW w:w="3935" w:type="dxa"/>
          </w:tcPr>
          <w:p w14:paraId="04509446" w14:textId="77777777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  <w:shd w:val="clear" w:color="auto" w:fill="auto"/>
          </w:tcPr>
          <w:p w14:paraId="2254FF53" w14:textId="1C3A87BC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6.00</w:t>
            </w:r>
          </w:p>
        </w:tc>
        <w:tc>
          <w:tcPr>
            <w:tcW w:w="283" w:type="dxa"/>
          </w:tcPr>
          <w:p w14:paraId="31D3C7FA" w14:textId="77777777" w:rsidR="0027433E" w:rsidRPr="00C54BFA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AB9DD6" w14:textId="263BC407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6.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171C52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6D2D050" w14:textId="77777777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08E8865" w14:textId="545E9B89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6.00</w:t>
            </w:r>
          </w:p>
        </w:tc>
        <w:tc>
          <w:tcPr>
            <w:tcW w:w="283" w:type="dxa"/>
          </w:tcPr>
          <w:p w14:paraId="371363C8" w14:textId="77777777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E7C85E" w14:textId="4C81AFA2" w:rsidR="0027433E" w:rsidRPr="00171C52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171C52">
              <w:rPr>
                <w:rFonts w:ascii="Angsana New" w:eastAsia="Times New Roman" w:hAnsi="Angsana New"/>
                <w:sz w:val="30"/>
                <w:szCs w:val="30"/>
              </w:rPr>
              <w:t>6.0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</w:tc>
      </w:tr>
    </w:tbl>
    <w:p w14:paraId="1DB5F525" w14:textId="03243EFB" w:rsidR="00BC69A9" w:rsidRDefault="006C3B2A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0C92F49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0127E06F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71D9BECA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49793BA0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4AF15240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26ED3506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7517DD80" w14:textId="77777777" w:rsidR="008C7F03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  <w:lang w:bidi="th-TH"/>
        </w:rPr>
      </w:pPr>
    </w:p>
    <w:p w14:paraId="2F996BCA" w14:textId="77777777" w:rsidR="008C7F03" w:rsidRPr="00BC53E1" w:rsidRDefault="008C7F03" w:rsidP="00BC53E1">
      <w:pPr>
        <w:pStyle w:val="block"/>
        <w:tabs>
          <w:tab w:val="left" w:pos="426"/>
        </w:tabs>
        <w:spacing w:before="120" w:after="0" w:line="240" w:lineRule="atLeast"/>
        <w:ind w:left="426"/>
        <w:rPr>
          <w:rFonts w:ascii="Angsana New" w:eastAsia="Calibri" w:hAnsi="Angsana New"/>
          <w:sz w:val="30"/>
          <w:szCs w:val="30"/>
        </w:rPr>
      </w:pPr>
    </w:p>
    <w:p w14:paraId="1D8B2830" w14:textId="77777777" w:rsidR="006C3B2A" w:rsidRPr="00BC53E1" w:rsidRDefault="006C3B2A" w:rsidP="00DF6186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247B4381" w14:textId="2BB4E244" w:rsidR="00740F06" w:rsidRPr="00BC53E1" w:rsidRDefault="006C3B2A" w:rsidP="00DF6186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BC53E1">
        <w:rPr>
          <w:rFonts w:ascii="Angsana New" w:eastAsia="Calibri" w:hAnsi="Angsana New"/>
          <w:sz w:val="30"/>
          <w:szCs w:val="30"/>
        </w:rPr>
        <w:t xml:space="preserve">     </w:t>
      </w: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>อย่างสมเหตุสมผล ณ วันที่รายงาน</w:t>
      </w:r>
      <w:r w:rsidRPr="00BC53E1">
        <w:rPr>
          <w:rFonts w:ascii="Angsana New" w:eastAsia="Calibri" w:hAnsi="Angsana New"/>
          <w:sz w:val="30"/>
          <w:szCs w:val="30"/>
        </w:rPr>
        <w:t xml:space="preserve"> </w:t>
      </w: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>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9247" w:type="dxa"/>
        <w:tblInd w:w="426" w:type="dxa"/>
        <w:tblLook w:val="01E0" w:firstRow="1" w:lastRow="1" w:firstColumn="1" w:lastColumn="1" w:noHBand="0" w:noVBand="0"/>
      </w:tblPr>
      <w:tblGrid>
        <w:gridCol w:w="3827"/>
        <w:gridCol w:w="1146"/>
        <w:gridCol w:w="282"/>
        <w:gridCol w:w="1146"/>
        <w:gridCol w:w="236"/>
        <w:gridCol w:w="1182"/>
        <w:gridCol w:w="282"/>
        <w:gridCol w:w="1146"/>
      </w:tblGrid>
      <w:tr w:rsidR="00740F06" w:rsidRPr="00C54BFA" w14:paraId="0F8B2245" w14:textId="77777777" w:rsidTr="003D0252">
        <w:tc>
          <w:tcPr>
            <w:tcW w:w="3827" w:type="dxa"/>
          </w:tcPr>
          <w:p w14:paraId="07D89139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20" w:type="dxa"/>
            <w:gridSpan w:val="7"/>
          </w:tcPr>
          <w:p w14:paraId="42429641" w14:textId="7AE84A0E" w:rsidR="00740F06" w:rsidRPr="00C54BF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40F06" w:rsidRPr="00C54BFA" w14:paraId="7D35C626" w14:textId="77777777" w:rsidTr="003D0252">
        <w:tc>
          <w:tcPr>
            <w:tcW w:w="3827" w:type="dxa"/>
          </w:tcPr>
          <w:p w14:paraId="2B06C5FD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3DE649F6" w14:textId="614E4336" w:rsidR="00740F06" w:rsidRPr="00C54BF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6B02E0B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FE3475E" w14:textId="3DA7E5C8" w:rsidR="00740F06" w:rsidRPr="00C54BFA" w:rsidRDefault="00740F06" w:rsidP="00740F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57A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3AF" w:rsidRPr="00C54BFA" w14:paraId="57758937" w14:textId="77777777" w:rsidTr="003D0252">
        <w:tc>
          <w:tcPr>
            <w:tcW w:w="3827" w:type="dxa"/>
          </w:tcPr>
          <w:p w14:paraId="0ECA0FC9" w14:textId="77777777" w:rsidR="00E133AF" w:rsidRPr="00C54BFA" w:rsidRDefault="00E133AF" w:rsidP="00E133A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8CC57A0" w14:textId="5BDF429F" w:rsidR="00E133AF" w:rsidRPr="00C54BF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82" w:type="dxa"/>
          </w:tcPr>
          <w:p w14:paraId="524A8B83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0D6FA22" w14:textId="1DA24B30" w:rsidR="00E133AF" w:rsidRPr="00C54BF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2246A027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A7ABBAF" w14:textId="72CAFA1F" w:rsidR="00E133AF" w:rsidRPr="00C54BF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82" w:type="dxa"/>
          </w:tcPr>
          <w:p w14:paraId="217ECEF1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8D5A707" w14:textId="0FB3F077" w:rsidR="00E133AF" w:rsidRPr="00C54BFA" w:rsidRDefault="00E133AF" w:rsidP="00E133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E133AF" w:rsidRPr="00C54BFA" w14:paraId="5A2A7315" w14:textId="77777777" w:rsidTr="003D0252">
        <w:tc>
          <w:tcPr>
            <w:tcW w:w="3827" w:type="dxa"/>
          </w:tcPr>
          <w:p w14:paraId="35F7BADD" w14:textId="3311C6E5" w:rsidR="00E133AF" w:rsidRPr="00BC53E1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3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53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C53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C53E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7BC87777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549BFF80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FA5A14C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29CB9C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E74E1D6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55089121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4B47648" w14:textId="77777777" w:rsidR="00E133AF" w:rsidRPr="00C54BFA" w:rsidRDefault="00E133AF" w:rsidP="00E13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AF" w:rsidRPr="00C54BFA" w14:paraId="6E684394" w14:textId="77777777" w:rsidTr="003D0252">
        <w:tc>
          <w:tcPr>
            <w:tcW w:w="3827" w:type="dxa"/>
          </w:tcPr>
          <w:p w14:paraId="298DDF0C" w14:textId="77777777" w:rsidR="00E133AF" w:rsidRPr="00C54BF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54BFA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42B290D9" w14:textId="1173D8BF" w:rsidR="00E133AF" w:rsidRPr="00C54BFA" w:rsidRDefault="0027433E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(1,563)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76BA53B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7AE9E73" w14:textId="48C2835E" w:rsidR="00E133AF" w:rsidRPr="00C54BFA" w:rsidRDefault="0027433E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018FB2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3F28B6A" w14:textId="70B87073" w:rsidR="00E133AF" w:rsidRPr="00C54BFA" w:rsidRDefault="002612A1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</w:t>
            </w:r>
            <w:r w:rsidR="00B35752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5ADB1CA0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2E60C08" w14:textId="74CC502A" w:rsidR="00E133AF" w:rsidRPr="00C54BFA" w:rsidRDefault="002612A1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</w:t>
            </w:r>
            <w:r w:rsidR="00B35752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33AF" w:rsidRPr="00C54BFA" w14:paraId="6F359385" w14:textId="77777777" w:rsidTr="003D0252">
        <w:tc>
          <w:tcPr>
            <w:tcW w:w="3827" w:type="dxa"/>
          </w:tcPr>
          <w:p w14:paraId="30F57935" w14:textId="77777777" w:rsidR="00E133AF" w:rsidRPr="00C54BF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5437A438" w14:textId="77777777" w:rsidR="00E133AF" w:rsidRPr="00C54BFA" w:rsidRDefault="00E133AF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54BFA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5A3DA7F" w14:textId="4D680A7E" w:rsidR="00E133AF" w:rsidRPr="00C54BFA" w:rsidRDefault="0027433E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82" w:type="dxa"/>
            <w:shd w:val="clear" w:color="auto" w:fill="auto"/>
          </w:tcPr>
          <w:p w14:paraId="2A023864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23A30B7" w14:textId="423DE7D3" w:rsidR="00E133AF" w:rsidRPr="00C54BFA" w:rsidRDefault="0027433E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(1,605)</w:t>
            </w:r>
          </w:p>
        </w:tc>
        <w:tc>
          <w:tcPr>
            <w:tcW w:w="236" w:type="dxa"/>
            <w:shd w:val="clear" w:color="auto" w:fill="auto"/>
          </w:tcPr>
          <w:p w14:paraId="7D6BB4E4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8079BEB" w14:textId="3E66B969" w:rsidR="00E133AF" w:rsidRPr="00C54BFA" w:rsidRDefault="002612A1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35752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6F56169" w14:textId="77777777" w:rsidR="00E133AF" w:rsidRPr="00C54BFA" w:rsidRDefault="00E133AF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EA6C738" w14:textId="601EC831" w:rsidR="00E133AF" w:rsidRPr="00C54BFA" w:rsidRDefault="002612A1" w:rsidP="00261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B35752">
              <w:rPr>
                <w:rFonts w:ascii="Angsana New" w:hAnsi="Angsana New"/>
                <w:sz w:val="30"/>
                <w:szCs w:val="30"/>
              </w:rPr>
              <w:t>575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1CA744E" w14:textId="77777777" w:rsidR="00A2516E" w:rsidRDefault="00A2516E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27"/>
        <w:gridCol w:w="1134"/>
        <w:gridCol w:w="283"/>
        <w:gridCol w:w="1134"/>
        <w:gridCol w:w="236"/>
        <w:gridCol w:w="1182"/>
        <w:gridCol w:w="283"/>
        <w:gridCol w:w="1134"/>
      </w:tblGrid>
      <w:tr w:rsidR="00740F06" w:rsidRPr="00C54BFA" w14:paraId="1D6A835B" w14:textId="77777777" w:rsidTr="003D0252">
        <w:tc>
          <w:tcPr>
            <w:tcW w:w="3827" w:type="dxa"/>
          </w:tcPr>
          <w:p w14:paraId="642B0AB0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502F47F" w14:textId="4178538B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1EF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40F06" w:rsidRPr="00C54BFA" w14:paraId="40D31B9B" w14:textId="77777777" w:rsidTr="003D0252">
        <w:tc>
          <w:tcPr>
            <w:tcW w:w="3827" w:type="dxa"/>
          </w:tcPr>
          <w:p w14:paraId="638CDF24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594D28" w14:textId="383800E6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1EF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F1D2A5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2AD8FD" w14:textId="5787592F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57A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0F06" w:rsidRPr="00C54BFA" w14:paraId="2C0850E8" w14:textId="77777777" w:rsidTr="003D0252">
        <w:tc>
          <w:tcPr>
            <w:tcW w:w="3827" w:type="dxa"/>
          </w:tcPr>
          <w:p w14:paraId="4987F906" w14:textId="77777777" w:rsidR="00740F06" w:rsidRPr="00C54BFA" w:rsidRDefault="00740F06" w:rsidP="00740F0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6925D0" w14:textId="377820C2" w:rsidR="00740F06" w:rsidRPr="00C54BFA" w:rsidRDefault="00E133AF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83" w:type="dxa"/>
          </w:tcPr>
          <w:p w14:paraId="5CDC5834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0B337" w14:textId="10E1B4E4" w:rsidR="00740F06" w:rsidRPr="00C54BFA" w:rsidRDefault="00E133AF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14:paraId="4357EB32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EE6A912" w14:textId="217A6832" w:rsidR="00740F06" w:rsidRPr="00C54BFA" w:rsidRDefault="00E133AF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83" w:type="dxa"/>
          </w:tcPr>
          <w:p w14:paraId="11F0CB18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AC09FF" w14:textId="59C9CDFF" w:rsidR="00740F06" w:rsidRPr="00C54BFA" w:rsidRDefault="00E133AF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40F06" w:rsidRPr="00C54BFA" w14:paraId="1CB35242" w14:textId="77777777" w:rsidTr="003D0252">
        <w:tc>
          <w:tcPr>
            <w:tcW w:w="3827" w:type="dxa"/>
          </w:tcPr>
          <w:p w14:paraId="0EAE44E3" w14:textId="2DD213CE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4" w:type="dxa"/>
          </w:tcPr>
          <w:p w14:paraId="4E957694" w14:textId="77777777" w:rsidR="00740F06" w:rsidRPr="00C54BF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6F2FBDB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B4F692" w14:textId="77777777" w:rsidR="00740F06" w:rsidRPr="00C54BF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3641C1A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296DBDA" w14:textId="77777777" w:rsidR="00740F06" w:rsidRPr="00C54BF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107CFBD6" w14:textId="77777777" w:rsidR="00740F06" w:rsidRPr="00C54BFA" w:rsidRDefault="00740F06" w:rsidP="00740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D5F8B7" w14:textId="77777777" w:rsidR="00740F06" w:rsidRPr="00C54BFA" w:rsidRDefault="00740F06" w:rsidP="00740F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40F06" w:rsidRPr="00C54BFA" w14:paraId="317E7A2D" w14:textId="77777777" w:rsidTr="003D0252">
        <w:tc>
          <w:tcPr>
            <w:tcW w:w="3827" w:type="dxa"/>
          </w:tcPr>
          <w:p w14:paraId="26677649" w14:textId="77777777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54BFA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14:paraId="6A318CDC" w14:textId="0E294936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(285)</w:t>
            </w:r>
          </w:p>
        </w:tc>
        <w:tc>
          <w:tcPr>
            <w:tcW w:w="283" w:type="dxa"/>
            <w:vAlign w:val="center"/>
          </w:tcPr>
          <w:p w14:paraId="09F5B28F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1CFDB3C" w14:textId="1ABE7B7C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333</w:t>
            </w:r>
          </w:p>
        </w:tc>
        <w:tc>
          <w:tcPr>
            <w:tcW w:w="236" w:type="dxa"/>
            <w:vAlign w:val="center"/>
          </w:tcPr>
          <w:p w14:paraId="0E1A6AFC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6870563" w14:textId="015A6C89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(246)</w:t>
            </w:r>
          </w:p>
        </w:tc>
        <w:tc>
          <w:tcPr>
            <w:tcW w:w="283" w:type="dxa"/>
            <w:vAlign w:val="center"/>
          </w:tcPr>
          <w:p w14:paraId="24E67784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883C08C" w14:textId="48E231DD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303</w:t>
            </w:r>
          </w:p>
        </w:tc>
      </w:tr>
      <w:tr w:rsidR="00740F06" w:rsidRPr="00C54BFA" w14:paraId="5AFB1D14" w14:textId="77777777" w:rsidTr="003D0252">
        <w:tc>
          <w:tcPr>
            <w:tcW w:w="3827" w:type="dxa"/>
          </w:tcPr>
          <w:p w14:paraId="5C21D67B" w14:textId="77777777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192E0720" w14:textId="77777777" w:rsidR="00740F06" w:rsidRPr="00C54BFA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C54BFA"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5D41352" w14:textId="153BA62E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294</w:t>
            </w:r>
          </w:p>
        </w:tc>
        <w:tc>
          <w:tcPr>
            <w:tcW w:w="283" w:type="dxa"/>
          </w:tcPr>
          <w:p w14:paraId="03F5E937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008DD8" w14:textId="69D4E938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(242)</w:t>
            </w:r>
          </w:p>
        </w:tc>
        <w:tc>
          <w:tcPr>
            <w:tcW w:w="236" w:type="dxa"/>
          </w:tcPr>
          <w:p w14:paraId="0C4E470D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2087E50" w14:textId="3AB056E8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256</w:t>
            </w:r>
          </w:p>
        </w:tc>
        <w:tc>
          <w:tcPr>
            <w:tcW w:w="283" w:type="dxa"/>
            <w:vAlign w:val="bottom"/>
          </w:tcPr>
          <w:p w14:paraId="0AE28C92" w14:textId="77777777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03777C9" w14:textId="7AF440BB" w:rsidR="00740F06" w:rsidRPr="00BC53E1" w:rsidRDefault="00740F06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(213)</w:t>
            </w:r>
          </w:p>
        </w:tc>
      </w:tr>
    </w:tbl>
    <w:p w14:paraId="43DFF1D9" w14:textId="68449D80" w:rsidR="006C3B2A" w:rsidRDefault="006C3B2A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 xml:space="preserve"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</w:t>
      </w:r>
      <w:r w:rsidRPr="00BC53E1">
        <w:rPr>
          <w:rFonts w:ascii="Angsana New" w:eastAsia="Calibri" w:hAnsi="Angsana New"/>
          <w:sz w:val="30"/>
          <w:szCs w:val="30"/>
        </w:rPr>
        <w:t xml:space="preserve">   </w:t>
      </w:r>
      <w:r w:rsidRPr="00BC53E1">
        <w:rPr>
          <w:rFonts w:ascii="Angsana New" w:eastAsia="Calibri" w:hAnsi="Angsana New"/>
          <w:sz w:val="30"/>
          <w:szCs w:val="30"/>
          <w:cs/>
          <w:lang w:bidi="th-TH"/>
        </w:rPr>
        <w:t>แต่ได้แสดงประมาณการความอ่อนไหวของข้อสมมติต่างๆ</w:t>
      </w:r>
    </w:p>
    <w:p w14:paraId="5DCE7FBD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5607574A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72ACA5B8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645E7D00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17EE5E44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2EA31472" w14:textId="77777777" w:rsidR="00DF1C5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415426AA" w14:textId="77777777" w:rsidR="00DF1C51" w:rsidRPr="00BC53E1" w:rsidRDefault="00DF1C51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</w:rPr>
      </w:pPr>
    </w:p>
    <w:p w14:paraId="6EDC8CC1" w14:textId="41925744" w:rsidR="00A2516E" w:rsidRPr="00B83932" w:rsidRDefault="00717232" w:rsidP="00B8393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8393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สินทรัพย์และหนี้สินทางการเงิน</w:t>
      </w:r>
    </w:p>
    <w:p w14:paraId="15422793" w14:textId="49BF4776" w:rsidR="0017453D" w:rsidRPr="004B2405" w:rsidRDefault="004B2405" w:rsidP="00F4432B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cs/>
          <w:lang w:val="en-US" w:bidi="th-TH"/>
        </w:rPr>
      </w:pPr>
      <w:r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ณ วันที่ </w:t>
      </w:r>
      <w:r>
        <w:rPr>
          <w:rFonts w:ascii="Angsana New" w:eastAsia="Calibri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eastAsia="Calibri" w:hAnsi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eastAsia="Calibri" w:hAnsi="Angsana New"/>
          <w:sz w:val="30"/>
          <w:szCs w:val="30"/>
          <w:lang w:val="en-US" w:bidi="th-TH"/>
        </w:rPr>
        <w:t>2563</w:t>
      </w:r>
      <w:r>
        <w:rPr>
          <w:rFonts w:ascii="Angsana New" w:eastAsia="Calibri" w:hAnsi="Angsana New" w:hint="cs"/>
          <w:sz w:val="30"/>
          <w:szCs w:val="30"/>
          <w:cs/>
          <w:lang w:val="en-US" w:bidi="th-TH"/>
        </w:rPr>
        <w:t xml:space="preserve"> 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253"/>
        <w:gridCol w:w="1419"/>
        <w:gridCol w:w="1274"/>
        <w:gridCol w:w="1278"/>
        <w:gridCol w:w="1415"/>
      </w:tblGrid>
      <w:tr w:rsidR="004406CC" w:rsidRPr="00254D0C" w14:paraId="7CB1E4AB" w14:textId="77777777" w:rsidTr="00F4432B">
        <w:trPr>
          <w:trHeight w:val="20"/>
          <w:tblHeader/>
        </w:trPr>
        <w:tc>
          <w:tcPr>
            <w:tcW w:w="2206" w:type="pct"/>
          </w:tcPr>
          <w:p w14:paraId="341BA29B" w14:textId="77777777" w:rsidR="004406CC" w:rsidRPr="00254D0C" w:rsidRDefault="004406CC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794" w:type="pct"/>
            <w:gridSpan w:val="4"/>
            <w:shd w:val="clear" w:color="auto" w:fill="auto"/>
            <w:vAlign w:val="center"/>
          </w:tcPr>
          <w:p w14:paraId="2339D520" w14:textId="77777777" w:rsidR="004406CC" w:rsidRPr="00254D0C" w:rsidRDefault="004406CC" w:rsidP="004406CC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4406CC" w:rsidRPr="00254D0C" w14:paraId="735AE858" w14:textId="77777777" w:rsidTr="00F4432B">
        <w:trPr>
          <w:trHeight w:val="20"/>
          <w:tblHeader/>
        </w:trPr>
        <w:tc>
          <w:tcPr>
            <w:tcW w:w="2206" w:type="pct"/>
          </w:tcPr>
          <w:p w14:paraId="4F9E6F3A" w14:textId="77777777" w:rsidR="004406CC" w:rsidRPr="00254D0C" w:rsidRDefault="004406CC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794" w:type="pct"/>
            <w:gridSpan w:val="4"/>
            <w:shd w:val="clear" w:color="auto" w:fill="auto"/>
            <w:vAlign w:val="bottom"/>
          </w:tcPr>
          <w:p w14:paraId="0C1DEEB2" w14:textId="77777777" w:rsidR="004406CC" w:rsidRPr="00254D0C" w:rsidRDefault="004406CC" w:rsidP="004406C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4D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5615EB" w:rsidRPr="00254D0C" w14:paraId="148096F3" w14:textId="77777777" w:rsidTr="005615EB">
        <w:trPr>
          <w:trHeight w:val="20"/>
          <w:tblHeader/>
        </w:trPr>
        <w:tc>
          <w:tcPr>
            <w:tcW w:w="2206" w:type="pct"/>
          </w:tcPr>
          <w:p w14:paraId="5B898F74" w14:textId="77777777" w:rsidR="005615EB" w:rsidRPr="00254D0C" w:rsidRDefault="005615EB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060" w:type="pct"/>
            <w:gridSpan w:val="3"/>
            <w:shd w:val="clear" w:color="auto" w:fill="auto"/>
            <w:vAlign w:val="bottom"/>
          </w:tcPr>
          <w:p w14:paraId="214BF322" w14:textId="7A835867" w:rsidR="005615EB" w:rsidRPr="00254D0C" w:rsidRDefault="005615EB" w:rsidP="005615E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47514994" w14:textId="7D1F5B1C" w:rsidR="005615EB" w:rsidRPr="00254D0C" w:rsidRDefault="005615EB" w:rsidP="004406C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15EB" w:rsidRPr="00254D0C" w14:paraId="28F05CD1" w14:textId="77777777" w:rsidTr="00F4432B">
        <w:trPr>
          <w:trHeight w:val="20"/>
          <w:tblHeader/>
        </w:trPr>
        <w:tc>
          <w:tcPr>
            <w:tcW w:w="2206" w:type="pct"/>
          </w:tcPr>
          <w:p w14:paraId="01907554" w14:textId="77777777" w:rsidR="005615EB" w:rsidRPr="00254D0C" w:rsidRDefault="005615EB" w:rsidP="005615EB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736" w:type="pct"/>
            <w:tcBorders>
              <w:bottom w:val="nil"/>
            </w:tcBorders>
            <w:shd w:val="clear" w:color="auto" w:fill="auto"/>
            <w:vAlign w:val="bottom"/>
          </w:tcPr>
          <w:p w14:paraId="1DF1C6A6" w14:textId="77777777" w:rsidR="005615EB" w:rsidRPr="00254D0C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54D0C">
              <w:rPr>
                <w:rFonts w:ascii="Angsana New" w:eastAsia="Arial Unicode MS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661" w:type="pct"/>
            <w:tcBorders>
              <w:bottom w:val="nil"/>
            </w:tcBorders>
            <w:shd w:val="clear" w:color="auto" w:fill="auto"/>
            <w:vAlign w:val="bottom"/>
          </w:tcPr>
          <w:p w14:paraId="5F5E8B72" w14:textId="08CBDAF7" w:rsidR="005615EB" w:rsidRPr="00254D0C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eastAsia="Arial Unicode MS" w:hAnsi="Angsana New" w:cs="Angsana New"/>
                <w:cs/>
                <w:lang w:val="en-GB"/>
              </w:rPr>
              <w:t>ราคาทุนตัดจำหน่าย</w:t>
            </w:r>
          </w:p>
        </w:tc>
        <w:tc>
          <w:tcPr>
            <w:tcW w:w="663" w:type="pct"/>
            <w:tcBorders>
              <w:bottom w:val="nil"/>
            </w:tcBorders>
            <w:shd w:val="clear" w:color="auto" w:fill="auto"/>
            <w:vAlign w:val="bottom"/>
          </w:tcPr>
          <w:p w14:paraId="49188225" w14:textId="480F7FD2" w:rsidR="005615EB" w:rsidRPr="00254D0C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left="-22"/>
              <w:jc w:val="center"/>
              <w:rPr>
                <w:rFonts w:ascii="Angsana New" w:hAnsi="Angsana New" w:cs="Angsana New"/>
              </w:rPr>
            </w:pPr>
            <w:r w:rsidRPr="00254D0C">
              <w:rPr>
                <w:rFonts w:ascii="Angsana New" w:eastAsia="Arial Unicode MS" w:hAnsi="Angsana New" w:cs="Angsana New"/>
                <w:cs/>
                <w:lang w:val="en-GB"/>
              </w:rPr>
              <w:t>รวม</w:t>
            </w:r>
          </w:p>
        </w:tc>
        <w:tc>
          <w:tcPr>
            <w:tcW w:w="734" w:type="pct"/>
            <w:tcBorders>
              <w:bottom w:val="nil"/>
            </w:tcBorders>
            <w:shd w:val="clear" w:color="auto" w:fill="auto"/>
            <w:vAlign w:val="bottom"/>
          </w:tcPr>
          <w:p w14:paraId="4C45B2FC" w14:textId="36F7408D" w:rsidR="005615EB" w:rsidRPr="00254D0C" w:rsidRDefault="005615EB" w:rsidP="005615EB">
            <w:pPr>
              <w:pStyle w:val="BodyText3"/>
              <w:spacing w:line="240" w:lineRule="auto"/>
              <w:ind w:left="-26"/>
              <w:jc w:val="center"/>
              <w:rPr>
                <w:rFonts w:ascii="Angsana New" w:hAnsi="Angsana New" w:cs="Angsana New"/>
              </w:rPr>
            </w:pPr>
          </w:p>
        </w:tc>
      </w:tr>
      <w:tr w:rsidR="005615EB" w:rsidRPr="00254D0C" w14:paraId="42C37EE6" w14:textId="77777777" w:rsidTr="00F4432B">
        <w:trPr>
          <w:trHeight w:val="20"/>
          <w:tblHeader/>
        </w:trPr>
        <w:tc>
          <w:tcPr>
            <w:tcW w:w="2942" w:type="pct"/>
            <w:gridSpan w:val="2"/>
            <w:shd w:val="clear" w:color="auto" w:fill="auto"/>
          </w:tcPr>
          <w:p w14:paraId="28258DA7" w14:textId="6AEA14A3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661" w:type="pct"/>
            <w:shd w:val="clear" w:color="auto" w:fill="auto"/>
          </w:tcPr>
          <w:p w14:paraId="43B7FD56" w14:textId="77777777" w:rsidR="005615EB" w:rsidRPr="00254D0C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047E9287" w14:textId="77777777" w:rsidR="005615EB" w:rsidRPr="00254D0C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4" w:type="pct"/>
            <w:shd w:val="clear" w:color="auto" w:fill="auto"/>
          </w:tcPr>
          <w:p w14:paraId="06C8070F" w14:textId="77777777" w:rsidR="005615EB" w:rsidRPr="00254D0C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5615EB" w:rsidRPr="00254D0C" w14:paraId="0F69A667" w14:textId="77777777" w:rsidTr="00F4432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60E81D16" w14:textId="77777777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3B0C589" w14:textId="77777777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96EBDD" w14:textId="6AE12CD6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</w:rPr>
              <w:t>4,154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BE367FD" w14:textId="540047C3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4,154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E18FB33" w14:textId="3C9731BA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4,154</w:t>
            </w:r>
          </w:p>
        </w:tc>
      </w:tr>
      <w:tr w:rsidR="005615EB" w:rsidRPr="00254D0C" w14:paraId="4D4D8823" w14:textId="77777777" w:rsidTr="00F4432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63216CD9" w14:textId="77777777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45999DA" w14:textId="77777777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6FEB94" w14:textId="27C54A02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</w:rPr>
              <w:t>27,874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CAD6D1F" w14:textId="5CFFC860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27,874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4402EBB" w14:textId="5B1EF196" w:rsidR="005615EB" w:rsidRPr="00254D0C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254D0C">
              <w:rPr>
                <w:rFonts w:ascii="Angsana New" w:hAnsi="Angsana New" w:cs="Angsana New"/>
              </w:rPr>
              <w:t>27,874</w:t>
            </w:r>
          </w:p>
        </w:tc>
      </w:tr>
      <w:tr w:rsidR="005615EB" w:rsidRPr="00254D0C" w14:paraId="24C83719" w14:textId="77777777" w:rsidTr="00F4432B">
        <w:trPr>
          <w:trHeight w:val="375"/>
          <w:tblHeader/>
        </w:trPr>
        <w:tc>
          <w:tcPr>
            <w:tcW w:w="2206" w:type="pct"/>
            <w:shd w:val="clear" w:color="auto" w:fill="auto"/>
          </w:tcPr>
          <w:p w14:paraId="077D43C8" w14:textId="77777777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B9E12DD" w14:textId="7D71A647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46A5DE" w14:textId="76144284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355F99B" w14:textId="173F5ACE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4455A5D8" w14:textId="1DC92C90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1,350</w:t>
            </w:r>
          </w:p>
        </w:tc>
      </w:tr>
      <w:tr w:rsidR="005615EB" w:rsidRPr="00254D0C" w14:paraId="7AA4328D" w14:textId="77777777" w:rsidTr="00F4432B">
        <w:trPr>
          <w:trHeight w:val="498"/>
          <w:tblHeader/>
        </w:trPr>
        <w:tc>
          <w:tcPr>
            <w:tcW w:w="2206" w:type="pct"/>
            <w:shd w:val="clear" w:color="auto" w:fill="auto"/>
          </w:tcPr>
          <w:p w14:paraId="60D213D2" w14:textId="77777777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b/>
                <w:bCs/>
                <w:cs/>
              </w:rPr>
            </w:pPr>
            <w:r w:rsidRPr="00254D0C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64F43EA" w14:textId="267C8C7E" w:rsidR="005615EB" w:rsidRPr="00254D0C" w:rsidRDefault="005615EB" w:rsidP="005615EB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ED6609" w14:textId="387ED60C" w:rsidR="005615EB" w:rsidRPr="00254D0C" w:rsidRDefault="005615EB" w:rsidP="005615EB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33,098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3705531" w14:textId="1DD9C1F6" w:rsidR="005615EB" w:rsidRPr="00254D0C" w:rsidRDefault="005615EB" w:rsidP="005615EB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33,378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780FE30" w14:textId="16E4BAF9" w:rsidR="005615EB" w:rsidRPr="00254D0C" w:rsidRDefault="005615EB" w:rsidP="005615EB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33,378</w:t>
            </w:r>
          </w:p>
        </w:tc>
      </w:tr>
      <w:tr w:rsidR="005615EB" w:rsidRPr="003D0252" w14:paraId="5C92650B" w14:textId="77777777" w:rsidTr="00F4432B">
        <w:trPr>
          <w:trHeight w:val="20"/>
          <w:tblHeader/>
        </w:trPr>
        <w:tc>
          <w:tcPr>
            <w:tcW w:w="2942" w:type="pct"/>
            <w:gridSpan w:val="2"/>
            <w:shd w:val="clear" w:color="auto" w:fill="auto"/>
          </w:tcPr>
          <w:p w14:paraId="55D3E165" w14:textId="64F0F0A9" w:rsidR="005615EB" w:rsidRPr="003D0252" w:rsidRDefault="000B7CDF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  <w:r w:rsidR="005615EB" w:rsidRPr="003D0252">
              <w:rPr>
                <w:rFonts w:ascii="Angsana New" w:hAnsi="Angsana New" w:cs="Angsana New"/>
                <w:b/>
                <w:bCs/>
                <w:cs/>
              </w:rPr>
              <w:t xml:space="preserve">ทางการเงิน </w:t>
            </w:r>
          </w:p>
        </w:tc>
        <w:tc>
          <w:tcPr>
            <w:tcW w:w="661" w:type="pct"/>
            <w:shd w:val="clear" w:color="auto" w:fill="auto"/>
          </w:tcPr>
          <w:p w14:paraId="3C7ACEE3" w14:textId="77777777" w:rsidR="005615EB" w:rsidRPr="003D0252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4E5FA338" w14:textId="77777777" w:rsidR="005615EB" w:rsidRPr="003D0252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4" w:type="pct"/>
            <w:shd w:val="clear" w:color="auto" w:fill="auto"/>
          </w:tcPr>
          <w:p w14:paraId="4605837E" w14:textId="77777777" w:rsidR="005615EB" w:rsidRPr="003D0252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5615EB" w:rsidRPr="003D0252" w14:paraId="6A0A9FC6" w14:textId="77777777" w:rsidTr="00F4432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773B42E4" w14:textId="77777777" w:rsidR="005615EB" w:rsidRPr="003D0252" w:rsidRDefault="005615EB" w:rsidP="005615EB">
            <w:pPr>
              <w:pStyle w:val="BodyText3"/>
              <w:spacing w:line="240" w:lineRule="auto"/>
              <w:ind w:left="601" w:hanging="283"/>
              <w:rPr>
                <w:rFonts w:ascii="Angsana New" w:hAnsi="Angsana New" w:cs="Angsana New"/>
                <w:cs/>
              </w:rPr>
            </w:pPr>
            <w:r w:rsidRPr="003D0252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782143F" w14:textId="77777777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4F92A0" w14:textId="423228A6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3D0252">
              <w:rPr>
                <w:rFonts w:ascii="Angsana New" w:hAnsi="Angsana New" w:cs="Angsana New"/>
              </w:rPr>
              <w:t>63,681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BB8C084" w14:textId="0BFDF262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63,681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9BE713B" w14:textId="38B1AB9C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63,681</w:t>
            </w:r>
          </w:p>
        </w:tc>
      </w:tr>
      <w:tr w:rsidR="005615EB" w:rsidRPr="003D0252" w14:paraId="35D8FE4B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069BD" w14:textId="77777777" w:rsidR="005615EB" w:rsidRPr="003D0252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9054657" w14:textId="77777777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682071" w14:textId="6783772F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3D0252">
              <w:rPr>
                <w:rFonts w:ascii="Angsana New" w:hAnsi="Angsana New" w:cs="Angsana New"/>
              </w:rPr>
              <w:t>84,264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7B168A9" w14:textId="793A8481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84,264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0924E3" w14:textId="18930B92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84,264</w:t>
            </w:r>
          </w:p>
        </w:tc>
      </w:tr>
      <w:tr w:rsidR="005615EB" w:rsidRPr="003D0252" w14:paraId="5916E072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54411" w14:textId="21C6591F" w:rsidR="005615EB" w:rsidRPr="003D0252" w:rsidRDefault="005615EB" w:rsidP="005615EB">
            <w:pPr>
              <w:pStyle w:val="BodyText3"/>
              <w:spacing w:line="240" w:lineRule="auto"/>
              <w:ind w:left="635" w:hanging="317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>เงินกู้ยืมระยะสั้นจากบุคคลหรือกิจการที่</w:t>
            </w:r>
            <w:r w:rsidRPr="003D0252">
              <w:rPr>
                <w:rFonts w:ascii="Angsana New" w:eastAsia="Arial Unicode MS" w:hAnsi="Angsana New" w:cs="Angsana New"/>
                <w:lang w:val="en-GB"/>
              </w:rPr>
              <w:t xml:space="preserve">     </w:t>
            </w:r>
            <w:r w:rsidRPr="003D0252">
              <w:rPr>
                <w:rFonts w:ascii="Angsana New" w:hAnsi="Angsana New" w:cs="Angsana New"/>
                <w:cs/>
              </w:rPr>
              <w:t>เกี่ยวข้องกัน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FB0EB69" w14:textId="6E0580D1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43ED91" w14:textId="06F2BC0A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15,000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15FDA606" w14:textId="1DCF8596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15,000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ED6FF8F" w14:textId="0718D8AE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15,000</w:t>
            </w:r>
          </w:p>
        </w:tc>
      </w:tr>
      <w:tr w:rsidR="005615EB" w:rsidRPr="003D0252" w14:paraId="4C14E160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3F016" w14:textId="3E269DDB" w:rsidR="005615EB" w:rsidRPr="003D0252" w:rsidRDefault="005615EB" w:rsidP="005615EB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>ประมาณการหนี้สินหมุนเวียนอื่น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0AE724F" w14:textId="77777777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63ECFB" w14:textId="7A778C75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983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787406F" w14:textId="078B647C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983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ABFD32B" w14:textId="723C8498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983</w:t>
            </w:r>
          </w:p>
        </w:tc>
      </w:tr>
      <w:tr w:rsidR="005615EB" w:rsidRPr="003D0252" w14:paraId="09DA3DAC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F6818" w14:textId="147CA85C" w:rsidR="005615EB" w:rsidRPr="003D0252" w:rsidRDefault="005615EB" w:rsidP="005615EB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>เงินกู้ยืมระยะยาว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5295FB9" w14:textId="69E23D97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4A118C" w14:textId="5C158096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17,</w:t>
            </w:r>
            <w:r>
              <w:rPr>
                <w:rFonts w:ascii="Angsana New" w:hAnsi="Angsana New" w:cs="Angsana New"/>
              </w:rPr>
              <w:t>324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379023CB" w14:textId="0CDAE230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17,</w:t>
            </w:r>
            <w:r>
              <w:rPr>
                <w:rFonts w:ascii="Angsana New" w:hAnsi="Angsana New" w:cs="Angsana New"/>
              </w:rPr>
              <w:t>324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FB9E6DB" w14:textId="46C422A3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17,</w:t>
            </w:r>
            <w:r>
              <w:rPr>
                <w:rFonts w:ascii="Angsana New" w:hAnsi="Angsana New" w:cs="Angsana New"/>
              </w:rPr>
              <w:t>324</w:t>
            </w:r>
          </w:p>
        </w:tc>
      </w:tr>
      <w:tr w:rsidR="005615EB" w:rsidRPr="003D0252" w14:paraId="7FB1728D" w14:textId="77777777" w:rsidTr="00CF142F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70806" w14:textId="29A17993" w:rsidR="005615EB" w:rsidRPr="003D0252" w:rsidRDefault="005615EB" w:rsidP="005615EB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69BBA74" w14:textId="77777777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4CB9AD" w14:textId="6249ECBB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Pr="003D0252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214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7BEAE7" w14:textId="37302390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Pr="003D0252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214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5EF7D93" w14:textId="00C72652" w:rsidR="005615EB" w:rsidRPr="003D0252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Pr="003D0252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214</w:t>
            </w:r>
          </w:p>
        </w:tc>
      </w:tr>
      <w:tr w:rsidR="005615EB" w:rsidRPr="003D0252" w14:paraId="234E95AD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478B1" w14:textId="77777777" w:rsidR="005615EB" w:rsidRPr="003D0252" w:rsidRDefault="005615EB" w:rsidP="005615EB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61706AD" w14:textId="77777777" w:rsidR="005615EB" w:rsidRPr="003D0252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67F5A9" w14:textId="5E46E262" w:rsidR="005615EB" w:rsidRPr="003D0252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3D0252">
              <w:rPr>
                <w:rFonts w:ascii="Angsana New" w:hAnsi="Angsana New" w:cs="Angsana New"/>
              </w:rPr>
              <w:t>2,600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B4833EE" w14:textId="0F73F05E" w:rsidR="005615EB" w:rsidRPr="003D0252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2,600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FCFBA4" w14:textId="79ED9191" w:rsidR="005615EB" w:rsidRPr="003D0252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3D0252">
              <w:rPr>
                <w:rFonts w:ascii="Angsana New" w:hAnsi="Angsana New" w:cs="Angsana New"/>
              </w:rPr>
              <w:t>2,600</w:t>
            </w:r>
          </w:p>
        </w:tc>
      </w:tr>
      <w:tr w:rsidR="005615EB" w:rsidRPr="003D0252" w14:paraId="27A9C5F0" w14:textId="77777777" w:rsidTr="00F4432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3C1A" w14:textId="77777777" w:rsidR="005615EB" w:rsidRPr="003D0252" w:rsidRDefault="005615EB" w:rsidP="005615EB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</w:pPr>
            <w:r w:rsidRPr="003D0252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BFFA1EA" w14:textId="77777777" w:rsidR="005615EB" w:rsidRPr="003D0252" w:rsidRDefault="005615EB" w:rsidP="005615EB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3D0252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F35A35" w14:textId="05D8B67D" w:rsidR="005615EB" w:rsidRPr="003D0252" w:rsidRDefault="005615EB" w:rsidP="005615EB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257,066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AD8990B" w14:textId="3993CDC9" w:rsidR="005615EB" w:rsidRPr="003D0252" w:rsidRDefault="005615EB" w:rsidP="005615EB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3D0252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57,066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2740327" w14:textId="65CA3056" w:rsidR="005615EB" w:rsidRPr="003D0252" w:rsidRDefault="005615EB" w:rsidP="005615EB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3D0252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57,066</w:t>
            </w:r>
          </w:p>
        </w:tc>
      </w:tr>
    </w:tbl>
    <w:p w14:paraId="5BCB3432" w14:textId="77777777" w:rsidR="004406CC" w:rsidRDefault="004406CC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2F3E86E6" w14:textId="77777777" w:rsidR="00C96B72" w:rsidRDefault="00C96B72" w:rsidP="003D0252">
      <w:pPr>
        <w:pStyle w:val="block"/>
        <w:tabs>
          <w:tab w:val="left" w:pos="426"/>
        </w:tabs>
        <w:spacing w:before="120" w:after="0" w:line="240" w:lineRule="atLeast"/>
        <w:ind w:left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0CC9F43C" w14:textId="77777777" w:rsidR="00C96B72" w:rsidRPr="00DF1C51" w:rsidRDefault="00C96B72" w:rsidP="00DF1C51">
      <w:pPr>
        <w:pStyle w:val="block"/>
        <w:tabs>
          <w:tab w:val="left" w:pos="426"/>
        </w:tabs>
        <w:spacing w:before="120" w:after="0" w:line="240" w:lineRule="atLeast"/>
        <w:ind w:left="426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254"/>
        <w:gridCol w:w="1419"/>
        <w:gridCol w:w="1274"/>
        <w:gridCol w:w="1280"/>
        <w:gridCol w:w="1413"/>
      </w:tblGrid>
      <w:tr w:rsidR="003D0252" w:rsidRPr="00664C6F" w14:paraId="5DC3700A" w14:textId="77777777" w:rsidTr="005615EB">
        <w:trPr>
          <w:trHeight w:val="20"/>
          <w:tblHeader/>
        </w:trPr>
        <w:tc>
          <w:tcPr>
            <w:tcW w:w="2206" w:type="pct"/>
          </w:tcPr>
          <w:p w14:paraId="41887650" w14:textId="77777777" w:rsidR="003D0252" w:rsidRPr="00664C6F" w:rsidRDefault="003D0252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794" w:type="pct"/>
            <w:gridSpan w:val="4"/>
            <w:shd w:val="clear" w:color="auto" w:fill="auto"/>
            <w:vAlign w:val="center"/>
          </w:tcPr>
          <w:p w14:paraId="2B2FA46B" w14:textId="62ED2967" w:rsidR="003D0252" w:rsidRPr="00664C6F" w:rsidRDefault="003D0252" w:rsidP="004406CC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F1C51" w:rsidRPr="00664C6F" w14:paraId="45809371" w14:textId="77777777" w:rsidTr="005615EB">
        <w:trPr>
          <w:trHeight w:val="20"/>
          <w:tblHeader/>
        </w:trPr>
        <w:tc>
          <w:tcPr>
            <w:tcW w:w="2206" w:type="pct"/>
          </w:tcPr>
          <w:p w14:paraId="2DAE214D" w14:textId="77777777" w:rsidR="00DF1C51" w:rsidRPr="00664C6F" w:rsidRDefault="00DF1C51" w:rsidP="004406C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794" w:type="pct"/>
            <w:gridSpan w:val="4"/>
            <w:shd w:val="clear" w:color="auto" w:fill="auto"/>
            <w:vAlign w:val="bottom"/>
          </w:tcPr>
          <w:p w14:paraId="1A36DB1C" w14:textId="77777777" w:rsidR="00DF1C51" w:rsidRPr="00664C6F" w:rsidRDefault="00DF1C51" w:rsidP="004406CC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4C6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15EB" w:rsidRPr="00254D0C" w14:paraId="2E4A75F6" w14:textId="77777777" w:rsidTr="005615EB">
        <w:trPr>
          <w:trHeight w:val="20"/>
          <w:tblHeader/>
        </w:trPr>
        <w:tc>
          <w:tcPr>
            <w:tcW w:w="2206" w:type="pct"/>
          </w:tcPr>
          <w:p w14:paraId="212F0DAD" w14:textId="77777777" w:rsidR="005615EB" w:rsidRPr="00254D0C" w:rsidRDefault="005615EB" w:rsidP="000F73A3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061" w:type="pct"/>
            <w:gridSpan w:val="3"/>
            <w:shd w:val="clear" w:color="auto" w:fill="auto"/>
            <w:vAlign w:val="bottom"/>
          </w:tcPr>
          <w:p w14:paraId="252C720D" w14:textId="77777777" w:rsidR="005615EB" w:rsidRPr="00254D0C" w:rsidRDefault="005615EB" w:rsidP="000F73A3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5202C26" w14:textId="77777777" w:rsidR="005615EB" w:rsidRPr="00254D0C" w:rsidRDefault="005615EB" w:rsidP="000F73A3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15EB" w:rsidRPr="00664C6F" w14:paraId="50B3CBF0" w14:textId="77777777" w:rsidTr="005615EB">
        <w:trPr>
          <w:trHeight w:val="20"/>
          <w:tblHeader/>
        </w:trPr>
        <w:tc>
          <w:tcPr>
            <w:tcW w:w="2206" w:type="pct"/>
          </w:tcPr>
          <w:p w14:paraId="70A540D2" w14:textId="77777777" w:rsidR="005615EB" w:rsidRPr="00664C6F" w:rsidRDefault="005615EB" w:rsidP="005615EB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736" w:type="pct"/>
            <w:tcBorders>
              <w:bottom w:val="nil"/>
            </w:tcBorders>
            <w:shd w:val="clear" w:color="auto" w:fill="auto"/>
            <w:vAlign w:val="bottom"/>
          </w:tcPr>
          <w:p w14:paraId="0EB4B247" w14:textId="77777777" w:rsidR="005615EB" w:rsidRPr="00664C6F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664C6F">
              <w:rPr>
                <w:rFonts w:ascii="Angsana New" w:eastAsia="Arial Unicode MS" w:hAnsi="Angsana New" w:cs="Angsana New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661" w:type="pct"/>
            <w:tcBorders>
              <w:bottom w:val="nil"/>
            </w:tcBorders>
            <w:shd w:val="clear" w:color="auto" w:fill="auto"/>
            <w:vAlign w:val="bottom"/>
          </w:tcPr>
          <w:p w14:paraId="4527F62E" w14:textId="47E27CEF" w:rsidR="005615EB" w:rsidRPr="00664C6F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eastAsia="Arial Unicode MS" w:hAnsi="Angsana New" w:cs="Angsana New"/>
                <w:cs/>
                <w:lang w:val="en-GB"/>
              </w:rPr>
              <w:t>ราคาทุนตัดจำหน่าย</w:t>
            </w:r>
          </w:p>
        </w:tc>
        <w:tc>
          <w:tcPr>
            <w:tcW w:w="664" w:type="pct"/>
            <w:tcBorders>
              <w:bottom w:val="nil"/>
            </w:tcBorders>
            <w:shd w:val="clear" w:color="auto" w:fill="auto"/>
            <w:vAlign w:val="bottom"/>
          </w:tcPr>
          <w:p w14:paraId="291C18E1" w14:textId="74893212" w:rsidR="005615EB" w:rsidRPr="00664C6F" w:rsidRDefault="005615EB" w:rsidP="005615EB">
            <w:pPr>
              <w:pStyle w:val="BodyText3"/>
              <w:pBdr>
                <w:bottom w:val="single" w:sz="4" w:space="1" w:color="auto"/>
              </w:pBdr>
              <w:spacing w:line="240" w:lineRule="auto"/>
              <w:ind w:left="-22"/>
              <w:jc w:val="center"/>
              <w:rPr>
                <w:rFonts w:ascii="Angsana New" w:hAnsi="Angsana New" w:cs="Angsana New"/>
              </w:rPr>
            </w:pPr>
            <w:r w:rsidRPr="00664C6F">
              <w:rPr>
                <w:rFonts w:ascii="Angsana New" w:eastAsia="Arial Unicode MS" w:hAnsi="Angsana New" w:cs="Angsana New"/>
                <w:cs/>
                <w:lang w:val="en-GB"/>
              </w:rPr>
              <w:t>รวม</w:t>
            </w:r>
          </w:p>
        </w:tc>
        <w:tc>
          <w:tcPr>
            <w:tcW w:w="733" w:type="pct"/>
            <w:tcBorders>
              <w:bottom w:val="nil"/>
            </w:tcBorders>
            <w:shd w:val="clear" w:color="auto" w:fill="auto"/>
            <w:vAlign w:val="bottom"/>
          </w:tcPr>
          <w:p w14:paraId="35F3453B" w14:textId="51FDE1F9" w:rsidR="005615EB" w:rsidRPr="00664C6F" w:rsidRDefault="005615EB" w:rsidP="005615EB">
            <w:pPr>
              <w:pStyle w:val="BodyText3"/>
              <w:spacing w:line="240" w:lineRule="auto"/>
              <w:ind w:left="-26"/>
              <w:jc w:val="center"/>
              <w:rPr>
                <w:rFonts w:ascii="Angsana New" w:hAnsi="Angsana New" w:cs="Angsana New"/>
              </w:rPr>
            </w:pPr>
          </w:p>
        </w:tc>
      </w:tr>
      <w:tr w:rsidR="005615EB" w:rsidRPr="00664C6F" w14:paraId="638DEEBD" w14:textId="77777777" w:rsidTr="005615EB">
        <w:trPr>
          <w:trHeight w:val="20"/>
          <w:tblHeader/>
        </w:trPr>
        <w:tc>
          <w:tcPr>
            <w:tcW w:w="2942" w:type="pct"/>
            <w:gridSpan w:val="2"/>
            <w:shd w:val="clear" w:color="auto" w:fill="auto"/>
          </w:tcPr>
          <w:p w14:paraId="1CA3986C" w14:textId="3F5A2CE9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left="318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661" w:type="pct"/>
            <w:shd w:val="clear" w:color="auto" w:fill="auto"/>
          </w:tcPr>
          <w:p w14:paraId="4B1B1FBB" w14:textId="77777777" w:rsidR="005615EB" w:rsidRPr="00664C6F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6A9D211F" w14:textId="77777777" w:rsidR="005615EB" w:rsidRPr="00664C6F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33" w:type="pct"/>
            <w:shd w:val="clear" w:color="auto" w:fill="auto"/>
          </w:tcPr>
          <w:p w14:paraId="290C9A73" w14:textId="77777777" w:rsidR="005615EB" w:rsidRPr="00664C6F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</w:tr>
      <w:tr w:rsidR="005615EB" w:rsidRPr="00664C6F" w14:paraId="090EF366" w14:textId="77777777" w:rsidTr="005615E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570CB501" w14:textId="77777777" w:rsidR="005615EB" w:rsidRPr="00664C6F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D88DA3B" w14:textId="77777777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28CE5F" w14:textId="6101D753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</w:rPr>
              <w:t>798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681CA30" w14:textId="5C1654E7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798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C364557" w14:textId="11DC6B22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798</w:t>
            </w:r>
          </w:p>
        </w:tc>
      </w:tr>
      <w:tr w:rsidR="005615EB" w:rsidRPr="00664C6F" w14:paraId="50FD0537" w14:textId="77777777" w:rsidTr="005615E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1D9C4CE6" w14:textId="77777777" w:rsidR="005615EB" w:rsidRPr="00664C6F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  <w:cs/>
              </w:rPr>
              <w:t>ลูกหนี้การค้าและลูกหนี้หมุนเวียน - สุทธิ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03ED9EA" w14:textId="77777777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3AAEFD" w14:textId="231A794F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</w:rPr>
              <w:t>17,304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457F69B" w14:textId="00DF8223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17,304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5D9C51DA" w14:textId="2A13C15B" w:rsidR="005615EB" w:rsidRPr="00664C6F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17,304</w:t>
            </w:r>
          </w:p>
        </w:tc>
      </w:tr>
      <w:tr w:rsidR="005615EB" w:rsidRPr="00664C6F" w14:paraId="33CCBFB5" w14:textId="77777777" w:rsidTr="005615E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63B556F9" w14:textId="77777777" w:rsidR="005615EB" w:rsidRPr="00664C6F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664C6F">
              <w:rPr>
                <w:rFonts w:ascii="Angsana New" w:hAnsi="Angsana New" w:cs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ED66A52" w14:textId="77777777" w:rsidR="005615EB" w:rsidRPr="00664C6F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B999CA" w14:textId="7E157F49" w:rsidR="005615EB" w:rsidRPr="00664C6F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75,000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54DB797" w14:textId="4C91733D" w:rsidR="005615EB" w:rsidRPr="00664C6F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75,000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1891A8E" w14:textId="7B873427" w:rsidR="005615EB" w:rsidRPr="00664C6F" w:rsidRDefault="005615EB" w:rsidP="005615EB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 w:rsidRPr="00664C6F">
              <w:rPr>
                <w:rFonts w:ascii="Angsana New" w:hAnsi="Angsana New" w:cs="Angsana New"/>
              </w:rPr>
              <w:t>75,000</w:t>
            </w:r>
          </w:p>
        </w:tc>
      </w:tr>
      <w:tr w:rsidR="005615EB" w:rsidRPr="00254D0C" w14:paraId="1A81B31B" w14:textId="77777777" w:rsidTr="005615EB">
        <w:trPr>
          <w:trHeight w:val="375"/>
          <w:tblHeader/>
        </w:trPr>
        <w:tc>
          <w:tcPr>
            <w:tcW w:w="2206" w:type="pct"/>
            <w:shd w:val="clear" w:color="auto" w:fill="auto"/>
          </w:tcPr>
          <w:p w14:paraId="5572C9C3" w14:textId="77777777" w:rsidR="005615EB" w:rsidRPr="00254D0C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cs/>
              </w:rPr>
            </w:pPr>
            <w:r w:rsidRPr="00254D0C">
              <w:rPr>
                <w:rFonts w:ascii="Angsana New" w:hAnsi="Angsana New" w:cs="Angsana New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FB31031" w14:textId="77777777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380E3D3" w14:textId="77777777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2B0B5BA" w14:textId="77777777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50384A28" w14:textId="5650488A" w:rsidR="005615EB" w:rsidRPr="00254D0C" w:rsidRDefault="005615EB" w:rsidP="005615EB">
            <w:pPr>
              <w:pStyle w:val="BodyText3"/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1,350</w:t>
            </w:r>
          </w:p>
        </w:tc>
      </w:tr>
      <w:tr w:rsidR="005615EB" w:rsidRPr="00664C6F" w14:paraId="3296C9F5" w14:textId="77777777" w:rsidTr="005615EB">
        <w:trPr>
          <w:trHeight w:val="498"/>
          <w:tblHeader/>
        </w:trPr>
        <w:tc>
          <w:tcPr>
            <w:tcW w:w="2206" w:type="pct"/>
            <w:shd w:val="clear" w:color="auto" w:fill="auto"/>
          </w:tcPr>
          <w:p w14:paraId="7D246AB0" w14:textId="77777777" w:rsidR="005615EB" w:rsidRPr="00664C6F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b/>
                <w:bCs/>
                <w:cs/>
              </w:rPr>
            </w:pPr>
            <w:r w:rsidRPr="00664C6F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91DD240" w14:textId="2084E179" w:rsidR="005615EB" w:rsidRPr="00664C6F" w:rsidRDefault="005615EB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664C6F">
              <w:rPr>
                <w:rFonts w:ascii="Angsana New" w:hAnsi="Angsana New" w:cs="Angsana New"/>
                <w:b/>
                <w:bCs/>
              </w:rPr>
              <w:t>280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17EC3F" w14:textId="64582905" w:rsidR="005615EB" w:rsidRPr="00664C6F" w:rsidRDefault="005615EB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94,172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8CEDE44" w14:textId="32A79709" w:rsidR="005615EB" w:rsidRPr="00664C6F" w:rsidRDefault="005615EB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94,452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5331A514" w14:textId="32195AF3" w:rsidR="005615EB" w:rsidRPr="00664C6F" w:rsidRDefault="005615EB" w:rsidP="005615EB">
            <w:pPr>
              <w:pStyle w:val="BodyText3"/>
              <w:pBdr>
                <w:top w:val="single" w:sz="2" w:space="1" w:color="auto"/>
                <w:bottom w:val="double" w:sz="4" w:space="1" w:color="auto"/>
              </w:pBdr>
              <w:tabs>
                <w:tab w:val="clear" w:pos="540"/>
              </w:tabs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94,452</w:t>
            </w:r>
          </w:p>
        </w:tc>
      </w:tr>
      <w:tr w:rsidR="005615EB" w:rsidRPr="009F1A86" w14:paraId="1FC5E784" w14:textId="77777777" w:rsidTr="005615EB">
        <w:trPr>
          <w:trHeight w:val="20"/>
          <w:tblHeader/>
        </w:trPr>
        <w:tc>
          <w:tcPr>
            <w:tcW w:w="2942" w:type="pct"/>
            <w:gridSpan w:val="2"/>
            <w:shd w:val="clear" w:color="auto" w:fill="auto"/>
          </w:tcPr>
          <w:p w14:paraId="4D467F70" w14:textId="10D78CBB" w:rsidR="005615EB" w:rsidRPr="009F1A86" w:rsidRDefault="005615EB" w:rsidP="005615EB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661" w:type="pct"/>
            <w:shd w:val="clear" w:color="auto" w:fill="auto"/>
          </w:tcPr>
          <w:p w14:paraId="2493BCC3" w14:textId="77777777" w:rsidR="005615EB" w:rsidRPr="009F1A86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52BD4CD8" w14:textId="77777777" w:rsidR="005615EB" w:rsidRPr="009F1A86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</w:tcPr>
          <w:p w14:paraId="4339E9AA" w14:textId="77777777" w:rsidR="005615EB" w:rsidRPr="009F1A86" w:rsidRDefault="005615EB" w:rsidP="005615EB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38F4" w:rsidRPr="009F1A86" w14:paraId="15267BF9" w14:textId="77777777" w:rsidTr="005615EB">
        <w:trPr>
          <w:trHeight w:val="20"/>
          <w:tblHeader/>
        </w:trPr>
        <w:tc>
          <w:tcPr>
            <w:tcW w:w="2206" w:type="pct"/>
            <w:shd w:val="clear" w:color="auto" w:fill="auto"/>
          </w:tcPr>
          <w:p w14:paraId="064F74BE" w14:textId="77777777" w:rsidR="003C38F4" w:rsidRPr="009F1A86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13E62EF" w14:textId="77777777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66305C" w14:textId="5898CE88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58,812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85A027B" w14:textId="44F618DE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58,812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01DDFFC" w14:textId="0E3462E2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58,812</w:t>
            </w:r>
          </w:p>
        </w:tc>
      </w:tr>
      <w:tr w:rsidR="003C38F4" w:rsidRPr="009F1A86" w14:paraId="6793A299" w14:textId="77777777" w:rsidTr="005615E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6EC67F" w14:textId="77777777" w:rsidR="003C38F4" w:rsidRPr="009F1A86" w:rsidRDefault="003C38F4" w:rsidP="003C38F4">
            <w:pPr>
              <w:pStyle w:val="BodyText3"/>
              <w:spacing w:line="240" w:lineRule="auto"/>
              <w:ind w:left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A86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4C1991C" w14:textId="77777777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1BA232" w14:textId="76BB3267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14,146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92A1334" w14:textId="7B620EE1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14,146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5E2FB730" w14:textId="21DFBA21" w:rsidR="003C38F4" w:rsidRPr="009F1A86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F1A86">
              <w:rPr>
                <w:rFonts w:ascii="Angsana New" w:hAnsi="Angsana New" w:cs="Angsana New"/>
                <w:sz w:val="28"/>
                <w:szCs w:val="28"/>
              </w:rPr>
              <w:t>14,146</w:t>
            </w:r>
          </w:p>
        </w:tc>
      </w:tr>
      <w:tr w:rsidR="003C38F4" w:rsidRPr="0081258B" w14:paraId="040096EA" w14:textId="77777777" w:rsidTr="005615E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7E3B1" w14:textId="77777777" w:rsidR="003C38F4" w:rsidRPr="0081258B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ประมาณการหนี้สินหมุนเวีย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นอื่น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816BE0A" w14:textId="77777777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25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855D13" w14:textId="641CE571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983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65091C6" w14:textId="4533B88E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983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BF513AC" w14:textId="55F903F5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983</w:t>
            </w:r>
          </w:p>
        </w:tc>
      </w:tr>
      <w:tr w:rsidR="003C38F4" w:rsidRPr="0081258B" w14:paraId="1F3458FA" w14:textId="77777777" w:rsidTr="005615E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B34F8" w14:textId="77777777" w:rsidR="003C38F4" w:rsidRPr="00317DF9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317DF9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21BEDB4" w14:textId="77777777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25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7AE389" w14:textId="303CDA47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12,190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977F41C" w14:textId="5A1CDE33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12,190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9DC9B07" w14:textId="5D6C552F" w:rsidR="003C38F4" w:rsidRPr="0081258B" w:rsidRDefault="003C38F4" w:rsidP="003C38F4">
            <w:pPr>
              <w:pStyle w:val="BodyText3"/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12,190</w:t>
            </w:r>
          </w:p>
        </w:tc>
      </w:tr>
      <w:tr w:rsidR="003C38F4" w:rsidRPr="0081258B" w14:paraId="5519DBEA" w14:textId="77777777" w:rsidTr="005615E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4071A" w14:textId="77777777" w:rsidR="003C38F4" w:rsidRPr="0081258B" w:rsidRDefault="003C38F4" w:rsidP="003C38F4">
            <w:pPr>
              <w:pStyle w:val="BodyText3"/>
              <w:spacing w:line="240" w:lineRule="auto"/>
              <w:ind w:left="601" w:hanging="283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81258B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0C12CC3" w14:textId="77777777" w:rsidR="003C38F4" w:rsidRPr="0081258B" w:rsidRDefault="003C38F4" w:rsidP="003C38F4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125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DF1725" w14:textId="62A403A2" w:rsidR="003C38F4" w:rsidRPr="0081258B" w:rsidRDefault="003C38F4" w:rsidP="003C38F4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2,137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287CC46" w14:textId="02D5ADCF" w:rsidR="003C38F4" w:rsidRPr="0081258B" w:rsidRDefault="003C38F4" w:rsidP="003C38F4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2,137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EB44723" w14:textId="5010AD5F" w:rsidR="003C38F4" w:rsidRPr="0081258B" w:rsidRDefault="003C38F4" w:rsidP="003C38F4">
            <w:pPr>
              <w:pStyle w:val="BodyText3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2,137</w:t>
            </w:r>
          </w:p>
        </w:tc>
      </w:tr>
      <w:tr w:rsidR="003C38F4" w:rsidRPr="000918C9" w14:paraId="2D614DA3" w14:textId="77777777" w:rsidTr="005615EB">
        <w:trPr>
          <w:trHeight w:val="20"/>
          <w:tblHeader/>
        </w:trPr>
        <w:tc>
          <w:tcPr>
            <w:tcW w:w="22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7473" w14:textId="77777777" w:rsidR="003C38F4" w:rsidRPr="000918C9" w:rsidRDefault="003C38F4" w:rsidP="003C38F4">
            <w:pPr>
              <w:pStyle w:val="BodyText3"/>
              <w:spacing w:line="240" w:lineRule="auto"/>
              <w:ind w:left="318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918C9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47E54D0" w14:textId="77777777" w:rsidR="003C38F4" w:rsidRPr="000918C9" w:rsidRDefault="003C38F4" w:rsidP="003C38F4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18C9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88A520" w14:textId="42E25622" w:rsidR="003C38F4" w:rsidRPr="000918C9" w:rsidRDefault="003C38F4" w:rsidP="003C38F4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88,268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E33963D" w14:textId="0A06EC7E" w:rsidR="003C38F4" w:rsidRPr="000918C9" w:rsidRDefault="003C38F4" w:rsidP="003C38F4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88,268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C178549" w14:textId="35FCAE8D" w:rsidR="003C38F4" w:rsidRPr="000918C9" w:rsidRDefault="003C38F4" w:rsidP="003C38F4">
            <w:pPr>
              <w:pStyle w:val="BodyText3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88,268</w:t>
            </w:r>
          </w:p>
        </w:tc>
      </w:tr>
    </w:tbl>
    <w:p w14:paraId="682D96D1" w14:textId="77777777" w:rsidR="004569A0" w:rsidRDefault="004569A0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9649FC0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4515C86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0573701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CE5EF49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C19C020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2EC682A" w14:textId="77777777" w:rsidR="000C048C" w:rsidRDefault="000C048C" w:rsidP="000C04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4CE2B3D" w14:textId="77777777" w:rsidR="00966FF1" w:rsidRDefault="00966FF1" w:rsidP="004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eastAsia="Times New Roman" w:hAnsi="Angsana New"/>
          <w:b/>
          <w:bCs/>
          <w:sz w:val="30"/>
          <w:szCs w:val="30"/>
          <w:cs/>
          <w:lang w:val="th-TH"/>
        </w:rPr>
      </w:pPr>
    </w:p>
    <w:p w14:paraId="032F1BAC" w14:textId="77777777" w:rsidR="001C2747" w:rsidRDefault="001C2747" w:rsidP="00456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CD005B2" w14:textId="46F898E2" w:rsidR="006E7273" w:rsidRPr="00E133AF" w:rsidRDefault="00DE0E60" w:rsidP="00BC53E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33A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ทุนเรือนหุ้</w:t>
      </w:r>
      <w:r w:rsidRPr="00E133AF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  <w:r w:rsidR="0068114E" w:rsidRPr="00E133AF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และส่วนเกิน(ส่วนต่ำ)มูลค่าหุ้น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6"/>
        <w:gridCol w:w="991"/>
        <w:gridCol w:w="284"/>
        <w:gridCol w:w="1133"/>
        <w:gridCol w:w="284"/>
        <w:gridCol w:w="993"/>
        <w:gridCol w:w="286"/>
        <w:gridCol w:w="1133"/>
        <w:gridCol w:w="284"/>
        <w:gridCol w:w="989"/>
      </w:tblGrid>
      <w:tr w:rsidR="0068114E" w:rsidRPr="00A91975" w14:paraId="3F3E2970" w14:textId="77777777" w:rsidTr="00EE74C0">
        <w:trPr>
          <w:trHeight w:hRule="exact" w:val="397"/>
          <w:tblHeader/>
        </w:trPr>
        <w:tc>
          <w:tcPr>
            <w:tcW w:w="1539" w:type="pct"/>
            <w:shd w:val="clear" w:color="auto" w:fill="auto"/>
          </w:tcPr>
          <w:p w14:paraId="726EA2FC" w14:textId="6EBE402F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ab/>
            </w: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538" w:type="pct"/>
            <w:shd w:val="clear" w:color="auto" w:fill="auto"/>
          </w:tcPr>
          <w:p w14:paraId="196F857A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66604A65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1303EC" w14:textId="0EED1D88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B23B2A" w:rsidRPr="00E10394">
              <w:rPr>
                <w:rFonts w:ascii="Angsana New" w:hAnsi="Angsana New" w:cs="Angsana New"/>
              </w:rPr>
              <w:t>31</w:t>
            </w:r>
            <w:r w:rsidR="00B23B2A"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5" w:type="pct"/>
            <w:shd w:val="clear" w:color="auto" w:fill="auto"/>
          </w:tcPr>
          <w:p w14:paraId="4F8A388B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8151A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2562</w:t>
            </w:r>
          </w:p>
        </w:tc>
      </w:tr>
      <w:tr w:rsidR="0068114E" w:rsidRPr="00A91975" w14:paraId="5CE9045D" w14:textId="77777777" w:rsidTr="00EE74C0">
        <w:trPr>
          <w:trHeight w:hRule="exact" w:val="428"/>
          <w:tblHeader/>
        </w:trPr>
        <w:tc>
          <w:tcPr>
            <w:tcW w:w="1539" w:type="pct"/>
            <w:shd w:val="clear" w:color="auto" w:fill="auto"/>
          </w:tcPr>
          <w:p w14:paraId="4EC880DB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D044339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54" w:type="pct"/>
            <w:shd w:val="clear" w:color="auto" w:fill="auto"/>
          </w:tcPr>
          <w:p w14:paraId="2793D09A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CB67730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F076513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BD4E76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55" w:type="pct"/>
            <w:shd w:val="clear" w:color="auto" w:fill="auto"/>
          </w:tcPr>
          <w:p w14:paraId="7E77E66C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CFAA1B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BDA4CD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36821E4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8114E" w:rsidRPr="00A91975" w14:paraId="1A9B4729" w14:textId="77777777" w:rsidTr="00EE74C0">
        <w:trPr>
          <w:trHeight w:hRule="exact" w:val="428"/>
          <w:tblHeader/>
        </w:trPr>
        <w:tc>
          <w:tcPr>
            <w:tcW w:w="1539" w:type="pct"/>
            <w:shd w:val="clear" w:color="auto" w:fill="auto"/>
          </w:tcPr>
          <w:p w14:paraId="72594A22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667DFF33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54" w:type="pct"/>
            <w:shd w:val="clear" w:color="auto" w:fill="auto"/>
          </w:tcPr>
          <w:p w14:paraId="0AB42351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BBBA175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14:paraId="282DE6D6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FD77B6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2DE63E09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4E6AC98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pct"/>
            <w:vMerge/>
            <w:shd w:val="clear" w:color="auto" w:fill="auto"/>
          </w:tcPr>
          <w:p w14:paraId="50782E71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D9A7C32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114E" w:rsidRPr="00A91975" w14:paraId="3EA0B991" w14:textId="77777777" w:rsidTr="00EE74C0">
        <w:trPr>
          <w:trHeight w:hRule="exact" w:val="90"/>
          <w:tblHeader/>
        </w:trPr>
        <w:tc>
          <w:tcPr>
            <w:tcW w:w="1539" w:type="pct"/>
            <w:shd w:val="clear" w:color="auto" w:fill="auto"/>
          </w:tcPr>
          <w:p w14:paraId="52059DD3" w14:textId="77777777" w:rsidR="0068114E" w:rsidRPr="00B05549" w:rsidRDefault="0068114E" w:rsidP="0068114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3C848EC1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4465598E" w14:textId="77777777" w:rsidR="0068114E" w:rsidRPr="00B05549" w:rsidRDefault="0068114E" w:rsidP="0068114E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F297573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48BA6F3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14:paraId="2C90A0F4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37B810A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741232A6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92DF839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14:paraId="73988E87" w14:textId="77777777" w:rsidR="0068114E" w:rsidRPr="00B05549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8114E" w:rsidRPr="00A91975" w14:paraId="1B397731" w14:textId="77777777" w:rsidTr="00EE74C0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36FBD880" w14:textId="77777777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538" w:type="pct"/>
            <w:shd w:val="clear" w:color="auto" w:fill="auto"/>
          </w:tcPr>
          <w:p w14:paraId="76AD84C2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9CAF3A5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79F1F3CE" w14:textId="77777777" w:rsidR="0068114E" w:rsidRPr="00E10394" w:rsidRDefault="0068114E" w:rsidP="0068114E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52231135" w14:textId="77777777" w:rsidR="0068114E" w:rsidRPr="00E10394" w:rsidRDefault="0068114E" w:rsidP="00EE74C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9" w:type="pct"/>
            <w:shd w:val="clear" w:color="auto" w:fill="auto"/>
          </w:tcPr>
          <w:p w14:paraId="26580356" w14:textId="77777777" w:rsidR="0068114E" w:rsidRPr="00E10394" w:rsidRDefault="0068114E" w:rsidP="0068114E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1984AEFF" w14:textId="77777777" w:rsidR="0068114E" w:rsidRPr="00E10394" w:rsidRDefault="0068114E" w:rsidP="00EE74C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15" w:type="pct"/>
            <w:shd w:val="clear" w:color="auto" w:fill="auto"/>
          </w:tcPr>
          <w:p w14:paraId="123A1B52" w14:textId="77777777" w:rsidR="0068114E" w:rsidRPr="00E10394" w:rsidRDefault="0068114E" w:rsidP="0068114E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5A36D27C" w14:textId="77777777" w:rsidR="0068114E" w:rsidRPr="00E10394" w:rsidRDefault="0068114E" w:rsidP="00EE74C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37" w:type="pct"/>
            <w:shd w:val="clear" w:color="auto" w:fill="auto"/>
          </w:tcPr>
          <w:p w14:paraId="0435B3A5" w14:textId="77777777" w:rsidR="0068114E" w:rsidRPr="00E10394" w:rsidRDefault="0068114E" w:rsidP="0068114E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8114E" w:rsidRPr="00A91975" w14:paraId="1F0460DB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069E59C3" w14:textId="2D9FDCB7" w:rsidR="0068114E" w:rsidRPr="00BC53E1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38" w:type="pct"/>
            <w:shd w:val="clear" w:color="auto" w:fill="auto"/>
          </w:tcPr>
          <w:p w14:paraId="03E641D8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3378B132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383287B5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654,500</w:t>
            </w:r>
          </w:p>
        </w:tc>
        <w:tc>
          <w:tcPr>
            <w:tcW w:w="154" w:type="pct"/>
            <w:shd w:val="clear" w:color="auto" w:fill="auto"/>
          </w:tcPr>
          <w:p w14:paraId="058CFB9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C9D1C6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163,625</w:t>
            </w:r>
          </w:p>
        </w:tc>
        <w:tc>
          <w:tcPr>
            <w:tcW w:w="155" w:type="pct"/>
            <w:shd w:val="clear" w:color="auto" w:fill="auto"/>
          </w:tcPr>
          <w:p w14:paraId="0257BD58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B077A3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654,500</w:t>
            </w:r>
          </w:p>
        </w:tc>
        <w:tc>
          <w:tcPr>
            <w:tcW w:w="154" w:type="pct"/>
            <w:shd w:val="clear" w:color="auto" w:fill="auto"/>
          </w:tcPr>
          <w:p w14:paraId="68E9428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7A98FF4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163,625</w:t>
            </w:r>
          </w:p>
        </w:tc>
      </w:tr>
      <w:tr w:rsidR="0068114E" w:rsidRPr="00A91975" w14:paraId="27BCFF54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0604638A" w14:textId="0BFD8382" w:rsidR="0068114E" w:rsidRPr="00BC53E1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38" w:type="pct"/>
            <w:shd w:val="clear" w:color="auto" w:fill="auto"/>
          </w:tcPr>
          <w:p w14:paraId="716B5E86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3F164021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53A6F8CB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550,801</w:t>
            </w:r>
          </w:p>
        </w:tc>
        <w:tc>
          <w:tcPr>
            <w:tcW w:w="154" w:type="pct"/>
            <w:shd w:val="clear" w:color="auto" w:fill="auto"/>
          </w:tcPr>
          <w:p w14:paraId="47A37689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5074A1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137,700</w:t>
            </w:r>
          </w:p>
        </w:tc>
        <w:tc>
          <w:tcPr>
            <w:tcW w:w="155" w:type="pct"/>
            <w:shd w:val="clear" w:color="auto" w:fill="auto"/>
          </w:tcPr>
          <w:p w14:paraId="63B2833C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261930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453360A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74CC8B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2E101639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189C141B" w14:textId="193EE1FC" w:rsidR="0068114E" w:rsidRPr="00BC53E1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BC53E1">
              <w:rPr>
                <w:rFonts w:ascii="Angsana New" w:hAnsi="Angsana New" w:cs="Angsana New"/>
                <w:cs/>
              </w:rPr>
              <w:t>ลดหุ้นสามัญ</w:t>
            </w:r>
          </w:p>
        </w:tc>
        <w:tc>
          <w:tcPr>
            <w:tcW w:w="538" w:type="pct"/>
            <w:shd w:val="clear" w:color="auto" w:fill="auto"/>
          </w:tcPr>
          <w:p w14:paraId="36BC1A70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694F113A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1954D66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(18,960)</w:t>
            </w:r>
          </w:p>
        </w:tc>
        <w:tc>
          <w:tcPr>
            <w:tcW w:w="154" w:type="pct"/>
            <w:shd w:val="clear" w:color="auto" w:fill="auto"/>
          </w:tcPr>
          <w:p w14:paraId="66B222AE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AE9515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(4,740)</w:t>
            </w:r>
          </w:p>
        </w:tc>
        <w:tc>
          <w:tcPr>
            <w:tcW w:w="155" w:type="pct"/>
            <w:shd w:val="clear" w:color="auto" w:fill="auto"/>
          </w:tcPr>
          <w:p w14:paraId="43E15DAD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7D39A1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BCBB2A2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90CCD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5D60D9D6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3A315DAD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2E38EF1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4" w:type="pct"/>
            <w:shd w:val="clear" w:color="auto" w:fill="auto"/>
          </w:tcPr>
          <w:p w14:paraId="3EEF65E7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52B2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1,186,341</w:t>
            </w:r>
          </w:p>
        </w:tc>
        <w:tc>
          <w:tcPr>
            <w:tcW w:w="154" w:type="pct"/>
            <w:shd w:val="clear" w:color="auto" w:fill="auto"/>
          </w:tcPr>
          <w:p w14:paraId="09F5680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403B3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296,585</w:t>
            </w:r>
          </w:p>
        </w:tc>
        <w:tc>
          <w:tcPr>
            <w:tcW w:w="155" w:type="pct"/>
            <w:shd w:val="clear" w:color="auto" w:fill="auto"/>
          </w:tcPr>
          <w:p w14:paraId="7D2EA960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4CB0B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654,500</w:t>
            </w:r>
          </w:p>
        </w:tc>
        <w:tc>
          <w:tcPr>
            <w:tcW w:w="154" w:type="pct"/>
            <w:shd w:val="clear" w:color="auto" w:fill="auto"/>
          </w:tcPr>
          <w:p w14:paraId="588E03F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A0F11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163,625</w:t>
            </w:r>
          </w:p>
        </w:tc>
      </w:tr>
      <w:tr w:rsidR="0068114E" w:rsidRPr="00A91975" w14:paraId="46559981" w14:textId="77777777" w:rsidTr="00EE74C0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6791DEB3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</w:p>
          <w:p w14:paraId="621971CF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05300AEA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4" w:type="pct"/>
            <w:shd w:val="clear" w:color="auto" w:fill="auto"/>
          </w:tcPr>
          <w:p w14:paraId="1F1F5806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1080ADA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3393BB56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586A4E3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59707FB7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BE074D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CEFEC8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B527B6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8114E" w:rsidRPr="00A91975" w14:paraId="3FC0C4E4" w14:textId="77777777" w:rsidTr="00EE74C0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5CEEB756" w14:textId="77777777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38" w:type="pct"/>
            <w:shd w:val="clear" w:color="auto" w:fill="auto"/>
          </w:tcPr>
          <w:p w14:paraId="4CFC5767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4" w:type="pct"/>
            <w:shd w:val="clear" w:color="auto" w:fill="auto"/>
          </w:tcPr>
          <w:p w14:paraId="07B1D93F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4CE7FCA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AD4B0C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C8E3315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064A8B6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4D332B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654E05E0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D444966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8114E" w:rsidRPr="00A91975" w14:paraId="24DE263F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614E3BF6" w14:textId="6AC1B9BC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38" w:type="pct"/>
            <w:shd w:val="clear" w:color="auto" w:fill="auto"/>
          </w:tcPr>
          <w:p w14:paraId="115F441B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0EC47D54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2308B7D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635,540</w:t>
            </w:r>
          </w:p>
        </w:tc>
        <w:tc>
          <w:tcPr>
            <w:tcW w:w="154" w:type="pct"/>
            <w:shd w:val="clear" w:color="auto" w:fill="auto"/>
          </w:tcPr>
          <w:p w14:paraId="2082638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5317F32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158,885</w:t>
            </w:r>
          </w:p>
        </w:tc>
        <w:tc>
          <w:tcPr>
            <w:tcW w:w="155" w:type="pct"/>
            <w:shd w:val="clear" w:color="auto" w:fill="auto"/>
          </w:tcPr>
          <w:p w14:paraId="16E987BE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809510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635,540</w:t>
            </w:r>
          </w:p>
        </w:tc>
        <w:tc>
          <w:tcPr>
            <w:tcW w:w="154" w:type="pct"/>
            <w:shd w:val="clear" w:color="auto" w:fill="auto"/>
          </w:tcPr>
          <w:p w14:paraId="38772F1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F55AD17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158,885</w:t>
            </w:r>
          </w:p>
        </w:tc>
      </w:tr>
      <w:tr w:rsidR="0068114E" w:rsidRPr="00A91975" w14:paraId="5C80C8BF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796DFF06" w14:textId="24FF5C55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ออกหุ้นใหม่</w:t>
            </w:r>
          </w:p>
        </w:tc>
        <w:tc>
          <w:tcPr>
            <w:tcW w:w="538" w:type="pct"/>
            <w:shd w:val="clear" w:color="auto" w:fill="auto"/>
          </w:tcPr>
          <w:p w14:paraId="0BDD759B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49F5687D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66B6718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254,216</w:t>
            </w:r>
          </w:p>
        </w:tc>
        <w:tc>
          <w:tcPr>
            <w:tcW w:w="154" w:type="pct"/>
            <w:shd w:val="clear" w:color="auto" w:fill="auto"/>
          </w:tcPr>
          <w:p w14:paraId="002F2EE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D261C7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63,554</w:t>
            </w:r>
          </w:p>
        </w:tc>
        <w:tc>
          <w:tcPr>
            <w:tcW w:w="155" w:type="pct"/>
            <w:shd w:val="clear" w:color="auto" w:fill="auto"/>
          </w:tcPr>
          <w:p w14:paraId="2A1FF4CE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FF3B55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8940412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16CF85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23746008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53A233BB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10A77FCD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4" w:type="pct"/>
            <w:shd w:val="clear" w:color="auto" w:fill="auto"/>
          </w:tcPr>
          <w:p w14:paraId="04DEA069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C93D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889,756</w:t>
            </w:r>
          </w:p>
        </w:tc>
        <w:tc>
          <w:tcPr>
            <w:tcW w:w="154" w:type="pct"/>
            <w:shd w:val="clear" w:color="auto" w:fill="auto"/>
          </w:tcPr>
          <w:p w14:paraId="3C7F913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1DDB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222,439</w:t>
            </w:r>
          </w:p>
        </w:tc>
        <w:tc>
          <w:tcPr>
            <w:tcW w:w="155" w:type="pct"/>
            <w:shd w:val="clear" w:color="auto" w:fill="auto"/>
          </w:tcPr>
          <w:p w14:paraId="4DD48CCD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A78F3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635,540</w:t>
            </w:r>
          </w:p>
        </w:tc>
        <w:tc>
          <w:tcPr>
            <w:tcW w:w="154" w:type="pct"/>
            <w:shd w:val="clear" w:color="auto" w:fill="auto"/>
          </w:tcPr>
          <w:p w14:paraId="6E6EF25E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4F62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158,885</w:t>
            </w:r>
          </w:p>
        </w:tc>
      </w:tr>
      <w:tr w:rsidR="0068114E" w:rsidRPr="00A91975" w14:paraId="2D5DF081" w14:textId="77777777" w:rsidTr="00EE74C0">
        <w:trPr>
          <w:trHeight w:hRule="exact" w:val="379"/>
        </w:trPr>
        <w:tc>
          <w:tcPr>
            <w:tcW w:w="1539" w:type="pct"/>
            <w:shd w:val="clear" w:color="auto" w:fill="auto"/>
          </w:tcPr>
          <w:p w14:paraId="4294E447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65065BAC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3FF7B432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1CC8AC6C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598B5EEF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52C5DD66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4" w:type="pct"/>
            <w:shd w:val="clear" w:color="auto" w:fill="auto"/>
          </w:tcPr>
          <w:p w14:paraId="0BCB8573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9CB35C4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23DA6165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0BD7143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552F687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6C8231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16F79648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334D08F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8114E" w:rsidRPr="00A91975" w14:paraId="65412250" w14:textId="77777777" w:rsidTr="00EE74C0">
        <w:trPr>
          <w:trHeight w:hRule="exact" w:val="397"/>
        </w:trPr>
        <w:tc>
          <w:tcPr>
            <w:tcW w:w="2077" w:type="pct"/>
            <w:gridSpan w:val="2"/>
            <w:shd w:val="clear" w:color="auto" w:fill="auto"/>
          </w:tcPr>
          <w:p w14:paraId="07E0599C" w14:textId="6AD60FD4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ทุนที่ออกและชำระแล้วประกอบด้วย</w:t>
            </w:r>
          </w:p>
        </w:tc>
        <w:tc>
          <w:tcPr>
            <w:tcW w:w="154" w:type="pct"/>
            <w:shd w:val="clear" w:color="auto" w:fill="auto"/>
          </w:tcPr>
          <w:p w14:paraId="44DA79DB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C81ABA4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65A2675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262D69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4CE0C02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FAF7D52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A678F66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1F5295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8114E" w:rsidRPr="00A91975" w14:paraId="1DAC5E67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0ECE3A32" w14:textId="2F5CE71A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538" w:type="pct"/>
            <w:shd w:val="clear" w:color="auto" w:fill="auto"/>
          </w:tcPr>
          <w:p w14:paraId="189B4F8E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54" w:type="pct"/>
            <w:shd w:val="clear" w:color="auto" w:fill="auto"/>
          </w:tcPr>
          <w:p w14:paraId="1947C7B1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71C48141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889,756</w:t>
            </w:r>
          </w:p>
        </w:tc>
        <w:tc>
          <w:tcPr>
            <w:tcW w:w="154" w:type="pct"/>
            <w:shd w:val="clear" w:color="auto" w:fill="auto"/>
          </w:tcPr>
          <w:p w14:paraId="1A9F7E0C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3B34755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222,439</w:t>
            </w:r>
          </w:p>
        </w:tc>
        <w:tc>
          <w:tcPr>
            <w:tcW w:w="155" w:type="pct"/>
            <w:shd w:val="clear" w:color="auto" w:fill="auto"/>
          </w:tcPr>
          <w:p w14:paraId="3FC471D4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E4FA5D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635,540</w:t>
            </w:r>
          </w:p>
        </w:tc>
        <w:tc>
          <w:tcPr>
            <w:tcW w:w="154" w:type="pct"/>
            <w:shd w:val="clear" w:color="auto" w:fill="auto"/>
          </w:tcPr>
          <w:p w14:paraId="009ACC95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DA713B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158,885</w:t>
            </w:r>
          </w:p>
        </w:tc>
      </w:tr>
      <w:tr w:rsidR="0068114E" w:rsidRPr="00A91975" w14:paraId="1DDD3CC1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78AE4B37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518866DA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54" w:type="pct"/>
            <w:shd w:val="clear" w:color="auto" w:fill="auto"/>
          </w:tcPr>
          <w:p w14:paraId="78DEAC5B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7263B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889,756</w:t>
            </w:r>
          </w:p>
        </w:tc>
        <w:tc>
          <w:tcPr>
            <w:tcW w:w="154" w:type="pct"/>
            <w:shd w:val="clear" w:color="auto" w:fill="auto"/>
          </w:tcPr>
          <w:p w14:paraId="08D272FD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075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222,439</w:t>
            </w:r>
          </w:p>
        </w:tc>
        <w:tc>
          <w:tcPr>
            <w:tcW w:w="155" w:type="pct"/>
            <w:shd w:val="clear" w:color="auto" w:fill="auto"/>
          </w:tcPr>
          <w:p w14:paraId="592F52C4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706B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635,540</w:t>
            </w:r>
          </w:p>
        </w:tc>
        <w:tc>
          <w:tcPr>
            <w:tcW w:w="154" w:type="pct"/>
            <w:shd w:val="clear" w:color="auto" w:fill="auto"/>
          </w:tcPr>
          <w:p w14:paraId="62196854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4542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158,885</w:t>
            </w:r>
          </w:p>
        </w:tc>
      </w:tr>
      <w:tr w:rsidR="0068114E" w:rsidRPr="00A91975" w14:paraId="3A00FA9F" w14:textId="77777777" w:rsidTr="00EE74C0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4B7070C2" w14:textId="77777777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33A2A89B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54" w:type="pct"/>
            <w:shd w:val="clear" w:color="auto" w:fill="auto"/>
          </w:tcPr>
          <w:p w14:paraId="022B0BE4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4873EB8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221FF27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3EA4935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4AB57CF2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2F8731EC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092F4B0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50C1E87E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8114E" w:rsidRPr="00A91975" w14:paraId="6DF911F8" w14:textId="77777777" w:rsidTr="00EE74C0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529B7F3A" w14:textId="77777777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538" w:type="pct"/>
            <w:shd w:val="clear" w:color="auto" w:fill="auto"/>
          </w:tcPr>
          <w:p w14:paraId="326CA944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54" w:type="pct"/>
            <w:shd w:val="clear" w:color="auto" w:fill="auto"/>
          </w:tcPr>
          <w:p w14:paraId="0DA65D57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4257789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30BA3C95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3B2E00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3049DD83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CC3CA6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1E39774A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DA2147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68114E" w:rsidRPr="00A91975" w14:paraId="2675A2D2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07333C07" w14:textId="69A5CAEE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538" w:type="pct"/>
            <w:shd w:val="clear" w:color="auto" w:fill="auto"/>
          </w:tcPr>
          <w:p w14:paraId="53927F6E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54" w:type="pct"/>
            <w:shd w:val="clear" w:color="auto" w:fill="auto"/>
          </w:tcPr>
          <w:p w14:paraId="362F8337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57C9B02B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321,740</w:t>
            </w:r>
          </w:p>
        </w:tc>
        <w:tc>
          <w:tcPr>
            <w:tcW w:w="154" w:type="pct"/>
            <w:shd w:val="clear" w:color="auto" w:fill="auto"/>
          </w:tcPr>
          <w:p w14:paraId="6F783DA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2E14BC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209,891</w:t>
            </w:r>
          </w:p>
        </w:tc>
        <w:tc>
          <w:tcPr>
            <w:tcW w:w="155" w:type="pct"/>
            <w:shd w:val="clear" w:color="auto" w:fill="auto"/>
          </w:tcPr>
          <w:p w14:paraId="4825596D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BE48ABB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321,740</w:t>
            </w:r>
          </w:p>
        </w:tc>
        <w:tc>
          <w:tcPr>
            <w:tcW w:w="154" w:type="pct"/>
            <w:shd w:val="clear" w:color="auto" w:fill="auto"/>
          </w:tcPr>
          <w:p w14:paraId="69AB037E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B1F7A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209,891</w:t>
            </w:r>
          </w:p>
        </w:tc>
      </w:tr>
      <w:tr w:rsidR="0068114E" w:rsidRPr="00A91975" w14:paraId="2D4E7C0D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09F42922" w14:textId="3217648E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ออกหุ้นใหม่</w:t>
            </w:r>
          </w:p>
        </w:tc>
        <w:tc>
          <w:tcPr>
            <w:tcW w:w="538" w:type="pct"/>
            <w:shd w:val="clear" w:color="auto" w:fill="auto"/>
          </w:tcPr>
          <w:p w14:paraId="76DAC4D5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54" w:type="pct"/>
            <w:shd w:val="clear" w:color="auto" w:fill="auto"/>
          </w:tcPr>
          <w:p w14:paraId="41BE0428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31B25836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254,216</w:t>
            </w:r>
          </w:p>
        </w:tc>
        <w:tc>
          <w:tcPr>
            <w:tcW w:w="154" w:type="pct"/>
            <w:shd w:val="clear" w:color="auto" w:fill="auto"/>
          </w:tcPr>
          <w:p w14:paraId="21EED5C1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8B0130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139,819</w:t>
            </w:r>
          </w:p>
        </w:tc>
        <w:tc>
          <w:tcPr>
            <w:tcW w:w="155" w:type="pct"/>
            <w:shd w:val="clear" w:color="auto" w:fill="auto"/>
          </w:tcPr>
          <w:p w14:paraId="09B9717F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A43CD8F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631B82D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C7345ED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2B9D82DF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36F9C83A" w14:textId="33A3DB2B" w:rsidR="0068114E" w:rsidRPr="00E10394" w:rsidRDefault="00BC53E1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</w:t>
            </w:r>
            <w:r w:rsidR="0068114E">
              <w:rPr>
                <w:rFonts w:ascii="Angsana New" w:hAnsi="Angsana New" w:cs="Angsana New" w:hint="cs"/>
                <w:cs/>
              </w:rPr>
              <w:t>ดลงจากค่าใช้จ่ายในการออกหุ้นใหม่ใหม่</w:t>
            </w:r>
          </w:p>
        </w:tc>
        <w:tc>
          <w:tcPr>
            <w:tcW w:w="538" w:type="pct"/>
            <w:shd w:val="clear" w:color="auto" w:fill="auto"/>
          </w:tcPr>
          <w:p w14:paraId="27833A2E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05BB9C5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09F2AA37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D78A5F8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883F874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(2,590)</w:t>
            </w:r>
          </w:p>
        </w:tc>
        <w:tc>
          <w:tcPr>
            <w:tcW w:w="155" w:type="pct"/>
            <w:shd w:val="clear" w:color="auto" w:fill="auto"/>
          </w:tcPr>
          <w:p w14:paraId="59DF606B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82C063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81B75CC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082F92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158EB880" w14:textId="77777777" w:rsidTr="00F35091">
        <w:trPr>
          <w:trHeight w:hRule="exact" w:val="397"/>
        </w:trPr>
        <w:tc>
          <w:tcPr>
            <w:tcW w:w="1539" w:type="pct"/>
            <w:shd w:val="clear" w:color="auto" w:fill="auto"/>
          </w:tcPr>
          <w:p w14:paraId="54B26AD8" w14:textId="301BC1E3" w:rsidR="0068114E" w:rsidRPr="00E10394" w:rsidRDefault="0068114E" w:rsidP="00BC53E1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ลดลงจากการล้างขาดทุนสะสม</w:t>
            </w:r>
          </w:p>
        </w:tc>
        <w:tc>
          <w:tcPr>
            <w:tcW w:w="538" w:type="pct"/>
            <w:shd w:val="clear" w:color="auto" w:fill="auto"/>
          </w:tcPr>
          <w:p w14:paraId="5BB9C565" w14:textId="77777777" w:rsidR="0068114E" w:rsidRPr="00E10394" w:rsidRDefault="0068114E" w:rsidP="0068114E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00D6A73C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45DA5FB8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596F527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B47C044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(182,286)</w:t>
            </w:r>
          </w:p>
        </w:tc>
        <w:tc>
          <w:tcPr>
            <w:tcW w:w="155" w:type="pct"/>
            <w:shd w:val="clear" w:color="auto" w:fill="auto"/>
          </w:tcPr>
          <w:p w14:paraId="3AA7EE82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775CA2A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CD99E66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39E9389" w14:textId="77777777" w:rsidR="0068114E" w:rsidRPr="00BC53E1" w:rsidRDefault="0068114E" w:rsidP="00BC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68114E" w:rsidRPr="00A91975" w14:paraId="5F693043" w14:textId="77777777" w:rsidTr="00F35091">
        <w:trPr>
          <w:trHeight w:hRule="exact" w:val="494"/>
        </w:trPr>
        <w:tc>
          <w:tcPr>
            <w:tcW w:w="2077" w:type="pct"/>
            <w:gridSpan w:val="2"/>
            <w:shd w:val="clear" w:color="auto" w:fill="auto"/>
            <w:vAlign w:val="bottom"/>
          </w:tcPr>
          <w:p w14:paraId="1F48D627" w14:textId="0AC222F0" w:rsidR="0068114E" w:rsidRPr="00E10394" w:rsidRDefault="0068114E" w:rsidP="0068114E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รวมส่วนเกิน</w:t>
            </w: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มูลค่าหุ้นสามัญ - สุทธิ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84C4CDE" w14:textId="77777777" w:rsidR="0068114E" w:rsidRPr="00E10394" w:rsidRDefault="0068114E" w:rsidP="0068114E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322DAB0E" w14:textId="77777777" w:rsidR="0068114E" w:rsidRPr="00BC53E1" w:rsidRDefault="0068114E" w:rsidP="00BC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575,956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D07F9BA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6040C8A" w14:textId="77777777" w:rsidR="0068114E" w:rsidRPr="00BC53E1" w:rsidRDefault="0068114E" w:rsidP="00BC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164,834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461FE45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E648BBC" w14:textId="77777777" w:rsidR="0068114E" w:rsidRPr="00BC53E1" w:rsidRDefault="0068114E" w:rsidP="00BC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321,740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2519014" w14:textId="77777777" w:rsidR="0068114E" w:rsidRPr="00BC53E1" w:rsidRDefault="0068114E" w:rsidP="00EE7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2E110E95" w14:textId="77777777" w:rsidR="0068114E" w:rsidRPr="00BC53E1" w:rsidRDefault="0068114E" w:rsidP="00BC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BC53E1">
              <w:rPr>
                <w:rFonts w:ascii="Angsana New" w:eastAsia="Times New Roman" w:hAnsi="Angsana New"/>
                <w:sz w:val="30"/>
                <w:szCs w:val="30"/>
              </w:rPr>
              <w:t>209,891</w:t>
            </w:r>
          </w:p>
        </w:tc>
      </w:tr>
    </w:tbl>
    <w:p w14:paraId="4AB1A870" w14:textId="020E27DD" w:rsidR="0068114E" w:rsidRDefault="0068114E" w:rsidP="00396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rPr>
          <w:rFonts w:ascii="Angsana New" w:hAnsi="Angsana New"/>
          <w:b/>
          <w:bCs/>
          <w:sz w:val="30"/>
          <w:szCs w:val="30"/>
        </w:rPr>
      </w:pPr>
    </w:p>
    <w:p w14:paraId="053D5F86" w14:textId="77777777" w:rsidR="00B23B2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E863BDF" w14:textId="77777777" w:rsidR="00B23B2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EB3A997" w14:textId="77777777" w:rsidR="00B23B2A" w:rsidRDefault="00B23B2A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3D704B6" w14:textId="77777777" w:rsidR="00E133AF" w:rsidRDefault="00E133AF" w:rsidP="00B2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7A80D4B" w14:textId="37F48D3B" w:rsidR="00E133AF" w:rsidRPr="00EE74C0" w:rsidRDefault="00E133AF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74C0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ตามมติที่ประชุมสามัญผู้ถือหุ้นประจำปี </w:t>
      </w:r>
      <w:r w:rsidR="00FB2E81" w:rsidRPr="00FB2E81">
        <w:rPr>
          <w:rFonts w:ascii="Angsana New" w:hAnsi="Angsana New"/>
          <w:sz w:val="30"/>
          <w:szCs w:val="30"/>
        </w:rPr>
        <w:t>2563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ในวันที่ </w:t>
      </w:r>
      <w:r w:rsidR="00FB2E81" w:rsidRPr="00FB2E81">
        <w:rPr>
          <w:rFonts w:ascii="Angsana New" w:hAnsi="Angsana New"/>
          <w:sz w:val="30"/>
          <w:szCs w:val="30"/>
        </w:rPr>
        <w:t>30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="00FB2E81" w:rsidRPr="00FB2E81">
        <w:rPr>
          <w:rFonts w:ascii="Angsana New" w:hAnsi="Angsana New"/>
          <w:sz w:val="30"/>
          <w:szCs w:val="30"/>
        </w:rPr>
        <w:t>2563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1083">
        <w:rPr>
          <w:rFonts w:ascii="Angsana New" w:hAnsi="Angsana New" w:hint="cs"/>
          <w:sz w:val="30"/>
          <w:szCs w:val="30"/>
          <w:cs/>
          <w:lang w:val="th-TH"/>
        </w:rPr>
        <w:t>มีมติ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อนุมัติเรื่อง ดังต่อไปนี้</w:t>
      </w:r>
    </w:p>
    <w:p w14:paraId="0512FD32" w14:textId="77777777" w:rsidR="00E133AF" w:rsidRPr="00933753" w:rsidRDefault="00E133AF" w:rsidP="00EE74C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line="240" w:lineRule="auto"/>
        <w:ind w:left="709" w:hanging="28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163,625,000 </w:t>
      </w:r>
      <w:r w:rsidRPr="00933753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 158,884,960.75 </w:t>
      </w:r>
      <w:r w:rsidRPr="00933753">
        <w:rPr>
          <w:rFonts w:ascii="Angsana New" w:hAnsi="Angsana New"/>
          <w:spacing w:val="-6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 18,960,157 </w:t>
      </w: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มูลค่าที่ตราไว้ หุ้นละ 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0.25 </w:t>
      </w: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44881FE3" w14:textId="77777777" w:rsidR="00E133AF" w:rsidRPr="00933753" w:rsidRDefault="00E133AF" w:rsidP="00EE74C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 w:hanging="283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อนุมัติการเพิ่มทุนจดทะเบียนของบริษัทอีกจำนวน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137,700,299.25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บาท จากทุนจดทะเบียนเดิม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158,884,960.75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296,585,260.00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550,801,197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มูลค่าหุ้นที่ตราไว้หุ้นละ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0.25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353C0E33" w14:textId="77777777" w:rsidR="00E133AF" w:rsidRPr="00933753" w:rsidRDefault="00E133AF" w:rsidP="00EE74C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283"/>
        <w:jc w:val="thaiDistribute"/>
        <w:rPr>
          <w:rFonts w:ascii="Angsana New" w:hAnsi="Angsana New"/>
          <w:spacing w:val="-4"/>
          <w:sz w:val="30"/>
          <w:szCs w:val="30"/>
        </w:rPr>
      </w:pP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ด้วยวิธี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Right Offering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E133AF">
        <w:rPr>
          <w:rFonts w:ascii="Angsana New" w:hAnsi="Angsana New"/>
          <w:spacing w:val="-4"/>
          <w:sz w:val="30"/>
          <w:szCs w:val="30"/>
        </w:rPr>
        <w:t xml:space="preserve">RO)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254,215,937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หุ้น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มูลค่าหุ้นที่ตราไว้หุ้นละ </w:t>
      </w:r>
      <w:r w:rsidRPr="00E133AF">
        <w:rPr>
          <w:rFonts w:ascii="Angsana New" w:hAnsi="Angsana New"/>
          <w:spacing w:val="-4"/>
          <w:sz w:val="30"/>
          <w:szCs w:val="30"/>
        </w:rPr>
        <w:t xml:space="preserve">0.25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บาท ราคาเสนอขาย </w:t>
      </w:r>
      <w:r w:rsidRPr="00E133AF">
        <w:rPr>
          <w:rFonts w:ascii="Angsana New" w:hAnsi="Angsana New"/>
          <w:spacing w:val="-4"/>
          <w:sz w:val="30"/>
          <w:szCs w:val="30"/>
        </w:rPr>
        <w:t xml:space="preserve">0.80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ให้แก่ผู้ถือหุ้นเดิม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Pr="00933753">
        <w:rPr>
          <w:rFonts w:ascii="Angsana New" w:hAnsi="Angsana New"/>
          <w:spacing w:val="-4"/>
          <w:sz w:val="30"/>
          <w:szCs w:val="30"/>
          <w:cs/>
        </w:rPr>
        <w:t>จัดสรร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ให้แก่ผู้ถือหุ้นเดิมในอัตราส่วน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หุ้นเดิมต่อ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หุ้นใหม่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7D9CE076" w14:textId="172D3C31" w:rsidR="00EE74C0" w:rsidRDefault="00E133AF" w:rsidP="00EE74C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709" w:hanging="283"/>
        <w:jc w:val="thaiDistribute"/>
        <w:rPr>
          <w:rFonts w:ascii="Angsana New" w:hAnsi="Angsana New"/>
          <w:spacing w:val="-2"/>
          <w:sz w:val="30"/>
          <w:szCs w:val="30"/>
        </w:rPr>
      </w:pPr>
      <w:r w:rsidRPr="00794188">
        <w:rPr>
          <w:rFonts w:ascii="Angsana New" w:hAnsi="Angsana New" w:hint="cs"/>
          <w:spacing w:val="-2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3D6ADAF3" w14:textId="77777777" w:rsidR="00EE74C0" w:rsidRPr="00EE74C0" w:rsidRDefault="00EE74C0" w:rsidP="00EE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spacing w:val="-2"/>
          <w:sz w:val="2"/>
          <w:szCs w:val="2"/>
        </w:rPr>
      </w:pPr>
    </w:p>
    <w:p w14:paraId="0B8807FE" w14:textId="16FD8623" w:rsidR="006C3B2A" w:rsidRPr="00E133AF" w:rsidRDefault="006C3B2A" w:rsidP="00EE74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33AF">
        <w:rPr>
          <w:rFonts w:ascii="Angsana New" w:hAnsi="Angsana New"/>
          <w:b/>
          <w:bCs/>
          <w:sz w:val="30"/>
          <w:szCs w:val="30"/>
          <w:cs/>
          <w:lang w:val="th-TH"/>
        </w:rPr>
        <w:t>สำรอง</w:t>
      </w:r>
      <w:r w:rsidR="00B5453D" w:rsidRPr="00B5453D">
        <w:rPr>
          <w:rFonts w:ascii="Angsana New" w:hAnsi="Angsana New"/>
          <w:b/>
          <w:bCs/>
          <w:sz w:val="30"/>
          <w:szCs w:val="30"/>
          <w:cs/>
          <w:lang w:val="th-TH"/>
        </w:rPr>
        <w:t>ตามกฎหมาย</w:t>
      </w:r>
    </w:p>
    <w:p w14:paraId="3318C4C1" w14:textId="56922C2B" w:rsidR="00EE74C0" w:rsidRDefault="006C3B2A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="00FB2E81" w:rsidRPr="00FB2E81">
        <w:rPr>
          <w:rFonts w:ascii="Angsana New" w:hAnsi="Angsana New"/>
          <w:sz w:val="30"/>
          <w:szCs w:val="30"/>
        </w:rPr>
        <w:t>2535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มาตรา </w:t>
      </w:r>
      <w:r w:rsidR="00FB2E81" w:rsidRPr="00FB2E81">
        <w:rPr>
          <w:rFonts w:ascii="Angsana New" w:hAnsi="Angsana New"/>
          <w:sz w:val="30"/>
          <w:szCs w:val="30"/>
        </w:rPr>
        <w:t>116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บริษัทจะต้องจัดสรรทุนสำรอง (“สำรองตามกฎหมาย”) อย่างน้อยร้อยละ </w:t>
      </w:r>
      <w:r w:rsidR="00FB2E81" w:rsidRPr="00FB2E81">
        <w:rPr>
          <w:rFonts w:ascii="Angsana New" w:hAnsi="Angsana New"/>
          <w:sz w:val="30"/>
          <w:szCs w:val="30"/>
        </w:rPr>
        <w:t>5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B2E81" w:rsidRPr="00FB2E81">
        <w:rPr>
          <w:rFonts w:ascii="Angsana New" w:hAnsi="Angsana New"/>
          <w:sz w:val="30"/>
          <w:szCs w:val="30"/>
        </w:rPr>
        <w:t>10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ของทุนจดทะเบียน เงินสำรองนี้จะนำไปจ่ายเป็นเงินปันผลไม่ได้ </w:t>
      </w:r>
    </w:p>
    <w:p w14:paraId="68526A67" w14:textId="77777777" w:rsidR="00EE74C0" w:rsidRPr="00EE74C0" w:rsidRDefault="00EE74C0" w:rsidP="00EE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sz w:val="2"/>
          <w:szCs w:val="2"/>
        </w:rPr>
      </w:pPr>
    </w:p>
    <w:p w14:paraId="49BF0A08" w14:textId="77777777" w:rsidR="00E133AF" w:rsidRPr="00E133AF" w:rsidRDefault="00E133AF" w:rsidP="00EE74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33AF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ใบสำคัญแสดงสิทธิซื้อหุ้นสามัญ</w:t>
      </w:r>
    </w:p>
    <w:p w14:paraId="42B3620E" w14:textId="18F1BFA7" w:rsidR="00E133AF" w:rsidRPr="00EE74C0" w:rsidRDefault="00E133AF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FB2E81" w:rsidRPr="00FB2E81">
        <w:rPr>
          <w:rFonts w:ascii="Angsana New" w:hAnsi="Angsana New"/>
          <w:sz w:val="30"/>
          <w:szCs w:val="30"/>
        </w:rPr>
        <w:t>30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เมษายน </w:t>
      </w:r>
      <w:r w:rsidR="00FB2E81" w:rsidRPr="00FB2E81">
        <w:rPr>
          <w:rFonts w:ascii="Angsana New" w:hAnsi="Angsana New"/>
          <w:sz w:val="30"/>
          <w:szCs w:val="30"/>
        </w:rPr>
        <w:t>2563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ที่ประชุมสามัญผู้ถือหุ้นประจำปี </w:t>
      </w:r>
      <w:r w:rsidR="00FB2E81" w:rsidRPr="00FB2E81">
        <w:rPr>
          <w:rFonts w:ascii="Angsana New" w:hAnsi="Angsana New"/>
          <w:sz w:val="30"/>
          <w:szCs w:val="30"/>
        </w:rPr>
        <w:t>2563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มีมติ</w:t>
      </w:r>
      <w:r w:rsidRPr="00EE74C0">
        <w:rPr>
          <w:rFonts w:ascii="Angsana New" w:hAnsi="Angsana New"/>
          <w:sz w:val="30"/>
          <w:szCs w:val="30"/>
          <w:cs/>
          <w:lang w:val="th-TH"/>
        </w:rPr>
        <w:t>อนุมัติออกใบสำคัญแสดงสิทธิที่จะซื้อหุ้นสามัญชนิดระบุชื่อผู้ถือและสามารถโอนเปลี่ยนมือได้ (UREKA-W</w:t>
      </w:r>
      <w:r w:rsidR="00FB2E81" w:rsidRPr="00FB2E81">
        <w:rPr>
          <w:rFonts w:ascii="Angsana New" w:hAnsi="Angsana New"/>
          <w:sz w:val="30"/>
          <w:szCs w:val="30"/>
        </w:rPr>
        <w:t>2</w:t>
      </w:r>
      <w:r w:rsidRPr="00EE74C0">
        <w:rPr>
          <w:rFonts w:ascii="Angsana New" w:hAnsi="Angsana New"/>
          <w:sz w:val="30"/>
          <w:szCs w:val="30"/>
          <w:cs/>
          <w:lang w:val="th-TH"/>
        </w:rPr>
        <w:t>) โดยจัดสรรให้แก่ผู้ถือหุ้นเดิมตามสัดส่วนการถือหุ้น (RO) ใน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อัตราส่วน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หุ้นสามัญเดิมต่อใบสำคัญแสดงสิทธิ </w:t>
      </w:r>
      <w:r w:rsidR="00FB2E81" w:rsidRPr="00FB2E81">
        <w:rPr>
          <w:rFonts w:ascii="Angsana New" w:hAnsi="Angsana New"/>
          <w:sz w:val="30"/>
          <w:szCs w:val="30"/>
        </w:rPr>
        <w:t>1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หน่วย รวมจำนวนใบสำคัญแสดงสิทธิที่ได้รับการจัดสรรไม่เกิน </w:t>
      </w:r>
      <w:r w:rsidR="00FB2E81" w:rsidRPr="00FB2E81">
        <w:rPr>
          <w:rFonts w:ascii="Angsana New" w:hAnsi="Angsana New"/>
          <w:sz w:val="30"/>
          <w:szCs w:val="30"/>
        </w:rPr>
        <w:t>296</w:t>
      </w:r>
      <w:r w:rsidRPr="00EE74C0">
        <w:rPr>
          <w:rFonts w:ascii="Angsana New" w:hAnsi="Angsana New"/>
          <w:sz w:val="30"/>
          <w:szCs w:val="30"/>
          <w:cs/>
          <w:lang w:val="th-TH"/>
        </w:rPr>
        <w:t>,</w:t>
      </w:r>
      <w:r w:rsidR="00FB2E81" w:rsidRPr="00FB2E81">
        <w:rPr>
          <w:rFonts w:ascii="Angsana New" w:hAnsi="Angsana New"/>
          <w:sz w:val="30"/>
          <w:szCs w:val="30"/>
        </w:rPr>
        <w:t>585</w:t>
      </w:r>
      <w:r w:rsidRPr="00EE74C0">
        <w:rPr>
          <w:rFonts w:ascii="Angsana New" w:hAnsi="Angsana New"/>
          <w:sz w:val="30"/>
          <w:szCs w:val="30"/>
          <w:cs/>
          <w:lang w:val="th-TH"/>
        </w:rPr>
        <w:t>,</w:t>
      </w:r>
      <w:r w:rsidR="00FB2E81" w:rsidRPr="00FB2E81">
        <w:rPr>
          <w:rFonts w:ascii="Angsana New" w:hAnsi="Angsana New"/>
          <w:sz w:val="30"/>
          <w:szCs w:val="30"/>
        </w:rPr>
        <w:t>260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หน่วย และมีราคาการใช้สิทธิเท่ากับ </w:t>
      </w:r>
      <w:r w:rsidR="00FB2E81" w:rsidRPr="00FB2E81">
        <w:rPr>
          <w:rFonts w:ascii="Angsana New" w:hAnsi="Angsana New"/>
          <w:sz w:val="30"/>
          <w:szCs w:val="30"/>
        </w:rPr>
        <w:t>0</w:t>
      </w:r>
      <w:r w:rsidRPr="00EE74C0">
        <w:rPr>
          <w:rFonts w:ascii="Angsana New" w:hAnsi="Angsana New"/>
          <w:sz w:val="30"/>
          <w:szCs w:val="30"/>
          <w:cs/>
          <w:lang w:val="th-TH"/>
        </w:rPr>
        <w:t>.</w:t>
      </w:r>
      <w:r w:rsidR="00FB2E81" w:rsidRPr="00FB2E81">
        <w:rPr>
          <w:rFonts w:ascii="Angsana New" w:hAnsi="Angsana New"/>
          <w:sz w:val="30"/>
          <w:szCs w:val="30"/>
        </w:rPr>
        <w:t>00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บาทต่อหุ้น อัตราการใช้สิทธิ ใบสำคัญแสดงสิทธิ </w:t>
      </w:r>
      <w:r w:rsidR="00FB2E81" w:rsidRPr="00FB2E81">
        <w:rPr>
          <w:rFonts w:ascii="Angsana New" w:hAnsi="Angsana New"/>
          <w:sz w:val="30"/>
          <w:szCs w:val="30"/>
        </w:rPr>
        <w:t>1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 หน่วย มีสิทธิซื้อ</w:t>
      </w:r>
      <w:r w:rsidRPr="00EE74C0">
        <w:rPr>
          <w:rFonts w:ascii="Angsana New" w:hAnsi="Angsana New"/>
          <w:sz w:val="30"/>
          <w:szCs w:val="30"/>
          <w:cs/>
          <w:lang w:val="th-TH"/>
        </w:rPr>
        <w:t>หุ้นสามัญ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 xml:space="preserve">ได้ </w:t>
      </w:r>
      <w:r w:rsidR="00FB2E81" w:rsidRPr="00FB2E81">
        <w:rPr>
          <w:rFonts w:ascii="Angsana New" w:hAnsi="Angsana New"/>
          <w:sz w:val="30"/>
          <w:szCs w:val="30"/>
        </w:rPr>
        <w:t>1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หุ้น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โดยใบสำคัญแสดงสิทธิมีอายุ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ปี นับจากวันที่บริษัทออกและเสนอขาย</w:t>
      </w:r>
    </w:p>
    <w:p w14:paraId="66031533" w14:textId="77777777" w:rsidR="00B5453D" w:rsidRDefault="00B5453D" w:rsidP="0062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p w14:paraId="1F51401D" w14:textId="77777777" w:rsidR="00B5453D" w:rsidRDefault="00B5453D" w:rsidP="0062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p w14:paraId="43D863FB" w14:textId="77777777" w:rsidR="00214171" w:rsidRDefault="00214171" w:rsidP="0062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p w14:paraId="0B15524F" w14:textId="77777777" w:rsidR="00B5453D" w:rsidRDefault="00B5453D" w:rsidP="0062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p w14:paraId="3703310C" w14:textId="77777777" w:rsidR="00B5453D" w:rsidRDefault="00B5453D" w:rsidP="0062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p w14:paraId="137D61C5" w14:textId="4E4BB302" w:rsidR="006C3B2A" w:rsidRPr="006236AF" w:rsidRDefault="006C3B2A" w:rsidP="00EE74C0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36A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DD18C3" w:rsidRPr="006236AF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3955518A" w14:textId="0135D4DB" w:rsidR="00821080" w:rsidRPr="00EE74C0" w:rsidRDefault="00821080" w:rsidP="00EE74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74C0">
        <w:rPr>
          <w:rFonts w:ascii="Angsana New" w:hAnsi="Angsana New" w:hint="cs"/>
          <w:sz w:val="30"/>
          <w:szCs w:val="30"/>
          <w:cs/>
          <w:lang w:val="th-TH"/>
        </w:rPr>
        <w:t>เริ่มตั้งแต่วันที่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1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ตุลาคม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2562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กลุ่มบริษัทได้นำเสนอและเปิดเผยข้อมูลจำแนกตามส่วนงานเป็น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5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ส่วนงาน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จากเดิมที่มีการแสดงข้อมูลจำแนกส่วนงาน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ส่วนงานที่รายงาน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ดังรายละเอียดข้างล่าง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ซึ่งเป็นหน่วยงานธุรกิจที่สำคัญของกลุ่มบริษัท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หน่วยงานธุรกิจที่สำคัญนี้ผลิตสินค้าและให้บริการที่แตกต่างกัน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และมีการบริหารจัดการแยกต่างหาก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เนื่องจากใช้เทคโนโลยีและกลยุทธ์ทางการตลาดที่แตกต่างกัน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การดำเนินงานของแต่ละส่วนงานที่รายงานของกลุ่มบริษัทโดยสรุปมีดังนี้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FE8ED6D" w14:textId="2F1F3944" w:rsidR="00821080" w:rsidRDefault="00821080" w:rsidP="00EE74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821080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5CAC" w:rsidRPr="00F55CAC">
        <w:rPr>
          <w:rFonts w:ascii="Angsana New" w:hAnsi="Angsana New"/>
          <w:spacing w:val="-6"/>
          <w:sz w:val="30"/>
          <w:szCs w:val="30"/>
        </w:rPr>
        <w:t>1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ออกแบบ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ผลิตและติดตั้งเครื่องจักรแบบกึ่งอัตโนมัติ</w:t>
      </w:r>
    </w:p>
    <w:p w14:paraId="1F581FD1" w14:textId="7AEA83A1" w:rsidR="00821080" w:rsidRDefault="00821080" w:rsidP="00EE74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821080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5CAC" w:rsidRPr="00F55CAC">
        <w:rPr>
          <w:rFonts w:ascii="Angsana New" w:hAnsi="Angsana New"/>
          <w:spacing w:val="-6"/>
          <w:sz w:val="30"/>
          <w:szCs w:val="30"/>
        </w:rPr>
        <w:t>2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ออกแบบ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ผลิตและติดตั้งเครื่องจักรแบบอัตโนมัติ</w:t>
      </w:r>
      <w:r w:rsidR="001C2747">
        <w:rPr>
          <w:rFonts w:ascii="Angsana New" w:hAnsi="Angsana New" w:hint="cs"/>
          <w:spacing w:val="-6"/>
          <w:sz w:val="30"/>
          <w:szCs w:val="30"/>
          <w:cs/>
        </w:rPr>
        <w:t>*</w:t>
      </w:r>
    </w:p>
    <w:p w14:paraId="432B4EF7" w14:textId="3A47E0C1" w:rsidR="00821080" w:rsidRDefault="00821080" w:rsidP="00EE74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821080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5CAC" w:rsidRPr="00F55CAC">
        <w:rPr>
          <w:rFonts w:ascii="Angsana New" w:hAnsi="Angsana New"/>
          <w:spacing w:val="-6"/>
          <w:sz w:val="30"/>
          <w:szCs w:val="30"/>
        </w:rPr>
        <w:t>3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ติดตั้งและบำรุงเครื่องจักร</w:t>
      </w:r>
    </w:p>
    <w:p w14:paraId="0D84460D" w14:textId="2F13E635" w:rsidR="00821080" w:rsidRDefault="00821080" w:rsidP="00EE74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821080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5CAC" w:rsidRPr="00F55CAC">
        <w:rPr>
          <w:rFonts w:ascii="Angsana New" w:hAnsi="Angsana New"/>
          <w:spacing w:val="-6"/>
          <w:sz w:val="30"/>
          <w:szCs w:val="30"/>
        </w:rPr>
        <w:t>4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7FB41708" w14:textId="6E3EDA5B" w:rsidR="00821080" w:rsidRPr="00821080" w:rsidRDefault="00821080" w:rsidP="00EE74C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821080">
        <w:rPr>
          <w:rFonts w:ascii="Angsana New" w:hAnsi="Angsana New" w:hint="cs"/>
          <w:spacing w:val="-6"/>
          <w:sz w:val="30"/>
          <w:szCs w:val="30"/>
          <w:cs/>
        </w:rPr>
        <w:t>ส่วนงาน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5CAC" w:rsidRPr="00F55CAC">
        <w:rPr>
          <w:rFonts w:ascii="Angsana New" w:hAnsi="Angsana New"/>
          <w:spacing w:val="-6"/>
          <w:sz w:val="30"/>
          <w:szCs w:val="30"/>
        </w:rPr>
        <w:t>5</w:t>
      </w:r>
      <w:r w:rsidRPr="008210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21080">
        <w:rPr>
          <w:rFonts w:ascii="Angsana New" w:hAnsi="Angsana New" w:hint="cs"/>
          <w:spacing w:val="-6"/>
          <w:sz w:val="30"/>
          <w:szCs w:val="30"/>
          <w:cs/>
        </w:rPr>
        <w:t>อื่นๆ</w:t>
      </w:r>
    </w:p>
    <w:p w14:paraId="0A51B012" w14:textId="52F540CC" w:rsidR="001C2747" w:rsidRPr="001C2747" w:rsidRDefault="00821080" w:rsidP="001C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E74C0">
        <w:rPr>
          <w:rFonts w:ascii="Angsana New" w:hAnsi="Angsana New" w:hint="cs"/>
          <w:sz w:val="30"/>
          <w:szCs w:val="30"/>
          <w:cs/>
          <w:lang w:val="th-TH"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ผลการดำเนินงานวัดโดยใช้กำไรก่อนภาษีเงินได้ของส่วนงาน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การดำเนินงานของกลุ่มบริษัท</w:t>
      </w:r>
      <w:r w:rsidRPr="00EE74C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E74C0">
        <w:rPr>
          <w:rFonts w:ascii="Angsana New" w:hAnsi="Angsana New" w:hint="cs"/>
          <w:sz w:val="30"/>
          <w:szCs w:val="30"/>
          <w:cs/>
          <w:lang w:val="th-TH"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593959" w14:textId="54802D59" w:rsidR="001C2747" w:rsidRPr="001C2747" w:rsidRDefault="001C2747" w:rsidP="001C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02" w:hanging="276"/>
        <w:jc w:val="thaiDistribute"/>
        <w:rPr>
          <w:rFonts w:ascii="Angsana New" w:eastAsia="Times New Roman" w:hAnsi="Angsana New"/>
          <w:sz w:val="30"/>
          <w:szCs w:val="30"/>
          <w:cs/>
          <w:lang w:val="th-TH"/>
        </w:rPr>
        <w:sectPr w:rsidR="001C2747" w:rsidRPr="001C2747" w:rsidSect="0087616B">
          <w:headerReference w:type="default" r:id="rId19"/>
          <w:footerReference w:type="default" r:id="rId20"/>
          <w:pgSz w:w="11909" w:h="16834" w:code="9"/>
          <w:pgMar w:top="691" w:right="1152" w:bottom="576" w:left="1152" w:header="737" w:footer="567" w:gutter="0"/>
          <w:cols w:space="720"/>
          <w:docGrid w:linePitch="245"/>
        </w:sectPr>
      </w:pP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>*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ab/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ในปี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2563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บริษัทไม่มีรายได้จากส่วนงานดังกล่าว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เนื่องจากเมื่อวันที่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22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กรกฎาคม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2562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ที่ประชุมคณะกรรมการบริษัทมีมติอนุมัติจำหน่ายหุ้นสามัญในบริษัท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ยูเรกา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ออโตเมชั่น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จำกัด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และบริษัท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ยูเรกา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ดีไซน์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อินเตอร์เนชั่นแนล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จำกัด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และเมื่อวันที่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24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เมษายน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2562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บริษัทได้ขายส่วนได้เสียออกไปทั้งจำนวนมีผลให้ทั้ง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บริษัท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ไม่ได้เป็นบริษัทย่อ</w:t>
      </w:r>
      <w:bookmarkStart w:id="3" w:name="_GoBack"/>
      <w:bookmarkEnd w:id="3"/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ยอีกต่อไป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ซึ่งส่วนงานดังกล่าว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เป็นส่วนงานหลักของอดีตบริษัทย่อยทั้ง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="000F73A3" w:rsidRPr="000F73A3">
        <w:rPr>
          <w:rFonts w:ascii="Angsana New" w:eastAsia="Times New Roman" w:hAnsi="Angsana New"/>
          <w:sz w:val="30"/>
          <w:szCs w:val="30"/>
        </w:rPr>
        <w:t>2</w:t>
      </w:r>
      <w:r w:rsidRPr="001C2747">
        <w:rPr>
          <w:rFonts w:ascii="Angsana New" w:eastAsia="Times New Roman" w:hAnsi="Angsana New"/>
          <w:sz w:val="30"/>
          <w:szCs w:val="30"/>
          <w:cs/>
          <w:lang w:val="th-TH"/>
        </w:rPr>
        <w:t xml:space="preserve"> </w:t>
      </w:r>
      <w:r w:rsidRPr="001C2747">
        <w:rPr>
          <w:rFonts w:ascii="Angsana New" w:eastAsia="Times New Roman" w:hAnsi="Angsana New" w:hint="cs"/>
          <w:sz w:val="30"/>
          <w:szCs w:val="30"/>
          <w:cs/>
          <w:lang w:val="th-TH"/>
        </w:rPr>
        <w:t>แห่ง</w:t>
      </w:r>
    </w:p>
    <w:p w14:paraId="729C05DE" w14:textId="707521EA" w:rsidR="00B639A7" w:rsidRPr="009D519D" w:rsidRDefault="006C3B2A" w:rsidP="009D5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D519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ข้อมูลเกี่ยวกับส่วนงานที่รายงาน </w:t>
      </w:r>
    </w:p>
    <w:tbl>
      <w:tblPr>
        <w:tblW w:w="5540" w:type="pct"/>
        <w:tblInd w:w="-720" w:type="dxa"/>
        <w:tblLayout w:type="fixed"/>
        <w:tblLook w:val="00A0" w:firstRow="1" w:lastRow="0" w:firstColumn="1" w:lastColumn="0" w:noHBand="0" w:noVBand="0"/>
      </w:tblPr>
      <w:tblGrid>
        <w:gridCol w:w="1619"/>
        <w:gridCol w:w="862"/>
        <w:gridCol w:w="273"/>
        <w:gridCol w:w="833"/>
        <w:gridCol w:w="269"/>
        <w:gridCol w:w="810"/>
        <w:gridCol w:w="276"/>
        <w:gridCol w:w="810"/>
        <w:gridCol w:w="277"/>
        <w:gridCol w:w="715"/>
        <w:gridCol w:w="254"/>
        <w:gridCol w:w="737"/>
        <w:gridCol w:w="251"/>
        <w:gridCol w:w="834"/>
        <w:gridCol w:w="251"/>
        <w:gridCol w:w="824"/>
        <w:gridCol w:w="251"/>
        <w:gridCol w:w="741"/>
        <w:gridCol w:w="251"/>
        <w:gridCol w:w="831"/>
        <w:gridCol w:w="236"/>
        <w:gridCol w:w="844"/>
        <w:gridCol w:w="251"/>
        <w:gridCol w:w="776"/>
        <w:gridCol w:w="236"/>
        <w:gridCol w:w="48"/>
        <w:gridCol w:w="236"/>
        <w:gridCol w:w="467"/>
        <w:gridCol w:w="267"/>
        <w:gridCol w:w="689"/>
        <w:gridCol w:w="80"/>
      </w:tblGrid>
      <w:tr w:rsidR="00B639A7" w:rsidRPr="00FE1EE8" w14:paraId="178DD47C" w14:textId="77777777" w:rsidTr="00A20357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669A030B" w14:textId="77777777" w:rsidR="00B639A7" w:rsidRPr="0029382B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97" w:type="pct"/>
            <w:gridSpan w:val="30"/>
            <w:tcBorders>
              <w:top w:val="nil"/>
              <w:left w:val="nil"/>
              <w:bottom w:val="single" w:sz="4" w:space="0" w:color="auto"/>
            </w:tcBorders>
          </w:tcPr>
          <w:p w14:paraId="3D739E54" w14:textId="1B407167" w:rsidR="00B639A7" w:rsidRPr="00A20357" w:rsidRDefault="00A2035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20357" w:rsidRPr="00FE1EE8" w14:paraId="7DE5DA18" w14:textId="77777777" w:rsidTr="00A20357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7BA7E190" w14:textId="77777777" w:rsidR="00A20357" w:rsidRPr="0029382B" w:rsidRDefault="00A2035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4497" w:type="pct"/>
            <w:gridSpan w:val="3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854646" w14:textId="19D53E9A" w:rsidR="00A20357" w:rsidRPr="00A20357" w:rsidRDefault="00A2035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A203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524584" w:rsidRPr="00FE1EE8" w14:paraId="3278ABD1" w14:textId="77777777" w:rsidTr="00F2745A">
        <w:trPr>
          <w:gridAfter w:val="1"/>
          <w:wAfter w:w="25" w:type="pct"/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71D55F7" w14:textId="77777777" w:rsidR="00B639A7" w:rsidRPr="0029382B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7B20E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ออกแบบ ผลิต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6AE4F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9E3D7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69277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D8D2A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D44FE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CC215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ผลิตสารศัตรูพืช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E5DBE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F321E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2788C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76FEC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D7B22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9" w:type="pct"/>
            <w:gridSpan w:val="5"/>
            <w:tcBorders>
              <w:top w:val="single" w:sz="4" w:space="0" w:color="auto"/>
            </w:tcBorders>
          </w:tcPr>
          <w:p w14:paraId="74A9D5B6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24584" w:rsidRPr="00FE1EE8" w14:paraId="083A4674" w14:textId="77777777" w:rsidTr="00F2745A">
        <w:trPr>
          <w:gridAfter w:val="4"/>
          <w:wAfter w:w="467" w:type="pct"/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A643EC6" w14:textId="77777777" w:rsidR="00B639A7" w:rsidRPr="0029382B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right w:val="nil"/>
            </w:tcBorders>
          </w:tcPr>
          <w:p w14:paraId="52C92791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และติดตั้งเครื่องจักร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9FFC643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right w:val="nil"/>
            </w:tcBorders>
          </w:tcPr>
          <w:p w14:paraId="3465B0FD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4399AD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right w:val="nil"/>
            </w:tcBorders>
          </w:tcPr>
          <w:p w14:paraId="086B4B6E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7397CAD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right w:val="nil"/>
            </w:tcBorders>
          </w:tcPr>
          <w:p w14:paraId="1370B7CA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และผลิตภัณฑ์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6478A09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right w:val="nil"/>
            </w:tcBorders>
          </w:tcPr>
          <w:p w14:paraId="61876A50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</w:tcPr>
          <w:p w14:paraId="2306603F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right w:val="nil"/>
            </w:tcBorders>
          </w:tcPr>
          <w:p w14:paraId="46A71AEA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06E88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2" w:type="pct"/>
          </w:tcPr>
          <w:p w14:paraId="585D23FB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524584" w:rsidRPr="00FE1EE8" w14:paraId="30EB92AE" w14:textId="77777777" w:rsidTr="00F2745A">
        <w:trPr>
          <w:trHeight w:val="299"/>
          <w:tblHeader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3EAD83B1" w14:textId="77777777" w:rsidR="00B639A7" w:rsidRPr="0029382B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1F5F1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แบบกึ่งอัตโนมัติ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D64F3D1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A8DE5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5522C0F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11930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และบำรุงรักษาเครื่องจักร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09E002D5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9684A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เคมีเกษตร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3C82C097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3354C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</w:tcPr>
          <w:p w14:paraId="04C099A7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344A7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2035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8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DA239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39" w:type="pct"/>
            <w:gridSpan w:val="5"/>
            <w:tcBorders>
              <w:bottom w:val="single" w:sz="4" w:space="0" w:color="auto"/>
            </w:tcBorders>
          </w:tcPr>
          <w:p w14:paraId="77451961" w14:textId="77777777" w:rsidR="00B639A7" w:rsidRPr="00A20357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2035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24584" w:rsidRPr="0029382B" w14:paraId="556B6D8D" w14:textId="77777777" w:rsidTr="00F2745A">
        <w:trPr>
          <w:trHeight w:val="344"/>
          <w:tblHeader/>
        </w:trPr>
        <w:tc>
          <w:tcPr>
            <w:tcW w:w="5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66DB2D" w14:textId="77777777" w:rsidR="00524584" w:rsidRPr="0029382B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7CF32F80" w14:textId="77777777" w:rsidR="00524584" w:rsidRPr="0029382B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  <w:t xml:space="preserve">31 </w:t>
            </w: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23FC2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204AB7F" w14:textId="1E54FB20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nil"/>
            </w:tcBorders>
          </w:tcPr>
          <w:p w14:paraId="383425EB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F68BC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81CF42" w14:textId="7C80CB76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6FF90472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</w:tcPr>
          <w:p w14:paraId="74E4F48F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7134D54" w14:textId="0E8704BE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</w:tcPr>
          <w:p w14:paraId="2A8A4CCF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58E11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F62DBFB" w14:textId="20C7FA38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7E9E051F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nil"/>
            </w:tcBorders>
          </w:tcPr>
          <w:p w14:paraId="703FE0ED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86BF0C" w14:textId="5DA4DF94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706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79738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1F56E16" w14:textId="74711C54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F8D2BB8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</w:tcPr>
          <w:p w14:paraId="2A2A1445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6658F0" w14:textId="2B5867CB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E99BF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D3C2B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7E48D5D" w14:textId="4449F0CC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060FF0CC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</w:tcPr>
          <w:p w14:paraId="784B01D5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2C2D1" w14:textId="70924BCD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8B4E6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A13FA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AED58D" w14:textId="0AED3AE3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</w:tcPr>
          <w:p w14:paraId="76434B46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bottom w:val="single" w:sz="4" w:space="0" w:color="auto"/>
              <w:right w:val="nil"/>
            </w:tcBorders>
          </w:tcPr>
          <w:p w14:paraId="3D800E64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2FE13" w14:textId="74B4F0F6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A1A3D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D32CA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57C4EC" w14:textId="74C23D28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7" w:type="pct"/>
            <w:gridSpan w:val="2"/>
          </w:tcPr>
          <w:p w14:paraId="3F2A65BB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bottom w:val="single" w:sz="4" w:space="0" w:color="auto"/>
            </w:tcBorders>
          </w:tcPr>
          <w:p w14:paraId="037B7D78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7C746D2" w14:textId="3389081C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3" w:type="pct"/>
          </w:tcPr>
          <w:p w14:paraId="42F4BDA8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bottom w:val="single" w:sz="4" w:space="0" w:color="auto"/>
            </w:tcBorders>
          </w:tcPr>
          <w:p w14:paraId="1215A24C" w14:textId="77777777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631D64" w14:textId="630008C3" w:rsidR="00524584" w:rsidRPr="00A203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524584" w:rsidRPr="00FE1EE8" w14:paraId="425EF22B" w14:textId="77777777" w:rsidTr="00B639A7">
        <w:trPr>
          <w:trHeight w:val="317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0BC8D4A7" w14:textId="77777777" w:rsidR="00524584" w:rsidRPr="0029382B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lang w:val="en-GB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ข้อมูลตามส่วนงาน</w:t>
            </w:r>
          </w:p>
          <w:p w14:paraId="3292D1DA" w14:textId="77777777" w:rsidR="00524584" w:rsidRPr="0029382B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9382B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ดำเนินงาน</w:t>
            </w:r>
          </w:p>
        </w:tc>
        <w:tc>
          <w:tcPr>
            <w:tcW w:w="4497" w:type="pct"/>
            <w:gridSpan w:val="30"/>
            <w:tcBorders>
              <w:left w:val="nil"/>
            </w:tcBorders>
          </w:tcPr>
          <w:p w14:paraId="4589611A" w14:textId="77777777" w:rsidR="00524584" w:rsidRPr="0029382B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2"/>
                <w:szCs w:val="22"/>
                <w:lang w:val="en-GB"/>
              </w:rPr>
            </w:pPr>
          </w:p>
        </w:tc>
      </w:tr>
      <w:tr w:rsidR="00524584" w:rsidRPr="0029382B" w14:paraId="33DDADB4" w14:textId="77777777" w:rsidTr="00F2745A">
        <w:trPr>
          <w:trHeight w:val="95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F7D3FA6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รายได้จากการขายและ</w:t>
            </w:r>
          </w:p>
          <w:p w14:paraId="12FFAFF4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การให้บริการ</w:t>
            </w:r>
          </w:p>
        </w:tc>
        <w:tc>
          <w:tcPr>
            <w:tcW w:w="26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0DE5A6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30127C" w14:textId="5BB85F31" w:rsidR="00524584" w:rsidRPr="005276A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1D837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8BB6A6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BD135C6" w14:textId="6BEAE913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8D7A2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50823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D561FF4" w14:textId="659244BF" w:rsidR="00524584" w:rsidRPr="005276A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right" w:pos="76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148312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5BE980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F5228D" w14:textId="6F19BF9E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3B7355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6450" w14:textId="5E43239A" w:rsidR="00524584" w:rsidRPr="005276A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92222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AF60B9" w14:textId="6020F238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17,762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E6209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3E264" w14:textId="63923B20" w:rsidR="00524584" w:rsidRPr="005276A7" w:rsidRDefault="00026DF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17,336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30D81D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DFBCCE" w14:textId="09C4337E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B16BC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83F35A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51BA15B" w14:textId="364FE803" w:rsidR="00524584" w:rsidRPr="005276A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6,864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9FBD8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9825FD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EE9519E" w14:textId="4BF62949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CF25D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ABD12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  <w:p w14:paraId="04D40281" w14:textId="449FFAD0" w:rsidR="00524584" w:rsidRPr="005276A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  <w:r w:rsidRPr="00355F6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0D3B9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D74F8D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  <w:p w14:paraId="039054D2" w14:textId="39138EE4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(42,949)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5312AE57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B72656" w14:textId="360281C1" w:rsidR="00524584" w:rsidRPr="005276A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27,179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34665D8" w14:textId="77777777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DD693" w14:textId="0040768E" w:rsidR="00524584" w:rsidRPr="005276A7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A7">
              <w:rPr>
                <w:rFonts w:ascii="Angsana New" w:hAnsi="Angsana New"/>
                <w:color w:val="000000"/>
                <w:sz w:val="22"/>
                <w:szCs w:val="22"/>
              </w:rPr>
              <w:t>233,804</w:t>
            </w:r>
          </w:p>
        </w:tc>
      </w:tr>
      <w:tr w:rsidR="00524584" w:rsidRPr="0029382B" w14:paraId="708D7662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DA63C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F2F73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C3EF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A087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65A5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4D330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69D8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5E34A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D5DE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866D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D627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6BFC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8F62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76E4F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FC57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C7F86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1061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A2B00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83EC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9C6B1F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66B9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A45D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6159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A7C69B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237B065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1AF363C" w14:textId="77777777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79C07495" w14:textId="77777777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674581B2" w14:textId="77777777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584" w:rsidRPr="0029382B" w14:paraId="5536C439" w14:textId="77777777" w:rsidTr="00F2745A">
        <w:trPr>
          <w:trHeight w:val="262"/>
        </w:trPr>
        <w:tc>
          <w:tcPr>
            <w:tcW w:w="7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37CF1" w14:textId="55E16BA2" w:rsidR="00524584" w:rsidRPr="0015238D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5238D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D26C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4A808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F26A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B627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AB5B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9BBCC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6344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0B0AF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6ED3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7F176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70D7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C77A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315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B964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07E2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39738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D3A7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83866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88D1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9F59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F5EE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95F13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57211F7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2CC1D21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2A62B8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BE0AC1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584" w:rsidRPr="0029382B" w14:paraId="63B82368" w14:textId="77777777" w:rsidTr="00F2745A">
        <w:trPr>
          <w:trHeight w:val="262"/>
        </w:trPr>
        <w:tc>
          <w:tcPr>
            <w:tcW w:w="503" w:type="pct"/>
            <w:tcBorders>
              <w:left w:val="nil"/>
              <w:right w:val="nil"/>
            </w:tcBorders>
            <w:noWrap/>
          </w:tcPr>
          <w:p w14:paraId="31129EB1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EB9ED" w14:textId="4B28B038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F99D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D46F6" w14:textId="745028B0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188,958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8296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92CAF" w14:textId="5C3D2960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40E5E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7E8FD" w14:textId="2E63CAB9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21EA1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DF5D5" w14:textId="50B9AE13" w:rsidR="00524584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CC31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46972" w14:textId="31F5980B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17,193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E277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B240" w14:textId="398CD213" w:rsidR="00524584" w:rsidRPr="0029382B" w:rsidRDefault="00026DF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17,336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234C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06AC" w14:textId="341B5725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AD6E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63099" w14:textId="21D11177" w:rsidR="00524584" w:rsidRPr="00E221AE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6,864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33D0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99234" w14:textId="69F49CE3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21,329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D27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92FEA" w14:textId="4865DD8C" w:rsidR="00524584" w:rsidRPr="00266471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01A8C" w14:textId="77777777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72E1F" w14:textId="6FB1F760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42,949</w:t>
            </w:r>
            <w:r w:rsidRPr="0026647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0B913D1F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5DE28A47" w14:textId="3F913407" w:rsidR="00524584" w:rsidRPr="00B3277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24,</w:t>
            </w:r>
            <w:r w:rsidR="0095416C">
              <w:rPr>
                <w:rFonts w:ascii="Angsana New" w:hAnsi="Angsana New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6DFB29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ED31ACD" w14:textId="1F587636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219,065</w:t>
            </w:r>
          </w:p>
        </w:tc>
      </w:tr>
      <w:tr w:rsidR="00524584" w:rsidRPr="0029382B" w14:paraId="10737632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right w:val="nil"/>
            </w:tcBorders>
            <w:noWrap/>
          </w:tcPr>
          <w:p w14:paraId="2A332D11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4A851" w14:textId="72FD30E1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9D55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2626" w14:textId="298799DC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13,077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9293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FF428" w14:textId="1DDC8908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68B0E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180EA" w14:textId="4CC642C8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B48F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B92F6" w14:textId="7E57F4A7" w:rsidR="00524584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1AFD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2FDEE" w14:textId="059A297C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46A0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37A56" w14:textId="6A63E476" w:rsidR="00524584" w:rsidRPr="0029382B" w:rsidRDefault="00026DF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9042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0BD2F" w14:textId="2A4C004D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6815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C3169" w14:textId="6C97C464" w:rsidR="00524584" w:rsidRPr="00E221AE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03DF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62F1C" w14:textId="21F662D4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1,093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A11C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7BEA6" w14:textId="06F1117D" w:rsidR="00524584" w:rsidRPr="009B676B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9E694" w14:textId="77777777" w:rsidR="00524584" w:rsidRPr="009B676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FBAC5" w14:textId="61A2CFD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B676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B9CECE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7E397C36" w14:textId="212E2A6B" w:rsidR="00524584" w:rsidRPr="00B3277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E5F0E3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1FB22649" w14:textId="0215A410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32779">
              <w:rPr>
                <w:rFonts w:ascii="Angsana New" w:hAnsi="Angsana New"/>
                <w:color w:val="000000"/>
                <w:sz w:val="22"/>
                <w:szCs w:val="22"/>
              </w:rPr>
              <w:t>14,7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</w:tr>
      <w:tr w:rsidR="00134107" w:rsidRPr="0029382B" w14:paraId="50F28757" w14:textId="77777777" w:rsidTr="00F2745A">
        <w:trPr>
          <w:trHeight w:val="262"/>
        </w:trPr>
        <w:tc>
          <w:tcPr>
            <w:tcW w:w="503" w:type="pct"/>
            <w:tcBorders>
              <w:left w:val="nil"/>
              <w:bottom w:val="nil"/>
              <w:right w:val="nil"/>
            </w:tcBorders>
            <w:noWrap/>
          </w:tcPr>
          <w:p w14:paraId="365D1A25" w14:textId="67D94899" w:rsidR="00134107" w:rsidRPr="00623DA3" w:rsidRDefault="00134107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เยอรมนี</w:t>
            </w:r>
          </w:p>
        </w:tc>
        <w:tc>
          <w:tcPr>
            <w:tcW w:w="2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0C3E0" w14:textId="15C3150A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73852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89AB9" w14:textId="780AD2FB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48BA3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DE3A6" w14:textId="7D5BF93D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345AD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4C6AD" w14:textId="4C75A1D4" w:rsidR="00134107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C9F7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EF0F5" w14:textId="455EFD82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EB3E1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7A683" w14:textId="770F886F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75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86C9C" w14:textId="1540809A" w:rsidR="00134107" w:rsidRPr="0029382B" w:rsidRDefault="00026DF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B8618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43670" w14:textId="77777777" w:rsidR="00134107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939DC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D783A" w14:textId="15561915" w:rsidR="00134107" w:rsidRPr="00E221AE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A119A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21431" w14:textId="1938A13B" w:rsidR="0013410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6E12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934F" w14:textId="6938A2C7" w:rsidR="00134107" w:rsidRPr="009B676B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437C2" w14:textId="77777777" w:rsidR="00134107" w:rsidRPr="009B676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BE331" w14:textId="2C8E1F4A" w:rsidR="00134107" w:rsidRPr="009B676B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3D67C736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388F" w14:textId="031DFE0D" w:rsidR="00134107" w:rsidRPr="00B3277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A50ACE6" w14:textId="77777777" w:rsidR="00134107" w:rsidRPr="0029382B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5E36C" w14:textId="63531EF7" w:rsidR="00134107" w:rsidRPr="00B3277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24584" w:rsidRPr="0029382B" w14:paraId="22B5FC6F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8A0E11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4A7AF8" w14:textId="76490E16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C38EF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01158C" w14:textId="216FEFFF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464E9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C042AA" w14:textId="3081CA41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A7610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1FF27F" w14:textId="39D64EF4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19,160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6ABD5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1ADEF8" w14:textId="1D0C2C63" w:rsidR="00524584" w:rsidRPr="00F56D2C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8D311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F6207F" w14:textId="661BAF42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17,762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98294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232475" w14:textId="66923F7A" w:rsidR="00524584" w:rsidRPr="00F56D2C" w:rsidRDefault="00026DF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17,336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A7B4A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98971A" w14:textId="5F4423D3" w:rsidR="00524584" w:rsidRPr="009E1589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9BCC0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FAF8C7" w14:textId="7674A3EE" w:rsidR="00524584" w:rsidRPr="00F56D2C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6,864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6BAC4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D7CE31" w14:textId="47C3C551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DF13D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EC76EC" w14:textId="3CC9993D" w:rsidR="00524584" w:rsidRPr="00F56D2C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B0A55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84D79" w14:textId="7C4FB4F2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42,949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3F0F8B1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1810F" w14:textId="16A29188" w:rsidR="00524584" w:rsidRPr="005B22A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B22A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27,179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940DF5C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5AE22" w14:textId="25579D43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233,804</w:t>
            </w:r>
          </w:p>
        </w:tc>
      </w:tr>
      <w:tr w:rsidR="00524584" w:rsidRPr="0029382B" w14:paraId="57E21E64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A1FD00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73B832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E562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B8635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8850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636AD4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61D5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0294F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D96F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753E5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5B42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CEB26" w14:textId="77777777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5E66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3B4F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305A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DD4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1656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AEE64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835F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C0593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EAA0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AC946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6C59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6B082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4DFE3AE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5807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2BD131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2415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584" w:rsidRPr="0029382B" w14:paraId="06E5474F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B4D68B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จังหวะเวลา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761C5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EA32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5C7E4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23C8F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A25C5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7DF0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37E3C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9F3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EA52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3588F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93C0A" w14:textId="77777777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1408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515F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7A06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1982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749B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2DB40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1F8D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37093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27A8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3D06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E132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16095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350334C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570CB1C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D0CDFF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11F88A7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584" w:rsidRPr="0029382B" w14:paraId="07CDCBF1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ED6523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ในการรับรู้รายได้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B579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7C0E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0C8AC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250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C86BC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9CA8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BEDB7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B80A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3C4E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5FF9B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B9270" w14:textId="77777777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D7DD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1B94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DFC1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BC3C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2C4E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94F8C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DA87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3D730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301A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2A2B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8C11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43FD5" w14:textId="7777777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5FB1BC3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08EBB7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EBB69A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36D0EAD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4584" w:rsidRPr="0029382B" w14:paraId="43490C61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1598DD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</w:t>
            </w: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เวลาใดเวลาหนึ่ง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65EF4" w14:textId="6BAE66FD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59C77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07BAA" w14:textId="410C2E6C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4FAF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C4673" w14:textId="7E38EAFD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75B2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0DBE7" w14:textId="265CECB3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12CF8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71044" w14:textId="29F20C8D" w:rsidR="00524584" w:rsidRPr="00F55C21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7E96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0FE8F" w14:textId="00944648" w:rsidR="00524584" w:rsidRPr="00E313F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55C21">
              <w:rPr>
                <w:rFonts w:ascii="Angsana New" w:hAnsi="Angsana New"/>
                <w:color w:val="000000"/>
                <w:sz w:val="22"/>
                <w:szCs w:val="22"/>
              </w:rPr>
              <w:t>17,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2A95C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8208A" w14:textId="4085C9B5" w:rsidR="00524584" w:rsidRPr="00F55C21" w:rsidRDefault="0095416C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51A3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A64ED" w14:textId="4E6A640B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EA88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2E628" w14:textId="73C1DAFE" w:rsidR="00524584" w:rsidRPr="00E221AE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6,864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4541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ABBBD" w14:textId="06FC0011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13,812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1232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E020E" w14:textId="1D08970C" w:rsidR="00524584" w:rsidRPr="00390B2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1B52A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0038B" w14:textId="0C1126DB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(5,921)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64A4CBE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21303A89" w14:textId="1109F42B" w:rsidR="00524584" w:rsidRPr="00390B2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9,812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24261C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7ADD81F" w14:textId="7AD78BFD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26,556</w:t>
            </w:r>
          </w:p>
        </w:tc>
      </w:tr>
      <w:tr w:rsidR="00524584" w:rsidRPr="0029382B" w14:paraId="4F33C53B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6CCD63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2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03B3D" w14:textId="1CB1E1A3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D58B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06DB9" w14:textId="268C2CAC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201,132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E0982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F75A7" w14:textId="689BE1C5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14EB3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50A5B" w14:textId="27627491" w:rsidR="00524584" w:rsidRPr="00266471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9,160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B4363" w14:textId="77777777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51040" w14:textId="4331DAF6" w:rsidR="00524584" w:rsidRPr="002C24D2" w:rsidRDefault="008A1D68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0E36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718D7" w14:textId="14E45C92" w:rsidR="00524584" w:rsidRPr="00B055F0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DE2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37AC" w14:textId="1682AA6E" w:rsidR="00524584" w:rsidRPr="0095416C" w:rsidRDefault="0095416C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5416C">
              <w:rPr>
                <w:rFonts w:ascii="Angsana New" w:hAnsi="Angsana New"/>
                <w:color w:val="000000"/>
                <w:sz w:val="22"/>
                <w:szCs w:val="22"/>
              </w:rPr>
              <w:t>17,336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C745D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8D413" w14:textId="5208EEFF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55C21">
              <w:rPr>
                <w:rFonts w:ascii="Angsana New" w:hAnsi="Angsana New"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CB0E5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B32C8" w14:textId="6EFB3416" w:rsidR="00524584" w:rsidRPr="00E221AE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80A94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ACD7F" w14:textId="39B5090D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8,610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A530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04834" w14:textId="6D9771B0" w:rsidR="00524584" w:rsidRPr="00390B2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EB4C1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91CFE" w14:textId="3A69DFF7" w:rsidR="00524584" w:rsidRPr="00E221AE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90B2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37,028</w:t>
            </w:r>
            <w:r w:rsidRPr="00390B2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2379FDB0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6125F" w14:textId="121AEBDB" w:rsidR="00524584" w:rsidRPr="00390B29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17,367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75FB7A49" w14:textId="77777777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3010" w14:textId="54EF41C4" w:rsidR="00524584" w:rsidRPr="0029382B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207,248</w:t>
            </w:r>
          </w:p>
        </w:tc>
      </w:tr>
      <w:tr w:rsidR="00524584" w:rsidRPr="0029382B" w14:paraId="1E6828B7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224619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E7E282" w14:textId="6F29E914" w:rsidR="00524584" w:rsidRPr="00703EA2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5C43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5314E" w14:textId="44080064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703EA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202,035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17BAA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20C30" w14:textId="3F313821" w:rsidR="00524584" w:rsidRPr="00623DA3" w:rsidRDefault="00134107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68B3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DF7E01" w14:textId="3D85D510" w:rsidR="00524584" w:rsidRPr="00623DA3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9,160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1EA8A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BFABD7" w14:textId="6AA9E6E2" w:rsidR="00524584" w:rsidRPr="00F56D2C" w:rsidRDefault="008A1D68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02CAC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2EACF6" w14:textId="3E9DFA12" w:rsidR="00524584" w:rsidRPr="009E1589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17,762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E111D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364C5" w14:textId="21A0AE12" w:rsidR="00524584" w:rsidRPr="00F56D2C" w:rsidRDefault="0095416C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17,336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DAE3D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21761" w14:textId="2500F9C5" w:rsidR="00524584" w:rsidRPr="009E1589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15,374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7A713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15EA4" w14:textId="3F69459A" w:rsidR="00524584" w:rsidRPr="00F56D2C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6,864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89225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B63BE" w14:textId="4BFBBC5E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22,422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E42BE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3613F" w14:textId="65F14DF8" w:rsidR="00524584" w:rsidRPr="00F56D2C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668DA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517186" w14:textId="4B246EF6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42,949</w:t>
            </w:r>
            <w:r w:rsidRPr="00623DA3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7" w:type="pct"/>
            <w:gridSpan w:val="2"/>
            <w:shd w:val="clear" w:color="auto" w:fill="auto"/>
            <w:vAlign w:val="bottom"/>
          </w:tcPr>
          <w:p w14:paraId="507D051C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9DE82" w14:textId="290532C9" w:rsidR="00524584" w:rsidRPr="00F56D2C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27,179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21A0B2D" w14:textId="77777777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B910B" w14:textId="10B20A29" w:rsidR="00524584" w:rsidRPr="00F56D2C" w:rsidRDefault="00524584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266471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233,804</w:t>
            </w:r>
          </w:p>
        </w:tc>
      </w:tr>
      <w:tr w:rsidR="00524584" w:rsidRPr="0029382B" w14:paraId="493157B5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6E4920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14:paraId="1CEEC688" w14:textId="77777777" w:rsidR="005276A7" w:rsidRPr="00A02542" w:rsidRDefault="005276A7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right w:val="nil"/>
            </w:tcBorders>
          </w:tcPr>
          <w:p w14:paraId="0F42FEEA" w14:textId="77777777" w:rsidR="00524584" w:rsidRPr="00F5564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83A10A1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</w:tcPr>
          <w:p w14:paraId="069CBE1E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6363F44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nil"/>
            </w:tcBorders>
          </w:tcPr>
          <w:p w14:paraId="2A2600A7" w14:textId="77777777" w:rsidR="00524584" w:rsidRPr="00CA3216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EF3BE31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nil"/>
            </w:tcBorders>
          </w:tcPr>
          <w:p w14:paraId="37D42821" w14:textId="77777777" w:rsidR="00524584" w:rsidRPr="00623DA3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1145B05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4B145" w14:textId="77777777" w:rsidR="00524584" w:rsidRDefault="00524584" w:rsidP="00134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97D5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6A9234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7CE33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E574A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786C7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A526B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16188959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59D0D5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EAD4960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E4EB73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</w:tcPr>
          <w:p w14:paraId="6129731E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nil"/>
            </w:tcBorders>
          </w:tcPr>
          <w:p w14:paraId="0E3225A9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34DB7D1E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5BAEA1" w14:textId="77777777" w:rsidR="00524584" w:rsidRPr="00835A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</w:tcPr>
          <w:p w14:paraId="4F47424F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7B925" w14:textId="77777777" w:rsidR="00524584" w:rsidRPr="00DB47B1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816C896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9FDFA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24584" w:rsidRPr="0029382B" w14:paraId="01AE6F04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FE8636" w14:textId="77777777" w:rsidR="00524584" w:rsidRPr="00A02542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</w:tcPr>
          <w:p w14:paraId="336F75B9" w14:textId="77777777" w:rsidR="00524584" w:rsidRPr="00F5564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6040536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</w:tcPr>
          <w:p w14:paraId="7348BBA3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48533FF2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3CC8F7C3" w14:textId="77777777" w:rsidR="00524584" w:rsidRPr="00CA3216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4D5CD4F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</w:tcPr>
          <w:p w14:paraId="1931FE88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DFE6F0A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69EFD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E06E8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BD88E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FBD76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45E10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971F0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4F435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128" w:right="-16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76295E02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2C085AE1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</w:tcPr>
          <w:p w14:paraId="57932FCC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</w:tcPr>
          <w:p w14:paraId="449D7894" w14:textId="77777777" w:rsidR="00524584" w:rsidRPr="009E1589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</w:tcPr>
          <w:p w14:paraId="6827ACF1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</w:tcPr>
          <w:p w14:paraId="552277F6" w14:textId="77777777" w:rsidR="00524584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</w:tcPr>
          <w:p w14:paraId="2660ED1D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</w:tcPr>
          <w:p w14:paraId="6F7535B8" w14:textId="77777777" w:rsidR="00524584" w:rsidRPr="00835A57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</w:tcPr>
          <w:p w14:paraId="7E9AB8EB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10B510ED" w14:textId="77777777" w:rsidR="00524584" w:rsidRPr="00DB47B1" w:rsidRDefault="00524584" w:rsidP="00F2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0D5709D3" w14:textId="77777777" w:rsidR="00524584" w:rsidRPr="00F56D2C" w:rsidRDefault="00524584" w:rsidP="0052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F20A031" w14:textId="77777777" w:rsidR="00524584" w:rsidRPr="009E1589" w:rsidRDefault="00524584" w:rsidP="00F27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6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7AFE" w:rsidRPr="0029382B" w14:paraId="08834A6C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59F8F" w14:textId="77777777" w:rsidR="00A47AFE" w:rsidRPr="00C578A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578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 (ขาดทุน)</w:t>
            </w:r>
          </w:p>
          <w:p w14:paraId="5326DFC8" w14:textId="77777777" w:rsidR="00A47AFE" w:rsidRPr="00C578A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78A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ก่อนภาษีเงินได้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A3288" w14:textId="796E3E8A" w:rsidR="00A47AFE" w:rsidRPr="00582A94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(484)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16998" w14:textId="77777777" w:rsidR="00A47AFE" w:rsidRPr="00582A9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3880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1518BFF" w14:textId="36A78782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9,637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499A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437FB6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9B44D" w14:textId="36325599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6C54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C829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71EEE8" w14:textId="1BFADE82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(6,335)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6FBC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584F8" w14:textId="77798FDA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(45,859)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ACDB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4064F" w14:textId="75B246CE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(442)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42CA1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F691D" w14:textId="29239DB1" w:rsidR="00A47AFE" w:rsidRPr="006672A7" w:rsidRDefault="0015238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(34,386)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803D1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B3DCF0" w14:textId="27C8C582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(17,467)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FD7B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54364" w14:textId="331CDA37" w:rsidR="00A47AFE" w:rsidRPr="006672A7" w:rsidRDefault="000370ED" w:rsidP="00037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(38,859)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736AE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EBDE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B434ABF" w14:textId="57B909DC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33,472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5F977F3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46ACE" w14:textId="272DB27D" w:rsidR="00A47AFE" w:rsidRPr="006672A7" w:rsidRDefault="000370ED" w:rsidP="00CB3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10,92</w:t>
            </w:r>
            <w:r w:rsidR="00CB3520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79921EF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72E8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5444C2A" w14:textId="360167C8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(21,261)</w:t>
            </w:r>
          </w:p>
        </w:tc>
        <w:tc>
          <w:tcPr>
            <w:tcW w:w="87" w:type="pct"/>
            <w:gridSpan w:val="2"/>
            <w:vAlign w:val="bottom"/>
          </w:tcPr>
          <w:p w14:paraId="282A9E0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05FD6A48" w14:textId="6F60754E" w:rsidR="00A47AFE" w:rsidRPr="006672A7" w:rsidRDefault="00112510" w:rsidP="0011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B3520">
              <w:rPr>
                <w:rFonts w:ascii="Angsana New" w:hAnsi="Angsana New"/>
                <w:color w:val="000000"/>
                <w:sz w:val="22"/>
                <w:szCs w:val="22"/>
              </w:rPr>
              <w:t>108,662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E309A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1F6EA31" w14:textId="2823DFB5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672A7">
              <w:rPr>
                <w:rFonts w:ascii="Angsana New" w:hAnsi="Angsana New"/>
                <w:color w:val="000000"/>
                <w:sz w:val="22"/>
                <w:szCs w:val="22"/>
              </w:rPr>
              <w:t>(2,396)</w:t>
            </w:r>
          </w:p>
        </w:tc>
      </w:tr>
      <w:tr w:rsidR="00A47AFE" w:rsidRPr="00FA4B18" w14:paraId="04D95F69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C4F0" w14:textId="77777777" w:rsidR="00A47AFE" w:rsidRPr="00FA4B18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1EB67" w14:textId="77777777" w:rsidR="00A47AFE" w:rsidRPr="00FA4B18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09B72" w14:textId="77777777" w:rsidR="00A47AFE" w:rsidRPr="00FA4B18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33C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6A76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0823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05E7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5811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6BC4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D6F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0C68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C179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27FD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FD9A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D1D5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B000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CBE3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A549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C146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185ED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16FAE4E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D1FE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82CD50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542A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E0B346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3EE6E3B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ABA73E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1DFCC33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586"/>
                <w:tab w:val="decimal" w:pos="7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47AFE" w:rsidRPr="0029382B" w14:paraId="39EA18C4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DF77E" w14:textId="77777777" w:rsidR="00A47AFE" w:rsidRPr="002B4E3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กำไรจากการซื้อใน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C6707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9519C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C8DE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C0A7E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B531F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0B3D0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F0D74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3DB47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01F38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A548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86D4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626F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0C0AB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C472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24D48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B79C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BB11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AB7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04547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409EAC7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ABB2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27F9A46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5AF5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3C51405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A9DD51D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2405967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05697640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586"/>
                <w:tab w:val="decimal" w:pos="7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47AFE" w:rsidRPr="0029382B" w14:paraId="6D529643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4F4C9" w14:textId="77777777" w:rsidR="00A47AFE" w:rsidRPr="002B4E3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ราคาต่ำกว่ามูลค่า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FBE3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09C0A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F3306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57614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F8B58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1A40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DB01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B075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6387F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2184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977B0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1815E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CB23E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EA5C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99D8D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E0C2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51D8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A39A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BCD0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15D563E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6AE2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C33ACBE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ACB3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4CC00EE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114C8341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3F54117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172E7BDD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586"/>
                <w:tab w:val="decimal" w:pos="7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47AFE" w:rsidRPr="0029382B" w14:paraId="30368F6E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B8566" w14:textId="77777777" w:rsidR="00A47AFE" w:rsidRPr="002B4E3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953AD" w14:textId="15622BA5" w:rsidR="00A47AFE" w:rsidRPr="002B4E3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BE179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5BFB1" w14:textId="12D706E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7AFE2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34EFD" w14:textId="440A9970" w:rsidR="00A47AFE" w:rsidRPr="002B4E3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A0A3D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7A730" w14:textId="0D5CA5A0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5E54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8E286" w14:textId="0D90A465" w:rsidR="00A47AFE" w:rsidRPr="002B4E3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72EC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B85E8" w14:textId="39C5B829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CCC6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B65CF" w14:textId="56654C24" w:rsidR="00A47AFE" w:rsidRPr="002B4E37" w:rsidRDefault="0015238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DABD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61153" w14:textId="2E024B1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37C2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AF1706" w14:textId="74EC30F1" w:rsidR="00A47AFE" w:rsidRPr="002B4E3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30AC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0B38D" w14:textId="7A0A10C9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26,874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05452AD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8AB35" w14:textId="717FAA61" w:rsidR="00A47AFE" w:rsidRPr="006672A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B1CDFD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39E1C" w14:textId="1ED0D95F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149566B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291A24A" w14:textId="1AF5633A" w:rsidR="00A47AFE" w:rsidRPr="002B4E3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80BD2B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28A07F0B" w14:textId="462A5EE3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26,874</w:t>
            </w:r>
          </w:p>
        </w:tc>
      </w:tr>
      <w:tr w:rsidR="00A47AFE" w:rsidRPr="0029382B" w14:paraId="6D0ADFFD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3EE9" w14:textId="77777777" w:rsidR="00A47AFE" w:rsidRPr="002B4E37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กำไรจากการจำหน่าย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F4338" w14:textId="77777777" w:rsidR="00A47AFE" w:rsidRPr="00DB4A8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7543" w14:textId="77777777" w:rsidR="00A47AFE" w:rsidRPr="00DB4A8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74D7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42C5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6672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9FE0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53F60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D080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A2A0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AD91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7D22E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6DB5E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A88E0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1F09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78407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1031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F8D3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8B830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F018C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435B384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B665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7E11FC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D9DF0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6DF0EF4E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F196B7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1D3D607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6AAAF10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47AFE" w:rsidRPr="0029382B" w14:paraId="14405F48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FCB52" w14:textId="77777777" w:rsidR="00A47AFE" w:rsidRPr="002B4E37" w:rsidRDefault="00A47AFE" w:rsidP="00D97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B4E3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เงินลงทุน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7DD89" w14:textId="723127FD" w:rsidR="00A47AFE" w:rsidRPr="002B4E37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94F5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139B7" w14:textId="087F75BE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022F5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9E60C" w14:textId="65AD39C6" w:rsidR="00A47AFE" w:rsidRPr="002B4E3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B3A6A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CEF78" w14:textId="688AF8EB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84D9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4196E" w14:textId="00FF7676" w:rsidR="00A47AFE" w:rsidRPr="002B4E3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044F6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28475" w14:textId="60FB0EE8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5657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D3FA4" w14:textId="0726EDCE" w:rsidR="00A47AFE" w:rsidRPr="006672A7" w:rsidRDefault="0015238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F501E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6B10" w14:textId="1EADCEC8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5085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D24E1" w14:textId="241E79E6" w:rsidR="00A47AFE" w:rsidRPr="002B4E3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A593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8F070" w14:textId="0F4CB840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9,459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178CD214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4177E" w14:textId="49B844D9" w:rsidR="00A47AFE" w:rsidRPr="002B4E3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6AE60886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1EF06" w14:textId="3D7F65C1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B4E3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179B73DA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41B82E4A" w14:textId="52EC5613" w:rsidR="00A47AFE" w:rsidRPr="002B4E3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1D49A48" w14:textId="77777777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642FAE58" w14:textId="6E5308D0" w:rsidR="00A47AFE" w:rsidRPr="002B4E3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9,459</w:t>
            </w:r>
          </w:p>
        </w:tc>
      </w:tr>
      <w:tr w:rsidR="00A47AFE" w:rsidRPr="0029382B" w14:paraId="3FE2B22E" w14:textId="77777777" w:rsidTr="00F2745A">
        <w:trPr>
          <w:trHeight w:val="321"/>
        </w:trPr>
        <w:tc>
          <w:tcPr>
            <w:tcW w:w="5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94038F" w14:textId="77777777" w:rsidR="00A47AFE" w:rsidRPr="00623DA3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23DA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9337B" w14:textId="62D806F3" w:rsidR="00A47AFE" w:rsidRPr="00582A94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C7CF" w14:textId="77777777" w:rsidR="00A47AFE" w:rsidRPr="00582A9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606AC" w14:textId="2667154B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6,684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AD05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7B455" w14:textId="418E43D6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DFE1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99C2A" w14:textId="5845203F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8A8A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A4397" w14:textId="727D2D75" w:rsidR="00A47AFE" w:rsidRPr="006672A7" w:rsidRDefault="0011251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8,698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FD18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AB97" w14:textId="7E14D19E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1C7D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CC3C0" w14:textId="7B7D9A73" w:rsidR="00A47AFE" w:rsidRPr="006672A7" w:rsidRDefault="0015238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E502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16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B2DE" w14:textId="6BA6A17E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F28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3CC87" w14:textId="15825380" w:rsidR="00A47AFE" w:rsidRPr="006672A7" w:rsidRDefault="00CB352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5,645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A4CA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C8FCB" w14:textId="330F6BB0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59053DC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EFB3E" w14:textId="044F6049" w:rsidR="00A47AFE" w:rsidRPr="006672A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(5,420)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7499431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02486" w14:textId="5D308BF3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(3,285)</w:t>
            </w:r>
          </w:p>
        </w:tc>
        <w:tc>
          <w:tcPr>
            <w:tcW w:w="87" w:type="pct"/>
            <w:gridSpan w:val="2"/>
            <w:vAlign w:val="bottom"/>
          </w:tcPr>
          <w:p w14:paraId="1E75E7B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2C46684A" w14:textId="798BCDA1" w:rsidR="00A47AFE" w:rsidRPr="006672A7" w:rsidRDefault="00CB352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9,037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41BA37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35A079B" w14:textId="6BD0E209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5,869</w:t>
            </w:r>
          </w:p>
        </w:tc>
      </w:tr>
      <w:tr w:rsidR="00A47AFE" w:rsidRPr="0029382B" w14:paraId="16DBFB8A" w14:textId="77777777" w:rsidTr="00F2745A">
        <w:trPr>
          <w:trHeight w:val="262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A65A0" w14:textId="77777777" w:rsidR="00A47AFE" w:rsidRPr="0029382B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9FF0" w14:textId="60C01C0C" w:rsidR="00A47AFE" w:rsidRPr="00582A94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(476)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9AEB" w14:textId="77777777" w:rsidR="00A47AFE" w:rsidRPr="00582A9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1652" w14:textId="7152052E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(176,516)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FF5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46A65" w14:textId="09CD3998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25F5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12EE1" w14:textId="7C6DC1D6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(23,989)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03B2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99FE9" w14:textId="12F56A8F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(45,</w:t>
            </w:r>
            <w:r w:rsidR="00112510">
              <w:rPr>
                <w:rFonts w:ascii="Angsana New" w:hAnsi="Angsana New"/>
                <w:color w:val="000000"/>
                <w:sz w:val="22"/>
                <w:szCs w:val="22"/>
              </w:rPr>
              <w:t>112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85A3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A3FD6" w14:textId="363F86E1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(16,347)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FA36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D464B" w14:textId="63B24789" w:rsidR="00A47AFE" w:rsidRPr="006672A7" w:rsidRDefault="0015238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(45,</w:t>
            </w:r>
            <w:r w:rsidR="000370ED">
              <w:rPr>
                <w:rFonts w:ascii="Angsana New" w:hAnsi="Angsana New"/>
                <w:color w:val="000000"/>
                <w:sz w:val="22"/>
                <w:szCs w:val="22"/>
              </w:rPr>
              <w:t>318)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7FF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F775" w14:textId="56E1FC6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(31,632)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2289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BB73E" w14:textId="46975600" w:rsidR="00A47AFE" w:rsidRPr="006672A7" w:rsidRDefault="00CB352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(35,564</w:t>
            </w:r>
            <w:r w:rsidR="000370ED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19A92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38CBB" w14:textId="17B2AAB6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(23,980)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734ADCE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8F384" w14:textId="0DAD370B" w:rsidR="00A47AFE" w:rsidRPr="006672A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16,07</w:t>
            </w:r>
            <w:r w:rsidR="00CB352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6472DCF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359DA" w14:textId="0690FC1F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19,413</w:t>
            </w:r>
          </w:p>
        </w:tc>
        <w:tc>
          <w:tcPr>
            <w:tcW w:w="87" w:type="pct"/>
            <w:gridSpan w:val="2"/>
            <w:vAlign w:val="bottom"/>
          </w:tcPr>
          <w:p w14:paraId="20EAD88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6C81DF87" w14:textId="37FC367C" w:rsidR="00A47AFE" w:rsidRPr="006672A7" w:rsidRDefault="00CB3520" w:rsidP="00CB3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(110,398)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4D691D20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48F41CB" w14:textId="09CECF96" w:rsidR="00A47AFE" w:rsidRPr="000E4142" w:rsidRDefault="00A47AFE" w:rsidP="0011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(253,051)</w:t>
            </w:r>
          </w:p>
        </w:tc>
      </w:tr>
      <w:tr w:rsidR="00A47AFE" w:rsidRPr="0029382B" w14:paraId="5C15880B" w14:textId="77777777" w:rsidTr="00F2745A">
        <w:trPr>
          <w:trHeight w:val="29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104D9B1A" w14:textId="77777777" w:rsidR="00A47AFE" w:rsidRPr="0029382B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3F03E" w14:textId="4500EAA0" w:rsidR="00A47AFE" w:rsidRPr="00582A94" w:rsidRDefault="005B22A9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42C0E" w14:textId="77777777" w:rsidR="00A47AFE" w:rsidRPr="00582A9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ACB0A" w14:textId="26A66BC6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(7,287)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BE9B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1FC53" w14:textId="21272F52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9FD1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FBF6F" w14:textId="637ACEC3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(691)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0023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2637B" w14:textId="56F5AE6A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1251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112510">
              <w:rPr>
                <w:rFonts w:ascii="Angsana New" w:hAnsi="Angsana New"/>
                <w:color w:val="000000"/>
                <w:sz w:val="22"/>
                <w:szCs w:val="22"/>
              </w:rPr>
              <w:t>209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F3B8C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7035" w14:textId="5D9294BA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(623)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96EF5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6E58" w14:textId="4D257F45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(1,149)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E86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4A238" w14:textId="3A660E5F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(555)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02B84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23361" w14:textId="4A9FDCED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(4,321)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9F49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840E9" w14:textId="41C1785F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(827)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64DEE337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F9423" w14:textId="13050A1A" w:rsidR="00A47AFE" w:rsidRPr="006672A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839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31A2F6C8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217FE" w14:textId="38CCBF51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2,368</w:t>
            </w:r>
          </w:p>
        </w:tc>
        <w:tc>
          <w:tcPr>
            <w:tcW w:w="87" w:type="pct"/>
            <w:gridSpan w:val="2"/>
            <w:vAlign w:val="bottom"/>
          </w:tcPr>
          <w:p w14:paraId="23BF541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7E0A2157" w14:textId="21C38B05" w:rsidR="00A47AFE" w:rsidRPr="006672A7" w:rsidRDefault="00CB352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2745A">
              <w:rPr>
                <w:rFonts w:ascii="Angsana New" w:hAnsi="Angsana New"/>
                <w:color w:val="000000"/>
                <w:sz w:val="22"/>
                <w:szCs w:val="22"/>
              </w:rPr>
              <w:t>6,863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5ADF3C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5D6DE5CB" w14:textId="01680C74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(7,615)</w:t>
            </w:r>
          </w:p>
        </w:tc>
      </w:tr>
      <w:tr w:rsidR="00A47AFE" w:rsidRPr="0029382B" w14:paraId="7814FEDB" w14:textId="77777777" w:rsidTr="00F2745A">
        <w:trPr>
          <w:trHeight w:val="29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4110EC08" w14:textId="77777777" w:rsidR="00A47AFE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ค่าเสื่อมราคา</w:t>
            </w:r>
          </w:p>
          <w:p w14:paraId="413BC72C" w14:textId="18DE4C4E" w:rsidR="00A47AFE" w:rsidRPr="0029382B" w:rsidRDefault="00D970B7" w:rsidP="00D97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="00A47AFE" w:rsidRPr="0029382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และค่าตัดจำหน่าย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47E23" w14:textId="6344B1A0" w:rsidR="00A47AFE" w:rsidRPr="00582A94" w:rsidRDefault="00355F6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(140)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7CB12" w14:textId="77777777" w:rsidR="00A47AFE" w:rsidRPr="00582A94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C765C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98F94F2" w14:textId="202589F4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(15,279)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1CF6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5F332" w14:textId="774F31FB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AAB1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A1B5A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743A89B" w14:textId="37281FB1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(1,449)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7FE5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4A2F2" w14:textId="54FC0071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12510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112510">
              <w:rPr>
                <w:rFonts w:ascii="Angsana New" w:hAnsi="Angsana New"/>
                <w:color w:val="000000"/>
                <w:sz w:val="22"/>
                <w:szCs w:val="22"/>
              </w:rPr>
              <w:t>218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C143A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0C7B8" w14:textId="232D4EFC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(1,305)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A9EBB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85150" w14:textId="65490474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1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(5,278)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43AB0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C367F" w14:textId="1E5302DE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(1,163)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387B3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A34E6" w14:textId="68724586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(8,415)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C505F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43DE6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398D2AF" w14:textId="6D079212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(1,733)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08D7619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150FB" w14:textId="4361494F" w:rsidR="00A47AFE" w:rsidRPr="006672A7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(566)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726C6A06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78758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3C1EAF8" w14:textId="5520225E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3,247</w:t>
            </w:r>
          </w:p>
        </w:tc>
        <w:tc>
          <w:tcPr>
            <w:tcW w:w="87" w:type="pct"/>
            <w:gridSpan w:val="2"/>
            <w:vAlign w:val="bottom"/>
          </w:tcPr>
          <w:p w14:paraId="7160301D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1222CAD7" w14:textId="340F5303" w:rsidR="00A47AFE" w:rsidRPr="006672A7" w:rsidRDefault="00775C36" w:rsidP="0077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38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F2745A">
              <w:rPr>
                <w:rFonts w:ascii="Angsana New" w:hAnsi="Angsana New"/>
                <w:color w:val="000000"/>
                <w:sz w:val="22"/>
                <w:szCs w:val="22"/>
              </w:rPr>
              <w:t>27,617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BCC48C9" w14:textId="77777777" w:rsidR="00A47AFE" w:rsidRPr="006672A7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47112714" w14:textId="4ADA764A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(17,682)</w:t>
            </w:r>
          </w:p>
        </w:tc>
      </w:tr>
      <w:tr w:rsidR="00A47AFE" w:rsidRPr="0029382B" w14:paraId="05CBE873" w14:textId="77777777" w:rsidTr="00F2745A">
        <w:trPr>
          <w:trHeight w:val="6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</w:tcPr>
          <w:p w14:paraId="58821A88" w14:textId="77777777" w:rsidR="00A47AFE" w:rsidRPr="0029382B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ส่วนแบ่ง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ขาดทุนจาก</w:t>
            </w:r>
          </w:p>
          <w:p w14:paraId="1240C0BB" w14:textId="77777777" w:rsidR="00A47AFE" w:rsidRPr="0029382B" w:rsidRDefault="00A47AFE" w:rsidP="00A4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9382B">
              <w:rPr>
                <w:rFonts w:ascii="Angsana New" w:eastAsia="Times New Roman" w:hAnsi="Angsana New"/>
                <w:sz w:val="22"/>
                <w:szCs w:val="22"/>
              </w:rPr>
              <w:t xml:space="preserve">   </w:t>
            </w: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เงินลงทุ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น</w:t>
            </w:r>
            <w:r w:rsidRPr="0029382B">
              <w:rPr>
                <w:rFonts w:ascii="Angsana New" w:eastAsia="Times New Roman" w:hAnsi="Angsana New"/>
                <w:sz w:val="22"/>
                <w:szCs w:val="22"/>
                <w:cs/>
              </w:rPr>
              <w:t>ใน</w:t>
            </w:r>
            <w:r w:rsidRPr="0029382B">
              <w:rPr>
                <w:rFonts w:ascii="Angsana New" w:eastAsia="Times New Roman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8A1E9" w14:textId="5D5F35B8" w:rsidR="00A47AFE" w:rsidRPr="0029382B" w:rsidRDefault="00355F60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84A8D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A7CCB" w14:textId="77777777" w:rsidR="00A47AFE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A249002" w14:textId="70B2716D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54BB5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21842" w14:textId="343D582E" w:rsidR="00A47AFE" w:rsidRPr="006672A7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9A073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2E6F8" w14:textId="77777777" w:rsidR="00A47AFE" w:rsidRPr="000E4142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16D3B04" w14:textId="21F38F76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DB6C2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9140F" w14:textId="1D2D8946" w:rsidR="00A47AFE" w:rsidRPr="00A02384" w:rsidRDefault="00A7024F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351C0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40578" w14:textId="4265351A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0238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2BAD0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59EE4" w14:textId="3D3CB85F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8F28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9D4D0" w14:textId="6796951E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5FCE4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37BB0" w14:textId="02E21866" w:rsidR="00A47AFE" w:rsidRPr="006672A7" w:rsidRDefault="000370ED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CE601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090C0" w14:textId="5F58CC91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4142"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  <w:tc>
          <w:tcPr>
            <w:tcW w:w="73" w:type="pct"/>
            <w:tcBorders>
              <w:left w:val="nil"/>
              <w:right w:val="nil"/>
            </w:tcBorders>
            <w:vAlign w:val="bottom"/>
          </w:tcPr>
          <w:p w14:paraId="488DEE2A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74983" w14:textId="06462894" w:rsidR="00A47AFE" w:rsidRPr="0029382B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72EBEDB2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B949C" w14:textId="77777777" w:rsidR="00A47AFE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4C0B094" w14:textId="3FA11058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3F42DB0F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7" w:type="pct"/>
            <w:gridSpan w:val="2"/>
            <w:shd w:val="clear" w:color="auto" w:fill="auto"/>
            <w:vAlign w:val="bottom"/>
          </w:tcPr>
          <w:p w14:paraId="170FCC3C" w14:textId="1A611C8D" w:rsidR="00A47AFE" w:rsidRPr="0029382B" w:rsidRDefault="00F2745A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6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541ACC60" w14:textId="77777777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9" w:type="pct"/>
            <w:gridSpan w:val="2"/>
            <w:shd w:val="clear" w:color="auto" w:fill="auto"/>
            <w:vAlign w:val="bottom"/>
          </w:tcPr>
          <w:p w14:paraId="17D35FC8" w14:textId="77777777" w:rsidR="00A47AFE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31F60A9" w14:textId="230E3AD3" w:rsidR="00A47AFE" w:rsidRPr="0029382B" w:rsidRDefault="00A47AFE" w:rsidP="0015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</w:tr>
    </w:tbl>
    <w:p w14:paraId="28C3B54D" w14:textId="77777777" w:rsidR="00B639A7" w:rsidRDefault="00B639A7" w:rsidP="00B6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03"/>
        </w:tabs>
        <w:spacing w:line="240" w:lineRule="auto"/>
        <w:rPr>
          <w:rFonts w:ascii="Angsana New" w:hAnsi="Angsana New"/>
          <w:sz w:val="2"/>
          <w:szCs w:val="2"/>
          <w:highlight w:val="yellow"/>
        </w:rPr>
      </w:pPr>
    </w:p>
    <w:p w14:paraId="770F1CF1" w14:textId="1EEA8FDC" w:rsidR="00100F00" w:rsidRDefault="00100F00" w:rsidP="00B639A7">
      <w:pPr>
        <w:spacing w:line="240" w:lineRule="auto"/>
        <w:rPr>
          <w:sz w:val="2"/>
          <w:szCs w:val="2"/>
        </w:rPr>
      </w:pPr>
    </w:p>
    <w:p w14:paraId="293F8359" w14:textId="77777777" w:rsidR="00100F00" w:rsidRPr="00100F00" w:rsidRDefault="00100F00" w:rsidP="00100F00">
      <w:pPr>
        <w:rPr>
          <w:sz w:val="2"/>
          <w:szCs w:val="2"/>
        </w:rPr>
      </w:pPr>
    </w:p>
    <w:p w14:paraId="279DB82D" w14:textId="696C6FE0" w:rsidR="00100F00" w:rsidRDefault="00100F00" w:rsidP="00100F00">
      <w:pPr>
        <w:rPr>
          <w:sz w:val="2"/>
          <w:szCs w:val="2"/>
        </w:rPr>
      </w:pPr>
    </w:p>
    <w:p w14:paraId="000CDD04" w14:textId="08878081" w:rsidR="001C2426" w:rsidRDefault="001C2426" w:rsidP="00100F00">
      <w:pPr>
        <w:rPr>
          <w:sz w:val="2"/>
          <w:szCs w:val="2"/>
        </w:rPr>
      </w:pPr>
    </w:p>
    <w:p w14:paraId="5159821F" w14:textId="71E1BBAA" w:rsidR="001C2426" w:rsidRDefault="001C2426" w:rsidP="00100F00">
      <w:pPr>
        <w:rPr>
          <w:sz w:val="2"/>
          <w:szCs w:val="2"/>
        </w:rPr>
      </w:pPr>
    </w:p>
    <w:p w14:paraId="5A9F10E8" w14:textId="23586941" w:rsidR="00B639A7" w:rsidRPr="00100F00" w:rsidRDefault="00100F00" w:rsidP="00100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80"/>
        </w:tabs>
        <w:rPr>
          <w:sz w:val="2"/>
          <w:szCs w:val="2"/>
        </w:rPr>
      </w:pPr>
      <w:r>
        <w:rPr>
          <w:sz w:val="2"/>
          <w:szCs w:val="2"/>
          <w:cs/>
        </w:rPr>
        <w:tab/>
      </w:r>
    </w:p>
    <w:tbl>
      <w:tblPr>
        <w:tblW w:w="5422" w:type="pct"/>
        <w:tblInd w:w="-630" w:type="dxa"/>
        <w:tblLayout w:type="fixed"/>
        <w:tblLook w:val="00A0" w:firstRow="1" w:lastRow="0" w:firstColumn="1" w:lastColumn="0" w:noHBand="0" w:noVBand="0"/>
      </w:tblPr>
      <w:tblGrid>
        <w:gridCol w:w="2164"/>
        <w:gridCol w:w="813"/>
        <w:gridCol w:w="277"/>
        <w:gridCol w:w="914"/>
        <w:gridCol w:w="277"/>
        <w:gridCol w:w="898"/>
        <w:gridCol w:w="265"/>
        <w:gridCol w:w="911"/>
        <w:gridCol w:w="271"/>
        <w:gridCol w:w="901"/>
        <w:gridCol w:w="265"/>
        <w:gridCol w:w="904"/>
        <w:gridCol w:w="265"/>
        <w:gridCol w:w="898"/>
        <w:gridCol w:w="265"/>
        <w:gridCol w:w="908"/>
        <w:gridCol w:w="271"/>
        <w:gridCol w:w="989"/>
        <w:gridCol w:w="265"/>
        <w:gridCol w:w="904"/>
        <w:gridCol w:w="271"/>
        <w:gridCol w:w="810"/>
        <w:gridCol w:w="265"/>
        <w:gridCol w:w="785"/>
      </w:tblGrid>
      <w:tr w:rsidR="00B639A7" w:rsidRPr="00FE1EE8" w14:paraId="3B616E3E" w14:textId="77777777" w:rsidTr="00EE74C0">
        <w:trPr>
          <w:trHeight w:val="299"/>
          <w:tblHeader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19D63ED1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3" w:type="pct"/>
            <w:gridSpan w:val="23"/>
            <w:tcBorders>
              <w:top w:val="nil"/>
              <w:left w:val="nil"/>
              <w:bottom w:val="single" w:sz="4" w:space="0" w:color="auto"/>
            </w:tcBorders>
          </w:tcPr>
          <w:p w14:paraId="4B3495BE" w14:textId="641CE059" w:rsidR="00B639A7" w:rsidRPr="00A47AFE" w:rsidRDefault="00A47AFE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47AF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47AFE" w:rsidRPr="00FE1EE8" w14:paraId="21B9B522" w14:textId="77777777" w:rsidTr="00EE74C0">
        <w:trPr>
          <w:trHeight w:val="299"/>
          <w:tblHeader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4BA1DC65" w14:textId="77777777" w:rsidR="00A47AFE" w:rsidRPr="00C53BA1" w:rsidRDefault="00A47AFE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3" w:type="pct"/>
            <w:gridSpan w:val="23"/>
            <w:tcBorders>
              <w:top w:val="nil"/>
              <w:left w:val="nil"/>
              <w:bottom w:val="single" w:sz="4" w:space="0" w:color="auto"/>
            </w:tcBorders>
          </w:tcPr>
          <w:p w14:paraId="1B90EBFB" w14:textId="357A6F96" w:rsidR="00A47AFE" w:rsidRPr="00A47AFE" w:rsidRDefault="00A47AFE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A47AFE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A47AFE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EE74C0" w:rsidRPr="00F62F14" w14:paraId="68D8D5E9" w14:textId="77777777" w:rsidTr="00EE74C0">
        <w:trPr>
          <w:trHeight w:val="299"/>
          <w:tblHeader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23CF20A9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4A898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4A7B7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2B874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EA9F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9D3E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843CE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E03C2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กำจัดศัตรูพืช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32615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8D016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3E1BD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7F257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F62F14" w14:paraId="50939182" w14:textId="77777777" w:rsidTr="00EE74C0">
        <w:trPr>
          <w:trHeight w:val="299"/>
          <w:tblHeader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61933178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3"/>
            <w:tcBorders>
              <w:top w:val="nil"/>
              <w:left w:val="nil"/>
              <w:right w:val="nil"/>
            </w:tcBorders>
          </w:tcPr>
          <w:p w14:paraId="66DDC306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648FB5BD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8" w:type="pct"/>
            <w:gridSpan w:val="3"/>
            <w:tcBorders>
              <w:top w:val="nil"/>
              <w:left w:val="nil"/>
              <w:right w:val="nil"/>
            </w:tcBorders>
          </w:tcPr>
          <w:p w14:paraId="783BF776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F9167F9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right w:val="nil"/>
            </w:tcBorders>
          </w:tcPr>
          <w:p w14:paraId="784E89E7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80D69F0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right w:val="nil"/>
            </w:tcBorders>
          </w:tcPr>
          <w:p w14:paraId="35A60251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และผลิตภัณฑ์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B3A715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right w:val="nil"/>
            </w:tcBorders>
          </w:tcPr>
          <w:p w14:paraId="531D994F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18F4CE2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right w:val="nil"/>
            </w:tcBorders>
          </w:tcPr>
          <w:p w14:paraId="61854421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F62F14" w14:paraId="0ED85932" w14:textId="77777777" w:rsidTr="00EE74C0">
        <w:trPr>
          <w:trHeight w:val="299"/>
          <w:tblHeader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48421B2B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0C86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</w:tcPr>
          <w:p w14:paraId="7B024A97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481DC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26AA44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EC846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และบำรุงรักษาครื่องจักร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935E989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313F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เคมีเกษตร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066F6C2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54525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00A8005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E2904" w14:textId="77777777" w:rsidR="00B639A7" w:rsidRPr="00C53BA1" w:rsidRDefault="00B639A7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E74C0" w:rsidRPr="00F62F14" w14:paraId="009BB615" w14:textId="05B4C667" w:rsidTr="00EE74C0">
        <w:trPr>
          <w:trHeight w:val="344"/>
          <w:tblHeader/>
        </w:trPr>
        <w:tc>
          <w:tcPr>
            <w:tcW w:w="6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E2855E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20462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6C64F80" w14:textId="750EEFCD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8" w:type="pct"/>
            <w:tcBorders>
              <w:top w:val="single" w:sz="4" w:space="0" w:color="auto"/>
              <w:left w:val="nil"/>
              <w:right w:val="nil"/>
            </w:tcBorders>
          </w:tcPr>
          <w:p w14:paraId="50E4A95B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5AF7F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A0996C" w14:textId="2D5A71E8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022AABB7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single" w:sz="4" w:space="0" w:color="auto"/>
              <w:right w:val="nil"/>
            </w:tcBorders>
          </w:tcPr>
          <w:p w14:paraId="397601A5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53AF8E5" w14:textId="7F29FC2B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right w:val="nil"/>
            </w:tcBorders>
          </w:tcPr>
          <w:p w14:paraId="326B45E1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F99A9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F4CE01" w14:textId="1EB6AAA2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3B8FB276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</w:tcPr>
          <w:p w14:paraId="46D90E6D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80D1DC" w14:textId="100B36E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F99E6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58306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A0C8C7" w14:textId="70204F73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E4329A6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single" w:sz="4" w:space="0" w:color="auto"/>
              <w:right w:val="nil"/>
            </w:tcBorders>
          </w:tcPr>
          <w:p w14:paraId="436AC9EB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382D91" w14:textId="72D11216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8CD4C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E1B5C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17A087" w14:textId="0EBC7F60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77647FE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</w:tcPr>
          <w:p w14:paraId="79451D58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D706670" w14:textId="6B83A264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6B7B8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F8D9C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198786" w14:textId="0B584595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C70F972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</w:tcPr>
          <w:p w14:paraId="3AB066C1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B43D6A" w14:textId="1C62C8DE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4B2FF" w14:textId="77777777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EE3A2" w14:textId="77777777" w:rsidR="00EE74C0" w:rsidRPr="00A20357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305E3A" w14:textId="53AFA15B" w:rsidR="00EE74C0" w:rsidRPr="00C53BA1" w:rsidRDefault="00EE74C0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E4142" w:rsidRPr="00FE1EE8" w14:paraId="7851A8F4" w14:textId="77777777" w:rsidTr="00EE74C0">
        <w:trPr>
          <w:trHeight w:val="317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78523476" w14:textId="77777777" w:rsidR="000E4142" w:rsidRPr="00C53BA1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53BA1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4313" w:type="pct"/>
            <w:gridSpan w:val="23"/>
            <w:tcBorders>
              <w:top w:val="nil"/>
              <w:left w:val="nil"/>
            </w:tcBorders>
          </w:tcPr>
          <w:p w14:paraId="04B3946C" w14:textId="77777777" w:rsidR="000E4142" w:rsidRPr="00C53BA1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B5453D" w:rsidRPr="00FE1EE8" w14:paraId="606CBBF7" w14:textId="77777777" w:rsidTr="00EE74C0">
        <w:trPr>
          <w:trHeight w:val="317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</w:tcPr>
          <w:p w14:paraId="72C91444" w14:textId="76B48A47" w:rsidR="00B5453D" w:rsidRPr="00C53BA1" w:rsidRDefault="00B5453D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รายได้จากการขายและการ</w:t>
            </w:r>
          </w:p>
        </w:tc>
        <w:tc>
          <w:tcPr>
            <w:tcW w:w="4313" w:type="pct"/>
            <w:gridSpan w:val="23"/>
            <w:tcBorders>
              <w:top w:val="nil"/>
              <w:left w:val="nil"/>
            </w:tcBorders>
          </w:tcPr>
          <w:p w14:paraId="271B6133" w14:textId="77777777" w:rsidR="00B5453D" w:rsidRPr="00C53BA1" w:rsidRDefault="00B5453D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EE74C0" w:rsidRPr="00F62F14" w14:paraId="387D8D20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CBA1E8" w14:textId="662AF593" w:rsidR="000E4142" w:rsidRPr="00C53BA1" w:rsidRDefault="00B5453D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ให้บริการ</w:t>
            </w:r>
          </w:p>
        </w:tc>
        <w:tc>
          <w:tcPr>
            <w:tcW w:w="25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0F387D" w14:textId="615B0F91" w:rsidR="000E4142" w:rsidRPr="005276A7" w:rsidRDefault="0086640F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71350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ACC04D" w14:textId="425647B5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A1474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F6EBF" w14:textId="6A6A998F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86F9A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3E3519" w14:textId="2224E8E9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7C4DE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848C0" w14:textId="0693FF68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BA7E6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D4D43C" w14:textId="3459C648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EC5AE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5293C8" w14:textId="45C08724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3BE5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28AAC" w14:textId="1B764A33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EB117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C9992" w14:textId="6CC6EFBC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6,864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C4430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30D097" w14:textId="50AA9019" w:rsidR="000E4142" w:rsidRPr="005276A7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EDA98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D4B35D" w14:textId="2B2FC6B4" w:rsidR="000E4142" w:rsidRPr="005276A7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9,843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5F1CED3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85EE6" w14:textId="643729F1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81,832</w:t>
            </w:r>
          </w:p>
        </w:tc>
      </w:tr>
      <w:tr w:rsidR="00EE74C0" w:rsidRPr="00F62F14" w14:paraId="23B0308C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39BC9DC" w14:textId="77777777" w:rsidR="000E4142" w:rsidRPr="00C53BA1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BD077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95360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0642A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F7461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06DE8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50765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96451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A3ADD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0F60C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BE1F6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58454C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77E3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EFBEF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3C9B4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1DDBFB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CDAA3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C90BD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94DE5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6E1C9D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C8562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5CBFA" w14:textId="77777777" w:rsidR="000E4142" w:rsidRPr="005276A7" w:rsidRDefault="000E4142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88F2BAE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BA7C6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F62F14" w14:paraId="7F7AE2E6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327A1" w14:textId="77777777" w:rsidR="000E4142" w:rsidRPr="000353ED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353E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40AE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226D8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8DC6D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CFEAB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29B0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1F1C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5F6EE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EB771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03F9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57AE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79B1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6D37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C83C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9596B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820B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B9A7D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2AC5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A540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77DBF" w14:textId="77777777" w:rsidR="000E4142" w:rsidRPr="00963EAE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FC80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88A02" w14:textId="77777777" w:rsidR="000E4142" w:rsidRPr="00C53BA1" w:rsidRDefault="000E4142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A338AE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24FC3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5276A7" w14:paraId="618D4A95" w14:textId="77777777" w:rsidTr="00F70EDA">
        <w:trPr>
          <w:trHeight w:val="245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F8386" w14:textId="77777777" w:rsidR="000E4142" w:rsidRPr="000353ED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353E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5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4569CB" w14:textId="7D712662" w:rsidR="000E4142" w:rsidRPr="005276A7" w:rsidRDefault="0086640F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880D7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7387C2" w14:textId="2B29317A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BD42C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778CC2" w14:textId="3A2435BA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F955E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F1F50A" w14:textId="36AEBB6C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25BD3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99634D" w14:textId="0C87282F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5CE8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02B9D" w14:textId="101BBB85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5FF47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7F0716" w14:textId="060D3D2F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F84A0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CFB95A" w14:textId="1122A89E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6999F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404021" w14:textId="7B1EB857" w:rsidR="000E4142" w:rsidRPr="005276A7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6,864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903E3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46E366" w14:textId="1A6CA71D" w:rsidR="000E4142" w:rsidRPr="005276A7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E81EB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AE141" w14:textId="0B021C67" w:rsidR="000E4142" w:rsidRPr="005276A7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9,843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A40240D" w14:textId="77777777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B3CB5B" w14:textId="40B093AA" w:rsidR="000E4142" w:rsidRPr="005276A7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276A7">
              <w:rPr>
                <w:rFonts w:ascii="Angsana New" w:hAnsi="Angsana New"/>
                <w:color w:val="000000"/>
                <w:sz w:val="24"/>
                <w:szCs w:val="24"/>
              </w:rPr>
              <w:t>81,832</w:t>
            </w:r>
          </w:p>
        </w:tc>
      </w:tr>
      <w:tr w:rsidR="00EE74C0" w:rsidRPr="00F62F14" w14:paraId="7A49325C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31EE2" w14:textId="77777777" w:rsidR="000E4142" w:rsidRPr="000353ED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47507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A7ED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A0A3C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88A98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A9DFF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27647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05051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61B0D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8A394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84726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5E435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92AFB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2ADA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C0082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C6134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9E9E6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3EE683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EDC7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7E25B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388AA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CE9FCC" w14:textId="77777777" w:rsidR="000E4142" w:rsidRPr="000353ED" w:rsidRDefault="000E4142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BD53E3B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15792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F62F14" w14:paraId="150DD4BA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DE7B5" w14:textId="77777777" w:rsidR="000E4142" w:rsidRPr="00012AC9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F075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A30E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22D7B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7D0A7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C720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E7A51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722C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D4233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1613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B47C7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DA477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B36C9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1706D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2A9F1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E50B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A978E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4E2BA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ABFA1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656F6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2DC2E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5AF1F" w14:textId="77777777" w:rsidR="000E4142" w:rsidRPr="000353ED" w:rsidRDefault="000E4142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E3C0D02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BC9EA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E74C0" w:rsidRPr="00F62F14" w14:paraId="64076CE3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A69852" w14:textId="77777777" w:rsidR="000E4142" w:rsidRPr="00012AC9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012AC9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เวลาใดเวลาหนึ่ง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E56D5" w14:textId="78DA6F57" w:rsidR="000E4142" w:rsidRPr="003B109F" w:rsidRDefault="0086640F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6097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E248" w14:textId="6B6F548E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B109F">
              <w:rPr>
                <w:rFonts w:ascii="Angsana New" w:hAnsi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9C0C4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50C87" w14:textId="1A2DF158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E4B0A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1C116" w14:textId="355D632A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258A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C99E" w14:textId="257F7177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08BDD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2727A" w14:textId="729B0396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A051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0FC7" w14:textId="44F0E407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F22A8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146F2" w14:textId="3EC697DA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896F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420CC" w14:textId="0DB015E9" w:rsidR="000E4142" w:rsidRPr="000353ED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6,864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F1CC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B0816" w14:textId="0A3BA1C3" w:rsidR="000E4142" w:rsidRPr="000353ED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17,213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1F9D3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9F894" w14:textId="2780B3A9" w:rsidR="000E4142" w:rsidRPr="000353ED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9,812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DB2394D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D42C6" w14:textId="7AF7037C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33,005</w:t>
            </w:r>
          </w:p>
        </w:tc>
      </w:tr>
      <w:tr w:rsidR="00EE74C0" w:rsidRPr="00F62F14" w14:paraId="1FABBA3A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E91AD5" w14:textId="77777777" w:rsidR="000E4142" w:rsidRPr="00012AC9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7131B" w14:textId="6EEE529D" w:rsidR="000E4142" w:rsidRPr="003B109F" w:rsidRDefault="0086640F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4AF59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7E08C" w14:textId="4436FA79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42,860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E0E0A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D4B6F" w14:textId="6F908F76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3A4D5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77277" w14:textId="7E42F8DF" w:rsidR="000E4142" w:rsidRPr="00FB73A9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F3F6E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15712" w14:textId="25309D93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62DE5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B9AA9" w14:textId="6410770C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91198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4EA01" w14:textId="6868C3F8" w:rsidR="000E4142" w:rsidRPr="00C53BA1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216E2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4B2F2" w14:textId="4A9523C6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B565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8C878" w14:textId="374533A8" w:rsidR="000E4142" w:rsidRPr="000353ED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F8932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F28B1" w14:textId="606BD5B3" w:rsidR="000E4142" w:rsidRPr="000353ED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3268">
              <w:rPr>
                <w:rFonts w:ascii="Angsana New" w:hAnsi="Angsana New"/>
                <w:color w:val="000000"/>
                <w:sz w:val="24"/>
                <w:szCs w:val="24"/>
              </w:rPr>
              <w:t>1,500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8ECDB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3969B" w14:textId="35F888F0" w:rsidR="000E4142" w:rsidRPr="000353ED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C357453" w14:textId="77777777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C80F4" w14:textId="4C9C3BFF" w:rsidR="000E4142" w:rsidRPr="000353ED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48,827</w:t>
            </w:r>
          </w:p>
        </w:tc>
      </w:tr>
      <w:tr w:rsidR="00EE74C0" w:rsidRPr="00F62F14" w14:paraId="13336E36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1415A5" w14:textId="77777777" w:rsidR="000E4142" w:rsidRPr="00012AC9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12AC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8F14DD" w14:textId="47E45489" w:rsidR="000E4142" w:rsidRPr="00F70EDA" w:rsidRDefault="0086640F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256B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48707C" w14:textId="39D283A3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43,763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00D33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D75AA9" w14:textId="17DCA18C" w:rsidR="000E4142" w:rsidRPr="00F70EDA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DC5E9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E3E2F" w14:textId="7927B63E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4,467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44FF0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FB933C" w14:textId="613EEABF" w:rsidR="000E4142" w:rsidRPr="00F70EDA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C57F7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D7592E" w14:textId="22A45BB8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14,889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4E0E6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B4BFB3" w14:textId="163302B9" w:rsidR="000E4142" w:rsidRPr="00F70EDA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ECA7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C5861A" w14:textId="0E10FCD9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67F92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48BBA4" w14:textId="63C62C04" w:rsidR="000E4142" w:rsidRPr="00F70EDA" w:rsidRDefault="00F70ED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6,864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32D84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5D780" w14:textId="19F93914" w:rsidR="000E4142" w:rsidRPr="00F70EDA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18,713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92C55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682D5" w14:textId="4CD14877" w:rsidR="000E4142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9,843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62609EF" w14:textId="7777777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57E686" w14:textId="179816B7" w:rsidR="000E4142" w:rsidRPr="00F70EDA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70E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81,832</w:t>
            </w:r>
          </w:p>
        </w:tc>
      </w:tr>
      <w:tr w:rsidR="00EE74C0" w:rsidRPr="00F62F14" w14:paraId="5CE94195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17C4B1" w14:textId="77777777" w:rsidR="000E4142" w:rsidRPr="00A02384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E1812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5BB78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5CACD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1FD01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3E3B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46B00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9D8A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A8AD1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9C3436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BF5FA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8430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10B49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AC6F5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FA43B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C559B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3FC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EAAF2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0DBEE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22762" w14:textId="77777777" w:rsidR="000E4142" w:rsidRPr="00963EAE" w:rsidRDefault="000E4142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DA00F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9247E7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ADD2455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7D2A8" w14:textId="77777777" w:rsidR="000E4142" w:rsidRPr="00C53BA1" w:rsidRDefault="000E4142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37A" w:rsidRPr="00F62F14" w14:paraId="608F4985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CCA628" w14:textId="77777777" w:rsidR="0028437A" w:rsidRPr="00A02384" w:rsidRDefault="0028437A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F1A6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3F0E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CA1F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E1304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C4037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86DE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DDEF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F503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6427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0D24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5165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6CF8A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4A2F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DDD83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7D25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E2993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DECE7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6478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34914" w14:textId="77777777" w:rsidR="0028437A" w:rsidRPr="00963EAE" w:rsidRDefault="0028437A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77D4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DCDC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6FB517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0E85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37A" w:rsidRPr="00F62F14" w14:paraId="201C9998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D6FCEF" w14:textId="77777777" w:rsidR="0028437A" w:rsidRPr="00A02384" w:rsidRDefault="0028437A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22DF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A786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AFF0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6C567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FBEA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3173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F6CE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2C44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074CB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D4E8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ABFDA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EDF1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2625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280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3638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DAA0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97AC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7861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0DE34" w14:textId="77777777" w:rsidR="0028437A" w:rsidRPr="00963EAE" w:rsidRDefault="0028437A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384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1996C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8778798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9B76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1421C" w:rsidRPr="00F62F14" w14:paraId="3F939BAF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A53BA7" w14:textId="77777777" w:rsidR="0071421C" w:rsidRPr="00A02384" w:rsidRDefault="0071421C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E78F2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29861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CB17B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1996A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780A0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E638C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DE181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DE12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40199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E391A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17137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10B7E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2C9AC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FB0B7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B1F2A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7816C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CED0A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E8C8C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2B0A0" w14:textId="77777777" w:rsidR="0071421C" w:rsidRPr="00963EAE" w:rsidRDefault="0071421C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EB4D5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C0686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0B336E5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DBE8B" w14:textId="77777777" w:rsidR="0071421C" w:rsidRPr="00C53BA1" w:rsidRDefault="0071421C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37F7" w:rsidRPr="00F62F14" w14:paraId="5378AA00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C6A5F6F" w14:textId="77777777" w:rsidR="00F537F7" w:rsidRPr="00A02384" w:rsidRDefault="00F537F7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16C4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2375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1F22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38B13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B27A0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C0928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809D0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D58F0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9CA14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A216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58D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D0394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F0594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5DD2C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2DC1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248E8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3AB26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9937D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C1594" w14:textId="77777777" w:rsidR="00F537F7" w:rsidRPr="00963EAE" w:rsidRDefault="00F537F7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48949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38A0A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CE37747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3A9DF" w14:textId="77777777" w:rsidR="00F537F7" w:rsidRPr="00C53BA1" w:rsidRDefault="00F537F7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37A" w:rsidRPr="00F62F14" w14:paraId="7457DC79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F1C7E3" w14:textId="77777777" w:rsidR="0028437A" w:rsidRPr="00A02384" w:rsidRDefault="0028437A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E1048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3523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580A3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4CEB3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A689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5DB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A038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742EB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EED2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D3C2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95A1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3025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DD4E5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D106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A6C7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034E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943D4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BD64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7AAD" w14:textId="77777777" w:rsidR="0028437A" w:rsidRPr="00963EAE" w:rsidRDefault="0028437A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420E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01B63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3775F0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5AD59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8437A" w:rsidRPr="00F62F14" w14:paraId="37234BB4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0F236A6" w14:textId="77777777" w:rsidR="0028437A" w:rsidRPr="00A02384" w:rsidRDefault="0028437A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731C7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D9754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3565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540B8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0B44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FDA2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21C3C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1F78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0AAD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6BC91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CE50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A71D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A1C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94A16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C0462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10E00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2ED24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0616E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6B39E" w14:textId="77777777" w:rsidR="0028437A" w:rsidRPr="00963EAE" w:rsidRDefault="0028437A" w:rsidP="002207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59B7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B54F1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C567A7F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5FE8D" w14:textId="77777777" w:rsidR="0028437A" w:rsidRPr="00C53BA1" w:rsidRDefault="0028437A" w:rsidP="0022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74C0" w:rsidRPr="00F62F14" w14:paraId="43336686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85E710" w14:textId="77777777" w:rsidR="000E4142" w:rsidRPr="00A02384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023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lastRenderedPageBreak/>
              <w:t>กำไร (ขาดทุน)</w:t>
            </w:r>
          </w:p>
          <w:p w14:paraId="5AFE4D44" w14:textId="77777777" w:rsidR="000E4142" w:rsidRPr="00A02384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02384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ก่อนภาษีเงินได้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04E5B" w14:textId="79CA5C3D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(239)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AB06F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F05D7" w14:textId="77777777" w:rsidR="000E4142" w:rsidRPr="00582A94" w:rsidRDefault="000E4142" w:rsidP="0028437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55ABABC1" w14:textId="4E9FCFB0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(31,871)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8ECE5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C4CDC" w14:textId="3E439E38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D89DC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29561" w14:textId="77777777" w:rsidR="000E4142" w:rsidRPr="00582A94" w:rsidRDefault="000E4142" w:rsidP="0028437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ja-JP" w:bidi="th-TH"/>
              </w:rPr>
            </w:pPr>
          </w:p>
          <w:p w14:paraId="5A4ACEFA" w14:textId="32C9AB44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(4,545)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3473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FDB45" w14:textId="65A7C943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(22,598)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BC87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5C138" w14:textId="678BE095" w:rsidR="000E4142" w:rsidRPr="00582A94" w:rsidRDefault="000E4142" w:rsidP="003C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(1,832)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221DD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9EEAF" w14:textId="7E681794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6806C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988B2" w14:textId="4BB34B4D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1038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20FE7" w14:textId="27D260AC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(52,610)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8F120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D3D0" w14:textId="77777777" w:rsidR="000E4142" w:rsidRPr="00582A94" w:rsidRDefault="000E4142" w:rsidP="0028437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ja-JP"/>
              </w:rPr>
            </w:pPr>
          </w:p>
          <w:p w14:paraId="566541E6" w14:textId="4B56A668" w:rsidR="000E4142" w:rsidRPr="00582A94" w:rsidRDefault="000E4142" w:rsidP="00284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697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E02C7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D4730" w14:textId="55306F90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(75,447)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0CD6F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602BB" w14:textId="271FC501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(37,551)</w:t>
            </w:r>
          </w:p>
        </w:tc>
      </w:tr>
      <w:tr w:rsidR="00EE74C0" w:rsidRPr="00F62F14" w14:paraId="4B6919C1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5F0EB10" w14:textId="77777777" w:rsidR="000E4142" w:rsidRPr="00FB73A9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B73A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รายได้อื่น 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68A20" w14:textId="620A7709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DA1C7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12F4" w14:textId="73C818FA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10,792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7F54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A82EE" w14:textId="4319980B" w:rsidR="000E4142" w:rsidRPr="00F70EDA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DDD3F" w14:textId="77777777" w:rsidR="000E4142" w:rsidRPr="00F70EDA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D8C3C" w14:textId="355C1923" w:rsidR="000E4142" w:rsidRPr="00F70EDA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0EDA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1,102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9A52C" w14:textId="77777777" w:rsidR="000E4142" w:rsidRPr="00F70EDA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27EDA" w14:textId="7A4C1B69" w:rsidR="000E4142" w:rsidRPr="00F70EDA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4,286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919F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59EA7" w14:textId="624D0415" w:rsidR="000E4142" w:rsidRPr="00582A94" w:rsidRDefault="000E4142" w:rsidP="003C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4448D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6C7A3" w14:textId="7A5D8FB5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5A011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A7CBA" w14:textId="53C523E8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FA92A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96F93" w14:textId="7884E87C" w:rsidR="000E4142" w:rsidRPr="00582A94" w:rsidRDefault="0028437A" w:rsidP="00D05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</w:t>
            </w:r>
            <w:r w:rsidR="00F537F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A2089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F0235" w14:textId="2801DD7E" w:rsidR="000E4142" w:rsidRPr="00582A94" w:rsidRDefault="000E4142" w:rsidP="00284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4,264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8E4F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44B7D" w14:textId="5A7D7539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</w:t>
            </w:r>
            <w:r w:rsidR="00F537F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026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0A54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11E02" w14:textId="0116ED43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16,158</w:t>
            </w:r>
          </w:p>
        </w:tc>
      </w:tr>
      <w:tr w:rsidR="00EE74C0" w:rsidRPr="00F62F14" w14:paraId="7AE644E2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DD197" w14:textId="77777777" w:rsidR="000E4142" w:rsidRPr="00C53BA1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E447B" w14:textId="6F38AF89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5E61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9F904" w14:textId="04F3BE84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(75,719)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312C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42DBE" w14:textId="47EAC5B2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B969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CB3B0" w14:textId="28B38D29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(9,021)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62D72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A4555" w14:textId="74577A9D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22,230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29C55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4232C" w14:textId="56F80B78" w:rsidR="000E4142" w:rsidRPr="00582A94" w:rsidRDefault="000E4142" w:rsidP="003C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(13,078)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634F7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AA360" w14:textId="725F1833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A63D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4A091" w14:textId="7D6835CA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0D1BC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B0B44" w14:textId="2AA1639D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471)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BEDB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C7B26" w14:textId="57913244" w:rsidR="000E4142" w:rsidRPr="00582A94" w:rsidRDefault="000E4142" w:rsidP="00284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(17,702)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D34A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9A7F6" w14:textId="061D9CF5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(73,936)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D522B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6389A" w14:textId="6B5F39A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(115,520)</w:t>
            </w:r>
          </w:p>
        </w:tc>
      </w:tr>
      <w:tr w:rsidR="00EE74C0" w:rsidRPr="00F62F14" w14:paraId="14E0496E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ED833E" w14:textId="77777777" w:rsidR="000E4142" w:rsidRPr="00C53BA1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0C627" w14:textId="037A2644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6C4E9DE8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CC206" w14:textId="60005412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(2,568)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477C13A8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</w:tcPr>
          <w:p w14:paraId="7E0AE5B3" w14:textId="14AF267E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031B03C9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</w:tcPr>
          <w:p w14:paraId="3E6CDDF5" w14:textId="75FEE532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(262)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18BD2B9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0086F" w14:textId="57C9BA8A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1,088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03C4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635BC" w14:textId="2ABC8ABC" w:rsidR="000E4142" w:rsidRPr="00582A94" w:rsidRDefault="000E4142" w:rsidP="003C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(874)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8260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7548D" w14:textId="453049B3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381AF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2F5F6" w14:textId="54E9D2CF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8D29A9B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72822E02" w14:textId="306F52E6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2,534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072BECA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3B237CB1" w14:textId="226481F3" w:rsidR="000E4142" w:rsidRPr="00582A94" w:rsidRDefault="000E4142" w:rsidP="00284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(1,098)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B7375F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778101CE" w14:textId="5E79A705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3,634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2B2F38D1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</w:tcPr>
          <w:p w14:paraId="4DA382DD" w14:textId="3A853C2E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(4,802)</w:t>
            </w:r>
          </w:p>
        </w:tc>
      </w:tr>
      <w:tr w:rsidR="00EE74C0" w:rsidRPr="00F62F14" w14:paraId="5CF9ABBC" w14:textId="77777777" w:rsidTr="00F70EDA">
        <w:trPr>
          <w:trHeight w:val="262"/>
        </w:trPr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6DBF13" w14:textId="77777777" w:rsidR="000E4142" w:rsidRPr="00015E98" w:rsidRDefault="000E4142" w:rsidP="000E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53BA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82BFF" w14:textId="18F939FE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37CCA549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DBE95" w14:textId="0D94D3F3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(8,139)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</w:tcPr>
          <w:p w14:paraId="7BB52488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</w:tcPr>
          <w:p w14:paraId="6F475D67" w14:textId="1E6467AC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1FD73D1E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9" w:type="pct"/>
            <w:tcBorders>
              <w:left w:val="nil"/>
              <w:right w:val="nil"/>
            </w:tcBorders>
            <w:shd w:val="clear" w:color="auto" w:fill="auto"/>
          </w:tcPr>
          <w:p w14:paraId="1F5075C0" w14:textId="29E10D01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(831)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CC2160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3C4C3" w14:textId="110863AD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04BED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D89E8" w14:textId="4246C0BD" w:rsidR="000E4142" w:rsidRPr="00582A94" w:rsidRDefault="000E4142" w:rsidP="003C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(2,769)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055B5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4E516" w14:textId="68882487" w:rsidR="000E4142" w:rsidRPr="00582A94" w:rsidRDefault="0028437A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538CA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04EEA" w14:textId="7A0DEFE4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5701CF6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  <w:shd w:val="clear" w:color="auto" w:fill="auto"/>
          </w:tcPr>
          <w:p w14:paraId="0913B474" w14:textId="631EE793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15,164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53FE8AA0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left w:val="nil"/>
              <w:right w:val="nil"/>
            </w:tcBorders>
            <w:shd w:val="clear" w:color="auto" w:fill="auto"/>
          </w:tcPr>
          <w:p w14:paraId="6718F6B6" w14:textId="3CCE293F" w:rsidR="000E4142" w:rsidRPr="00582A94" w:rsidRDefault="000E4142" w:rsidP="00284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(3,480)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3BD951C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7" w:type="pct"/>
            <w:tcBorders>
              <w:left w:val="nil"/>
              <w:right w:val="nil"/>
            </w:tcBorders>
            <w:shd w:val="clear" w:color="auto" w:fill="auto"/>
          </w:tcPr>
          <w:p w14:paraId="5B0E29B6" w14:textId="2FCB7604" w:rsidR="000E4142" w:rsidRPr="00582A94" w:rsidRDefault="00F537F7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8437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21,746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</w:tcPr>
          <w:p w14:paraId="49632374" w14:textId="77777777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tcBorders>
              <w:left w:val="nil"/>
              <w:right w:val="nil"/>
            </w:tcBorders>
            <w:shd w:val="clear" w:color="auto" w:fill="auto"/>
          </w:tcPr>
          <w:p w14:paraId="7B53E809" w14:textId="74F9A2EA" w:rsidR="000E4142" w:rsidRPr="00582A94" w:rsidRDefault="000E4142" w:rsidP="002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2A94">
              <w:rPr>
                <w:rFonts w:asciiTheme="majorBidi" w:hAnsiTheme="majorBidi" w:cstheme="majorBidi"/>
                <w:sz w:val="22"/>
                <w:szCs w:val="22"/>
                <w:lang w:eastAsia="ja-JP"/>
              </w:rPr>
              <w:t>(15,219)</w:t>
            </w:r>
          </w:p>
        </w:tc>
      </w:tr>
    </w:tbl>
    <w:p w14:paraId="0A739C49" w14:textId="77777777" w:rsidR="00B639A7" w:rsidRDefault="00B639A7" w:rsidP="00B639A7">
      <w:pPr>
        <w:ind w:right="-133"/>
        <w:jc w:val="thaiDistribute"/>
        <w:rPr>
          <w:rFonts w:ascii="Angsana New" w:hAnsi="Angsana New"/>
          <w:sz w:val="30"/>
          <w:szCs w:val="30"/>
          <w:highlight w:val="yellow"/>
        </w:rPr>
        <w:sectPr w:rsidR="00B639A7" w:rsidSect="0087616B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37" w:footer="567" w:gutter="0"/>
          <w:cols w:space="720"/>
          <w:docGrid w:linePitch="245"/>
        </w:sectPr>
      </w:pPr>
    </w:p>
    <w:tbl>
      <w:tblPr>
        <w:tblStyle w:val="TableGrid"/>
        <w:tblW w:w="153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</w:tblGrid>
      <w:tr w:rsidR="00C37B43" w:rsidRPr="00002F8F" w14:paraId="24585AB4" w14:textId="77777777" w:rsidTr="00B639A7">
        <w:tc>
          <w:tcPr>
            <w:tcW w:w="1701" w:type="dxa"/>
          </w:tcPr>
          <w:p w14:paraId="3805F0D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bottom w:val="single" w:sz="4" w:space="0" w:color="auto"/>
            </w:tcBorders>
          </w:tcPr>
          <w:p w14:paraId="56F5876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37B43" w:rsidRPr="00002F8F" w14:paraId="33C36267" w14:textId="77777777" w:rsidTr="00B639A7">
        <w:tc>
          <w:tcPr>
            <w:tcW w:w="1701" w:type="dxa"/>
          </w:tcPr>
          <w:p w14:paraId="6C9C6E8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4849014A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37B43" w:rsidRPr="00002F8F" w14:paraId="5CC68A2D" w14:textId="77777777" w:rsidTr="00B639A7">
        <w:tc>
          <w:tcPr>
            <w:tcW w:w="1701" w:type="dxa"/>
          </w:tcPr>
          <w:p w14:paraId="69A2E02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87F51F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77C02E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814639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3CE77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688819F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58135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5EB7DF8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4C9338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2B8BC9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26A56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9A3FFA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93ECC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EF8E3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2EF05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7B43" w:rsidRPr="00002F8F" w14:paraId="2995728A" w14:textId="77777777" w:rsidTr="00B639A7">
        <w:tc>
          <w:tcPr>
            <w:tcW w:w="1701" w:type="dxa"/>
          </w:tcPr>
          <w:p w14:paraId="47AFBB03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3BA633B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3" w:type="dxa"/>
          </w:tcPr>
          <w:p w14:paraId="7219B95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5FE8D0C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4" w:type="dxa"/>
          </w:tcPr>
          <w:p w14:paraId="019DE10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20CE534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3" w:type="dxa"/>
          </w:tcPr>
          <w:p w14:paraId="265DE28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7AC80D33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284" w:type="dxa"/>
          </w:tcPr>
          <w:p w14:paraId="67AF4FE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4B99489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28232AD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67DEF9AD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701D521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FE319F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3667077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7B43" w:rsidRPr="00002F8F" w14:paraId="4498AE82" w14:textId="77777777" w:rsidTr="00B639A7">
        <w:tc>
          <w:tcPr>
            <w:tcW w:w="1701" w:type="dxa"/>
          </w:tcPr>
          <w:p w14:paraId="6557CE9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49DEC2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283" w:type="dxa"/>
          </w:tcPr>
          <w:p w14:paraId="697A21F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D769DD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284" w:type="dxa"/>
          </w:tcPr>
          <w:p w14:paraId="1A91D3B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6772E293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3" w:type="dxa"/>
          </w:tcPr>
          <w:p w14:paraId="3D6B00DD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D0CE17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284" w:type="dxa"/>
          </w:tcPr>
          <w:p w14:paraId="02339C5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1102130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83" w:type="dxa"/>
          </w:tcPr>
          <w:p w14:paraId="17A076F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201C66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</w:tcPr>
          <w:p w14:paraId="1924B52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047912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37B43" w:rsidRPr="00002F8F" w14:paraId="48AB0D36" w14:textId="77777777" w:rsidTr="00B639A7">
        <w:trPr>
          <w:trHeight w:val="401"/>
        </w:trPr>
        <w:tc>
          <w:tcPr>
            <w:tcW w:w="1701" w:type="dxa"/>
          </w:tcPr>
          <w:p w14:paraId="306B782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5EE7D7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94F0DC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78D047D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960AD9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CF0536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6ABC25DA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05061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EC6AD4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76F1E38A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8B31D2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A72D42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3242050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C8D3F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878511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5ACBDF8E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A4C429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AA4A72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59AD516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9185B7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678F06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C37B43" w:rsidRPr="00002F8F" w14:paraId="65637101" w14:textId="77777777" w:rsidTr="00B639A7">
        <w:tc>
          <w:tcPr>
            <w:tcW w:w="1701" w:type="dxa"/>
          </w:tcPr>
          <w:p w14:paraId="6526A52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69A055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2DCC658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  <w:vAlign w:val="center"/>
          </w:tcPr>
          <w:p w14:paraId="155EB97E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DFED00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center"/>
          </w:tcPr>
          <w:p w14:paraId="637F20F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center"/>
          </w:tcPr>
          <w:p w14:paraId="1F2072C8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3AE02E5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455E5E4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5052A241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0D276BC3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center"/>
          </w:tcPr>
          <w:p w14:paraId="3C5DCAA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7533D54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6089437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0CEDAA5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14AD508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57F650D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0" w:type="dxa"/>
            <w:vAlign w:val="center"/>
          </w:tcPr>
          <w:p w14:paraId="1F87F1C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3D52C5BE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2B78E63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851" w:type="dxa"/>
            <w:vAlign w:val="center"/>
          </w:tcPr>
          <w:p w14:paraId="582382F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37B43" w:rsidRPr="00002F8F" w14:paraId="5F5C0741" w14:textId="77777777" w:rsidTr="00B639A7">
        <w:tc>
          <w:tcPr>
            <w:tcW w:w="1701" w:type="dxa"/>
          </w:tcPr>
          <w:p w14:paraId="32F30D3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14E5590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25354EB4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09191D9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3920227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33695E25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6C4D925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6F34EAB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6F1DF220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6ADEA724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ABEF11B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0A34A1B5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202C4AD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5E3FC26A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4F125212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0CE35628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86CF94D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57A4BE5C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6627C2E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E6C54C9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3CFD6016" w14:textId="77777777" w:rsidR="00C37B43" w:rsidRPr="00002F8F" w:rsidRDefault="00C37B43" w:rsidP="00B639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C37B43" w:rsidRPr="00002F8F" w14:paraId="777A3027" w14:textId="77777777" w:rsidTr="00B639A7">
        <w:tc>
          <w:tcPr>
            <w:tcW w:w="1701" w:type="dxa"/>
          </w:tcPr>
          <w:p w14:paraId="688F2B9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57883E09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0C0B49D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1BDDC09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532BE6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6BFECF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BF3386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CC8358B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7BAD2B7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75327950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C64F32A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7D16AE6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77FECED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0551434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198DDCEC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72610812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F7F9F8A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E18347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71A2AAED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0884282F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51063DB5" w14:textId="77777777" w:rsidR="00C37B43" w:rsidRPr="00002F8F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37B43" w:rsidRPr="00002F8F" w14:paraId="248A13CD" w14:textId="77777777" w:rsidTr="00F70EDA">
        <w:tc>
          <w:tcPr>
            <w:tcW w:w="1701" w:type="dxa"/>
            <w:vAlign w:val="bottom"/>
          </w:tcPr>
          <w:p w14:paraId="25963B7C" w14:textId="77777777" w:rsidR="00C37B43" w:rsidRPr="00577D4C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74CC81" w14:textId="189049CF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2,647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D63D25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513,774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BF46478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BF39FD" w14:textId="444BBB13" w:rsidR="00C37B43" w:rsidRPr="00F70EDA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0E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209C6A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48,724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1D71F0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A8DF73" w14:textId="5C56D823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250,754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9121C1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43,898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C8E74B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5DFD97" w14:textId="324128CC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</w:t>
            </w:r>
            <w:r w:rsidR="00F537F7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D65F6C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39,095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179CB6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2E3A9DC" w14:textId="7C7DDB82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510,36</w:t>
            </w:r>
            <w:r w:rsidR="00D050DD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F86285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58,289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E85D10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646F2FF" w14:textId="7A3DB4C9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</w:t>
            </w:r>
            <w:r w:rsidR="00F537F7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537F7">
              <w:rPr>
                <w:rFonts w:ascii="Angsana New" w:hAnsi="Angsana New"/>
                <w:sz w:val="24"/>
                <w:szCs w:val="24"/>
              </w:rPr>
              <w:t>890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E505B7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(366,044)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191898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D15442" w14:textId="6C90B0E4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582,9</w:t>
            </w:r>
            <w:r w:rsidR="00F537F7"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99A6E66" w14:textId="77777777" w:rsidR="00C37B43" w:rsidRPr="006672A7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72A7">
              <w:rPr>
                <w:rFonts w:ascii="Angsana New" w:hAnsi="Angsana New"/>
                <w:color w:val="000000"/>
                <w:sz w:val="24"/>
                <w:szCs w:val="24"/>
              </w:rPr>
              <w:t>337,736</w:t>
            </w:r>
          </w:p>
        </w:tc>
      </w:tr>
      <w:tr w:rsidR="00C37B43" w:rsidRPr="00002F8F" w14:paraId="6F0B06C6" w14:textId="77777777" w:rsidTr="00F70EDA">
        <w:tc>
          <w:tcPr>
            <w:tcW w:w="1701" w:type="dxa"/>
            <w:vAlign w:val="bottom"/>
          </w:tcPr>
          <w:p w14:paraId="602663A8" w14:textId="77777777" w:rsidR="00C37B43" w:rsidRPr="00577D4C" w:rsidRDefault="00C37B43" w:rsidP="00B63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CA091C" w14:textId="5818A3AB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CC5249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229,927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97D8F90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F9675E" w14:textId="2854AD95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FF7C1B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21,805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48F47F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7D87A10" w14:textId="3B87A449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CF8E0F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19,645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3898B8D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BB593E" w14:textId="09DC5381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15,651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5B8222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17,496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9C0753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D1E51B" w14:textId="34457016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271,7</w:t>
            </w:r>
            <w:r w:rsidR="00F537F7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4EEA24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26,086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793CCD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1E3028" w14:textId="47A1B249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(81,</w:t>
            </w:r>
            <w:r w:rsidR="00F537F7">
              <w:rPr>
                <w:rFonts w:ascii="Angsana New" w:hAnsi="Angsana New"/>
                <w:sz w:val="24"/>
                <w:szCs w:val="24"/>
              </w:rPr>
              <w:t>428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A4466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(205,445)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8EDD09" w14:textId="77777777" w:rsidR="00C37B43" w:rsidRPr="00577D4C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0C29642" w14:textId="5EEE6BBA" w:rsidR="00C37B43" w:rsidRPr="00577D4C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F537F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F537F7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0B42B5" w14:textId="77777777" w:rsidR="00C37B43" w:rsidRPr="006672A7" w:rsidRDefault="00C37B43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72A7">
              <w:rPr>
                <w:rFonts w:ascii="Angsana New" w:hAnsi="Angsana New"/>
                <w:color w:val="000000"/>
                <w:sz w:val="24"/>
                <w:szCs w:val="24"/>
              </w:rPr>
              <w:t>109,514</w:t>
            </w:r>
          </w:p>
        </w:tc>
      </w:tr>
    </w:tbl>
    <w:p w14:paraId="7325F5B4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ECFB62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1C9C03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99EFDC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74D789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7D8334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4FF50D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19CB2D" w14:textId="77777777" w:rsidR="00C37B43" w:rsidRDefault="00C37B43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78B48A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9411BB0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915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3006"/>
        <w:gridCol w:w="980"/>
        <w:gridCol w:w="282"/>
        <w:gridCol w:w="995"/>
        <w:gridCol w:w="282"/>
        <w:gridCol w:w="982"/>
        <w:gridCol w:w="278"/>
        <w:gridCol w:w="976"/>
        <w:gridCol w:w="282"/>
        <w:gridCol w:w="979"/>
        <w:gridCol w:w="282"/>
        <w:gridCol w:w="979"/>
        <w:gridCol w:w="282"/>
        <w:gridCol w:w="982"/>
        <w:gridCol w:w="278"/>
        <w:gridCol w:w="979"/>
        <w:gridCol w:w="278"/>
        <w:gridCol w:w="982"/>
        <w:gridCol w:w="278"/>
        <w:gridCol w:w="940"/>
      </w:tblGrid>
      <w:tr w:rsidR="00821080" w:rsidRPr="00107142" w14:paraId="3350D203" w14:textId="77777777" w:rsidTr="003C429D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875832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1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F2524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21080" w:rsidRPr="00107142" w14:paraId="1C10A33C" w14:textId="77777777" w:rsidTr="003C429D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5815A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018" w:type="pct"/>
            <w:gridSpan w:val="19"/>
            <w:tcBorders>
              <w:top w:val="single" w:sz="4" w:space="0" w:color="auto"/>
              <w:left w:val="nil"/>
              <w:right w:val="nil"/>
            </w:tcBorders>
          </w:tcPr>
          <w:p w14:paraId="08901F62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D7E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21080" w:rsidRPr="00107142" w14:paraId="758D6A51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52E3DA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BFEBC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83249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DF900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6771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2FA54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4DF7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FAB0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6F261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D2ECE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14:paraId="68D97E2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AB9B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4CB1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F66F4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821080" w:rsidRPr="00107142" w14:paraId="196C6CB8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3490CC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A3C72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D578D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2B49144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5BDC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</w:tcPr>
          <w:p w14:paraId="5CBDB66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ติดตั้งและ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750C9CE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FED6A24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0DE7E1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8585DD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14:paraId="6F6D7B66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23EBAB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B14E37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6694EF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821080" w:rsidRPr="00107142" w14:paraId="188A0DBF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9384CA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A3132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แบบกึ่งอัตโนมัติ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0FB9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E0DC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DEB5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6C31C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5C07DEAA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60343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1" w:type="pct"/>
            <w:shd w:val="clear" w:color="auto" w:fill="auto"/>
          </w:tcPr>
          <w:p w14:paraId="5CE80392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DD6E6" w14:textId="77777777" w:rsidR="00821080" w:rsidRPr="00107142" w:rsidRDefault="00821080" w:rsidP="003C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5147F" w:rsidRPr="00107142" w14:paraId="0B356C4C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E2A36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61A96" w14:textId="4E9E287C" w:rsidR="00A5147F" w:rsidRPr="00B5453D" w:rsidRDefault="00F97926" w:rsidP="00F97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C1D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1809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EBDB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D218D" w14:textId="0C2409B8" w:rsidR="00A5147F" w:rsidRPr="00B5453D" w:rsidRDefault="00F97926" w:rsidP="00F97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CF4C3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6D52C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CEE40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CCAFD" w14:textId="7D7EC989" w:rsidR="00A5147F" w:rsidRPr="00B5453D" w:rsidRDefault="00F97926" w:rsidP="00F97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43F86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5DBF0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5233B2A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A17DD8" w14:textId="68C2E75F" w:rsidR="00A5147F" w:rsidRPr="00B5453D" w:rsidRDefault="00F97926" w:rsidP="00F97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59B29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E6FFA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14:paraId="1D1A9BDF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A6985" w14:textId="5A32C4B3" w:rsidR="00A5147F" w:rsidRPr="00B5453D" w:rsidRDefault="00F97926" w:rsidP="00F97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ECCEF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8E0D1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A5147F" w:rsidRPr="00107142" w14:paraId="2FEB5B46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6632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543AF" w14:textId="27ACA93B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28144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E5EEBD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84C2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5AD84" w14:textId="238A3D9A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6CC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60079B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07BC9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698386" w14:textId="395ACDF8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75352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7427A4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321708F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E7D758" w14:textId="2A027293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D2A0D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8321D2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14:paraId="57B53ABF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9B99D6" w14:textId="0C8DD000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888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5A7581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B5453D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5147F" w:rsidRPr="00107142" w14:paraId="22EDE9E2" w14:textId="77777777" w:rsidTr="00A5147F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95C13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E4854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8913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C471D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F9A2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56404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AEB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D845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AB9A0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FF58E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A67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F0C62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85B09EE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8D2E5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5018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06555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1" w:type="pct"/>
            <w:shd w:val="clear" w:color="auto" w:fill="auto"/>
          </w:tcPr>
          <w:p w14:paraId="060C6C10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A50CB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A5151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E548A" w14:textId="77777777" w:rsidR="00A5147F" w:rsidRPr="00B5453D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B5453D"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A5147F" w:rsidRPr="00107142" w14:paraId="5A2C4EB2" w14:textId="77777777" w:rsidTr="00A5147F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3BFA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9420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67335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E7B16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4FC18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7FD5B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F87B1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55FE7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4A8CE926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1AD9348B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19C174E4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2DAE11BE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9EB615F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32798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2C0E4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auto"/>
          </w:tcPr>
          <w:p w14:paraId="047EE065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</w:tcPr>
          <w:p w14:paraId="127335F2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41AE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78995F6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AF1D5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5147F" w:rsidRPr="00107142" w14:paraId="578E5B5F" w14:textId="77777777" w:rsidTr="005C1F6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E617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F01FC" w14:textId="2E58A389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BDD51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62BD0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BBE08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41D5FFDD" w14:textId="6F663DEF" w:rsidR="00A5147F" w:rsidRPr="00BF1A11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59BA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10B64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64EDE3D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1AB074A6" w14:textId="5602F1F3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123,564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7E77B767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3E5F9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35A6F8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1F75615E" w14:textId="2CCD8775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287,675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5060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4FAD5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91" w:type="pct"/>
            <w:shd w:val="clear" w:color="auto" w:fill="auto"/>
          </w:tcPr>
          <w:p w14:paraId="44F7918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68969AD8" w14:textId="71C1AAA9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412,544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4BF302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72048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288,526</w:t>
            </w:r>
          </w:p>
        </w:tc>
      </w:tr>
      <w:tr w:rsidR="00A5147F" w:rsidRPr="00107142" w14:paraId="57BF12CA" w14:textId="77777777" w:rsidTr="005C1F60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436F6" w14:textId="77777777" w:rsidR="00A5147F" w:rsidRPr="00107142" w:rsidRDefault="00A5147F" w:rsidP="00A51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D40FA" w14:textId="4738F6F0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286D8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BE602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3B6E4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58BC0C56" w14:textId="4062F77B" w:rsidR="00A5147F" w:rsidRPr="00751B90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23255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1C0B8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4D0B2484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3F84B558" w14:textId="061A5AB8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27,394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12DBF31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CACEB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8527F5A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5FEC5A36" w14:textId="62B7995B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63,777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DC481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83826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22,515</w:t>
            </w:r>
          </w:p>
        </w:tc>
        <w:tc>
          <w:tcPr>
            <w:tcW w:w="91" w:type="pct"/>
            <w:shd w:val="clear" w:color="auto" w:fill="auto"/>
          </w:tcPr>
          <w:p w14:paraId="2A0EAE85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1049FE4F" w14:textId="70AF1C53" w:rsidR="00A5147F" w:rsidRPr="00107142" w:rsidRDefault="005C1F60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91,460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01ADD5F3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57611" w14:textId="77777777" w:rsidR="00A5147F" w:rsidRPr="00107142" w:rsidRDefault="00A5147F" w:rsidP="005C1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90,730</w:t>
            </w:r>
          </w:p>
        </w:tc>
      </w:tr>
    </w:tbl>
    <w:p w14:paraId="146FBBE1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9DB05B" w14:textId="77777777" w:rsidR="00821080" w:rsidRDefault="00821080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C0B2E4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9B9DCF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01E4E4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B6DEBC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8BBF51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76B5B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1E4F3D" w14:textId="77777777" w:rsidR="00A47AFE" w:rsidRDefault="00A47AFE" w:rsidP="009E4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9A5442" w14:textId="77777777" w:rsidR="003C429D" w:rsidRDefault="003C429D" w:rsidP="0081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3C429D" w:rsidSect="0087616B">
          <w:headerReference w:type="default" r:id="rId23"/>
          <w:footerReference w:type="default" r:id="rId24"/>
          <w:pgSz w:w="16834" w:h="11909" w:orient="landscape" w:code="9"/>
          <w:pgMar w:top="1152" w:right="691" w:bottom="1152" w:left="576" w:header="737" w:footer="567" w:gutter="0"/>
          <w:cols w:space="720"/>
          <w:docGrid w:linePitch="245"/>
        </w:sectPr>
      </w:pPr>
    </w:p>
    <w:p w14:paraId="16269E99" w14:textId="0FB664AB" w:rsidR="006C3B2A" w:rsidRPr="006672A7" w:rsidRDefault="006C3B2A" w:rsidP="004957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72A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</w:t>
      </w:r>
      <w:r w:rsidR="00087194" w:rsidRPr="006672A7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tbl>
      <w:tblPr>
        <w:tblW w:w="946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417"/>
        <w:gridCol w:w="284"/>
        <w:gridCol w:w="1417"/>
      </w:tblGrid>
      <w:tr w:rsidR="00087194" w:rsidRPr="00C54BFA" w14:paraId="3A83C491" w14:textId="77777777" w:rsidTr="0019542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629F0DB9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DE709D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9B5BF" w14:textId="3ECEEB1C" w:rsidR="00087194" w:rsidRPr="00C54BFA" w:rsidRDefault="00B23B2A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  <w:p w14:paraId="3F4AFAC9" w14:textId="5409846A" w:rsidR="00087194" w:rsidRPr="00C54BF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7194" w:rsidRPr="00C54BFA" w14:paraId="1AAD8DD6" w14:textId="77777777" w:rsidTr="0019542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49E1059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E62C3A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B9DB1" w14:textId="6E4B7243" w:rsidR="00087194" w:rsidRPr="00C54BF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D4313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31D72" w14:textId="5F6B731E" w:rsidR="00087194" w:rsidRPr="00C54BFA" w:rsidRDefault="00087194" w:rsidP="0008719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7194" w:rsidRPr="00C54BFA" w14:paraId="1B16CB7B" w14:textId="77777777" w:rsidTr="00195420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C98C86D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4DDAF5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5CF47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DD4AC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054AA52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194" w:rsidRPr="00C54BFA" w14:paraId="38FD4F10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488F04B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775972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8FB" w14:textId="5DD4F438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27,179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3F25D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3590B6" w14:textId="142AB99E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840">
              <w:rPr>
                <w:rFonts w:ascii="Angsana New" w:hAnsi="Angsana New"/>
                <w:sz w:val="30"/>
                <w:szCs w:val="30"/>
              </w:rPr>
              <w:t>233,804</w:t>
            </w:r>
          </w:p>
        </w:tc>
      </w:tr>
      <w:tr w:rsidR="00087194" w:rsidRPr="00C54BFA" w14:paraId="701FC9CB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68CEF473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84D63D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C2AC" w14:textId="37A274FD" w:rsidR="00087194" w:rsidRPr="00C54BFA" w:rsidRDefault="00175C9E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7F229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8E1F924" w14:textId="465DB1AF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6840">
              <w:rPr>
                <w:rFonts w:ascii="Angsana New" w:hAnsi="Angsana New"/>
                <w:sz w:val="30"/>
                <w:szCs w:val="30"/>
              </w:rPr>
              <w:t>42,202</w:t>
            </w:r>
          </w:p>
        </w:tc>
      </w:tr>
      <w:tr w:rsidR="00087194" w:rsidRPr="00C54BFA" w14:paraId="0F1E660A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E8D6A48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33179B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D9223" w14:textId="079B663F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</w:t>
            </w:r>
            <w:r w:rsidR="00175C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7C3A15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D0AA7" w14:textId="3DD6A5C5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</w:rPr>
              <w:t>276,006</w:t>
            </w:r>
          </w:p>
        </w:tc>
      </w:tr>
      <w:tr w:rsidR="00087194" w:rsidRPr="00C54BFA" w14:paraId="03BCDC6C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C3D380C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9BE77E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C363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0751E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89FD07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194" w:rsidRPr="00C54BFA" w14:paraId="382DC6AC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F60DDD8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B93AA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C5B0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C8BE1C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23BD3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194" w:rsidRPr="00C54BFA" w14:paraId="0B5A3FE7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F2B9717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รวมขาดทุนก่อนภาษีเงินได้จากส่วนงานที่รายงาน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5028B1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F83F" w14:textId="0BBA49D6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(108,66</w:t>
            </w:r>
            <w:r w:rsidR="00175C9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182F3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C8953A3" w14:textId="61A35218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840">
              <w:rPr>
                <w:rFonts w:ascii="Angsana New" w:hAnsi="Angsana New"/>
                <w:sz w:val="30"/>
                <w:szCs w:val="30"/>
              </w:rPr>
              <w:t>(2,396)</w:t>
            </w:r>
          </w:p>
        </w:tc>
      </w:tr>
      <w:tr w:rsidR="00087194" w:rsidRPr="00C54BFA" w14:paraId="6C6AC89D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052306D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ขาดทุนรวมก่อนภาษีเงินได้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87F39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54F9" w14:textId="541B13E0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(108,66</w:t>
            </w:r>
            <w:r w:rsidR="00175C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298ED3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92198" w14:textId="4C7983DC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</w:rPr>
              <w:t>(2,396)</w:t>
            </w:r>
          </w:p>
        </w:tc>
      </w:tr>
      <w:tr w:rsidR="00087194" w:rsidRPr="00C54BFA" w14:paraId="5987F996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79F2DBD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A8B7F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646D3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C7F5A0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26E765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194" w:rsidRPr="00C54BFA" w14:paraId="5E6809C0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07EDEE9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A6E4E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8220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ACCA9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EA2A5E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194" w:rsidRPr="00C54BFA" w14:paraId="72876702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84AEE07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9A763B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6A0A8" w14:textId="24FD27DB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582,9</w:t>
            </w:r>
            <w:r w:rsidR="00175C9E"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E2419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F79" w14:textId="4912EE8F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840">
              <w:rPr>
                <w:rFonts w:ascii="Angsana New" w:hAnsi="Angsana New"/>
                <w:sz w:val="30"/>
                <w:szCs w:val="30"/>
              </w:rPr>
              <w:t>337,736</w:t>
            </w:r>
          </w:p>
        </w:tc>
      </w:tr>
      <w:tr w:rsidR="00087194" w:rsidRPr="00C54BFA" w14:paraId="79A7FF84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F879E74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6A32E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E9C9" w14:textId="604101A3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582,9</w:t>
            </w:r>
            <w:r w:rsidR="00175C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9BA833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080C0" w14:textId="7973B7C6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</w:rPr>
              <w:t>337,736</w:t>
            </w:r>
          </w:p>
        </w:tc>
      </w:tr>
      <w:tr w:rsidR="00087194" w:rsidRPr="00C54BFA" w14:paraId="2AEC3AA0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3D026CE1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7CC61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87A82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09BD4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6DC3F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7194" w:rsidRPr="00C54BFA" w14:paraId="70348870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4391C884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6593A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E7C7" w14:textId="77777777" w:rsidR="00087194" w:rsidRPr="00C54BFA" w:rsidRDefault="00087194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D91BD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6CCE56" w14:textId="7777777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7194" w:rsidRPr="00C54BFA" w14:paraId="38DFBF3C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A6330AB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4ECCE3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0637" w14:textId="0CA6597C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175C9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75C9E">
              <w:rPr>
                <w:rFonts w:ascii="Angsana New" w:hAnsi="Angsana New"/>
                <w:color w:val="000000"/>
                <w:sz w:val="30"/>
                <w:szCs w:val="30"/>
              </w:rPr>
              <w:t>191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65F73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986ECE" w14:textId="22BC8D57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6840">
              <w:rPr>
                <w:rFonts w:ascii="Angsana New" w:hAnsi="Angsana New"/>
                <w:sz w:val="30"/>
                <w:szCs w:val="30"/>
              </w:rPr>
              <w:t>109,515</w:t>
            </w:r>
          </w:p>
        </w:tc>
      </w:tr>
      <w:tr w:rsidR="00087194" w:rsidRPr="00C54BFA" w14:paraId="5AFB29AE" w14:textId="77777777" w:rsidTr="001078D9">
        <w:trPr>
          <w:cantSplit/>
          <w:trHeight w:hRule="exact" w:val="374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7AB837EF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6D58C" w14:textId="77777777" w:rsidR="00087194" w:rsidRPr="00C54BFA" w:rsidRDefault="00087194" w:rsidP="0008719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B09F1" w14:textId="49017ACA" w:rsidR="00087194" w:rsidRPr="00C54BFA" w:rsidRDefault="001078D9" w:rsidP="00F35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</w:t>
            </w:r>
            <w:r w:rsidR="00175C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175C9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39313A" w14:textId="77777777" w:rsidR="00087194" w:rsidRPr="00C54BFA" w:rsidRDefault="00087194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24D45" w14:textId="76C5C551" w:rsidR="00087194" w:rsidRPr="004E6840" w:rsidRDefault="00087194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</w:rPr>
              <w:t>109,515</w:t>
            </w:r>
          </w:p>
        </w:tc>
      </w:tr>
    </w:tbl>
    <w:p w14:paraId="707ADB57" w14:textId="77777777" w:rsidR="006C3B2A" w:rsidRPr="00C54BFA" w:rsidRDefault="006C3B2A" w:rsidP="006C3B2A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highlight w:val="yellow"/>
          <w:lang w:val="en-US"/>
        </w:rPr>
      </w:pPr>
    </w:p>
    <w:tbl>
      <w:tblPr>
        <w:tblW w:w="9432" w:type="dxa"/>
        <w:tblInd w:w="284" w:type="dxa"/>
        <w:tblLook w:val="04A0" w:firstRow="1" w:lastRow="0" w:firstColumn="1" w:lastColumn="0" w:noHBand="0" w:noVBand="1"/>
      </w:tblPr>
      <w:tblGrid>
        <w:gridCol w:w="5211"/>
        <w:gridCol w:w="1103"/>
        <w:gridCol w:w="1417"/>
        <w:gridCol w:w="284"/>
        <w:gridCol w:w="1417"/>
      </w:tblGrid>
      <w:tr w:rsidR="00821080" w:rsidRPr="00C54BFA" w14:paraId="71B22BD8" w14:textId="77777777" w:rsidTr="00195420">
        <w:trPr>
          <w:tblHeader/>
        </w:trPr>
        <w:tc>
          <w:tcPr>
            <w:tcW w:w="5211" w:type="dxa"/>
          </w:tcPr>
          <w:p w14:paraId="343D7E5C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36255CAD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526116BD" w14:textId="65811162" w:rsidR="00821080" w:rsidRPr="00C54BFA" w:rsidRDefault="00B23B2A" w:rsidP="0082108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21080" w:rsidRPr="00C54BFA" w14:paraId="2C23BEC4" w14:textId="77777777" w:rsidTr="00195420">
        <w:trPr>
          <w:tblHeader/>
        </w:trPr>
        <w:tc>
          <w:tcPr>
            <w:tcW w:w="5211" w:type="dxa"/>
          </w:tcPr>
          <w:p w14:paraId="7BE51473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</w:tcPr>
          <w:p w14:paraId="1E4E8BAC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50FDC1" w14:textId="06185563" w:rsidR="00821080" w:rsidRPr="00C54BFA" w:rsidRDefault="00821080" w:rsidP="0082108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821080" w:rsidRPr="00C54BFA" w14:paraId="44B6C887" w14:textId="77777777" w:rsidTr="00195420">
        <w:trPr>
          <w:tblHeader/>
        </w:trPr>
        <w:tc>
          <w:tcPr>
            <w:tcW w:w="5211" w:type="dxa"/>
          </w:tcPr>
          <w:p w14:paraId="5B48FFD8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1A8BDD69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B9B3C1" w14:textId="1C4F82F9" w:rsidR="00821080" w:rsidRPr="00C54BF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931A5D7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B401D2" w14:textId="5654130D" w:rsidR="00821080" w:rsidRPr="00C54BFA" w:rsidRDefault="00821080" w:rsidP="008210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1080" w:rsidRPr="00C54BFA" w14:paraId="357CF8C3" w14:textId="77777777" w:rsidTr="00195420">
        <w:tc>
          <w:tcPr>
            <w:tcW w:w="5211" w:type="dxa"/>
          </w:tcPr>
          <w:p w14:paraId="79357A72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รายการอื่นที่มีสาระสำคัญ </w:t>
            </w:r>
          </w:p>
        </w:tc>
        <w:tc>
          <w:tcPr>
            <w:tcW w:w="1103" w:type="dxa"/>
          </w:tcPr>
          <w:p w14:paraId="13A75689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AF87A2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9F31EBB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EEAD58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080" w:rsidRPr="00C54BFA" w14:paraId="090AC404" w14:textId="77777777" w:rsidTr="00A43CB9">
        <w:tc>
          <w:tcPr>
            <w:tcW w:w="5211" w:type="dxa"/>
          </w:tcPr>
          <w:p w14:paraId="16602AFB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3" w:type="dxa"/>
          </w:tcPr>
          <w:p w14:paraId="025DA65F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DC42D0D" w14:textId="28BBED64" w:rsidR="00821080" w:rsidRPr="00C54BFA" w:rsidRDefault="0071421C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84" w:type="dxa"/>
          </w:tcPr>
          <w:p w14:paraId="4A0141D0" w14:textId="77777777" w:rsidR="00821080" w:rsidRPr="00C54BFA" w:rsidRDefault="00821080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469D3C" w14:textId="5561B3A0" w:rsidR="00821080" w:rsidRPr="00C54BFA" w:rsidRDefault="00821080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821080" w:rsidRPr="00C54BFA" w14:paraId="576BFD5D" w14:textId="77777777" w:rsidTr="00A43CB9">
        <w:tc>
          <w:tcPr>
            <w:tcW w:w="5211" w:type="dxa"/>
          </w:tcPr>
          <w:p w14:paraId="7D0E9049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3" w:type="dxa"/>
          </w:tcPr>
          <w:p w14:paraId="32C2419F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15C4966" w14:textId="735C5D12" w:rsidR="00821080" w:rsidRPr="00C54BFA" w:rsidRDefault="00746F97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6,863</w:t>
            </w:r>
          </w:p>
        </w:tc>
        <w:tc>
          <w:tcPr>
            <w:tcW w:w="284" w:type="dxa"/>
          </w:tcPr>
          <w:p w14:paraId="2C78C9B0" w14:textId="77777777" w:rsidR="00821080" w:rsidRPr="00C54BFA" w:rsidRDefault="00821080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DE338A" w14:textId="273F81B7" w:rsidR="00821080" w:rsidRPr="00C54BFA" w:rsidRDefault="00821080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7,615</w:t>
            </w:r>
          </w:p>
        </w:tc>
      </w:tr>
      <w:tr w:rsidR="00821080" w:rsidRPr="00C54BFA" w14:paraId="38DB6A44" w14:textId="77777777" w:rsidTr="00A43CB9">
        <w:tc>
          <w:tcPr>
            <w:tcW w:w="5211" w:type="dxa"/>
          </w:tcPr>
          <w:p w14:paraId="64E3B685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03" w:type="dxa"/>
          </w:tcPr>
          <w:p w14:paraId="0EDDEF13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3296ECF" w14:textId="0B7D1863" w:rsidR="00821080" w:rsidRPr="00A43CB9" w:rsidRDefault="00A43CB9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261,787</w:t>
            </w:r>
          </w:p>
        </w:tc>
        <w:tc>
          <w:tcPr>
            <w:tcW w:w="284" w:type="dxa"/>
          </w:tcPr>
          <w:p w14:paraId="178D0346" w14:textId="77777777" w:rsidR="00821080" w:rsidRPr="00C54BFA" w:rsidRDefault="00821080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417" w:type="dxa"/>
          </w:tcPr>
          <w:p w14:paraId="17C34283" w14:textId="60F94358" w:rsidR="00821080" w:rsidRPr="00C54BFA" w:rsidRDefault="00821080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10,086</w:t>
            </w:r>
          </w:p>
        </w:tc>
      </w:tr>
      <w:tr w:rsidR="00821080" w:rsidRPr="00C54BFA" w14:paraId="0FC2C8B8" w14:textId="77777777" w:rsidTr="00A43CB9">
        <w:tc>
          <w:tcPr>
            <w:tcW w:w="5211" w:type="dxa"/>
          </w:tcPr>
          <w:p w14:paraId="548881E7" w14:textId="77777777" w:rsidR="00821080" w:rsidRPr="00C54BFA" w:rsidRDefault="00821080" w:rsidP="0082108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03" w:type="dxa"/>
          </w:tcPr>
          <w:p w14:paraId="13EC5489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C73C889" w14:textId="3EF55211" w:rsidR="00821080" w:rsidRPr="00C54BFA" w:rsidRDefault="00746F97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27,617</w:t>
            </w:r>
          </w:p>
        </w:tc>
        <w:tc>
          <w:tcPr>
            <w:tcW w:w="284" w:type="dxa"/>
          </w:tcPr>
          <w:p w14:paraId="30E11586" w14:textId="77777777" w:rsidR="00821080" w:rsidRPr="00C54BFA" w:rsidRDefault="00821080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60382EE" w14:textId="7B8D8F8D" w:rsidR="00821080" w:rsidRPr="00C54BFA" w:rsidRDefault="00821080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17,682</w:t>
            </w:r>
          </w:p>
        </w:tc>
      </w:tr>
      <w:tr w:rsidR="00821080" w:rsidRPr="00C54BFA" w14:paraId="7EBB833B" w14:textId="77777777" w:rsidTr="00A43CB9">
        <w:tc>
          <w:tcPr>
            <w:tcW w:w="5211" w:type="dxa"/>
          </w:tcPr>
          <w:p w14:paraId="3E9AEFAB" w14:textId="77777777" w:rsidR="00821080" w:rsidRPr="00C54BFA" w:rsidRDefault="00821080" w:rsidP="008210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180"/>
                <w:tab w:val="left" w:pos="450"/>
              </w:tabs>
              <w:spacing w:line="300" w:lineRule="exact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58E94F22" w14:textId="77777777" w:rsidR="00821080" w:rsidRPr="00C54BFA" w:rsidRDefault="00821080" w:rsidP="008210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A74B" w14:textId="591D4EDA" w:rsidR="00821080" w:rsidRPr="00C54BFA" w:rsidRDefault="00A43CB9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296,315</w:t>
            </w:r>
          </w:p>
        </w:tc>
        <w:tc>
          <w:tcPr>
            <w:tcW w:w="284" w:type="dxa"/>
          </w:tcPr>
          <w:p w14:paraId="1A5796DB" w14:textId="77777777" w:rsidR="00821080" w:rsidRPr="00C54BFA" w:rsidRDefault="00821080" w:rsidP="00F35091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D430249" w14:textId="3F0A155C" w:rsidR="00821080" w:rsidRPr="00C54BFA" w:rsidRDefault="00821080" w:rsidP="00F35091">
            <w:pPr>
              <w:tabs>
                <w:tab w:val="clear" w:pos="680"/>
                <w:tab w:val="clear" w:pos="907"/>
                <w:tab w:val="left" w:pos="540"/>
                <w:tab w:val="left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35,559</w:t>
            </w:r>
          </w:p>
        </w:tc>
      </w:tr>
    </w:tbl>
    <w:p w14:paraId="6E090D08" w14:textId="77777777" w:rsidR="00177077" w:rsidRDefault="00177077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F9DE03" w14:textId="77777777" w:rsidR="00751426" w:rsidRDefault="00751426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5334C1" w14:textId="77777777" w:rsidR="000615B2" w:rsidRDefault="000615B2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1BDF6A" w14:textId="77777777" w:rsidR="00814446" w:rsidRPr="00C54BFA" w:rsidRDefault="00814446" w:rsidP="00D4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45DCAC" w14:textId="77777777" w:rsidR="006C3B2A" w:rsidRPr="006672A7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72A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ส่วนงานภูมิศาสตร์</w:t>
      </w:r>
    </w:p>
    <w:p w14:paraId="4CD44F29" w14:textId="78BA9475" w:rsidR="006672A7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672A7">
        <w:rPr>
          <w:rFonts w:ascii="Angsana New" w:hAnsi="Angsana New"/>
          <w:sz w:val="30"/>
          <w:szCs w:val="30"/>
          <w:cs/>
          <w:lang w:val="th-TH"/>
        </w:rPr>
        <w:t xml:space="preserve">ส่วนงานที่ </w:t>
      </w:r>
      <w:r w:rsidR="00FB2E81" w:rsidRPr="00FB2E81">
        <w:rPr>
          <w:rFonts w:ascii="Angsana New" w:hAnsi="Angsana New"/>
          <w:sz w:val="30"/>
          <w:szCs w:val="30"/>
        </w:rPr>
        <w:t>1</w:t>
      </w:r>
      <w:r w:rsidRPr="006672A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2640E" w:rsidRPr="006672A7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FB2E81" w:rsidRPr="00FB2E81">
        <w:rPr>
          <w:rFonts w:ascii="Angsana New" w:hAnsi="Angsana New"/>
          <w:sz w:val="30"/>
          <w:szCs w:val="30"/>
        </w:rPr>
        <w:t>2</w:t>
      </w:r>
      <w:r w:rsidRPr="006672A7">
        <w:rPr>
          <w:rFonts w:ascii="Angsana New" w:hAnsi="Angsana New"/>
          <w:sz w:val="30"/>
          <w:szCs w:val="30"/>
          <w:cs/>
          <w:lang w:val="th-TH"/>
        </w:rPr>
        <w:t xml:space="preserve"> มีการจัดการ การผลิตและสำนักงานขายในประเทศไทย อินเดีย และประเทศอื่นๆ</w:t>
      </w:r>
      <w:r w:rsidR="0082640E" w:rsidRPr="006672A7">
        <w:rPr>
          <w:rFonts w:ascii="Angsana New" w:hAnsi="Angsana New"/>
          <w:sz w:val="30"/>
          <w:szCs w:val="30"/>
          <w:cs/>
          <w:lang w:val="th-TH"/>
        </w:rPr>
        <w:t xml:space="preserve"> ส่วนงานที่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="003C38F4">
        <w:rPr>
          <w:rFonts w:ascii="Angsana New" w:hAnsi="Angsana New"/>
          <w:sz w:val="30"/>
          <w:szCs w:val="30"/>
        </w:rPr>
        <w:t xml:space="preserve">, </w:t>
      </w:r>
      <w:r w:rsidR="00FB2E81" w:rsidRPr="00FB2E81">
        <w:rPr>
          <w:rFonts w:ascii="Angsana New" w:hAnsi="Angsana New"/>
          <w:sz w:val="30"/>
          <w:szCs w:val="30"/>
        </w:rPr>
        <w:t>4</w:t>
      </w:r>
      <w:r w:rsidR="0082640E" w:rsidRPr="006672A7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FB2E81" w:rsidRPr="00FB2E81">
        <w:rPr>
          <w:rFonts w:ascii="Angsana New" w:hAnsi="Angsana New"/>
          <w:sz w:val="30"/>
          <w:szCs w:val="30"/>
        </w:rPr>
        <w:t>5</w:t>
      </w:r>
      <w:r w:rsidR="0082640E" w:rsidRPr="006672A7">
        <w:rPr>
          <w:rFonts w:ascii="Angsana New" w:hAnsi="Angsana New"/>
          <w:sz w:val="30"/>
          <w:szCs w:val="30"/>
          <w:cs/>
          <w:lang w:val="th-TH"/>
        </w:rPr>
        <w:t xml:space="preserve"> มีการจ</w:t>
      </w:r>
      <w:r w:rsidR="003A4224" w:rsidRPr="006672A7">
        <w:rPr>
          <w:rFonts w:ascii="Angsana New" w:hAnsi="Angsana New"/>
          <w:sz w:val="30"/>
          <w:szCs w:val="30"/>
          <w:cs/>
          <w:lang w:val="th-TH"/>
        </w:rPr>
        <w:t>ั</w:t>
      </w:r>
      <w:r w:rsidR="0082640E" w:rsidRPr="006672A7">
        <w:rPr>
          <w:rFonts w:ascii="Angsana New" w:hAnsi="Angsana New"/>
          <w:sz w:val="30"/>
          <w:szCs w:val="30"/>
          <w:cs/>
          <w:lang w:val="th-TH"/>
        </w:rPr>
        <w:t xml:space="preserve">ดการ การผลิตและสำนักงานขายในประเทศไทย </w:t>
      </w:r>
    </w:p>
    <w:p w14:paraId="5B034E71" w14:textId="77777777" w:rsidR="006672A7" w:rsidRPr="006672A7" w:rsidRDefault="006672A7" w:rsidP="0066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sz w:val="2"/>
          <w:szCs w:val="2"/>
        </w:rPr>
      </w:pPr>
    </w:p>
    <w:p w14:paraId="52276BC5" w14:textId="750A9157" w:rsidR="006C3B2A" w:rsidRPr="006672A7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672A7">
        <w:rPr>
          <w:rFonts w:ascii="Angsana New" w:hAnsi="Angsana New"/>
          <w:sz w:val="30"/>
          <w:szCs w:val="30"/>
          <w:cs/>
          <w:lang w:val="th-TH"/>
        </w:rPr>
        <w:t>ในการนำเสนอการจำแนกส่วนงานภูมิศาสตร์ รายได้ตามส่วนงานแยกตา</w:t>
      </w:r>
      <w:r w:rsidR="00135794">
        <w:rPr>
          <w:rFonts w:ascii="Angsana New" w:hAnsi="Angsana New"/>
          <w:sz w:val="30"/>
          <w:szCs w:val="30"/>
          <w:cs/>
          <w:lang w:val="th-TH"/>
        </w:rPr>
        <w:t xml:space="preserve">มที่ตั้งทางภูมิศาสตร์ของลูกค้า </w:t>
      </w:r>
      <w:r w:rsidRPr="006672A7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สินทรัพย์ตามส่วนงานแยกตามสถานที่ตั้งทางภูมิศาสตร์ของสินทรัพย์</w:t>
      </w:r>
    </w:p>
    <w:tbl>
      <w:tblPr>
        <w:tblW w:w="9387" w:type="dxa"/>
        <w:tblInd w:w="284" w:type="dxa"/>
        <w:tblLook w:val="04A0" w:firstRow="1" w:lastRow="0" w:firstColumn="1" w:lastColumn="0" w:noHBand="0" w:noVBand="1"/>
      </w:tblPr>
      <w:tblGrid>
        <w:gridCol w:w="3746"/>
        <w:gridCol w:w="1256"/>
        <w:gridCol w:w="266"/>
        <w:gridCol w:w="1206"/>
        <w:gridCol w:w="266"/>
        <w:gridCol w:w="1206"/>
        <w:gridCol w:w="235"/>
        <w:gridCol w:w="1206"/>
      </w:tblGrid>
      <w:tr w:rsidR="00087194" w:rsidRPr="00C54BFA" w14:paraId="17387812" w14:textId="77777777" w:rsidTr="001D2D86">
        <w:tc>
          <w:tcPr>
            <w:tcW w:w="3746" w:type="dxa"/>
          </w:tcPr>
          <w:p w14:paraId="4D5E5196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41" w:type="dxa"/>
            <w:gridSpan w:val="7"/>
            <w:tcBorders>
              <w:bottom w:val="single" w:sz="4" w:space="0" w:color="auto"/>
            </w:tcBorders>
          </w:tcPr>
          <w:p w14:paraId="15CDE78B" w14:textId="3737E920" w:rsidR="00087194" w:rsidRPr="00C54BFA" w:rsidRDefault="00087194" w:rsidP="00087194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087194" w:rsidRPr="00C54BFA" w14:paraId="732CA1F3" w14:textId="77777777" w:rsidTr="001D2D86">
        <w:tc>
          <w:tcPr>
            <w:tcW w:w="3746" w:type="dxa"/>
          </w:tcPr>
          <w:p w14:paraId="1C01FEC9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28" w:type="dxa"/>
            <w:gridSpan w:val="3"/>
            <w:tcBorders>
              <w:bottom w:val="single" w:sz="4" w:space="0" w:color="auto"/>
            </w:tcBorders>
          </w:tcPr>
          <w:p w14:paraId="13981FD7" w14:textId="2384520F" w:rsidR="00087194" w:rsidRPr="00B23B2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23B2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E0A4522" w14:textId="77777777" w:rsidR="00087194" w:rsidRPr="00B23B2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47" w:type="dxa"/>
            <w:gridSpan w:val="3"/>
            <w:tcBorders>
              <w:bottom w:val="single" w:sz="4" w:space="0" w:color="auto"/>
            </w:tcBorders>
          </w:tcPr>
          <w:p w14:paraId="7B0B14DF" w14:textId="264CD0A2" w:rsidR="00087194" w:rsidRPr="00B23B2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B23B2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087194" w:rsidRPr="00C54BFA" w14:paraId="26DC60BE" w14:textId="77777777" w:rsidTr="001D2D86">
        <w:tc>
          <w:tcPr>
            <w:tcW w:w="3746" w:type="dxa"/>
          </w:tcPr>
          <w:p w14:paraId="6C630355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2D83C7F2" w14:textId="5EE71BBE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center"/>
          </w:tcPr>
          <w:p w14:paraId="339A5054" w14:textId="77777777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42086FF2" w14:textId="634CC69E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8BB710D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29ECED45" w14:textId="4704E6DA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center"/>
          </w:tcPr>
          <w:p w14:paraId="015738FA" w14:textId="77777777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0A31782F" w14:textId="37C26905" w:rsidR="00087194" w:rsidRPr="00C54BFA" w:rsidRDefault="00087194" w:rsidP="00087194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7194" w:rsidRPr="00C54BFA" w14:paraId="3F38D732" w14:textId="77777777" w:rsidTr="0071421C">
        <w:tc>
          <w:tcPr>
            <w:tcW w:w="3746" w:type="dxa"/>
          </w:tcPr>
          <w:p w14:paraId="10E28401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5CEECEA9" w14:textId="58C696FD" w:rsidR="00087194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33,</w:t>
            </w:r>
            <w:r w:rsidR="00175C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268</w:t>
            </w:r>
          </w:p>
        </w:tc>
        <w:tc>
          <w:tcPr>
            <w:tcW w:w="266" w:type="dxa"/>
            <w:shd w:val="clear" w:color="auto" w:fill="auto"/>
          </w:tcPr>
          <w:p w14:paraId="507B215B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EBB727B" w14:textId="7B92F883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261,214</w:t>
            </w:r>
          </w:p>
        </w:tc>
        <w:tc>
          <w:tcPr>
            <w:tcW w:w="266" w:type="dxa"/>
            <w:shd w:val="clear" w:color="auto" w:fill="auto"/>
          </w:tcPr>
          <w:p w14:paraId="1823AB08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B651D49" w14:textId="00094386" w:rsidR="00087194" w:rsidRPr="00C54BFA" w:rsidRDefault="00746F97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  <w:r w:rsidR="00175C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82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="00AD52E3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001</w:t>
            </w:r>
          </w:p>
        </w:tc>
        <w:tc>
          <w:tcPr>
            <w:tcW w:w="235" w:type="dxa"/>
          </w:tcPr>
          <w:p w14:paraId="61214904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54FB13F1" w14:textId="28D8FDEE" w:rsidR="00087194" w:rsidRPr="00C54BFA" w:rsidRDefault="00AD52E3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217,024</w:t>
            </w:r>
          </w:p>
        </w:tc>
      </w:tr>
      <w:tr w:rsidR="00087194" w:rsidRPr="00C54BFA" w14:paraId="360D2B55" w14:textId="77777777" w:rsidTr="0071421C">
        <w:tc>
          <w:tcPr>
            <w:tcW w:w="3746" w:type="dxa"/>
          </w:tcPr>
          <w:p w14:paraId="02A4806B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256" w:type="dxa"/>
            <w:shd w:val="clear" w:color="auto" w:fill="auto"/>
          </w:tcPr>
          <w:p w14:paraId="7BDF47E2" w14:textId="1120C3F4" w:rsidR="00087194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FD5A017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016B6DFF" w14:textId="5B7A08BC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14,773</w:t>
            </w:r>
          </w:p>
        </w:tc>
        <w:tc>
          <w:tcPr>
            <w:tcW w:w="266" w:type="dxa"/>
            <w:shd w:val="clear" w:color="auto" w:fill="auto"/>
          </w:tcPr>
          <w:p w14:paraId="116788BC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4BF55782" w14:textId="629E804C" w:rsidR="00087194" w:rsidRPr="00C54BFA" w:rsidRDefault="00746F97" w:rsidP="00746F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1E2AF8F2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719D2E7B" w14:textId="166462C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421C" w:rsidRPr="00C54BFA" w14:paraId="127A6EC4" w14:textId="77777777" w:rsidTr="0071421C">
        <w:tc>
          <w:tcPr>
            <w:tcW w:w="3746" w:type="dxa"/>
          </w:tcPr>
          <w:p w14:paraId="402752F8" w14:textId="33055218" w:rsidR="0071421C" w:rsidRPr="0071421C" w:rsidRDefault="0071421C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2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1256" w:type="dxa"/>
            <w:shd w:val="clear" w:color="auto" w:fill="auto"/>
          </w:tcPr>
          <w:p w14:paraId="3FA6D19B" w14:textId="06CA0900" w:rsidR="0071421C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2,948</w:t>
            </w:r>
          </w:p>
        </w:tc>
        <w:tc>
          <w:tcPr>
            <w:tcW w:w="266" w:type="dxa"/>
            <w:shd w:val="clear" w:color="auto" w:fill="auto"/>
          </w:tcPr>
          <w:p w14:paraId="7DC3F528" w14:textId="77777777" w:rsidR="0071421C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61A0F52B" w14:textId="1B696B1D" w:rsidR="0071421C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6EA535A" w14:textId="77777777" w:rsidR="0071421C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168C90A5" w14:textId="15E199DA" w:rsidR="0071421C" w:rsidRDefault="0071421C" w:rsidP="00746F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2995C19D" w14:textId="77777777" w:rsidR="0071421C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71317C4C" w14:textId="0AD7FF4A" w:rsidR="0071421C" w:rsidRPr="00C54BFA" w:rsidRDefault="0071421C" w:rsidP="00746F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194" w:rsidRPr="00C54BFA" w14:paraId="180AF91C" w14:textId="77777777" w:rsidTr="0071421C">
        <w:tc>
          <w:tcPr>
            <w:tcW w:w="3746" w:type="dxa"/>
          </w:tcPr>
          <w:p w14:paraId="32441F17" w14:textId="77777777" w:rsidR="00087194" w:rsidRPr="00C54BFA" w:rsidRDefault="00087194" w:rsidP="00087194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256" w:type="dxa"/>
            <w:shd w:val="clear" w:color="auto" w:fill="auto"/>
          </w:tcPr>
          <w:p w14:paraId="7A698C92" w14:textId="310A1845" w:rsidR="00087194" w:rsidRPr="00C54BFA" w:rsidRDefault="0071421C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E42A75D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1E1B6B09" w14:textId="764CFB94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1CE6005A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3EA84C7F" w14:textId="75ACC3F7" w:rsidR="00087194" w:rsidRPr="00C54BFA" w:rsidRDefault="00746F97" w:rsidP="00746F9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598B68C5" w14:textId="77777777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543F3617" w14:textId="1BCA149B" w:rsidR="00087194" w:rsidRPr="00C54BFA" w:rsidRDefault="00087194" w:rsidP="00746F97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194" w:rsidRPr="00C54BFA" w14:paraId="1E0251B3" w14:textId="77777777" w:rsidTr="0071421C">
        <w:tc>
          <w:tcPr>
            <w:tcW w:w="3746" w:type="dxa"/>
          </w:tcPr>
          <w:p w14:paraId="78035819" w14:textId="77777777" w:rsidR="00087194" w:rsidRPr="00C54BFA" w:rsidRDefault="00087194" w:rsidP="0008719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7A860" w14:textId="2A5C2A44" w:rsidR="00087194" w:rsidRPr="00C54BFA" w:rsidRDefault="0071421C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36,</w:t>
            </w:r>
            <w:r w:rsidR="00175C9E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216</w:t>
            </w:r>
          </w:p>
        </w:tc>
        <w:tc>
          <w:tcPr>
            <w:tcW w:w="266" w:type="dxa"/>
            <w:shd w:val="clear" w:color="auto" w:fill="auto"/>
          </w:tcPr>
          <w:p w14:paraId="44E336ED" w14:textId="77777777" w:rsidR="00087194" w:rsidRPr="00C54BFA" w:rsidRDefault="00087194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F09F2" w14:textId="2925CD59" w:rsidR="00087194" w:rsidRPr="00C54BFA" w:rsidRDefault="00087194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C54BFA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276,006</w:t>
            </w:r>
          </w:p>
        </w:tc>
        <w:tc>
          <w:tcPr>
            <w:tcW w:w="266" w:type="dxa"/>
            <w:shd w:val="clear" w:color="auto" w:fill="auto"/>
          </w:tcPr>
          <w:p w14:paraId="4AED7FAD" w14:textId="77777777" w:rsidR="00087194" w:rsidRPr="00C54BFA" w:rsidRDefault="00087194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E5DE" w14:textId="589A2E84" w:rsidR="00087194" w:rsidRPr="00C54BFA" w:rsidRDefault="00746F97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5</w:t>
            </w:r>
            <w:r w:rsidR="00AD52E3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82,001</w:t>
            </w:r>
          </w:p>
        </w:tc>
        <w:tc>
          <w:tcPr>
            <w:tcW w:w="235" w:type="dxa"/>
          </w:tcPr>
          <w:p w14:paraId="254A3D35" w14:textId="77777777" w:rsidR="00087194" w:rsidRPr="00C54BFA" w:rsidRDefault="00087194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C1ADFA4" w14:textId="2F0D46C4" w:rsidR="00087194" w:rsidRPr="00C54BFA" w:rsidRDefault="00AD52E3" w:rsidP="00746F97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217,024</w:t>
            </w:r>
          </w:p>
        </w:tc>
      </w:tr>
    </w:tbl>
    <w:p w14:paraId="3805928E" w14:textId="18BBC27B" w:rsidR="006C3B2A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72A7">
        <w:rPr>
          <w:rFonts w:ascii="Angsana New" w:hAnsi="Angsana New"/>
          <w:b/>
          <w:bCs/>
          <w:sz w:val="30"/>
          <w:szCs w:val="30"/>
          <w:cs/>
          <w:lang w:val="th-TH"/>
        </w:rPr>
        <w:t>ลูกค้ารายใหญ่</w:t>
      </w:r>
    </w:p>
    <w:p w14:paraId="4532B86C" w14:textId="77777777" w:rsidR="006672A7" w:rsidRPr="006672A7" w:rsidRDefault="006672A7" w:rsidP="0066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distribute"/>
        <w:rPr>
          <w:rFonts w:ascii="Angsana New" w:hAnsi="Angsana New"/>
          <w:b/>
          <w:bCs/>
          <w:sz w:val="2"/>
          <w:szCs w:val="2"/>
        </w:rPr>
      </w:pPr>
    </w:p>
    <w:p w14:paraId="4C7BB938" w14:textId="687E696B" w:rsidR="006C3B2A" w:rsidRDefault="006C3B2A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672A7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C54BFA">
        <w:rPr>
          <w:rFonts w:ascii="Angsana New" w:hAnsi="Angsana New"/>
          <w:sz w:val="30"/>
          <w:szCs w:val="30"/>
          <w:cs/>
        </w:rPr>
        <w:t>บริษัทมีฐานลูกค้าจำนวนมาก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195D0AF3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2179C78C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57E91356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23979D0A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A705776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12D800A5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39D64F4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4836A228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72F7B73D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243D8FC8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68C19F6E" w14:textId="77777777" w:rsidR="0053402F" w:rsidRDefault="0053402F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5BBD90AA" w14:textId="77777777" w:rsidR="006672A7" w:rsidRDefault="006672A7" w:rsidP="00BC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3E277777" w14:textId="77777777" w:rsidR="0053402F" w:rsidRPr="00E324A5" w:rsidRDefault="0053402F" w:rsidP="006672A7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กำไร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(</w:t>
      </w:r>
      <w:r w:rsidRPr="00E324A5">
        <w:rPr>
          <w:rFonts w:ascii="Angsana New" w:hAnsi="Angsana New" w:hint="cs"/>
          <w:b/>
          <w:bCs/>
          <w:sz w:val="30"/>
          <w:szCs w:val="30"/>
          <w:cs/>
          <w:lang w:val="th-TH"/>
        </w:rPr>
        <w:t>ขาดทุน</w:t>
      </w: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E324A5">
        <w:rPr>
          <w:rFonts w:ascii="Angsana New" w:hAnsi="Angsana New" w:hint="cs"/>
          <w:b/>
          <w:bCs/>
          <w:sz w:val="30"/>
          <w:szCs w:val="30"/>
          <w:cs/>
          <w:lang w:val="th-TH"/>
        </w:rPr>
        <w:t>ต่อหุ้น</w:t>
      </w:r>
    </w:p>
    <w:p w14:paraId="0B1EF3F7" w14:textId="7443C93A" w:rsidR="0053402F" w:rsidRPr="006131DF" w:rsidRDefault="0053402F" w:rsidP="006672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6131DF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6131DF">
        <w:rPr>
          <w:rFonts w:ascii="Angsana New" w:hAnsi="Angsana New"/>
          <w:b/>
          <w:bCs/>
          <w:sz w:val="30"/>
          <w:szCs w:val="30"/>
          <w:cs/>
        </w:rPr>
        <w:t>(</w:t>
      </w:r>
      <w:r w:rsidRPr="006131DF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6131DF">
        <w:rPr>
          <w:rFonts w:ascii="Angsana New" w:hAnsi="Angsana New"/>
          <w:b/>
          <w:bCs/>
          <w:sz w:val="30"/>
          <w:szCs w:val="30"/>
          <w:cs/>
        </w:rPr>
        <w:t>)</w:t>
      </w:r>
      <w:r w:rsidRPr="006131DF">
        <w:rPr>
          <w:rFonts w:ascii="Angsana New" w:hAnsi="Angsana New" w:hint="cs"/>
          <w:b/>
          <w:bCs/>
          <w:sz w:val="30"/>
          <w:szCs w:val="30"/>
          <w:cs/>
        </w:rPr>
        <w:t>ต่อหุ้นขั้น</w:t>
      </w:r>
      <w:r w:rsidRPr="006672A7">
        <w:rPr>
          <w:rFonts w:ascii="Angsana New" w:hAnsi="Angsana New" w:hint="cs"/>
          <w:b/>
          <w:bCs/>
          <w:sz w:val="30"/>
          <w:szCs w:val="30"/>
          <w:cs/>
          <w:lang w:val="th-TH"/>
        </w:rPr>
        <w:t>พื้นฐาน</w:t>
      </w:r>
      <w:r w:rsidRPr="006131DF">
        <w:rPr>
          <w:rFonts w:ascii="Angsana New" w:hAnsi="Angsana New"/>
          <w:b/>
          <w:bCs/>
          <w:sz w:val="30"/>
          <w:szCs w:val="30"/>
          <w:cs/>
        </w:rPr>
        <w:t xml:space="preserve"> :</w:t>
      </w:r>
    </w:p>
    <w:p w14:paraId="3D81F524" w14:textId="1E659B3F" w:rsidR="0053402F" w:rsidRDefault="0053402F" w:rsidP="00667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6131DF">
        <w:rPr>
          <w:rFonts w:ascii="Angsana New" w:hAnsi="Angsana New" w:hint="cs"/>
          <w:sz w:val="30"/>
          <w:szCs w:val="30"/>
          <w:cs/>
        </w:rPr>
        <w:t>กำไร</w:t>
      </w:r>
      <w:r w:rsidRPr="006131DF">
        <w:rPr>
          <w:rFonts w:ascii="Angsana New" w:hAnsi="Angsana New"/>
          <w:sz w:val="30"/>
          <w:szCs w:val="30"/>
          <w:cs/>
        </w:rPr>
        <w:t>(</w:t>
      </w:r>
      <w:r w:rsidRPr="006131DF">
        <w:rPr>
          <w:rFonts w:ascii="Angsana New" w:hAnsi="Angsana New" w:hint="cs"/>
          <w:sz w:val="30"/>
          <w:szCs w:val="30"/>
          <w:cs/>
        </w:rPr>
        <w:t>ขาดทุน</w:t>
      </w:r>
      <w:r w:rsidRPr="006131DF">
        <w:rPr>
          <w:rFonts w:ascii="Angsana New" w:hAnsi="Angsana New"/>
          <w:sz w:val="30"/>
          <w:szCs w:val="30"/>
          <w:cs/>
        </w:rPr>
        <w:t>)</w:t>
      </w:r>
      <w:r w:rsidRPr="006131DF">
        <w:rPr>
          <w:rFonts w:ascii="Angsana New" w:hAnsi="Angsana New" w:hint="cs"/>
          <w:sz w:val="30"/>
          <w:szCs w:val="30"/>
          <w:cs/>
        </w:rPr>
        <w:t>ต่อหุ้นขั้นพื้นฐานสำหรับปีสิ้นสุดวันที่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DF6D52">
        <w:rPr>
          <w:rFonts w:ascii="Angsana New" w:hAnsi="Angsana New"/>
          <w:sz w:val="30"/>
          <w:szCs w:val="30"/>
        </w:rPr>
        <w:t>31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6131DF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F6D52">
        <w:rPr>
          <w:rFonts w:ascii="Angsana New" w:hAnsi="Angsana New"/>
          <w:sz w:val="30"/>
          <w:szCs w:val="30"/>
        </w:rPr>
        <w:t>2563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6131DF">
        <w:rPr>
          <w:rFonts w:ascii="Angsana New" w:hAnsi="Angsana New" w:hint="cs"/>
          <w:sz w:val="30"/>
          <w:szCs w:val="30"/>
          <w:cs/>
        </w:rPr>
        <w:t>และ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DF6D52">
        <w:rPr>
          <w:rFonts w:ascii="Angsana New" w:hAnsi="Angsana New"/>
          <w:sz w:val="30"/>
          <w:szCs w:val="30"/>
        </w:rPr>
        <w:t>2562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6131DF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6131DF">
        <w:rPr>
          <w:rFonts w:ascii="Angsana New" w:hAnsi="Angsana New"/>
          <w:sz w:val="30"/>
          <w:szCs w:val="30"/>
          <w:cs/>
        </w:rPr>
        <w:t>(</w:t>
      </w:r>
      <w:r w:rsidRPr="006131DF">
        <w:rPr>
          <w:rFonts w:ascii="Angsana New" w:hAnsi="Angsana New" w:hint="cs"/>
          <w:sz w:val="30"/>
          <w:szCs w:val="30"/>
          <w:cs/>
        </w:rPr>
        <w:t>ขาดทุน</w:t>
      </w:r>
      <w:r w:rsidRPr="006131DF">
        <w:rPr>
          <w:rFonts w:ascii="Angsana New" w:hAnsi="Angsana New"/>
          <w:sz w:val="30"/>
          <w:szCs w:val="30"/>
          <w:cs/>
        </w:rPr>
        <w:t xml:space="preserve">) </w:t>
      </w:r>
      <w:r w:rsidRPr="006131DF">
        <w:rPr>
          <w:rFonts w:ascii="Angsana New" w:hAnsi="Angsana New" w:hint="cs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6131DF">
        <w:rPr>
          <w:rFonts w:ascii="Angsana New" w:hAnsi="Angsana New" w:hint="cs"/>
          <w:sz w:val="30"/>
          <w:szCs w:val="30"/>
          <w:cs/>
        </w:rPr>
        <w:t>แล้วระหว่างปีในแต่ละปี</w:t>
      </w:r>
      <w:r w:rsidRPr="006131DF">
        <w:rPr>
          <w:rFonts w:ascii="Angsana New" w:hAnsi="Angsana New"/>
          <w:sz w:val="30"/>
          <w:szCs w:val="30"/>
          <w:cs/>
        </w:rPr>
        <w:t xml:space="preserve"> </w:t>
      </w:r>
      <w:r w:rsidRPr="006131DF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tbl>
      <w:tblPr>
        <w:tblW w:w="946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077"/>
        <w:gridCol w:w="1134"/>
        <w:gridCol w:w="283"/>
        <w:gridCol w:w="1134"/>
        <w:gridCol w:w="236"/>
        <w:gridCol w:w="1182"/>
        <w:gridCol w:w="236"/>
        <w:gridCol w:w="1181"/>
      </w:tblGrid>
      <w:tr w:rsidR="0053402F" w:rsidRPr="006131DF" w14:paraId="0AEDB21B" w14:textId="77777777" w:rsidTr="00195420">
        <w:tc>
          <w:tcPr>
            <w:tcW w:w="4077" w:type="dxa"/>
            <w:shd w:val="clear" w:color="auto" w:fill="auto"/>
          </w:tcPr>
          <w:p w14:paraId="3DA63893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D538B8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6131DF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6131DF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53402F" w:rsidRPr="006131DF" w14:paraId="12CCBE4C" w14:textId="77777777" w:rsidTr="00195420">
        <w:tc>
          <w:tcPr>
            <w:tcW w:w="4077" w:type="dxa"/>
            <w:shd w:val="clear" w:color="auto" w:fill="auto"/>
          </w:tcPr>
          <w:p w14:paraId="5BD65F51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9864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6131D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CCA18BB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3A70F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6131D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53402F" w:rsidRPr="006131DF" w14:paraId="5CA436C6" w14:textId="77777777" w:rsidTr="00195420">
        <w:tc>
          <w:tcPr>
            <w:tcW w:w="4077" w:type="dxa"/>
            <w:shd w:val="clear" w:color="auto" w:fill="auto"/>
          </w:tcPr>
          <w:p w14:paraId="53AD26E6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6131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6131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A35B9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6131D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6ABD0D2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70797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Pr="006131DF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396B1CFF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D44471D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6131D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F6913A1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1D22D724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Pr="006131DF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53402F" w:rsidRPr="006131DF" w14:paraId="5FFFE38C" w14:textId="77777777" w:rsidTr="00195420">
        <w:tc>
          <w:tcPr>
            <w:tcW w:w="4077" w:type="dxa"/>
            <w:shd w:val="clear" w:color="auto" w:fill="auto"/>
          </w:tcPr>
          <w:p w14:paraId="22D63AB3" w14:textId="77777777" w:rsidR="0053402F" w:rsidRPr="006131DF" w:rsidRDefault="0053402F" w:rsidP="005E2F21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0F96A6AB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184A618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E4B47E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8ED3470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3F01B7D4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FF625B2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110E3CC" w14:textId="77777777" w:rsidR="0053402F" w:rsidRPr="006131DF" w:rsidRDefault="0053402F" w:rsidP="005E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53402F" w:rsidRPr="006131DF" w14:paraId="2874914A" w14:textId="77777777" w:rsidTr="00195420">
        <w:tc>
          <w:tcPr>
            <w:tcW w:w="4077" w:type="dxa"/>
            <w:shd w:val="clear" w:color="auto" w:fill="auto"/>
          </w:tcPr>
          <w:p w14:paraId="76C954E9" w14:textId="77777777" w:rsidR="0053402F" w:rsidRPr="006131DF" w:rsidRDefault="0053402F" w:rsidP="005E2F2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6131D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4CB73CB" w14:textId="195FBADF" w:rsidR="0053402F" w:rsidRPr="006131DF" w:rsidRDefault="008C7F03" w:rsidP="00664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="00664C6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64C6F">
              <w:rPr>
                <w:rFonts w:ascii="Angsana New" w:hAnsi="Angsana New" w:hint="cs"/>
                <w:sz w:val="30"/>
                <w:szCs w:val="30"/>
              </w:rPr>
              <w:t>086</w:t>
            </w:r>
            <w:r w:rsidR="00FD4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C26040B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975F6E8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17,198</w:t>
            </w: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8E051C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5C66F36A" w14:textId="458D8BFA" w:rsidR="0053402F" w:rsidRPr="006131DF" w:rsidRDefault="008C7F03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(77,</w:t>
            </w:r>
            <w:r w:rsidR="00B01877" w:rsidRPr="00B01877">
              <w:rPr>
                <w:rFonts w:ascii="Angsana New" w:hAnsi="Angsana New" w:hint="cs"/>
                <w:sz w:val="30"/>
                <w:szCs w:val="30"/>
              </w:rPr>
              <w:t>495</w:t>
            </w:r>
            <w:r w:rsidR="00A83FA2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950717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43DF88A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56,040</w:t>
            </w: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53402F" w:rsidRPr="006131DF" w14:paraId="737D25F7" w14:textId="77777777" w:rsidTr="00195420">
        <w:tc>
          <w:tcPr>
            <w:tcW w:w="4077" w:type="dxa"/>
            <w:shd w:val="clear" w:color="auto" w:fill="auto"/>
          </w:tcPr>
          <w:p w14:paraId="1AF67E7B" w14:textId="77777777" w:rsidR="0053402F" w:rsidRPr="006131DF" w:rsidRDefault="0053402F" w:rsidP="005E2F2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D5EE9CE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3D3C7BB9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6333A9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CC1B0DC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2DAAD94A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E5EBEFB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</w:tcPr>
          <w:p w14:paraId="63D16784" w14:textId="77777777" w:rsidR="0053402F" w:rsidRPr="006131DF" w:rsidRDefault="0053402F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7433E" w:rsidRPr="006131DF" w14:paraId="505AD561" w14:textId="77777777" w:rsidTr="00195420">
        <w:tc>
          <w:tcPr>
            <w:tcW w:w="4077" w:type="dxa"/>
            <w:shd w:val="clear" w:color="auto" w:fill="auto"/>
          </w:tcPr>
          <w:p w14:paraId="23266DF7" w14:textId="77777777" w:rsidR="0027433E" w:rsidRPr="006131DF" w:rsidRDefault="0027433E" w:rsidP="0027433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6131DF">
              <w:rPr>
                <w:rFonts w:ascii="Angsana New" w:hAnsi="Angsana New"/>
                <w:sz w:val="30"/>
                <w:szCs w:val="30"/>
              </w:rPr>
              <w:t>1</w:t>
            </w: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145572AD" w14:textId="557950FB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2D1D1770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18ED31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1DF"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36" w:type="dxa"/>
            <w:shd w:val="clear" w:color="auto" w:fill="auto"/>
          </w:tcPr>
          <w:p w14:paraId="675051E8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F631AB5" w14:textId="70151061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635,540</w:t>
            </w:r>
          </w:p>
        </w:tc>
        <w:tc>
          <w:tcPr>
            <w:tcW w:w="236" w:type="dxa"/>
            <w:shd w:val="clear" w:color="auto" w:fill="auto"/>
          </w:tcPr>
          <w:p w14:paraId="68045B08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shd w:val="clear" w:color="auto" w:fill="auto"/>
          </w:tcPr>
          <w:p w14:paraId="0A25347A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635,540</w:t>
            </w:r>
          </w:p>
        </w:tc>
      </w:tr>
      <w:tr w:rsidR="0027433E" w:rsidRPr="006131DF" w14:paraId="49CAB534" w14:textId="77777777" w:rsidTr="00195420">
        <w:tc>
          <w:tcPr>
            <w:tcW w:w="4077" w:type="dxa"/>
            <w:shd w:val="clear" w:color="auto" w:fill="auto"/>
          </w:tcPr>
          <w:p w14:paraId="47B8D8C2" w14:textId="77777777" w:rsidR="0027433E" w:rsidRPr="006131DF" w:rsidRDefault="0027433E" w:rsidP="0027433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60613F" w14:textId="2A24835A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146,556</w:t>
            </w:r>
          </w:p>
        </w:tc>
        <w:tc>
          <w:tcPr>
            <w:tcW w:w="283" w:type="dxa"/>
            <w:shd w:val="clear" w:color="auto" w:fill="auto"/>
          </w:tcPr>
          <w:p w14:paraId="217F6E67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BB27F5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F8A0DF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404DB2" w14:textId="10D6C409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146,556</w:t>
            </w:r>
          </w:p>
        </w:tc>
        <w:tc>
          <w:tcPr>
            <w:tcW w:w="236" w:type="dxa"/>
            <w:shd w:val="clear" w:color="auto" w:fill="auto"/>
          </w:tcPr>
          <w:p w14:paraId="4CF198D4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B80DDD2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7433E" w:rsidRPr="006131DF" w14:paraId="2212D9E4" w14:textId="77777777" w:rsidTr="00195420">
        <w:tc>
          <w:tcPr>
            <w:tcW w:w="4077" w:type="dxa"/>
            <w:shd w:val="clear" w:color="auto" w:fill="auto"/>
          </w:tcPr>
          <w:p w14:paraId="009665BC" w14:textId="77777777" w:rsidR="0027433E" w:rsidRPr="006131DF" w:rsidRDefault="0027433E" w:rsidP="0027433E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9889B" w14:textId="55CFE930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782,096</w:t>
            </w:r>
          </w:p>
        </w:tc>
        <w:tc>
          <w:tcPr>
            <w:tcW w:w="283" w:type="dxa"/>
            <w:shd w:val="clear" w:color="auto" w:fill="auto"/>
          </w:tcPr>
          <w:p w14:paraId="628A7BB3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5BC0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635,540</w:t>
            </w:r>
          </w:p>
        </w:tc>
        <w:tc>
          <w:tcPr>
            <w:tcW w:w="236" w:type="dxa"/>
            <w:shd w:val="clear" w:color="auto" w:fill="auto"/>
          </w:tcPr>
          <w:p w14:paraId="3CA4D57A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E858F" w14:textId="3552273A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782,096</w:t>
            </w:r>
          </w:p>
        </w:tc>
        <w:tc>
          <w:tcPr>
            <w:tcW w:w="236" w:type="dxa"/>
            <w:shd w:val="clear" w:color="auto" w:fill="auto"/>
          </w:tcPr>
          <w:p w14:paraId="4E76896D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30991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635,540</w:t>
            </w:r>
          </w:p>
        </w:tc>
      </w:tr>
      <w:tr w:rsidR="0027433E" w:rsidRPr="006131DF" w14:paraId="18BC38B6" w14:textId="77777777" w:rsidTr="00195420">
        <w:tc>
          <w:tcPr>
            <w:tcW w:w="4077" w:type="dxa"/>
            <w:shd w:val="clear" w:color="auto" w:fill="auto"/>
          </w:tcPr>
          <w:p w14:paraId="483DCDFA" w14:textId="77777777" w:rsidR="0027433E" w:rsidRPr="006131DF" w:rsidRDefault="0027433E" w:rsidP="0027433E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13DAF9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42C42C31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AE0344E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4392BE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696146FB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3ED01B8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4667D752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7433E" w:rsidRPr="006131DF" w14:paraId="790F67BA" w14:textId="77777777" w:rsidTr="00195420">
        <w:tc>
          <w:tcPr>
            <w:tcW w:w="4077" w:type="dxa"/>
            <w:shd w:val="clear" w:color="auto" w:fill="auto"/>
          </w:tcPr>
          <w:p w14:paraId="07D86261" w14:textId="77777777" w:rsidR="0027433E" w:rsidRPr="006131DF" w:rsidRDefault="0027433E" w:rsidP="0027433E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6131DF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6131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342E8ED" w14:textId="33A12822" w:rsidR="0027433E" w:rsidRPr="006131DF" w:rsidRDefault="00664C6F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(0.136</w:t>
            </w:r>
            <w:r w:rsidR="00FD4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8EE7CBB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033C0FD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(0.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027</w:t>
            </w: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7F8673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6355A9C4" w14:textId="3B3BDAE2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(0.099)</w:t>
            </w:r>
          </w:p>
        </w:tc>
        <w:tc>
          <w:tcPr>
            <w:tcW w:w="236" w:type="dxa"/>
            <w:shd w:val="clear" w:color="auto" w:fill="auto"/>
          </w:tcPr>
          <w:p w14:paraId="685EA2B0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19415A7" w14:textId="77777777" w:rsidR="0027433E" w:rsidRPr="006131DF" w:rsidRDefault="0027433E" w:rsidP="0027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(0.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088</w:t>
            </w:r>
            <w:r w:rsidRPr="006131DF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417D75F5" w14:textId="52D41C08" w:rsidR="006C3B2A" w:rsidRPr="00E324A5" w:rsidRDefault="006C3B2A" w:rsidP="001D2D8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ต้นทุนในการจัดจำหน่าย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77"/>
        <w:gridCol w:w="1134"/>
        <w:gridCol w:w="283"/>
        <w:gridCol w:w="1134"/>
        <w:gridCol w:w="236"/>
        <w:gridCol w:w="1182"/>
        <w:gridCol w:w="236"/>
        <w:gridCol w:w="1181"/>
      </w:tblGrid>
      <w:tr w:rsidR="00087194" w:rsidRPr="00C54BFA" w14:paraId="14143DA1" w14:textId="77777777" w:rsidTr="00195420">
        <w:trPr>
          <w:trHeight w:val="20"/>
        </w:trPr>
        <w:tc>
          <w:tcPr>
            <w:tcW w:w="4077" w:type="dxa"/>
          </w:tcPr>
          <w:p w14:paraId="2A9BFDBB" w14:textId="77777777" w:rsidR="00087194" w:rsidRPr="00C54BFA" w:rsidRDefault="00087194" w:rsidP="000871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ECFC70E" w14:textId="083865AC" w:rsidR="00087194" w:rsidRPr="00C54BF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7194" w:rsidRPr="00C54BFA" w14:paraId="43D3E53F" w14:textId="77777777" w:rsidTr="00195420">
        <w:trPr>
          <w:trHeight w:val="20"/>
        </w:trPr>
        <w:tc>
          <w:tcPr>
            <w:tcW w:w="4077" w:type="dxa"/>
          </w:tcPr>
          <w:p w14:paraId="7EF184D8" w14:textId="77777777" w:rsidR="00087194" w:rsidRPr="00C54BFA" w:rsidRDefault="00087194" w:rsidP="000871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8247BC" w14:textId="43E370D1" w:rsidR="00087194" w:rsidRPr="00B23B2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06B51D" w14:textId="77777777" w:rsidR="00087194" w:rsidRPr="00B23B2A" w:rsidRDefault="00087194" w:rsidP="0008719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5EEDC1" w14:textId="076BE609" w:rsidR="00087194" w:rsidRPr="00B23B2A" w:rsidRDefault="00087194" w:rsidP="0008719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426" w:rsidRPr="00C54BFA" w14:paraId="462421F1" w14:textId="77777777" w:rsidTr="00195420">
        <w:trPr>
          <w:trHeight w:val="20"/>
        </w:trPr>
        <w:tc>
          <w:tcPr>
            <w:tcW w:w="4077" w:type="dxa"/>
          </w:tcPr>
          <w:p w14:paraId="678CFF49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2A7D65" w14:textId="2F8F6E7E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19586C" w14:textId="77777777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61DAB5" w14:textId="4DF884AA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741049C9" w14:textId="77777777" w:rsidR="00751426" w:rsidRPr="00C54BF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EBA3EC" w14:textId="79CA9F7F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7DFC70F8" w14:textId="77777777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886CAEF" w14:textId="07EFAF70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751426" w:rsidRPr="00C54BFA" w14:paraId="7E02499E" w14:textId="77777777" w:rsidTr="00AA1509">
        <w:trPr>
          <w:trHeight w:val="20"/>
        </w:trPr>
        <w:tc>
          <w:tcPr>
            <w:tcW w:w="4077" w:type="dxa"/>
          </w:tcPr>
          <w:p w14:paraId="198CD828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ค่าโฆษณาและสนับสนุนการขาย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4D29B5" w14:textId="3AFD4C72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83" w:type="dxa"/>
          </w:tcPr>
          <w:p w14:paraId="6A45E0EA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D25AE2" w14:textId="596DC24A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sz w:val="30"/>
                <w:szCs w:val="30"/>
                <w:lang w:val="en-GB" w:bidi="ar-SA"/>
              </w:rPr>
              <w:t>12,321</w:t>
            </w:r>
          </w:p>
        </w:tc>
        <w:tc>
          <w:tcPr>
            <w:tcW w:w="236" w:type="dxa"/>
          </w:tcPr>
          <w:p w14:paraId="41F55CD4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CF70ADA" w14:textId="42B377A8" w:rsidR="00751426" w:rsidRPr="00A83FA2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68453B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14:paraId="3734C1F9" w14:textId="13E28376" w:rsidR="00751426" w:rsidRPr="0053402F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447</w:t>
            </w:r>
          </w:p>
        </w:tc>
      </w:tr>
      <w:tr w:rsidR="00751426" w:rsidRPr="00C54BFA" w14:paraId="2781B473" w14:textId="77777777" w:rsidTr="00AA1509">
        <w:trPr>
          <w:trHeight w:val="20"/>
        </w:trPr>
        <w:tc>
          <w:tcPr>
            <w:tcW w:w="4077" w:type="dxa"/>
          </w:tcPr>
          <w:p w14:paraId="38CF1C46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34" w:type="dxa"/>
            <w:shd w:val="clear" w:color="auto" w:fill="auto"/>
          </w:tcPr>
          <w:p w14:paraId="7C7C763A" w14:textId="226A924D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4DD0963E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6209613" w14:textId="0273F83F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sz w:val="30"/>
                <w:szCs w:val="30"/>
                <w:lang w:val="en-GB" w:bidi="ar-SA"/>
              </w:rPr>
              <w:t>4,296</w:t>
            </w:r>
          </w:p>
        </w:tc>
        <w:tc>
          <w:tcPr>
            <w:tcW w:w="236" w:type="dxa"/>
          </w:tcPr>
          <w:p w14:paraId="3B2A30AB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5C99DAD3" w14:textId="21DBDD72" w:rsidR="00751426" w:rsidRPr="00C54BFA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156CAE2A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14:paraId="05624F1D" w14:textId="0D7308CE" w:rsidR="00751426" w:rsidRPr="0053402F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1,447</w:t>
            </w:r>
          </w:p>
        </w:tc>
      </w:tr>
      <w:tr w:rsidR="00751426" w:rsidRPr="00C54BFA" w14:paraId="1AE06EE8" w14:textId="77777777" w:rsidTr="00AA1509">
        <w:trPr>
          <w:trHeight w:val="20"/>
        </w:trPr>
        <w:tc>
          <w:tcPr>
            <w:tcW w:w="4077" w:type="dxa"/>
          </w:tcPr>
          <w:p w14:paraId="35F459FF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134" w:type="dxa"/>
            <w:shd w:val="clear" w:color="auto" w:fill="auto"/>
          </w:tcPr>
          <w:p w14:paraId="7A2D6AA4" w14:textId="4005BDF4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83" w:type="dxa"/>
          </w:tcPr>
          <w:p w14:paraId="3B612212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1864D632" w14:textId="502D5BBE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sz w:val="30"/>
                <w:szCs w:val="30"/>
                <w:lang w:val="en-GB" w:bidi="ar-SA"/>
              </w:rPr>
              <w:t>1,385</w:t>
            </w:r>
          </w:p>
        </w:tc>
        <w:tc>
          <w:tcPr>
            <w:tcW w:w="236" w:type="dxa"/>
          </w:tcPr>
          <w:p w14:paraId="6F7A04D8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3718B3A7" w14:textId="62F18020" w:rsidR="00751426" w:rsidRPr="00C54BFA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36" w:type="dxa"/>
          </w:tcPr>
          <w:p w14:paraId="49B0D7C6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14:paraId="2052930F" w14:textId="68AC3FE2" w:rsidR="00751426" w:rsidRPr="0053402F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869</w:t>
            </w:r>
          </w:p>
        </w:tc>
      </w:tr>
      <w:tr w:rsidR="00751426" w:rsidRPr="00C54BFA" w14:paraId="02BDD836" w14:textId="77777777" w:rsidTr="00AA1509">
        <w:trPr>
          <w:trHeight w:val="20"/>
        </w:trPr>
        <w:tc>
          <w:tcPr>
            <w:tcW w:w="4077" w:type="dxa"/>
          </w:tcPr>
          <w:p w14:paraId="2F0B868F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34" w:type="dxa"/>
            <w:shd w:val="clear" w:color="auto" w:fill="auto"/>
          </w:tcPr>
          <w:p w14:paraId="6835F257" w14:textId="17AC8D44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83" w:type="dxa"/>
          </w:tcPr>
          <w:p w14:paraId="789EDE00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01B7A382" w14:textId="6F6A757D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sz w:val="30"/>
                <w:szCs w:val="30"/>
                <w:lang w:val="en-GB" w:bidi="ar-SA"/>
              </w:rPr>
              <w:t>701</w:t>
            </w:r>
          </w:p>
        </w:tc>
        <w:tc>
          <w:tcPr>
            <w:tcW w:w="236" w:type="dxa"/>
          </w:tcPr>
          <w:p w14:paraId="7D086F4A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47A26B83" w14:textId="10F34B50" w:rsidR="00751426" w:rsidRPr="00C54BFA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266</w:t>
            </w:r>
          </w:p>
        </w:tc>
        <w:tc>
          <w:tcPr>
            <w:tcW w:w="236" w:type="dxa"/>
          </w:tcPr>
          <w:p w14:paraId="3D035449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14:paraId="43C54A3D" w14:textId="491EB2AA" w:rsidR="00751426" w:rsidRPr="0053402F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20</w:t>
            </w:r>
          </w:p>
        </w:tc>
      </w:tr>
      <w:tr w:rsidR="00751426" w:rsidRPr="00C54BFA" w14:paraId="211B9F52" w14:textId="77777777" w:rsidTr="00AA1509">
        <w:trPr>
          <w:trHeight w:val="20"/>
        </w:trPr>
        <w:tc>
          <w:tcPr>
            <w:tcW w:w="4077" w:type="dxa"/>
          </w:tcPr>
          <w:p w14:paraId="481C3F1F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7EAE683E" w14:textId="364EFF24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83" w:type="dxa"/>
          </w:tcPr>
          <w:p w14:paraId="03E21D85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149328B2" w14:textId="09D71F9D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sz w:val="30"/>
                <w:szCs w:val="30"/>
                <w:lang w:val="en-GB" w:bidi="ar-SA"/>
              </w:rPr>
              <w:t>223</w:t>
            </w:r>
          </w:p>
        </w:tc>
        <w:tc>
          <w:tcPr>
            <w:tcW w:w="236" w:type="dxa"/>
          </w:tcPr>
          <w:p w14:paraId="6C8D0309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shd w:val="clear" w:color="auto" w:fill="auto"/>
          </w:tcPr>
          <w:p w14:paraId="78BA7052" w14:textId="5B4F6AC0" w:rsidR="00751426" w:rsidRPr="00C54BFA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236" w:type="dxa"/>
          </w:tcPr>
          <w:p w14:paraId="2373E3F7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</w:tcPr>
          <w:p w14:paraId="2FFD3D0B" w14:textId="0AB7534F" w:rsidR="00751426" w:rsidRPr="0053402F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17</w:t>
            </w:r>
          </w:p>
        </w:tc>
      </w:tr>
      <w:tr w:rsidR="00751426" w:rsidRPr="004E6840" w14:paraId="043FA0F1" w14:textId="77777777" w:rsidTr="00AA1509">
        <w:trPr>
          <w:trHeight w:val="20"/>
        </w:trPr>
        <w:tc>
          <w:tcPr>
            <w:tcW w:w="4077" w:type="dxa"/>
          </w:tcPr>
          <w:p w14:paraId="3BBBDBD7" w14:textId="77777777" w:rsidR="00751426" w:rsidRPr="00C54BFA" w:rsidRDefault="00751426" w:rsidP="0075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D92C9" w14:textId="70228F8D" w:rsidR="00751426" w:rsidRPr="00C54BFA" w:rsidRDefault="00AA1509" w:rsidP="00AA15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1,341</w:t>
            </w:r>
          </w:p>
        </w:tc>
        <w:tc>
          <w:tcPr>
            <w:tcW w:w="283" w:type="dxa"/>
          </w:tcPr>
          <w:p w14:paraId="2524EE08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4CC678D" w14:textId="03F504AC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18,926</w:t>
            </w:r>
          </w:p>
        </w:tc>
        <w:tc>
          <w:tcPr>
            <w:tcW w:w="236" w:type="dxa"/>
          </w:tcPr>
          <w:p w14:paraId="00AD3A02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71188" w14:textId="037EF1E6" w:rsidR="00751426" w:rsidRPr="00C54BFA" w:rsidRDefault="00A83FA2" w:rsidP="00AA1509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494</w:t>
            </w:r>
          </w:p>
        </w:tc>
        <w:tc>
          <w:tcPr>
            <w:tcW w:w="236" w:type="dxa"/>
          </w:tcPr>
          <w:p w14:paraId="0E8847BB" w14:textId="77777777" w:rsidR="00751426" w:rsidRPr="00C54BFA" w:rsidRDefault="00751426" w:rsidP="00AA15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D348E31" w14:textId="444F7870" w:rsidR="00751426" w:rsidRPr="004E6840" w:rsidRDefault="00751426" w:rsidP="00AA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E684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2,800</w:t>
            </w:r>
          </w:p>
        </w:tc>
      </w:tr>
    </w:tbl>
    <w:p w14:paraId="180E030D" w14:textId="77777777" w:rsidR="006C3B2A" w:rsidRPr="00C54BFA" w:rsidRDefault="006C3B2A" w:rsidP="006D4A30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</w:p>
    <w:p w14:paraId="14187114" w14:textId="2A183617" w:rsidR="006C3B2A" w:rsidRPr="00751426" w:rsidRDefault="006D4A30" w:rsidP="0082774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</w:rPr>
      </w:pPr>
      <w:r w:rsidRPr="00C54BFA">
        <w:rPr>
          <w:rFonts w:ascii="Angsana New" w:hAnsi="Angsana New"/>
          <w:b/>
          <w:bCs/>
          <w:cs/>
        </w:rPr>
        <w:br w:type="page"/>
      </w:r>
      <w:r w:rsidR="006C3B2A"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6"/>
        <w:gridCol w:w="671"/>
        <w:gridCol w:w="1134"/>
        <w:gridCol w:w="283"/>
        <w:gridCol w:w="1134"/>
        <w:gridCol w:w="236"/>
        <w:gridCol w:w="1182"/>
        <w:gridCol w:w="236"/>
        <w:gridCol w:w="1181"/>
      </w:tblGrid>
      <w:tr w:rsidR="00751426" w:rsidRPr="00C54BFA" w14:paraId="7E1545A7" w14:textId="77777777" w:rsidTr="00195420">
        <w:trPr>
          <w:trHeight w:val="20"/>
        </w:trPr>
        <w:tc>
          <w:tcPr>
            <w:tcW w:w="3406" w:type="dxa"/>
          </w:tcPr>
          <w:p w14:paraId="08B6C18B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</w:tcPr>
          <w:p w14:paraId="662BAA97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A807BAD" w14:textId="21BA5CDE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1426" w:rsidRPr="00C54BFA" w14:paraId="4DA8E5D2" w14:textId="77777777" w:rsidTr="00195420">
        <w:trPr>
          <w:trHeight w:val="20"/>
        </w:trPr>
        <w:tc>
          <w:tcPr>
            <w:tcW w:w="3406" w:type="dxa"/>
          </w:tcPr>
          <w:p w14:paraId="206114F7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</w:tcPr>
          <w:p w14:paraId="476E114F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9AEBC6" w14:textId="5B6DFA43" w:rsidR="00751426" w:rsidRPr="00B23B2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53F03C" w14:textId="77777777" w:rsidR="00751426" w:rsidRPr="00B23B2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3F773" w14:textId="2526B1FC" w:rsidR="00751426" w:rsidRPr="00B23B2A" w:rsidRDefault="00751426" w:rsidP="007514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426" w:rsidRPr="00C54BFA" w14:paraId="1371A8E3" w14:textId="77777777" w:rsidTr="00195420">
        <w:trPr>
          <w:trHeight w:val="20"/>
        </w:trPr>
        <w:tc>
          <w:tcPr>
            <w:tcW w:w="3406" w:type="dxa"/>
          </w:tcPr>
          <w:p w14:paraId="111E2583" w14:textId="77777777" w:rsidR="00751426" w:rsidRPr="00C54BFA" w:rsidRDefault="00751426" w:rsidP="007514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dxa"/>
          </w:tcPr>
          <w:p w14:paraId="4C91C039" w14:textId="394EB1CA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8815F0" w14:textId="6FC7D0F1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5BE59C1" w14:textId="77777777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85F21E" w14:textId="3B046200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7A63ACC" w14:textId="77777777" w:rsidR="00751426" w:rsidRPr="00C54BFA" w:rsidRDefault="00751426" w:rsidP="0075142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F2A6C0B" w14:textId="088DE8A2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97FA3DD" w14:textId="77777777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0BDFBCD" w14:textId="099C3394" w:rsidR="00751426" w:rsidRPr="00C54BFA" w:rsidRDefault="00751426" w:rsidP="007514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91B57" w:rsidRPr="00C54BFA" w14:paraId="0933A7D8" w14:textId="77777777" w:rsidTr="00C47892">
        <w:trPr>
          <w:trHeight w:val="20"/>
        </w:trPr>
        <w:tc>
          <w:tcPr>
            <w:tcW w:w="3406" w:type="dxa"/>
          </w:tcPr>
          <w:p w14:paraId="240CFFB4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71" w:type="dxa"/>
          </w:tcPr>
          <w:p w14:paraId="21BA6EAA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34342C" w14:textId="044E2DEC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32,825</w:t>
            </w:r>
          </w:p>
        </w:tc>
        <w:tc>
          <w:tcPr>
            <w:tcW w:w="283" w:type="dxa"/>
          </w:tcPr>
          <w:p w14:paraId="55C2293D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B4FE47" w14:textId="7F114C35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50,121</w:t>
            </w:r>
          </w:p>
        </w:tc>
        <w:tc>
          <w:tcPr>
            <w:tcW w:w="236" w:type="dxa"/>
          </w:tcPr>
          <w:p w14:paraId="7E8B9998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C905813" w14:textId="5C862CE1" w:rsidR="00491B57" w:rsidRPr="00C54BFA" w:rsidRDefault="0004402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26,841</w:t>
            </w:r>
          </w:p>
        </w:tc>
        <w:tc>
          <w:tcPr>
            <w:tcW w:w="236" w:type="dxa"/>
          </w:tcPr>
          <w:p w14:paraId="588FB47B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0BBBE3" w14:textId="713EDB8F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22,254</w:t>
            </w:r>
          </w:p>
        </w:tc>
      </w:tr>
      <w:tr w:rsidR="00491B57" w:rsidRPr="00C54BFA" w14:paraId="2F2FF5AA" w14:textId="77777777" w:rsidTr="00C47892">
        <w:trPr>
          <w:trHeight w:val="20"/>
        </w:trPr>
        <w:tc>
          <w:tcPr>
            <w:tcW w:w="3406" w:type="dxa"/>
          </w:tcPr>
          <w:p w14:paraId="1DBABBAC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71" w:type="dxa"/>
          </w:tcPr>
          <w:p w14:paraId="1FBE83C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AD288BD" w14:textId="5E38E70F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16,701</w:t>
            </w:r>
          </w:p>
        </w:tc>
        <w:tc>
          <w:tcPr>
            <w:tcW w:w="283" w:type="dxa"/>
          </w:tcPr>
          <w:p w14:paraId="29D4A8E2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5FA112" w14:textId="2F036DE1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14,565</w:t>
            </w:r>
          </w:p>
        </w:tc>
        <w:tc>
          <w:tcPr>
            <w:tcW w:w="236" w:type="dxa"/>
          </w:tcPr>
          <w:p w14:paraId="15B30782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1033C326" w14:textId="1C04E292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12,894</w:t>
            </w:r>
          </w:p>
        </w:tc>
        <w:tc>
          <w:tcPr>
            <w:tcW w:w="236" w:type="dxa"/>
          </w:tcPr>
          <w:p w14:paraId="2CD22FC5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67F5D6E" w14:textId="47DDCAEA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14,819</w:t>
            </w:r>
          </w:p>
        </w:tc>
      </w:tr>
      <w:tr w:rsidR="00491B57" w:rsidRPr="00C54BFA" w14:paraId="180AF135" w14:textId="77777777" w:rsidTr="00C47892">
        <w:trPr>
          <w:trHeight w:val="20"/>
        </w:trPr>
        <w:tc>
          <w:tcPr>
            <w:tcW w:w="3406" w:type="dxa"/>
          </w:tcPr>
          <w:p w14:paraId="65A8A6D2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ค่าที่ปรึกษาและค่าบริการทางวิชาชีพ</w:t>
            </w:r>
            <w:r w:rsidRPr="00C54BFA">
              <w:rPr>
                <w:rFonts w:ascii="Angsana New" w:hAnsi="Angsana New"/>
                <w:vanish/>
                <w:sz w:val="30"/>
                <w:szCs w:val="30"/>
              </w:rPr>
              <w:pgNum/>
            </w:r>
          </w:p>
        </w:tc>
        <w:tc>
          <w:tcPr>
            <w:tcW w:w="671" w:type="dxa"/>
          </w:tcPr>
          <w:p w14:paraId="1214B350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F2FC28E" w14:textId="12582FE8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2,163</w:t>
            </w:r>
          </w:p>
        </w:tc>
        <w:tc>
          <w:tcPr>
            <w:tcW w:w="283" w:type="dxa"/>
          </w:tcPr>
          <w:p w14:paraId="264787CC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15828" w14:textId="6E927FEF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4,458</w:t>
            </w:r>
          </w:p>
        </w:tc>
        <w:tc>
          <w:tcPr>
            <w:tcW w:w="236" w:type="dxa"/>
          </w:tcPr>
          <w:p w14:paraId="7D0FAF1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DBD579A" w14:textId="0274BC15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2,024</w:t>
            </w:r>
          </w:p>
        </w:tc>
        <w:tc>
          <w:tcPr>
            <w:tcW w:w="236" w:type="dxa"/>
          </w:tcPr>
          <w:p w14:paraId="43D6A32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C3E2B2C" w14:textId="7AE183A1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3,651</w:t>
            </w:r>
          </w:p>
        </w:tc>
      </w:tr>
      <w:tr w:rsidR="00491B57" w:rsidRPr="00C54BFA" w14:paraId="3C4AE702" w14:textId="77777777" w:rsidTr="00C47892">
        <w:trPr>
          <w:trHeight w:val="20"/>
        </w:trPr>
        <w:tc>
          <w:tcPr>
            <w:tcW w:w="3406" w:type="dxa"/>
          </w:tcPr>
          <w:p w14:paraId="76D436E6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671" w:type="dxa"/>
          </w:tcPr>
          <w:p w14:paraId="464AFBAF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A6323B" w14:textId="4A13D6EC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3,325</w:t>
            </w:r>
          </w:p>
        </w:tc>
        <w:tc>
          <w:tcPr>
            <w:tcW w:w="283" w:type="dxa"/>
          </w:tcPr>
          <w:p w14:paraId="13E1CA1E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8139BB7" w14:textId="18EEB464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3,343</w:t>
            </w:r>
          </w:p>
        </w:tc>
        <w:tc>
          <w:tcPr>
            <w:tcW w:w="236" w:type="dxa"/>
          </w:tcPr>
          <w:p w14:paraId="0349ABE0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3C537589" w14:textId="53601837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3,164</w:t>
            </w:r>
          </w:p>
        </w:tc>
        <w:tc>
          <w:tcPr>
            <w:tcW w:w="236" w:type="dxa"/>
          </w:tcPr>
          <w:p w14:paraId="68D0D55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959A3D" w14:textId="71C702AC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3,151</w:t>
            </w:r>
          </w:p>
        </w:tc>
      </w:tr>
      <w:tr w:rsidR="00491B57" w:rsidRPr="00C54BFA" w14:paraId="591E0219" w14:textId="77777777" w:rsidTr="00C47892">
        <w:trPr>
          <w:trHeight w:val="20"/>
        </w:trPr>
        <w:tc>
          <w:tcPr>
            <w:tcW w:w="3406" w:type="dxa"/>
          </w:tcPr>
          <w:p w14:paraId="208D1131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71" w:type="dxa"/>
          </w:tcPr>
          <w:p w14:paraId="5ED959FE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5E5344" w14:textId="06442283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3,694</w:t>
            </w:r>
          </w:p>
        </w:tc>
        <w:tc>
          <w:tcPr>
            <w:tcW w:w="283" w:type="dxa"/>
          </w:tcPr>
          <w:p w14:paraId="64AD4A6B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670CC83B" w14:textId="7CC14A3A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2,378</w:t>
            </w:r>
          </w:p>
        </w:tc>
        <w:tc>
          <w:tcPr>
            <w:tcW w:w="236" w:type="dxa"/>
          </w:tcPr>
          <w:p w14:paraId="706A65B5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3CCCCEA2" w14:textId="288DE4BB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3,173</w:t>
            </w:r>
          </w:p>
        </w:tc>
        <w:tc>
          <w:tcPr>
            <w:tcW w:w="236" w:type="dxa"/>
          </w:tcPr>
          <w:p w14:paraId="181FFCB0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2DABA1" w14:textId="7913D4FD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1,544</w:t>
            </w:r>
          </w:p>
        </w:tc>
      </w:tr>
      <w:tr w:rsidR="00491B57" w:rsidRPr="00C54BFA" w14:paraId="3C2AC81E" w14:textId="77777777" w:rsidTr="00C47892">
        <w:trPr>
          <w:trHeight w:val="20"/>
        </w:trPr>
        <w:tc>
          <w:tcPr>
            <w:tcW w:w="3406" w:type="dxa"/>
          </w:tcPr>
          <w:p w14:paraId="739765EF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ค่าใช้จ่ายเบ็ดเตล็ด</w:t>
            </w:r>
          </w:p>
        </w:tc>
        <w:tc>
          <w:tcPr>
            <w:tcW w:w="671" w:type="dxa"/>
          </w:tcPr>
          <w:p w14:paraId="122E72AB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1D2E1" w14:textId="511FC0C6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3,727</w:t>
            </w:r>
          </w:p>
        </w:tc>
        <w:tc>
          <w:tcPr>
            <w:tcW w:w="283" w:type="dxa"/>
          </w:tcPr>
          <w:p w14:paraId="4A33C386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EE0D7F4" w14:textId="17D72B3F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2,296</w:t>
            </w:r>
          </w:p>
        </w:tc>
        <w:tc>
          <w:tcPr>
            <w:tcW w:w="236" w:type="dxa"/>
          </w:tcPr>
          <w:p w14:paraId="52C9712C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5079468" w14:textId="668C8FE1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2,016</w:t>
            </w:r>
          </w:p>
        </w:tc>
        <w:tc>
          <w:tcPr>
            <w:tcW w:w="236" w:type="dxa"/>
          </w:tcPr>
          <w:p w14:paraId="5ED51114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EFD080E" w14:textId="52CE205D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811</w:t>
            </w:r>
          </w:p>
        </w:tc>
      </w:tr>
      <w:tr w:rsidR="00491B57" w:rsidRPr="00C54BFA" w14:paraId="3065C881" w14:textId="77777777" w:rsidTr="00C47892">
        <w:trPr>
          <w:trHeight w:val="20"/>
        </w:trPr>
        <w:tc>
          <w:tcPr>
            <w:tcW w:w="3406" w:type="dxa"/>
          </w:tcPr>
          <w:p w14:paraId="504C083B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71" w:type="dxa"/>
          </w:tcPr>
          <w:p w14:paraId="0FE49767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910756" w14:textId="1436F9DC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83" w:type="dxa"/>
          </w:tcPr>
          <w:p w14:paraId="09D33B92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7A114E7" w14:textId="63F6CF67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1,980</w:t>
            </w:r>
          </w:p>
        </w:tc>
        <w:tc>
          <w:tcPr>
            <w:tcW w:w="236" w:type="dxa"/>
          </w:tcPr>
          <w:p w14:paraId="49AB929F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624BA26" w14:textId="3978A28D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36" w:type="dxa"/>
          </w:tcPr>
          <w:p w14:paraId="5A061C38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7757712" w14:textId="7F7A8D4D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528</w:t>
            </w:r>
          </w:p>
        </w:tc>
      </w:tr>
      <w:tr w:rsidR="00491B57" w:rsidRPr="00C54BFA" w14:paraId="473B8349" w14:textId="77777777" w:rsidTr="00C47892">
        <w:trPr>
          <w:trHeight w:val="20"/>
        </w:trPr>
        <w:tc>
          <w:tcPr>
            <w:tcW w:w="3406" w:type="dxa"/>
          </w:tcPr>
          <w:p w14:paraId="0F5BF495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1" w:type="dxa"/>
          </w:tcPr>
          <w:p w14:paraId="55C2C108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445FF" w14:textId="1CD5A366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83" w:type="dxa"/>
          </w:tcPr>
          <w:p w14:paraId="26AE054E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D0E479E" w14:textId="6B9B1DB1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1,525</w:t>
            </w:r>
          </w:p>
        </w:tc>
        <w:tc>
          <w:tcPr>
            <w:tcW w:w="236" w:type="dxa"/>
          </w:tcPr>
          <w:p w14:paraId="27DE60C6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93366D2" w14:textId="6400BFB5" w:rsidR="00491B57" w:rsidRPr="00C54BFA" w:rsidRDefault="00491B57" w:rsidP="00491B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FC466D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026B004" w14:textId="5C4CC133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91B57" w:rsidRPr="00C54BFA" w14:paraId="57634F4E" w14:textId="77777777" w:rsidTr="00C47892">
        <w:trPr>
          <w:trHeight w:val="20"/>
        </w:trPr>
        <w:tc>
          <w:tcPr>
            <w:tcW w:w="3406" w:type="dxa"/>
          </w:tcPr>
          <w:p w14:paraId="32C565E3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ค่าบริการระบบสารสนเทศ</w:t>
            </w:r>
          </w:p>
        </w:tc>
        <w:tc>
          <w:tcPr>
            <w:tcW w:w="671" w:type="dxa"/>
          </w:tcPr>
          <w:p w14:paraId="59E28D48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6352D87F" w14:textId="19934E5E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83" w:type="dxa"/>
          </w:tcPr>
          <w:p w14:paraId="7C487C11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CC82A7" w14:textId="0CA558A0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1,366</w:t>
            </w:r>
          </w:p>
        </w:tc>
        <w:tc>
          <w:tcPr>
            <w:tcW w:w="236" w:type="dxa"/>
          </w:tcPr>
          <w:p w14:paraId="57BCF87D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795B99E" w14:textId="0BC75D59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15FE8C96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641415" w14:textId="4E80A29C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957</w:t>
            </w:r>
          </w:p>
        </w:tc>
      </w:tr>
      <w:tr w:rsidR="00491B57" w:rsidRPr="00C54BFA" w14:paraId="573D5BB6" w14:textId="77777777" w:rsidTr="00C47892">
        <w:trPr>
          <w:trHeight w:val="20"/>
        </w:trPr>
        <w:tc>
          <w:tcPr>
            <w:tcW w:w="3406" w:type="dxa"/>
          </w:tcPr>
          <w:p w14:paraId="4BC9C3F8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71" w:type="dxa"/>
          </w:tcPr>
          <w:p w14:paraId="166FE966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E599B89" w14:textId="5A061976" w:rsidR="00491B57" w:rsidRPr="00C54BFA" w:rsidRDefault="00C47892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15,688</w:t>
            </w:r>
          </w:p>
        </w:tc>
        <w:tc>
          <w:tcPr>
            <w:tcW w:w="283" w:type="dxa"/>
          </w:tcPr>
          <w:p w14:paraId="2EB0BA6D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ECB167" w14:textId="13AF16EF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461</w:t>
            </w:r>
            <w:r w:rsidRPr="00137A4B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2F5E930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5A3B9935" w14:textId="7A54C398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15,688</w:t>
            </w:r>
          </w:p>
        </w:tc>
        <w:tc>
          <w:tcPr>
            <w:tcW w:w="236" w:type="dxa"/>
          </w:tcPr>
          <w:p w14:paraId="3B717765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AFE422C" w14:textId="0A7C9749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152</w:t>
            </w:r>
          </w:p>
        </w:tc>
      </w:tr>
      <w:tr w:rsidR="00491B57" w:rsidRPr="00C54BFA" w14:paraId="1EBFC5B2" w14:textId="77777777" w:rsidTr="00C47892">
        <w:trPr>
          <w:trHeight w:val="20"/>
        </w:trPr>
        <w:tc>
          <w:tcPr>
            <w:tcW w:w="3406" w:type="dxa"/>
          </w:tcPr>
          <w:p w14:paraId="70E82ED8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ขาดทุนจากการด้อยค่าเงินลงทุน</w:t>
            </w:r>
          </w:p>
          <w:p w14:paraId="12469115" w14:textId="165A15F3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671" w:type="dxa"/>
          </w:tcPr>
          <w:p w14:paraId="1908B9F6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389371" w14:textId="5AC7AD42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D3475" w14:textId="370BA4E6" w:rsidR="00491B57" w:rsidRPr="00C54BFA" w:rsidRDefault="00C47892" w:rsidP="00491B5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752679C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F5DB64C" w14:textId="3D29EBF4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27475E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2E9BF1C" w14:textId="20E09B20" w:rsidR="00491B57" w:rsidRPr="00C54BFA" w:rsidRDefault="00491B5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13,456</w:t>
            </w:r>
          </w:p>
        </w:tc>
        <w:tc>
          <w:tcPr>
            <w:tcW w:w="236" w:type="dxa"/>
          </w:tcPr>
          <w:p w14:paraId="4C556678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348E682" w14:textId="51AF698D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7,091</w:t>
            </w:r>
          </w:p>
        </w:tc>
      </w:tr>
      <w:tr w:rsidR="00491B57" w:rsidRPr="0053402F" w14:paraId="5AE4B06C" w14:textId="77777777" w:rsidTr="00C47892">
        <w:trPr>
          <w:trHeight w:val="20"/>
        </w:trPr>
        <w:tc>
          <w:tcPr>
            <w:tcW w:w="3406" w:type="dxa"/>
          </w:tcPr>
          <w:p w14:paraId="603FD6A2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71" w:type="dxa"/>
          </w:tcPr>
          <w:p w14:paraId="0C19EB0F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595B48A2" w14:textId="743416E3" w:rsidR="00491B57" w:rsidRPr="00C54BFA" w:rsidRDefault="008C7F03" w:rsidP="00664C6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33,64</w:t>
            </w:r>
            <w:r w:rsidR="00664C6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1DFE52CF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BB8E84" w14:textId="1DCFF586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sz w:val="30"/>
                <w:szCs w:val="30"/>
                <w:lang w:val="en-GB" w:bidi="ar-SA"/>
              </w:rPr>
              <w:t>7,761</w:t>
            </w:r>
          </w:p>
        </w:tc>
        <w:tc>
          <w:tcPr>
            <w:tcW w:w="236" w:type="dxa"/>
          </w:tcPr>
          <w:p w14:paraId="76572415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08103A6F" w14:textId="4C27EFBC" w:rsidR="00491B57" w:rsidRPr="00C54BFA" w:rsidRDefault="00CC110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10,284</w:t>
            </w:r>
          </w:p>
        </w:tc>
        <w:tc>
          <w:tcPr>
            <w:tcW w:w="236" w:type="dxa"/>
          </w:tcPr>
          <w:p w14:paraId="719E7117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665651B" w14:textId="54E08949" w:rsidR="00491B57" w:rsidRPr="0053402F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3402F">
              <w:rPr>
                <w:rFonts w:ascii="Angsana New" w:hAnsi="Angsana New"/>
                <w:sz w:val="30"/>
                <w:szCs w:val="30"/>
                <w:lang w:val="en-GB" w:bidi="ar-SA"/>
              </w:rPr>
              <w:t>4,660</w:t>
            </w:r>
          </w:p>
        </w:tc>
      </w:tr>
      <w:tr w:rsidR="00491B57" w:rsidRPr="00C54BFA" w14:paraId="7635EFC5" w14:textId="77777777" w:rsidTr="00C47892">
        <w:trPr>
          <w:trHeight w:val="20"/>
        </w:trPr>
        <w:tc>
          <w:tcPr>
            <w:tcW w:w="3406" w:type="dxa"/>
          </w:tcPr>
          <w:p w14:paraId="1251037E" w14:textId="77777777" w:rsidR="00491B57" w:rsidRPr="00C54BFA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dxa"/>
          </w:tcPr>
          <w:p w14:paraId="48FFAD99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3A299" w14:textId="0F977BA6" w:rsidR="00491B57" w:rsidRPr="00C54BFA" w:rsidRDefault="00CC1107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112,81</w:t>
            </w:r>
            <w:r w:rsidR="00664C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6D717D27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5DB3C80" w14:textId="113819A9" w:rsidR="00491B57" w:rsidRPr="00137A4B" w:rsidRDefault="00491B57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37A4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89,332</w:t>
            </w:r>
          </w:p>
        </w:tc>
        <w:tc>
          <w:tcPr>
            <w:tcW w:w="236" w:type="dxa"/>
          </w:tcPr>
          <w:p w14:paraId="36ACD3BE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3E050" w14:textId="77DAF451" w:rsidR="00491B57" w:rsidRPr="00C54BFA" w:rsidRDefault="00CC1107" w:rsidP="00CC110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89,927</w:t>
            </w:r>
          </w:p>
        </w:tc>
        <w:tc>
          <w:tcPr>
            <w:tcW w:w="236" w:type="dxa"/>
          </w:tcPr>
          <w:p w14:paraId="0A013110" w14:textId="77777777" w:rsidR="00491B57" w:rsidRPr="00C54BFA" w:rsidRDefault="00491B57" w:rsidP="00491B5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AC3D7AD" w14:textId="7F5D2FA6" w:rsidR="00491B57" w:rsidRPr="00C54BFA" w:rsidRDefault="00491B57" w:rsidP="00491B5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55C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55CA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</w:tbl>
    <w:p w14:paraId="3BC773A8" w14:textId="55321234" w:rsidR="006C3B2A" w:rsidRPr="00E324A5" w:rsidRDefault="006C3B2A" w:rsidP="001D2D8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949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36"/>
        <w:gridCol w:w="1183"/>
      </w:tblGrid>
      <w:tr w:rsidR="002C3BF9" w:rsidRPr="00C54BFA" w14:paraId="178F5AE0" w14:textId="77777777" w:rsidTr="002C3BF9">
        <w:tc>
          <w:tcPr>
            <w:tcW w:w="4111" w:type="dxa"/>
          </w:tcPr>
          <w:p w14:paraId="2F8700BA" w14:textId="77777777" w:rsidR="002C3BF9" w:rsidRPr="00C54BFA" w:rsidRDefault="002C3BF9" w:rsidP="002C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7EF852D9" w14:textId="33D1FCF6" w:rsidR="002C3BF9" w:rsidRPr="00C54BFA" w:rsidRDefault="002C3BF9" w:rsidP="0081444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C3BF9" w:rsidRPr="00C54BFA" w14:paraId="2FB393A8" w14:textId="77777777" w:rsidTr="002C3BF9">
        <w:tc>
          <w:tcPr>
            <w:tcW w:w="4111" w:type="dxa"/>
          </w:tcPr>
          <w:p w14:paraId="60761DCD" w14:textId="77777777" w:rsidR="002C3BF9" w:rsidRPr="00C54BFA" w:rsidRDefault="002C3BF9" w:rsidP="0081444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56B0B" w14:textId="150B9E87" w:rsidR="002C3BF9" w:rsidRPr="00B23B2A" w:rsidRDefault="002C3BF9" w:rsidP="0081444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8833D3" w14:textId="77777777" w:rsidR="002C3BF9" w:rsidRPr="00B23B2A" w:rsidRDefault="002C3BF9" w:rsidP="00814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913A6" w14:textId="379B9845" w:rsidR="002C3BF9" w:rsidRPr="00B23B2A" w:rsidRDefault="002C3BF9" w:rsidP="0081444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23B2A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3BF9" w:rsidRPr="00C54BFA" w14:paraId="1A5D6619" w14:textId="77777777" w:rsidTr="002C3BF9">
        <w:tc>
          <w:tcPr>
            <w:tcW w:w="4111" w:type="dxa"/>
          </w:tcPr>
          <w:p w14:paraId="7F92C191" w14:textId="77777777" w:rsidR="002C3BF9" w:rsidRPr="00C54BFA" w:rsidRDefault="002C3BF9" w:rsidP="0081444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C2519B" w14:textId="576C4A40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C16D71" w14:textId="77777777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90627D" w14:textId="37CE9109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7F1F3876" w14:textId="77777777" w:rsidR="002C3BF9" w:rsidRPr="00C54BFA" w:rsidRDefault="002C3BF9" w:rsidP="0081444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C60C03" w14:textId="0B254E10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27C7C6C1" w14:textId="77777777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62090BD" w14:textId="2CE4BC21" w:rsidR="002C3BF9" w:rsidRPr="00C54BFA" w:rsidRDefault="002C3BF9" w:rsidP="008144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C3BF9" w:rsidRPr="00C54BFA" w14:paraId="1125E76C" w14:textId="77777777" w:rsidTr="002C3BF9">
        <w:tc>
          <w:tcPr>
            <w:tcW w:w="4111" w:type="dxa"/>
          </w:tcPr>
          <w:p w14:paraId="7CE6127A" w14:textId="77777777" w:rsidR="002C3BF9" w:rsidRPr="00C54BFA" w:rsidRDefault="002C3BF9" w:rsidP="0081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B7EC0C" w14:textId="3C7F4191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32,861</w:t>
            </w:r>
          </w:p>
        </w:tc>
        <w:tc>
          <w:tcPr>
            <w:tcW w:w="283" w:type="dxa"/>
          </w:tcPr>
          <w:p w14:paraId="37E76B1E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0520F6" w14:textId="0825B3F5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62,171</w:t>
            </w:r>
          </w:p>
        </w:tc>
        <w:tc>
          <w:tcPr>
            <w:tcW w:w="284" w:type="dxa"/>
          </w:tcPr>
          <w:p w14:paraId="13CE46A6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791A81" w14:textId="7AEDCEF2" w:rsidR="002C3BF9" w:rsidRPr="00F70519" w:rsidRDefault="002C3BF9" w:rsidP="000603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13,423</w:t>
            </w:r>
          </w:p>
        </w:tc>
        <w:tc>
          <w:tcPr>
            <w:tcW w:w="236" w:type="dxa"/>
          </w:tcPr>
          <w:p w14:paraId="1FFABCA7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1241AD2" w14:textId="1177C546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17,107</w:t>
            </w:r>
          </w:p>
        </w:tc>
      </w:tr>
      <w:tr w:rsidR="002C3BF9" w:rsidRPr="00C54BFA" w14:paraId="4633C410" w14:textId="77777777" w:rsidTr="002C3BF9">
        <w:tc>
          <w:tcPr>
            <w:tcW w:w="4111" w:type="dxa"/>
          </w:tcPr>
          <w:p w14:paraId="762BDAE5" w14:textId="77777777" w:rsidR="002C3BF9" w:rsidRPr="00C54BFA" w:rsidRDefault="002C3BF9" w:rsidP="0081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สวัสดิการพนักงาน</w:t>
            </w:r>
          </w:p>
        </w:tc>
        <w:tc>
          <w:tcPr>
            <w:tcW w:w="1134" w:type="dxa"/>
            <w:shd w:val="clear" w:color="auto" w:fill="auto"/>
          </w:tcPr>
          <w:p w14:paraId="4E4B3BAE" w14:textId="4477AC53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2,798</w:t>
            </w:r>
          </w:p>
        </w:tc>
        <w:tc>
          <w:tcPr>
            <w:tcW w:w="283" w:type="dxa"/>
          </w:tcPr>
          <w:p w14:paraId="373D5395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C5F02" w14:textId="1795641F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8,853</w:t>
            </w:r>
          </w:p>
        </w:tc>
        <w:tc>
          <w:tcPr>
            <w:tcW w:w="284" w:type="dxa"/>
          </w:tcPr>
          <w:p w14:paraId="4395AE70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51C8F1" w14:textId="404927DC" w:rsidR="002C3BF9" w:rsidRPr="00C54BFA" w:rsidRDefault="002C3BF9" w:rsidP="000603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2,708</w:t>
            </w:r>
          </w:p>
        </w:tc>
        <w:tc>
          <w:tcPr>
            <w:tcW w:w="236" w:type="dxa"/>
          </w:tcPr>
          <w:p w14:paraId="3C969F9D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976309C" w14:textId="0498178A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3,160</w:t>
            </w:r>
          </w:p>
        </w:tc>
      </w:tr>
      <w:tr w:rsidR="002C3BF9" w:rsidRPr="00C54BFA" w14:paraId="3B228C8D" w14:textId="77777777" w:rsidTr="002C3BF9">
        <w:tc>
          <w:tcPr>
            <w:tcW w:w="4111" w:type="dxa"/>
          </w:tcPr>
          <w:p w14:paraId="4AF56929" w14:textId="77777777" w:rsidR="002C3BF9" w:rsidRPr="008A21D8" w:rsidRDefault="002C3BF9" w:rsidP="008A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A21D8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34" w:type="dxa"/>
            <w:shd w:val="clear" w:color="auto" w:fill="auto"/>
          </w:tcPr>
          <w:p w14:paraId="2505BD4E" w14:textId="30E78752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83" w:type="dxa"/>
          </w:tcPr>
          <w:p w14:paraId="683C1979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AA2360" w14:textId="6E0A6750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7,630</w:t>
            </w:r>
          </w:p>
        </w:tc>
        <w:tc>
          <w:tcPr>
            <w:tcW w:w="284" w:type="dxa"/>
          </w:tcPr>
          <w:p w14:paraId="6E1C13B5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62CEDEE" w14:textId="1E19030E" w:rsidR="002C3BF9" w:rsidRPr="00BF5160" w:rsidRDefault="002C3BF9" w:rsidP="000603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4B0A1F2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7419CA0" w14:textId="794BB01D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2,686</w:t>
            </w:r>
          </w:p>
        </w:tc>
      </w:tr>
      <w:tr w:rsidR="002C3BF9" w:rsidRPr="00C54BFA" w14:paraId="229BA52E" w14:textId="77777777" w:rsidTr="002C3BF9">
        <w:tc>
          <w:tcPr>
            <w:tcW w:w="4111" w:type="dxa"/>
          </w:tcPr>
          <w:p w14:paraId="3776E2AD" w14:textId="77777777" w:rsidR="002C3BF9" w:rsidRPr="00C54BFA" w:rsidRDefault="002C3BF9" w:rsidP="0081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ค่านายหน้าในการขาย</w:t>
            </w:r>
          </w:p>
        </w:tc>
        <w:tc>
          <w:tcPr>
            <w:tcW w:w="1134" w:type="dxa"/>
            <w:shd w:val="clear" w:color="auto" w:fill="auto"/>
          </w:tcPr>
          <w:p w14:paraId="287C557E" w14:textId="7E821683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83" w:type="dxa"/>
          </w:tcPr>
          <w:p w14:paraId="44E87E57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43B8F5" w14:textId="14B8586C" w:rsidR="002C3BF9" w:rsidRPr="00C54BFA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84" w:type="dxa"/>
          </w:tcPr>
          <w:p w14:paraId="0F1B5152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0B60C0" w14:textId="2C20864E" w:rsidR="002C3BF9" w:rsidRPr="00C54BFA" w:rsidRDefault="002C3BF9" w:rsidP="000603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151</w:t>
            </w:r>
          </w:p>
        </w:tc>
        <w:tc>
          <w:tcPr>
            <w:tcW w:w="236" w:type="dxa"/>
          </w:tcPr>
          <w:p w14:paraId="1D8B74CD" w14:textId="77777777" w:rsidR="002C3BF9" w:rsidRPr="00C54BFA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A0CA827" w14:textId="71E04106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2C3BF9" w:rsidRPr="00C54BFA" w14:paraId="75EBD698" w14:textId="77777777" w:rsidTr="002C3BF9">
        <w:tc>
          <w:tcPr>
            <w:tcW w:w="4111" w:type="dxa"/>
          </w:tcPr>
          <w:p w14:paraId="481C945A" w14:textId="77777777" w:rsidR="002C3BF9" w:rsidRPr="00C54BFA" w:rsidRDefault="002C3BF9" w:rsidP="0007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134" w:type="dxa"/>
            <w:shd w:val="clear" w:color="auto" w:fill="auto"/>
          </w:tcPr>
          <w:p w14:paraId="7F505544" w14:textId="04F67B22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83" w:type="dxa"/>
          </w:tcPr>
          <w:p w14:paraId="47E417C0" w14:textId="77777777" w:rsidR="002C3BF9" w:rsidRPr="00C54BFA" w:rsidRDefault="002C3BF9" w:rsidP="0007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6FF8F2" w14:textId="4296F8EC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84" w:type="dxa"/>
          </w:tcPr>
          <w:p w14:paraId="26AE0760" w14:textId="77777777" w:rsidR="002C3BF9" w:rsidRPr="00C54BFA" w:rsidRDefault="002C3BF9" w:rsidP="0007429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5DAED6" w14:textId="409BCEBB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36" w:type="dxa"/>
          </w:tcPr>
          <w:p w14:paraId="0E093418" w14:textId="77777777" w:rsidR="002C3BF9" w:rsidRPr="00C54BFA" w:rsidRDefault="002C3BF9" w:rsidP="0007429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2202303" w14:textId="75BB4B2C" w:rsidR="002C3BF9" w:rsidRPr="001D2D86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2C3BF9" w:rsidRPr="00C54BFA" w14:paraId="788F0B75" w14:textId="77777777" w:rsidTr="002C3BF9">
        <w:tc>
          <w:tcPr>
            <w:tcW w:w="4111" w:type="dxa"/>
          </w:tcPr>
          <w:p w14:paraId="7394815F" w14:textId="77777777" w:rsidR="002C3BF9" w:rsidRPr="00C54BFA" w:rsidRDefault="002C3BF9" w:rsidP="0007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AE9486" w14:textId="6BADBF8E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2,944</w:t>
            </w:r>
          </w:p>
        </w:tc>
        <w:tc>
          <w:tcPr>
            <w:tcW w:w="283" w:type="dxa"/>
          </w:tcPr>
          <w:p w14:paraId="64849585" w14:textId="77777777" w:rsidR="002C3BF9" w:rsidRPr="00C54BFA" w:rsidRDefault="002C3BF9" w:rsidP="00074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68FC09" w14:textId="66E7E94D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284" w:type="dxa"/>
          </w:tcPr>
          <w:p w14:paraId="4F99D49D" w14:textId="77777777" w:rsidR="002C3BF9" w:rsidRPr="00C54BFA" w:rsidRDefault="002C3BF9" w:rsidP="0007429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7E61BA" w14:textId="79068414" w:rsidR="002C3BF9" w:rsidRPr="00C54BFA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2,092</w:t>
            </w:r>
          </w:p>
        </w:tc>
        <w:tc>
          <w:tcPr>
            <w:tcW w:w="236" w:type="dxa"/>
          </w:tcPr>
          <w:p w14:paraId="1A77FC7B" w14:textId="77777777" w:rsidR="002C3BF9" w:rsidRPr="00C54BFA" w:rsidRDefault="002C3BF9" w:rsidP="0007429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81DC158" w14:textId="04C4C30C" w:rsidR="002C3BF9" w:rsidRPr="001D2D86" w:rsidRDefault="002C3BF9" w:rsidP="0007429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sz w:val="30"/>
                <w:szCs w:val="30"/>
                <w:lang w:val="en-US" w:bidi="th-TH"/>
              </w:rPr>
              <w:t>2,191</w:t>
            </w:r>
          </w:p>
        </w:tc>
      </w:tr>
      <w:tr w:rsidR="002C3BF9" w:rsidRPr="00C54BFA" w14:paraId="693FB14B" w14:textId="77777777" w:rsidTr="002C3BF9">
        <w:tc>
          <w:tcPr>
            <w:tcW w:w="4111" w:type="dxa"/>
          </w:tcPr>
          <w:p w14:paraId="22B77414" w14:textId="77777777" w:rsidR="002C3BF9" w:rsidRPr="00C54BFA" w:rsidRDefault="002C3BF9" w:rsidP="008144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41C3B82" w14:textId="308BFF3D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40,884</w:t>
            </w:r>
          </w:p>
        </w:tc>
        <w:tc>
          <w:tcPr>
            <w:tcW w:w="283" w:type="dxa"/>
          </w:tcPr>
          <w:p w14:paraId="4A239EE7" w14:textId="77777777" w:rsidR="002C3BF9" w:rsidRPr="001D2D86" w:rsidRDefault="002C3BF9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393D1FE" w14:textId="629637D5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99,817</w:t>
            </w:r>
          </w:p>
        </w:tc>
        <w:tc>
          <w:tcPr>
            <w:tcW w:w="284" w:type="dxa"/>
          </w:tcPr>
          <w:p w14:paraId="68EBE173" w14:textId="77777777" w:rsidR="002C3BF9" w:rsidRPr="001D2D86" w:rsidRDefault="002C3BF9" w:rsidP="00491B5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34F35C" w14:textId="34AD0B21" w:rsidR="002C3BF9" w:rsidRPr="001D2D86" w:rsidRDefault="002C3BF9" w:rsidP="000603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19,274</w:t>
            </w:r>
          </w:p>
        </w:tc>
        <w:tc>
          <w:tcPr>
            <w:tcW w:w="236" w:type="dxa"/>
          </w:tcPr>
          <w:p w14:paraId="5668F08E" w14:textId="77777777" w:rsidR="002C3BF9" w:rsidRPr="001D2D86" w:rsidRDefault="002C3BF9" w:rsidP="00491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12E15327" w14:textId="4AE4FE84" w:rsidR="002C3BF9" w:rsidRPr="001D2D86" w:rsidRDefault="002C3BF9" w:rsidP="00491B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D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25,820</w:t>
            </w:r>
          </w:p>
        </w:tc>
      </w:tr>
    </w:tbl>
    <w:p w14:paraId="70F1F9C2" w14:textId="77777777" w:rsidR="002C3BF9" w:rsidRDefault="002C3BF9" w:rsidP="00827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E077E04" w14:textId="77777777" w:rsidR="002C3BF9" w:rsidRDefault="002C3BF9" w:rsidP="00827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0E32F65" w14:textId="41CB446B" w:rsidR="006C3B2A" w:rsidRPr="00783570" w:rsidRDefault="006C3B2A" w:rsidP="008277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357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โครงการสมทบเงินที่กำหนดไว้</w:t>
      </w:r>
    </w:p>
    <w:p w14:paraId="4E7ACF71" w14:textId="4118D29A" w:rsidR="006C3B2A" w:rsidRPr="001D2D86" w:rsidRDefault="006C3B2A" w:rsidP="001D2D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D2D86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1D2D86">
        <w:rPr>
          <w:rFonts w:ascii="Angsana New" w:hAnsi="Angsana New"/>
          <w:sz w:val="30"/>
          <w:szCs w:val="30"/>
          <w:cs/>
          <w:lang w:val="th-TH"/>
        </w:rPr>
        <w:t xml:space="preserve"> ถึง อัตราร้อยละ </w:t>
      </w:r>
      <w:r w:rsidR="00FB2E81" w:rsidRPr="00FB2E81">
        <w:rPr>
          <w:rFonts w:ascii="Angsana New" w:hAnsi="Angsana New"/>
          <w:sz w:val="30"/>
          <w:szCs w:val="30"/>
        </w:rPr>
        <w:t>7</w:t>
      </w:r>
      <w:r w:rsidRPr="001D2D86">
        <w:rPr>
          <w:rFonts w:ascii="Angsana New" w:hAnsi="Angsana New"/>
          <w:sz w:val="30"/>
          <w:szCs w:val="30"/>
          <w:cs/>
          <w:lang w:val="th-TH"/>
        </w:rPr>
        <w:t xml:space="preserve"> ของเงินเดือนทุกเดือน และกลุ่มบริษัทจ่ายสมทบในอัตราร้อยละ </w:t>
      </w:r>
      <w:r w:rsidR="00FB2E81" w:rsidRPr="00FB2E81">
        <w:rPr>
          <w:rFonts w:ascii="Angsana New" w:hAnsi="Angsana New"/>
          <w:sz w:val="30"/>
          <w:szCs w:val="30"/>
        </w:rPr>
        <w:t>3</w:t>
      </w:r>
      <w:r w:rsidRPr="001D2D86">
        <w:rPr>
          <w:rFonts w:ascii="Angsana New" w:hAnsi="Angsana New"/>
          <w:sz w:val="30"/>
          <w:szCs w:val="30"/>
          <w:cs/>
          <w:lang w:val="th-TH"/>
        </w:rPr>
        <w:t xml:space="preserve"> ถึง อัตราร้อยละ </w:t>
      </w:r>
      <w:r w:rsidR="00FB2E81" w:rsidRPr="00FB2E81">
        <w:rPr>
          <w:rFonts w:ascii="Angsana New" w:hAnsi="Angsana New"/>
          <w:sz w:val="30"/>
          <w:szCs w:val="30"/>
        </w:rPr>
        <w:t>7</w:t>
      </w:r>
      <w:r w:rsidRPr="001D2D86">
        <w:rPr>
          <w:rFonts w:ascii="Angsana New" w:hAnsi="Angsana New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50794" w14:textId="272ED855" w:rsidR="006C3B2A" w:rsidRPr="00E324A5" w:rsidRDefault="006C3B2A" w:rsidP="004F22A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ค่าใช้จ่ายตามลักษณะ</w:t>
      </w:r>
    </w:p>
    <w:tbl>
      <w:tblPr>
        <w:tblW w:w="946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26"/>
        <w:gridCol w:w="852"/>
        <w:gridCol w:w="283"/>
        <w:gridCol w:w="993"/>
        <w:gridCol w:w="283"/>
        <w:gridCol w:w="1134"/>
        <w:gridCol w:w="236"/>
        <w:gridCol w:w="1040"/>
        <w:gridCol w:w="283"/>
        <w:gridCol w:w="1134"/>
      </w:tblGrid>
      <w:tr w:rsidR="007232F4" w:rsidRPr="00C54BFA" w14:paraId="3487703B" w14:textId="77777777" w:rsidTr="004F22AB">
        <w:tc>
          <w:tcPr>
            <w:tcW w:w="3226" w:type="dxa"/>
          </w:tcPr>
          <w:p w14:paraId="55AA92FA" w14:textId="77777777" w:rsidR="007232F4" w:rsidRPr="00C54BFA" w:rsidRDefault="007232F4" w:rsidP="00286E6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0BD56899" w14:textId="77777777" w:rsidR="007232F4" w:rsidRPr="00C54BFA" w:rsidRDefault="007232F4" w:rsidP="0028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104CA1" w14:textId="77777777" w:rsidR="007232F4" w:rsidRPr="00B23B2A" w:rsidRDefault="007232F4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151A7F04" w14:textId="0D6DD1A5" w:rsidR="007232F4" w:rsidRPr="00B23B2A" w:rsidRDefault="007232F4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7232F4" w:rsidRPr="00C54BFA" w14:paraId="75CD3371" w14:textId="77777777" w:rsidTr="004F22AB">
        <w:tc>
          <w:tcPr>
            <w:tcW w:w="3226" w:type="dxa"/>
          </w:tcPr>
          <w:p w14:paraId="5F51DE18" w14:textId="77777777" w:rsidR="007232F4" w:rsidRPr="00C54BFA" w:rsidRDefault="007232F4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62C23AE0" w14:textId="77777777" w:rsidR="007232F4" w:rsidRPr="00C54BF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0A56E02" w14:textId="77777777" w:rsidR="007232F4" w:rsidRPr="00B23B2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597C64" w14:textId="1158A458" w:rsidR="007232F4" w:rsidRPr="00B23B2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05DA14" w14:textId="77777777" w:rsidR="007232F4" w:rsidRPr="00B23B2A" w:rsidRDefault="007232F4" w:rsidP="005726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8BEB43" w14:textId="60493838" w:rsidR="007232F4" w:rsidRPr="00B23B2A" w:rsidRDefault="007232F4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2F4" w:rsidRPr="00C54BFA" w14:paraId="3600DB3E" w14:textId="77777777" w:rsidTr="004F22AB">
        <w:tc>
          <w:tcPr>
            <w:tcW w:w="3226" w:type="dxa"/>
          </w:tcPr>
          <w:p w14:paraId="4B059747" w14:textId="77777777" w:rsidR="007232F4" w:rsidRPr="00C54BFA" w:rsidRDefault="007232F4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dxa"/>
          </w:tcPr>
          <w:p w14:paraId="30894D2B" w14:textId="11C89F2F" w:rsidR="007232F4" w:rsidRPr="00C54BF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2546129" w14:textId="77777777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E624450" w14:textId="3579F262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AE374CC" w14:textId="77777777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0497BE" w14:textId="45119C84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223E2180" w14:textId="77777777" w:rsidR="007232F4" w:rsidRPr="00C54BFA" w:rsidRDefault="007232F4" w:rsidP="005726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497FE4C" w14:textId="2123362B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16037870" w14:textId="77777777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301776" w14:textId="1AB2574F" w:rsidR="007232F4" w:rsidRPr="00C54BFA" w:rsidRDefault="007232F4" w:rsidP="0057264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7232F4" w:rsidRPr="00C54BFA" w14:paraId="7AC5A812" w14:textId="77777777" w:rsidTr="004F22AB">
        <w:tc>
          <w:tcPr>
            <w:tcW w:w="3226" w:type="dxa"/>
          </w:tcPr>
          <w:p w14:paraId="484A2725" w14:textId="77777777" w:rsidR="007232F4" w:rsidRPr="00C54BF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52" w:type="dxa"/>
          </w:tcPr>
          <w:p w14:paraId="5FCC838A" w14:textId="77777777" w:rsidR="007232F4" w:rsidRPr="00C54BFA" w:rsidRDefault="007232F4" w:rsidP="0057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E8FB046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DF41D0" w14:textId="1A202748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66ECABFE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F0A8A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A940CC0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CB9F992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</w:tcPr>
          <w:p w14:paraId="55A80505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D56663" w14:textId="77777777" w:rsidR="007232F4" w:rsidRPr="00C54BFA" w:rsidRDefault="007232F4" w:rsidP="005726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21D14" w:rsidRPr="00C54BFA" w14:paraId="6D375ADB" w14:textId="77777777" w:rsidTr="004F22AB">
        <w:tc>
          <w:tcPr>
            <w:tcW w:w="3226" w:type="dxa"/>
          </w:tcPr>
          <w:p w14:paraId="0BCDBF04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52" w:type="dxa"/>
          </w:tcPr>
          <w:p w14:paraId="6F25B552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F0BBEEC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14AA05D3" w14:textId="18C395B7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11,717</w:t>
            </w:r>
          </w:p>
        </w:tc>
        <w:tc>
          <w:tcPr>
            <w:tcW w:w="283" w:type="dxa"/>
            <w:shd w:val="clear" w:color="auto" w:fill="auto"/>
          </w:tcPr>
          <w:p w14:paraId="59AE2D04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A01E998" w14:textId="6D3BB2CB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(10,162)</w:t>
            </w:r>
          </w:p>
        </w:tc>
        <w:tc>
          <w:tcPr>
            <w:tcW w:w="236" w:type="dxa"/>
            <w:shd w:val="clear" w:color="auto" w:fill="auto"/>
          </w:tcPr>
          <w:p w14:paraId="066B185B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55920E02" w14:textId="37E5EB75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(4,702)</w:t>
            </w:r>
          </w:p>
        </w:tc>
        <w:tc>
          <w:tcPr>
            <w:tcW w:w="283" w:type="dxa"/>
          </w:tcPr>
          <w:p w14:paraId="5F305058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5B873634" w14:textId="24D711B0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(8,531)</w:t>
            </w:r>
          </w:p>
        </w:tc>
      </w:tr>
      <w:tr w:rsidR="00121D14" w:rsidRPr="00C54BFA" w14:paraId="0252CB71" w14:textId="77777777" w:rsidTr="004F22AB">
        <w:tc>
          <w:tcPr>
            <w:tcW w:w="3226" w:type="dxa"/>
          </w:tcPr>
          <w:p w14:paraId="7FA567F5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ค่าจ้างทำของ</w:t>
            </w:r>
          </w:p>
        </w:tc>
        <w:tc>
          <w:tcPr>
            <w:tcW w:w="852" w:type="dxa"/>
          </w:tcPr>
          <w:p w14:paraId="0792317F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9CBF898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E81829F" w14:textId="22533FD6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2,013</w:t>
            </w:r>
          </w:p>
        </w:tc>
        <w:tc>
          <w:tcPr>
            <w:tcW w:w="283" w:type="dxa"/>
            <w:shd w:val="clear" w:color="auto" w:fill="auto"/>
          </w:tcPr>
          <w:p w14:paraId="197CCB0E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386A1E3" w14:textId="10051E52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29,413</w:t>
            </w:r>
          </w:p>
        </w:tc>
        <w:tc>
          <w:tcPr>
            <w:tcW w:w="236" w:type="dxa"/>
            <w:shd w:val="clear" w:color="auto" w:fill="auto"/>
          </w:tcPr>
          <w:p w14:paraId="3EFD7E72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0" w:type="dxa"/>
            <w:shd w:val="clear" w:color="auto" w:fill="auto"/>
          </w:tcPr>
          <w:p w14:paraId="1DE8B45B" w14:textId="496DD91A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2,013</w:t>
            </w:r>
          </w:p>
        </w:tc>
        <w:tc>
          <w:tcPr>
            <w:tcW w:w="283" w:type="dxa"/>
          </w:tcPr>
          <w:p w14:paraId="035BD1D7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48DE338" w14:textId="2C66C7B1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48,545</w:t>
            </w:r>
          </w:p>
        </w:tc>
      </w:tr>
      <w:tr w:rsidR="00121D14" w:rsidRPr="00C54BFA" w14:paraId="7DD1DA7A" w14:textId="77777777" w:rsidTr="004F22AB">
        <w:tc>
          <w:tcPr>
            <w:tcW w:w="3226" w:type="dxa"/>
          </w:tcPr>
          <w:p w14:paraId="3D535756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52" w:type="dxa"/>
          </w:tcPr>
          <w:p w14:paraId="414A5B4E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F4CAFD2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C9DA0BE" w14:textId="6EC4AA9D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7,413</w:t>
            </w:r>
          </w:p>
        </w:tc>
        <w:tc>
          <w:tcPr>
            <w:tcW w:w="283" w:type="dxa"/>
            <w:shd w:val="clear" w:color="auto" w:fill="auto"/>
          </w:tcPr>
          <w:p w14:paraId="262C77F6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02D12A" w14:textId="674AC935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99,956</w:t>
            </w:r>
          </w:p>
        </w:tc>
        <w:tc>
          <w:tcPr>
            <w:tcW w:w="236" w:type="dxa"/>
            <w:shd w:val="clear" w:color="auto" w:fill="auto"/>
          </w:tcPr>
          <w:p w14:paraId="6E1F05F5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7346FB5" w14:textId="2C6B684B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5,404</w:t>
            </w:r>
          </w:p>
        </w:tc>
        <w:tc>
          <w:tcPr>
            <w:tcW w:w="283" w:type="dxa"/>
          </w:tcPr>
          <w:p w14:paraId="71AE3536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3C5D3E" w14:textId="0771136D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6,701</w:t>
            </w:r>
          </w:p>
        </w:tc>
      </w:tr>
      <w:tr w:rsidR="00121D14" w:rsidRPr="00C54BFA" w14:paraId="0697881C" w14:textId="77777777" w:rsidTr="004F22AB">
        <w:tc>
          <w:tcPr>
            <w:tcW w:w="3226" w:type="dxa"/>
          </w:tcPr>
          <w:p w14:paraId="76B77B0B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52" w:type="dxa"/>
          </w:tcPr>
          <w:p w14:paraId="77F85798" w14:textId="588F8166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0021D27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0D455324" w14:textId="09D239E1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40,884</w:t>
            </w:r>
          </w:p>
        </w:tc>
        <w:tc>
          <w:tcPr>
            <w:tcW w:w="283" w:type="dxa"/>
            <w:shd w:val="clear" w:color="auto" w:fill="auto"/>
          </w:tcPr>
          <w:p w14:paraId="3793355D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730DD9" w14:textId="5215F546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99,817</w:t>
            </w:r>
          </w:p>
        </w:tc>
        <w:tc>
          <w:tcPr>
            <w:tcW w:w="236" w:type="dxa"/>
            <w:shd w:val="clear" w:color="auto" w:fill="auto"/>
          </w:tcPr>
          <w:p w14:paraId="49E7083C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F33CDCC" w14:textId="3D24B008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19,274</w:t>
            </w:r>
          </w:p>
        </w:tc>
        <w:tc>
          <w:tcPr>
            <w:tcW w:w="283" w:type="dxa"/>
          </w:tcPr>
          <w:p w14:paraId="416AE972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8A8831" w14:textId="441156F4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25,820</w:t>
            </w:r>
          </w:p>
        </w:tc>
      </w:tr>
      <w:tr w:rsidR="00121D14" w:rsidRPr="00C54BFA" w14:paraId="5E3D0CBE" w14:textId="77777777" w:rsidTr="004F22AB">
        <w:tc>
          <w:tcPr>
            <w:tcW w:w="3226" w:type="dxa"/>
          </w:tcPr>
          <w:p w14:paraId="7E4D5882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52" w:type="dxa"/>
          </w:tcPr>
          <w:p w14:paraId="78497839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75BFB2D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35960C6F" w14:textId="0C3F58EB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17,197</w:t>
            </w:r>
          </w:p>
        </w:tc>
        <w:tc>
          <w:tcPr>
            <w:tcW w:w="283" w:type="dxa"/>
            <w:shd w:val="clear" w:color="auto" w:fill="auto"/>
          </w:tcPr>
          <w:p w14:paraId="5867BD30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D1C37D" w14:textId="5E82F643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15,637</w:t>
            </w:r>
          </w:p>
        </w:tc>
        <w:tc>
          <w:tcPr>
            <w:tcW w:w="236" w:type="dxa"/>
            <w:shd w:val="clear" w:color="auto" w:fill="auto"/>
          </w:tcPr>
          <w:p w14:paraId="70455F36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0627B6D" w14:textId="1B53A13E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8,890</w:t>
            </w:r>
          </w:p>
        </w:tc>
        <w:tc>
          <w:tcPr>
            <w:tcW w:w="283" w:type="dxa"/>
          </w:tcPr>
          <w:p w14:paraId="4D25D226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FBD592" w14:textId="39CC89A6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10,402</w:t>
            </w:r>
          </w:p>
        </w:tc>
      </w:tr>
      <w:tr w:rsidR="00121D14" w:rsidRPr="00C54BFA" w14:paraId="7E8A6228" w14:textId="77777777" w:rsidTr="004F22AB">
        <w:tc>
          <w:tcPr>
            <w:tcW w:w="3226" w:type="dxa"/>
          </w:tcPr>
          <w:p w14:paraId="671EB288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52" w:type="dxa"/>
          </w:tcPr>
          <w:p w14:paraId="1FB3FF9F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200AEF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57624609" w14:textId="25F5269A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4,550</w:t>
            </w:r>
          </w:p>
        </w:tc>
        <w:tc>
          <w:tcPr>
            <w:tcW w:w="283" w:type="dxa"/>
            <w:shd w:val="clear" w:color="auto" w:fill="auto"/>
          </w:tcPr>
          <w:p w14:paraId="7025A7D9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FA53534" w14:textId="48543D5F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5,401</w:t>
            </w:r>
          </w:p>
        </w:tc>
        <w:tc>
          <w:tcPr>
            <w:tcW w:w="236" w:type="dxa"/>
            <w:shd w:val="clear" w:color="auto" w:fill="auto"/>
          </w:tcPr>
          <w:p w14:paraId="2FF6F205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2FAF7379" w14:textId="691C4D34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4,005</w:t>
            </w:r>
          </w:p>
        </w:tc>
        <w:tc>
          <w:tcPr>
            <w:tcW w:w="283" w:type="dxa"/>
          </w:tcPr>
          <w:p w14:paraId="78EDB1A2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C49B65" w14:textId="2B7B7BFA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4,817</w:t>
            </w:r>
          </w:p>
        </w:tc>
      </w:tr>
      <w:tr w:rsidR="00121D14" w:rsidRPr="00C54BFA" w14:paraId="56DCB7A4" w14:textId="77777777" w:rsidTr="004F22AB">
        <w:tc>
          <w:tcPr>
            <w:tcW w:w="3226" w:type="dxa"/>
          </w:tcPr>
          <w:p w14:paraId="1DE48B06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ขาดทุนจากการด้อยค่าเงินลงทุน</w:t>
            </w:r>
          </w:p>
          <w:p w14:paraId="63B62DA2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852" w:type="dxa"/>
          </w:tcPr>
          <w:p w14:paraId="5F01927E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5DC22A" w14:textId="379D3B3A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62F2DE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EEAFA8" w14:textId="48D69712" w:rsidR="00121D14" w:rsidRPr="00C54BFA" w:rsidRDefault="00121D14" w:rsidP="00121D1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D5972D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155658" w14:textId="7884844D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E1BE7" w14:textId="77777777" w:rsidR="00121D14" w:rsidRPr="001354B4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EA12DA9" w14:textId="13BD3862" w:rsidR="00121D14" w:rsidRPr="00C54BFA" w:rsidRDefault="009342F1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13,456</w:t>
            </w:r>
          </w:p>
        </w:tc>
        <w:tc>
          <w:tcPr>
            <w:tcW w:w="283" w:type="dxa"/>
          </w:tcPr>
          <w:p w14:paraId="586168F9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C04FFF9" w14:textId="0480658E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7,091</w:t>
            </w:r>
          </w:p>
        </w:tc>
      </w:tr>
      <w:tr w:rsidR="00121D14" w:rsidRPr="00C54BFA" w14:paraId="0C3B2850" w14:textId="77777777" w:rsidTr="004F22AB">
        <w:tc>
          <w:tcPr>
            <w:tcW w:w="3226" w:type="dxa"/>
          </w:tcPr>
          <w:p w14:paraId="6C7DF3A7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52" w:type="dxa"/>
          </w:tcPr>
          <w:p w14:paraId="36F94F25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4275B29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55E137D" w14:textId="4A2095BC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54,</w:t>
            </w:r>
            <w:r w:rsidR="009A06A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241</w:t>
            </w:r>
          </w:p>
        </w:tc>
        <w:tc>
          <w:tcPr>
            <w:tcW w:w="283" w:type="dxa"/>
            <w:shd w:val="clear" w:color="auto" w:fill="auto"/>
          </w:tcPr>
          <w:p w14:paraId="551E5C1B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C04C68" w14:textId="09C56CFE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30,671</w:t>
            </w:r>
          </w:p>
        </w:tc>
        <w:tc>
          <w:tcPr>
            <w:tcW w:w="236" w:type="dxa"/>
            <w:shd w:val="clear" w:color="auto" w:fill="auto"/>
          </w:tcPr>
          <w:p w14:paraId="543FE807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32B541DD" w14:textId="56FD5096" w:rsidR="00121D14" w:rsidRPr="00C54BFA" w:rsidRDefault="009A06A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47,342</w:t>
            </w:r>
          </w:p>
        </w:tc>
        <w:tc>
          <w:tcPr>
            <w:tcW w:w="283" w:type="dxa"/>
          </w:tcPr>
          <w:p w14:paraId="6EAC95A5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F5DD64" w14:textId="32CCD3AC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 w:rsidRPr="001354B4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35,893</w:t>
            </w:r>
          </w:p>
        </w:tc>
      </w:tr>
      <w:tr w:rsidR="00121D14" w:rsidRPr="00C54BFA" w14:paraId="2121A197" w14:textId="77777777" w:rsidTr="004F22AB">
        <w:tc>
          <w:tcPr>
            <w:tcW w:w="3226" w:type="dxa"/>
          </w:tcPr>
          <w:p w14:paraId="54863697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</w:t>
            </w:r>
          </w:p>
        </w:tc>
        <w:tc>
          <w:tcPr>
            <w:tcW w:w="852" w:type="dxa"/>
          </w:tcPr>
          <w:p w14:paraId="3BE91B2B" w14:textId="77777777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90F5483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shd w:val="clear" w:color="auto" w:fill="auto"/>
          </w:tcPr>
          <w:p w14:paraId="78C41211" w14:textId="04E10F29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4F60107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921DEB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9298F0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2F01FD7D" w14:textId="77777777" w:rsidR="00121D14" w:rsidRPr="00C54BFA" w:rsidRDefault="00121D1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283" w:type="dxa"/>
          </w:tcPr>
          <w:p w14:paraId="7A667721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F51B35" w14:textId="77777777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</w:p>
        </w:tc>
      </w:tr>
      <w:tr w:rsidR="00121D14" w:rsidRPr="00C54BFA" w14:paraId="79CA552B" w14:textId="77777777" w:rsidTr="004F22AB">
        <w:tc>
          <w:tcPr>
            <w:tcW w:w="4078" w:type="dxa"/>
            <w:gridSpan w:val="2"/>
          </w:tcPr>
          <w:p w14:paraId="0EC3E2B5" w14:textId="05FEDCE1" w:rsidR="00121D14" w:rsidRPr="00C54BFA" w:rsidRDefault="00121D14" w:rsidP="0012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01D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จำหน่ายและค่าใช้จ่าย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ในการบริหาร </w:t>
            </w:r>
          </w:p>
        </w:tc>
        <w:tc>
          <w:tcPr>
            <w:tcW w:w="283" w:type="dxa"/>
            <w:shd w:val="clear" w:color="auto" w:fill="auto"/>
          </w:tcPr>
          <w:p w14:paraId="192D9326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0BDCF70C" w14:textId="7A25F5E5" w:rsidR="00121D14" w:rsidRPr="00C54BFA" w:rsidRDefault="009A06A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138,015</w:t>
            </w:r>
          </w:p>
        </w:tc>
        <w:tc>
          <w:tcPr>
            <w:tcW w:w="283" w:type="dxa"/>
            <w:shd w:val="clear" w:color="auto" w:fill="auto"/>
          </w:tcPr>
          <w:p w14:paraId="36FE512A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7C8EE0" w14:textId="04B4ECA9" w:rsidR="00121D14" w:rsidRPr="00C54BFA" w:rsidRDefault="00121D14" w:rsidP="00121D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270,733</w:t>
            </w:r>
          </w:p>
        </w:tc>
        <w:tc>
          <w:tcPr>
            <w:tcW w:w="236" w:type="dxa"/>
            <w:shd w:val="clear" w:color="auto" w:fill="auto"/>
          </w:tcPr>
          <w:p w14:paraId="26820051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6452EE34" w14:textId="1C734EC6" w:rsidR="00121D14" w:rsidRPr="00C54BFA" w:rsidRDefault="009A06A4" w:rsidP="00121D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95,682</w:t>
            </w:r>
          </w:p>
        </w:tc>
        <w:tc>
          <w:tcPr>
            <w:tcW w:w="283" w:type="dxa"/>
          </w:tcPr>
          <w:p w14:paraId="5C89255E" w14:textId="77777777" w:rsidR="00121D14" w:rsidRPr="00C54BFA" w:rsidRDefault="00121D14" w:rsidP="00121D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46B773F" w14:textId="38F629CB" w:rsidR="00121D14" w:rsidRPr="001354B4" w:rsidRDefault="00121D14" w:rsidP="00121D1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1354B4"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130,738</w:t>
            </w:r>
          </w:p>
        </w:tc>
      </w:tr>
    </w:tbl>
    <w:p w14:paraId="213667AD" w14:textId="77777777" w:rsidR="00A561B9" w:rsidRPr="00C54BFA" w:rsidRDefault="00A561B9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324EA7A" w14:textId="77777777" w:rsidR="007355AC" w:rsidRPr="00C54BFA" w:rsidRDefault="0073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</w:rPr>
        <w:br w:type="page"/>
      </w:r>
    </w:p>
    <w:p w14:paraId="2424FE39" w14:textId="790A738D" w:rsidR="006C3B2A" w:rsidRPr="002D55AB" w:rsidRDefault="006C3B2A" w:rsidP="004F22A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D55A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F9E820F" w14:textId="77777777" w:rsidR="006C3B2A" w:rsidRPr="00C54BFA" w:rsidRDefault="006C3B2A" w:rsidP="004F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 w:hanging="113"/>
        <w:rPr>
          <w:rFonts w:ascii="Angsana New" w:hAnsi="Angsana New"/>
          <w:b/>
          <w:bCs/>
          <w:sz w:val="30"/>
          <w:szCs w:val="30"/>
          <w:cs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46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425"/>
        <w:gridCol w:w="1134"/>
        <w:gridCol w:w="283"/>
        <w:gridCol w:w="1134"/>
        <w:gridCol w:w="284"/>
        <w:gridCol w:w="1134"/>
        <w:gridCol w:w="283"/>
        <w:gridCol w:w="1136"/>
      </w:tblGrid>
      <w:tr w:rsidR="0057264D" w:rsidRPr="00C54BFA" w14:paraId="39DF8643" w14:textId="77777777" w:rsidTr="004F22AB">
        <w:tc>
          <w:tcPr>
            <w:tcW w:w="3652" w:type="dxa"/>
          </w:tcPr>
          <w:p w14:paraId="46986523" w14:textId="77777777" w:rsidR="0057264D" w:rsidRPr="00C54BFA" w:rsidRDefault="0057264D" w:rsidP="00286E6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5F6CCE6C" w14:textId="77777777" w:rsidR="0057264D" w:rsidRPr="00C54BFA" w:rsidRDefault="0057264D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6C37F5D9" w14:textId="00C48368" w:rsidR="0057264D" w:rsidRPr="00C54BFA" w:rsidRDefault="0057264D" w:rsidP="00286E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57264D" w:rsidRPr="00C54BFA" w14:paraId="249D8E0F" w14:textId="77777777" w:rsidTr="004F22AB">
        <w:tc>
          <w:tcPr>
            <w:tcW w:w="3652" w:type="dxa"/>
          </w:tcPr>
          <w:p w14:paraId="19A9E1B4" w14:textId="77777777" w:rsidR="0057264D" w:rsidRPr="00C54BFA" w:rsidRDefault="0057264D" w:rsidP="0057264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25447FD3" w14:textId="77777777" w:rsidR="0057264D" w:rsidRPr="00B23B2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E8756D" w14:textId="24CF45BF" w:rsidR="0057264D" w:rsidRPr="00B23B2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3EDC425" w14:textId="77777777" w:rsidR="0057264D" w:rsidRPr="00B23B2A" w:rsidRDefault="0057264D" w:rsidP="005726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8A8858" w14:textId="3EB37DDD" w:rsidR="0057264D" w:rsidRPr="00B23B2A" w:rsidRDefault="0057264D" w:rsidP="0057264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EF6" w:rsidRPr="00C54BFA" w14:paraId="7A50B0CD" w14:textId="77777777" w:rsidTr="004F22AB">
        <w:tc>
          <w:tcPr>
            <w:tcW w:w="3652" w:type="dxa"/>
          </w:tcPr>
          <w:p w14:paraId="1BE81F40" w14:textId="77777777" w:rsidR="002A1EF6" w:rsidRPr="00C54BFA" w:rsidRDefault="002A1EF6" w:rsidP="002A1EF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3303A255" w14:textId="1F8304E9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7766AE" w14:textId="1A088562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AAE5D8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4077FF" w14:textId="2ACF6113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84" w:type="dxa"/>
          </w:tcPr>
          <w:p w14:paraId="57483406" w14:textId="77777777" w:rsidR="002A1EF6" w:rsidRPr="00C54BFA" w:rsidRDefault="002A1EF6" w:rsidP="002A1EF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00A17A" w14:textId="7D259773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1B3F69E3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ACDF584" w14:textId="5664AFB2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2A1EF6" w:rsidRPr="00C54BFA" w14:paraId="26E9ECD4" w14:textId="77777777" w:rsidTr="004F22AB">
        <w:tc>
          <w:tcPr>
            <w:tcW w:w="3652" w:type="dxa"/>
          </w:tcPr>
          <w:p w14:paraId="75CA9D61" w14:textId="77777777" w:rsidR="002A1EF6" w:rsidRPr="00C54BFA" w:rsidRDefault="002A1EF6" w:rsidP="002A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25" w:type="dxa"/>
          </w:tcPr>
          <w:p w14:paraId="79049822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4D4C82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07CF050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1C2C25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7D63D51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FB16E9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AA8AE3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89F00AF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EF6" w:rsidRPr="00C54BFA" w14:paraId="09D641FE" w14:textId="77777777" w:rsidTr="004F22AB">
        <w:tc>
          <w:tcPr>
            <w:tcW w:w="3652" w:type="dxa"/>
          </w:tcPr>
          <w:p w14:paraId="772F3DC8" w14:textId="77777777" w:rsidR="002A1EF6" w:rsidRPr="00C54BFA" w:rsidRDefault="002A1EF6" w:rsidP="002A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</w:tcPr>
          <w:p w14:paraId="6A620768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C31465" w14:textId="651FFBC9" w:rsidR="002A1EF6" w:rsidRPr="00C54BFA" w:rsidRDefault="00634901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FF24AF2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32011B" w14:textId="55F094C9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2,493</w:t>
            </w:r>
          </w:p>
        </w:tc>
        <w:tc>
          <w:tcPr>
            <w:tcW w:w="284" w:type="dxa"/>
          </w:tcPr>
          <w:p w14:paraId="22611E76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DA4A72" w14:textId="3A6D8CB7" w:rsidR="002A1EF6" w:rsidRPr="00C54BFA" w:rsidRDefault="002D55AB" w:rsidP="00B16A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B66A606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BFBE6E8" w14:textId="1318CA99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A1EF6" w:rsidRPr="00C54BFA" w14:paraId="760D6504" w14:textId="77777777" w:rsidTr="004F22AB">
        <w:tc>
          <w:tcPr>
            <w:tcW w:w="3652" w:type="dxa"/>
          </w:tcPr>
          <w:p w14:paraId="7BAE713B" w14:textId="77777777" w:rsidR="002A1EF6" w:rsidRPr="00C54BFA" w:rsidRDefault="002A1EF6" w:rsidP="002A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E3ADAF8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EF43B8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005CBC7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675447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1C191078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999BEC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7FF556D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97CDBE9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EF6" w:rsidRPr="00C54BFA" w14:paraId="43F8450F" w14:textId="77777777" w:rsidTr="004F22AB">
        <w:tc>
          <w:tcPr>
            <w:tcW w:w="3652" w:type="dxa"/>
          </w:tcPr>
          <w:p w14:paraId="7AE92F74" w14:textId="77777777" w:rsidR="002A1EF6" w:rsidRPr="00C54BFA" w:rsidRDefault="002A1EF6" w:rsidP="002A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25" w:type="dxa"/>
          </w:tcPr>
          <w:p w14:paraId="5ECE6FA6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09E0C8C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A541726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08E0CD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AA4E3B4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2C031F3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2493503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4D835F9F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EF6" w:rsidRPr="00C54BFA" w14:paraId="16CC00EE" w14:textId="77777777" w:rsidTr="004F22AB">
        <w:tc>
          <w:tcPr>
            <w:tcW w:w="3652" w:type="dxa"/>
          </w:tcPr>
          <w:p w14:paraId="267E2951" w14:textId="77777777" w:rsidR="002A1EF6" w:rsidRPr="00C54BFA" w:rsidRDefault="002A1EF6" w:rsidP="002A1EF6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25" w:type="dxa"/>
          </w:tcPr>
          <w:p w14:paraId="5103CC3C" w14:textId="3E6E10B0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19BF0266" w14:textId="534A4CDF" w:rsidR="002A1EF6" w:rsidRPr="00C54BFA" w:rsidRDefault="00583D2A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2,051</w:t>
            </w:r>
          </w:p>
        </w:tc>
        <w:tc>
          <w:tcPr>
            <w:tcW w:w="283" w:type="dxa"/>
          </w:tcPr>
          <w:p w14:paraId="4FCBCC69" w14:textId="77777777" w:rsidR="002A1EF6" w:rsidRPr="00C54BFA" w:rsidRDefault="002A1EF6" w:rsidP="002C3BF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6DAB50" w14:textId="6211E3EE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13,601</w:t>
            </w:r>
          </w:p>
        </w:tc>
        <w:tc>
          <w:tcPr>
            <w:tcW w:w="284" w:type="dxa"/>
          </w:tcPr>
          <w:p w14:paraId="02520DBC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0E58777" w14:textId="0F520E25" w:rsidR="002A1EF6" w:rsidRPr="00C54BFA" w:rsidRDefault="002D55AB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283" w:type="dxa"/>
          </w:tcPr>
          <w:p w14:paraId="208AB37B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4143899" w14:textId="42066D8E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18,488</w:t>
            </w:r>
          </w:p>
        </w:tc>
      </w:tr>
      <w:tr w:rsidR="002A1EF6" w:rsidRPr="00C54BFA" w14:paraId="30846D7C" w14:textId="77777777" w:rsidTr="004F22AB">
        <w:tc>
          <w:tcPr>
            <w:tcW w:w="3652" w:type="dxa"/>
          </w:tcPr>
          <w:p w14:paraId="614DB0EE" w14:textId="0CDAD2A6" w:rsidR="002A1EF6" w:rsidRPr="00C54BFA" w:rsidRDefault="002A1EF6" w:rsidP="002A1EF6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425" w:type="dxa"/>
          </w:tcPr>
          <w:p w14:paraId="7C898887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479CBA" w14:textId="254C4ED5" w:rsidR="002A1EF6" w:rsidRPr="00C54BFA" w:rsidRDefault="00634901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5464D0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AC3FDB" w14:textId="453119C2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1,191</w:t>
            </w:r>
          </w:p>
        </w:tc>
        <w:tc>
          <w:tcPr>
            <w:tcW w:w="284" w:type="dxa"/>
          </w:tcPr>
          <w:p w14:paraId="001A6232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35BD08" w14:textId="5CC7F68E" w:rsidR="002A1EF6" w:rsidRPr="00C54BFA" w:rsidRDefault="002D55AB" w:rsidP="00B16A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BA19D79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222EA54" w14:textId="6D0DDA60" w:rsidR="002A1EF6" w:rsidRPr="00C54BFA" w:rsidRDefault="002A1EF6" w:rsidP="00B16A4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1EF6" w:rsidRPr="00C54BFA" w14:paraId="089F59CC" w14:textId="77777777" w:rsidTr="004F22AB">
        <w:tc>
          <w:tcPr>
            <w:tcW w:w="3652" w:type="dxa"/>
          </w:tcPr>
          <w:p w14:paraId="0A7F9205" w14:textId="4F42C532" w:rsidR="002A1EF6" w:rsidRPr="00C54BFA" w:rsidRDefault="002A1EF6" w:rsidP="002C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รวมภาษีเงินได้รอการตัดบัญชี </w:t>
            </w:r>
          </w:p>
        </w:tc>
        <w:tc>
          <w:tcPr>
            <w:tcW w:w="425" w:type="dxa"/>
          </w:tcPr>
          <w:p w14:paraId="5B118383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F0D2F" w14:textId="4B9D0758" w:rsidR="002A1EF6" w:rsidRPr="00C54BFA" w:rsidRDefault="00583D2A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2,051</w:t>
            </w:r>
          </w:p>
        </w:tc>
        <w:tc>
          <w:tcPr>
            <w:tcW w:w="283" w:type="dxa"/>
          </w:tcPr>
          <w:p w14:paraId="72D9A0AF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F646E6" w14:textId="6E90B8BF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14,792</w:t>
            </w:r>
          </w:p>
        </w:tc>
        <w:tc>
          <w:tcPr>
            <w:tcW w:w="284" w:type="dxa"/>
          </w:tcPr>
          <w:p w14:paraId="000A99A2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988B" w14:textId="322F5F69" w:rsidR="002A1EF6" w:rsidRPr="00C54BFA" w:rsidRDefault="002D55AB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283" w:type="dxa"/>
          </w:tcPr>
          <w:p w14:paraId="784CEB47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9EB0804" w14:textId="0195D3E6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18,488</w:t>
            </w:r>
          </w:p>
        </w:tc>
      </w:tr>
      <w:tr w:rsidR="002A1EF6" w:rsidRPr="00C54BFA" w14:paraId="75584FAF" w14:textId="77777777" w:rsidTr="004F22AB">
        <w:tc>
          <w:tcPr>
            <w:tcW w:w="3652" w:type="dxa"/>
          </w:tcPr>
          <w:p w14:paraId="69DCED1F" w14:textId="77777777" w:rsidR="002A1EF6" w:rsidRPr="00C54BFA" w:rsidRDefault="002A1EF6" w:rsidP="002A1EF6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5B81C0B6" w14:textId="77777777" w:rsidR="002A1EF6" w:rsidRPr="00C54BFA" w:rsidRDefault="002A1EF6" w:rsidP="002A1E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CAE906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525A5C07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895201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21BEBED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368472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A83B660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9F84ABE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A1EF6" w:rsidRPr="00C54BFA" w14:paraId="6FF39A86" w14:textId="77777777" w:rsidTr="004F22AB">
        <w:tc>
          <w:tcPr>
            <w:tcW w:w="3652" w:type="dxa"/>
          </w:tcPr>
          <w:p w14:paraId="2B4C588B" w14:textId="77777777" w:rsidR="002A1EF6" w:rsidRPr="00C54BFA" w:rsidRDefault="002A1EF6" w:rsidP="002A1EF6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25" w:type="dxa"/>
          </w:tcPr>
          <w:p w14:paraId="2AED9B2C" w14:textId="77777777" w:rsidR="002A1EF6" w:rsidRPr="00C54BFA" w:rsidRDefault="002A1EF6" w:rsidP="002A1E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866B62E" w14:textId="54A38F6F" w:rsidR="002A1EF6" w:rsidRPr="00C54BFA" w:rsidRDefault="00583D2A" w:rsidP="005B4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2,051</w:t>
            </w:r>
          </w:p>
        </w:tc>
        <w:tc>
          <w:tcPr>
            <w:tcW w:w="283" w:type="dxa"/>
          </w:tcPr>
          <w:p w14:paraId="176802B1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C3BFD12" w14:textId="15F2F201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17,285</w:t>
            </w:r>
          </w:p>
        </w:tc>
        <w:tc>
          <w:tcPr>
            <w:tcW w:w="284" w:type="dxa"/>
          </w:tcPr>
          <w:p w14:paraId="74685AED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275298F" w14:textId="6FABFF65" w:rsidR="002A1EF6" w:rsidRPr="00C54BFA" w:rsidRDefault="002D55AB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283" w:type="dxa"/>
          </w:tcPr>
          <w:p w14:paraId="43C84FB4" w14:textId="77777777" w:rsidR="002A1EF6" w:rsidRPr="00C54BFA" w:rsidRDefault="002A1EF6" w:rsidP="00B16A4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6A696C9" w14:textId="45CB19C2" w:rsidR="002A1EF6" w:rsidRPr="00C54BFA" w:rsidRDefault="002A1EF6" w:rsidP="00B16A4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18,488</w:t>
            </w:r>
          </w:p>
        </w:tc>
      </w:tr>
    </w:tbl>
    <w:p w14:paraId="6F7BEA1B" w14:textId="5C0FC83E" w:rsidR="001C2747" w:rsidRDefault="001C2747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24CD841" w14:textId="441F270C" w:rsidR="006C3B2A" w:rsidRPr="00C54BFA" w:rsidRDefault="006C3B2A" w:rsidP="002C3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5" w:firstLine="426"/>
        <w:jc w:val="both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page" w:tblpX="1536" w:tblpY="212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6"/>
        <w:gridCol w:w="913"/>
        <w:gridCol w:w="178"/>
        <w:gridCol w:w="956"/>
        <w:gridCol w:w="178"/>
        <w:gridCol w:w="956"/>
        <w:gridCol w:w="178"/>
        <w:gridCol w:w="814"/>
        <w:gridCol w:w="178"/>
        <w:gridCol w:w="956"/>
        <w:gridCol w:w="178"/>
        <w:gridCol w:w="1035"/>
      </w:tblGrid>
      <w:tr w:rsidR="006C3B2A" w:rsidRPr="00C54BFA" w14:paraId="16A781A0" w14:textId="77777777" w:rsidTr="004F22AB">
        <w:trPr>
          <w:cantSplit/>
        </w:trPr>
        <w:tc>
          <w:tcPr>
            <w:tcW w:w="2836" w:type="dxa"/>
          </w:tcPr>
          <w:p w14:paraId="2910E9FD" w14:textId="77777777" w:rsidR="006C3B2A" w:rsidRPr="00C54BFA" w:rsidRDefault="006C3B2A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78"/>
              </w:tabs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0" w:type="dxa"/>
            <w:gridSpan w:val="11"/>
            <w:vAlign w:val="bottom"/>
          </w:tcPr>
          <w:p w14:paraId="08ED677B" w14:textId="137452CF" w:rsidR="006C3B2A" w:rsidRPr="00C54BFA" w:rsidRDefault="00BD3C8D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BD3C8D" w:rsidRPr="00C54BFA" w14:paraId="6C7D6805" w14:textId="77777777" w:rsidTr="004F22AB">
        <w:trPr>
          <w:cantSplit/>
        </w:trPr>
        <w:tc>
          <w:tcPr>
            <w:tcW w:w="2836" w:type="dxa"/>
          </w:tcPr>
          <w:p w14:paraId="244F8AAE" w14:textId="77777777" w:rsidR="00BD3C8D" w:rsidRPr="00C54BFA" w:rsidRDefault="00BD3C8D" w:rsidP="004F22AB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0" w:type="dxa"/>
            <w:gridSpan w:val="11"/>
            <w:vAlign w:val="bottom"/>
          </w:tcPr>
          <w:p w14:paraId="1A87F2E1" w14:textId="5238E2B0" w:rsidR="00BD3C8D" w:rsidRPr="00B23B2A" w:rsidRDefault="00BD3C8D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232F4" w:rsidRPr="00C54BFA" w14:paraId="2F7D8072" w14:textId="77777777" w:rsidTr="004F22AB">
        <w:trPr>
          <w:cantSplit/>
        </w:trPr>
        <w:tc>
          <w:tcPr>
            <w:tcW w:w="2836" w:type="dxa"/>
          </w:tcPr>
          <w:p w14:paraId="3324837C" w14:textId="77777777" w:rsidR="007232F4" w:rsidRPr="00C54BFA" w:rsidRDefault="007232F4" w:rsidP="004F22AB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1" w:type="dxa"/>
            <w:gridSpan w:val="5"/>
            <w:vAlign w:val="bottom"/>
          </w:tcPr>
          <w:p w14:paraId="39B32E5A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00A4F6E" w14:textId="30609E76" w:rsidR="007232F4" w:rsidRPr="00C54BFA" w:rsidRDefault="007232F4" w:rsidP="004F22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61" w:type="dxa"/>
            <w:gridSpan w:val="5"/>
            <w:vAlign w:val="bottom"/>
          </w:tcPr>
          <w:p w14:paraId="1DC87D59" w14:textId="7AB9438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232F4">
              <w:rPr>
                <w:rFonts w:ascii="Angsana New" w:hAnsi="Angsana New"/>
                <w:sz w:val="30"/>
                <w:szCs w:val="30"/>
                <w:lang w:bidi="th-TH"/>
              </w:rPr>
              <w:t>2562</w:t>
            </w:r>
          </w:p>
        </w:tc>
      </w:tr>
      <w:tr w:rsidR="007232F4" w:rsidRPr="00C54BFA" w14:paraId="5978D27F" w14:textId="77777777" w:rsidTr="004F22AB">
        <w:trPr>
          <w:cantSplit/>
        </w:trPr>
        <w:tc>
          <w:tcPr>
            <w:tcW w:w="2836" w:type="dxa"/>
          </w:tcPr>
          <w:p w14:paraId="7CB56955" w14:textId="77777777" w:rsidR="007232F4" w:rsidRPr="00C54BFA" w:rsidRDefault="007232F4" w:rsidP="004F22AB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696CC80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230369E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3EAC4FB9" w14:textId="77777777" w:rsidR="007232F4" w:rsidRPr="00C54BFA" w:rsidRDefault="007232F4" w:rsidP="004F22A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737B3DA7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9F91A84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</w:tcPr>
          <w:p w14:paraId="447B14B1" w14:textId="77777777" w:rsidR="007232F4" w:rsidRPr="00C54BFA" w:rsidRDefault="007232F4" w:rsidP="004F22A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D5CE8ED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0608D22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31344AA" w14:textId="77777777" w:rsidR="007232F4" w:rsidRPr="00C54BFA" w:rsidRDefault="007232F4" w:rsidP="004F22A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453E1C80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AD84652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0EA03D" w14:textId="77777777" w:rsidR="007232F4" w:rsidRPr="00C54BFA" w:rsidRDefault="007232F4" w:rsidP="004F22A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0A262618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ค่าใช้จ่าย </w:t>
            </w:r>
          </w:p>
          <w:p w14:paraId="749029B4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599CC710" w14:textId="77777777" w:rsidR="007232F4" w:rsidRPr="00C54BFA" w:rsidRDefault="007232F4" w:rsidP="004F22A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6EAD77E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A59FE2D" w14:textId="77777777" w:rsidR="007232F4" w:rsidRPr="00C54BFA" w:rsidRDefault="007232F4" w:rsidP="004F22A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232F4" w:rsidRPr="00C54BFA" w14:paraId="14F7D49E" w14:textId="77777777" w:rsidTr="004F22AB">
        <w:trPr>
          <w:cantSplit/>
        </w:trPr>
        <w:tc>
          <w:tcPr>
            <w:tcW w:w="2836" w:type="dxa"/>
          </w:tcPr>
          <w:p w14:paraId="2163C653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1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0BBC220A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1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หน่วยงานในต่างประเทศ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B72A2D6" w14:textId="439C056E" w:rsidR="007232F4" w:rsidRPr="00C54BFA" w:rsidRDefault="00393F2C" w:rsidP="004F22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DDD758" w14:textId="77777777" w:rsidR="007232F4" w:rsidRPr="00C54BFA" w:rsidRDefault="007232F4" w:rsidP="004F22A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49AF826" w14:textId="1C489389" w:rsidR="007232F4" w:rsidRPr="00C54BFA" w:rsidRDefault="00393F2C" w:rsidP="004F22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82EB7F3" w14:textId="77777777" w:rsidR="007232F4" w:rsidRPr="00C54BFA" w:rsidRDefault="007232F4" w:rsidP="004F22A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9B73CC6" w14:textId="2EFC2FD0" w:rsidR="007232F4" w:rsidRPr="00C54BFA" w:rsidRDefault="00393F2C" w:rsidP="004F22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A34866" w14:textId="77777777" w:rsidR="007232F4" w:rsidRPr="00C54BFA" w:rsidRDefault="007232F4" w:rsidP="004F22A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41D7468" w14:textId="0C0EF4F1" w:rsidR="007232F4" w:rsidRPr="00C54BFA" w:rsidRDefault="007232F4" w:rsidP="004F22A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077D4B" w14:textId="77777777" w:rsidR="007232F4" w:rsidRPr="00C54BFA" w:rsidRDefault="007232F4" w:rsidP="004F22A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3F5E72F9" w14:textId="481BE5F1" w:rsidR="007232F4" w:rsidRPr="00C54BFA" w:rsidRDefault="007232F4" w:rsidP="004F22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6D944C" w14:textId="77777777" w:rsidR="007232F4" w:rsidRPr="00C54BFA" w:rsidRDefault="007232F4" w:rsidP="004F22A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vAlign w:val="bottom"/>
          </w:tcPr>
          <w:p w14:paraId="77D08128" w14:textId="1FC0D95A" w:rsidR="007232F4" w:rsidRPr="00C54BFA" w:rsidRDefault="007232F4" w:rsidP="004F22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32F4" w:rsidRPr="00C54BFA" w14:paraId="13B3D35B" w14:textId="77777777" w:rsidTr="004F22AB">
        <w:trPr>
          <w:cantSplit/>
          <w:trHeight w:val="765"/>
        </w:trPr>
        <w:tc>
          <w:tcPr>
            <w:tcW w:w="2836" w:type="dxa"/>
          </w:tcPr>
          <w:p w14:paraId="7B7C5CFF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1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8A130" w14:textId="53892394" w:rsidR="007232F4" w:rsidRPr="00C54BFA" w:rsidRDefault="00393F2C" w:rsidP="004F22A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F1CA6B2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E90A" w14:textId="2750ACE3" w:rsidR="007232F4" w:rsidRPr="00C54BFA" w:rsidRDefault="00393F2C" w:rsidP="004F22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7FC72D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8667" w14:textId="1BC31BA0" w:rsidR="007232F4" w:rsidRPr="00C54BFA" w:rsidRDefault="00393F2C" w:rsidP="004F22A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2BC009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472EFF7" w14:textId="100ACFFB" w:rsidR="007232F4" w:rsidRPr="00C54BFA" w:rsidRDefault="007232F4" w:rsidP="004F22A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3,653</w:t>
            </w:r>
          </w:p>
        </w:tc>
        <w:tc>
          <w:tcPr>
            <w:tcW w:w="178" w:type="dxa"/>
          </w:tcPr>
          <w:p w14:paraId="586CA747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B5A32BF" w14:textId="7BB6185E" w:rsidR="007232F4" w:rsidRPr="00C54BFA" w:rsidRDefault="007232F4" w:rsidP="004F22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178" w:type="dxa"/>
          </w:tcPr>
          <w:p w14:paraId="2E59AF11" w14:textId="77777777" w:rsidR="007232F4" w:rsidRPr="00C54BFA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F5A3BC6" w14:textId="1ACF8088" w:rsidR="007232F4" w:rsidRPr="00C54BFA" w:rsidRDefault="007232F4" w:rsidP="004F22AB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2,922</w:t>
            </w:r>
          </w:p>
        </w:tc>
      </w:tr>
      <w:tr w:rsidR="007232F4" w:rsidRPr="00C54BFA" w14:paraId="270E8C12" w14:textId="77777777" w:rsidTr="004F22AB">
        <w:trPr>
          <w:cantSplit/>
        </w:trPr>
        <w:tc>
          <w:tcPr>
            <w:tcW w:w="2836" w:type="dxa"/>
          </w:tcPr>
          <w:p w14:paraId="74BFF4EA" w14:textId="77777777" w:rsidR="007232F4" w:rsidRPr="002C3BF9" w:rsidRDefault="007232F4" w:rsidP="004F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1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3B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3B151" w14:textId="4F26BDB4" w:rsidR="007232F4" w:rsidRPr="00C54BFA" w:rsidRDefault="00393F2C" w:rsidP="004F22A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563118" w14:textId="77777777" w:rsidR="007232F4" w:rsidRPr="00C54BFA" w:rsidRDefault="007232F4" w:rsidP="004F22AB">
            <w:pPr>
              <w:pStyle w:val="acctfourfigures"/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60FD6" w14:textId="5D054A31" w:rsidR="007232F4" w:rsidRPr="00C54BFA" w:rsidRDefault="00393F2C" w:rsidP="004F22AB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BA2BFE" w14:textId="77777777" w:rsidR="007232F4" w:rsidRPr="00C54BFA" w:rsidRDefault="007232F4" w:rsidP="004F22AB">
            <w:pPr>
              <w:pStyle w:val="acctfourfigures"/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3D59B" w14:textId="27079388" w:rsidR="007232F4" w:rsidRPr="00C54BFA" w:rsidRDefault="00393F2C" w:rsidP="004F22A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864D96" w14:textId="77777777" w:rsidR="007232F4" w:rsidRPr="00C54BFA" w:rsidRDefault="007232F4" w:rsidP="004F22AB">
            <w:pPr>
              <w:pStyle w:val="acctfourfigures"/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48C2" w14:textId="2173474A" w:rsidR="007232F4" w:rsidRPr="00C54BFA" w:rsidRDefault="007232F4" w:rsidP="004F22A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3,653</w:t>
            </w:r>
          </w:p>
        </w:tc>
        <w:tc>
          <w:tcPr>
            <w:tcW w:w="178" w:type="dxa"/>
            <w:vAlign w:val="bottom"/>
          </w:tcPr>
          <w:p w14:paraId="1D032F71" w14:textId="77777777" w:rsidR="007232F4" w:rsidRPr="00C54BFA" w:rsidRDefault="007232F4" w:rsidP="004F22AB">
            <w:pPr>
              <w:pStyle w:val="acctfourfigures"/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FCA49" w14:textId="52DC79C4" w:rsidR="007232F4" w:rsidRPr="007232F4" w:rsidRDefault="007232F4" w:rsidP="004F22A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32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(731)</w:t>
            </w:r>
          </w:p>
        </w:tc>
        <w:tc>
          <w:tcPr>
            <w:tcW w:w="178" w:type="dxa"/>
          </w:tcPr>
          <w:p w14:paraId="104009E5" w14:textId="77777777" w:rsidR="007232F4" w:rsidRPr="007232F4" w:rsidRDefault="007232F4" w:rsidP="004F22AB">
            <w:pPr>
              <w:pStyle w:val="acctfourfigures"/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9DC20" w14:textId="39AE3F3C" w:rsidR="007232F4" w:rsidRPr="007232F4" w:rsidRDefault="007232F4" w:rsidP="004F22AB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32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2,922</w:t>
            </w:r>
          </w:p>
        </w:tc>
      </w:tr>
    </w:tbl>
    <w:p w14:paraId="74205D36" w14:textId="77777777" w:rsidR="006C3B2A" w:rsidRPr="00C54BF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8A4D62F" w14:textId="77777777" w:rsidR="006C3B2A" w:rsidRPr="00C54BF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6B97C67" w14:textId="77777777" w:rsidR="006C3B2A" w:rsidRPr="00C54BF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14E63F28" w14:textId="77777777" w:rsidR="006C3B2A" w:rsidRPr="00C54BF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0119CCC" w14:textId="77777777" w:rsidR="006C3B2A" w:rsidRPr="00C54BFA" w:rsidRDefault="006C3B2A" w:rsidP="006C3B2A">
      <w:pPr>
        <w:tabs>
          <w:tab w:val="left" w:pos="540"/>
        </w:tabs>
        <w:ind w:left="540" w:right="95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96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2"/>
        <w:gridCol w:w="900"/>
        <w:gridCol w:w="180"/>
        <w:gridCol w:w="990"/>
        <w:gridCol w:w="180"/>
        <w:gridCol w:w="900"/>
        <w:gridCol w:w="180"/>
        <w:gridCol w:w="900"/>
        <w:gridCol w:w="180"/>
        <w:gridCol w:w="976"/>
        <w:gridCol w:w="178"/>
        <w:gridCol w:w="960"/>
      </w:tblGrid>
      <w:tr w:rsidR="006C3B2A" w:rsidRPr="00C54BFA" w14:paraId="38406849" w14:textId="77777777" w:rsidTr="00AA072B">
        <w:trPr>
          <w:cantSplit/>
        </w:trPr>
        <w:tc>
          <w:tcPr>
            <w:tcW w:w="2772" w:type="dxa"/>
          </w:tcPr>
          <w:p w14:paraId="24561E28" w14:textId="77777777" w:rsidR="006C3B2A" w:rsidRPr="00C54BFA" w:rsidRDefault="006C3B2A" w:rsidP="0031024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24" w:type="dxa"/>
            <w:gridSpan w:val="11"/>
            <w:tcBorders>
              <w:bottom w:val="single" w:sz="4" w:space="0" w:color="auto"/>
            </w:tcBorders>
          </w:tcPr>
          <w:p w14:paraId="16CFAD84" w14:textId="70AB1BE6" w:rsidR="006C3B2A" w:rsidRPr="00B23B2A" w:rsidRDefault="001748FE" w:rsidP="0031024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748FE" w:rsidRPr="00C54BFA" w14:paraId="06B78298" w14:textId="77777777" w:rsidTr="00AA072B">
        <w:trPr>
          <w:cantSplit/>
        </w:trPr>
        <w:tc>
          <w:tcPr>
            <w:tcW w:w="2772" w:type="dxa"/>
          </w:tcPr>
          <w:p w14:paraId="7CB752BC" w14:textId="77777777" w:rsidR="001748FE" w:rsidRPr="00C54BFA" w:rsidRDefault="001748FE" w:rsidP="0031024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24" w:type="dxa"/>
            <w:gridSpan w:val="11"/>
            <w:tcBorders>
              <w:bottom w:val="single" w:sz="4" w:space="0" w:color="auto"/>
            </w:tcBorders>
          </w:tcPr>
          <w:p w14:paraId="1FEDF407" w14:textId="799D8930" w:rsidR="001748FE" w:rsidRPr="00B23B2A" w:rsidRDefault="001748FE" w:rsidP="0031024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B2A" w:rsidRPr="00C54BFA" w14:paraId="718A290B" w14:textId="77777777" w:rsidTr="00AA072B">
        <w:trPr>
          <w:cantSplit/>
        </w:trPr>
        <w:tc>
          <w:tcPr>
            <w:tcW w:w="2772" w:type="dxa"/>
          </w:tcPr>
          <w:p w14:paraId="19ED8F5D" w14:textId="77777777" w:rsidR="006C3B2A" w:rsidRPr="00C54BFA" w:rsidRDefault="006C3B2A" w:rsidP="003102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A1AA44" w14:textId="050E2969" w:rsidR="006C3B2A" w:rsidRPr="00C54BFA" w:rsidRDefault="00310243" w:rsidP="003102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5C5F4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A0DD77B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106F49" w14:textId="30AF456D" w:rsidR="006C3B2A" w:rsidRPr="00C54BFA" w:rsidRDefault="00310243" w:rsidP="003102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C5F48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6C3B2A" w:rsidRPr="00C54BFA" w14:paraId="63E57C6F" w14:textId="77777777" w:rsidTr="00AA072B">
        <w:trPr>
          <w:cantSplit/>
        </w:trPr>
        <w:tc>
          <w:tcPr>
            <w:tcW w:w="2772" w:type="dxa"/>
          </w:tcPr>
          <w:p w14:paraId="5C558FEB" w14:textId="77777777" w:rsidR="006C3B2A" w:rsidRPr="00C54BFA" w:rsidRDefault="006C3B2A" w:rsidP="0031024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F0D33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</w:t>
            </w:r>
          </w:p>
          <w:p w14:paraId="7A2A4DC4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3F65C27" w14:textId="77777777" w:rsidR="006C3B2A" w:rsidRPr="00C54BFA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A190F" w14:textId="77777777" w:rsidR="006C3B2A" w:rsidRPr="00C54BFA" w:rsidRDefault="006E007B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</w:t>
            </w:r>
            <w:r w:rsidR="006C3B2A"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E04CF0" w14:textId="77777777" w:rsidR="006C3B2A" w:rsidRPr="00C54BFA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449A8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9BAB443" w14:textId="77777777" w:rsidR="006C3B2A" w:rsidRPr="00C54BFA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A21620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737B4C6" w14:textId="77777777" w:rsidR="006C3B2A" w:rsidRPr="00C54BFA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EE007" w14:textId="77777777" w:rsidR="006E007B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ค่าใช้จ่าย </w:t>
            </w:r>
          </w:p>
          <w:p w14:paraId="6E854D0C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AE9C3C4" w14:textId="77777777" w:rsidR="006C3B2A" w:rsidRPr="00C54BFA" w:rsidRDefault="006C3B2A" w:rsidP="0031024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4507FA2A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4ED6E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C5F48" w:rsidRPr="00C54BFA" w14:paraId="7D798C40" w14:textId="77777777" w:rsidTr="00AA072B">
        <w:trPr>
          <w:cantSplit/>
        </w:trPr>
        <w:tc>
          <w:tcPr>
            <w:tcW w:w="2772" w:type="dxa"/>
          </w:tcPr>
          <w:p w14:paraId="2CB43C17" w14:textId="77777777" w:rsidR="005C5F48" w:rsidRPr="00C54BFA" w:rsidRDefault="005C5F48" w:rsidP="005C5F48">
            <w:pPr>
              <w:spacing w:line="240" w:lineRule="auto"/>
              <w:ind w:left="18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720FA8" w14:textId="785CE05B" w:rsidR="005C5F48" w:rsidRPr="00C54BFA" w:rsidRDefault="00A83FA2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CF5694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94E98" w14:textId="1E17EE5C" w:rsidR="005C5F48" w:rsidRPr="00C54BFA" w:rsidRDefault="00A83FA2" w:rsidP="00A83FA2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890D76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D6459B" w14:textId="171FF719" w:rsidR="005C5F48" w:rsidRPr="00C54BFA" w:rsidRDefault="00A83FA2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3907B4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E9474D" w14:textId="34C76939" w:rsidR="005C5F48" w:rsidRPr="00C54BFA" w:rsidRDefault="005C5F48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4,045</w:t>
            </w:r>
          </w:p>
        </w:tc>
        <w:tc>
          <w:tcPr>
            <w:tcW w:w="180" w:type="dxa"/>
          </w:tcPr>
          <w:p w14:paraId="5A6136AE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vAlign w:val="bottom"/>
          </w:tcPr>
          <w:p w14:paraId="5E7B85A7" w14:textId="2017830D" w:rsidR="005C5F48" w:rsidRPr="00C54BFA" w:rsidRDefault="005C5F48" w:rsidP="00A83FA2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(809)</w:t>
            </w:r>
          </w:p>
        </w:tc>
        <w:tc>
          <w:tcPr>
            <w:tcW w:w="178" w:type="dxa"/>
          </w:tcPr>
          <w:p w14:paraId="43C34CB5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36628AF4" w14:textId="66F8620B" w:rsidR="005C5F48" w:rsidRPr="00C54BFA" w:rsidRDefault="005C5F48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3,236</w:t>
            </w:r>
          </w:p>
        </w:tc>
      </w:tr>
      <w:tr w:rsidR="005C5F48" w:rsidRPr="00C54BFA" w14:paraId="7AF12070" w14:textId="77777777" w:rsidTr="00AA072B">
        <w:trPr>
          <w:cantSplit/>
        </w:trPr>
        <w:tc>
          <w:tcPr>
            <w:tcW w:w="2772" w:type="dxa"/>
          </w:tcPr>
          <w:p w14:paraId="21DB923F" w14:textId="77777777" w:rsidR="005C5F48" w:rsidRPr="00C54BFA" w:rsidRDefault="005C5F48" w:rsidP="005C5F48">
            <w:pPr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862FC8" w14:textId="40572BFC" w:rsidR="005C5F48" w:rsidRPr="00C54BFA" w:rsidRDefault="00A83FA2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E41500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678E5" w14:textId="6B3F3B56" w:rsidR="005C5F48" w:rsidRPr="00C54BFA" w:rsidRDefault="00A83FA2" w:rsidP="00A83FA2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589F23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DF986" w14:textId="73D43572" w:rsidR="005C5F48" w:rsidRPr="00C54BFA" w:rsidRDefault="00A83FA2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BA7499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1982" w14:textId="6FAF6122" w:rsidR="005C5F48" w:rsidRPr="00C54BFA" w:rsidRDefault="005C5F48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4,045</w:t>
            </w:r>
          </w:p>
        </w:tc>
        <w:tc>
          <w:tcPr>
            <w:tcW w:w="180" w:type="dxa"/>
          </w:tcPr>
          <w:p w14:paraId="14973086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D432D" w14:textId="2895515B" w:rsidR="005C5F48" w:rsidRPr="00C54BFA" w:rsidRDefault="005C5F48" w:rsidP="00A83FA2">
            <w:pPr>
              <w:pStyle w:val="acctfourfigures"/>
              <w:tabs>
                <w:tab w:val="clear" w:pos="765"/>
                <w:tab w:val="decimal" w:pos="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(809)</w:t>
            </w:r>
          </w:p>
        </w:tc>
        <w:tc>
          <w:tcPr>
            <w:tcW w:w="178" w:type="dxa"/>
          </w:tcPr>
          <w:p w14:paraId="6E76C0B1" w14:textId="77777777" w:rsidR="005C5F48" w:rsidRPr="00C54BFA" w:rsidRDefault="005C5F48" w:rsidP="00A8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B365B" w14:textId="672C7D2B" w:rsidR="005C5F48" w:rsidRPr="00C54BFA" w:rsidRDefault="005C5F48" w:rsidP="00A83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3,236</w:t>
            </w:r>
          </w:p>
        </w:tc>
      </w:tr>
    </w:tbl>
    <w:p w14:paraId="4DF3155E" w14:textId="12E0D502" w:rsidR="006C3B2A" w:rsidRPr="00C54BFA" w:rsidRDefault="006C3B2A" w:rsidP="004F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 w:right="96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321" w:type="dxa"/>
        <w:tblInd w:w="42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851"/>
        <w:gridCol w:w="283"/>
        <w:gridCol w:w="993"/>
        <w:gridCol w:w="283"/>
        <w:gridCol w:w="884"/>
        <w:gridCol w:w="250"/>
        <w:gridCol w:w="992"/>
      </w:tblGrid>
      <w:tr w:rsidR="006C3B2A" w:rsidRPr="00C54BFA" w14:paraId="68B71F99" w14:textId="77777777" w:rsidTr="004F22AB">
        <w:tc>
          <w:tcPr>
            <w:tcW w:w="4785" w:type="dxa"/>
            <w:shd w:val="clear" w:color="auto" w:fill="auto"/>
          </w:tcPr>
          <w:p w14:paraId="4B3C0FC7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361B03" w14:textId="7054F896" w:rsidR="006C3B2A" w:rsidRPr="00B23B2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1748FE" w:rsidRPr="00C54BFA" w14:paraId="19934EF5" w14:textId="77777777" w:rsidTr="004F22AB">
        <w:tc>
          <w:tcPr>
            <w:tcW w:w="4785" w:type="dxa"/>
            <w:shd w:val="clear" w:color="auto" w:fill="auto"/>
          </w:tcPr>
          <w:p w14:paraId="3037E539" w14:textId="77777777" w:rsidR="001748FE" w:rsidRPr="00C54BF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6194B8" w14:textId="4B07E2D3" w:rsidR="001748FE" w:rsidRPr="00B23B2A" w:rsidRDefault="001748FE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6C3B2A" w:rsidRPr="00C54BFA" w14:paraId="0CBA66C2" w14:textId="77777777" w:rsidTr="004F22AB">
        <w:tc>
          <w:tcPr>
            <w:tcW w:w="4785" w:type="dxa"/>
            <w:shd w:val="clear" w:color="auto" w:fill="auto"/>
          </w:tcPr>
          <w:p w14:paraId="544424CB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7562" w14:textId="397B73C1" w:rsidR="006C3B2A" w:rsidRPr="00C54BFA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C5F48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8112F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81715" w14:textId="3E762990" w:rsidR="006C3B2A" w:rsidRPr="00C54BFA" w:rsidRDefault="00310243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C5F4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6C3B2A" w:rsidRPr="00C54BFA" w14:paraId="05E19478" w14:textId="77777777" w:rsidTr="004F22AB">
        <w:tc>
          <w:tcPr>
            <w:tcW w:w="4785" w:type="dxa"/>
            <w:shd w:val="clear" w:color="auto" w:fill="auto"/>
          </w:tcPr>
          <w:p w14:paraId="6604EA0E" w14:textId="77777777" w:rsidR="006C3B2A" w:rsidRPr="00C54BFA" w:rsidRDefault="006C3B2A" w:rsidP="00FF5BC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940329" w14:textId="77777777" w:rsidR="006C3B2A" w:rsidRPr="00C54BF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A4A2132" w14:textId="77777777" w:rsidR="006C3B2A" w:rsidRPr="00C54BF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E86B30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2D572A" w14:textId="6F5A452E" w:rsidR="006C3B2A" w:rsidRPr="00C54BFA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75D287" w14:textId="77777777" w:rsidR="006C3B2A" w:rsidRPr="00C54BFA" w:rsidRDefault="006C3B2A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461A70F1" w14:textId="77777777" w:rsidR="006C3B2A" w:rsidRPr="00C54BF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F6B969A" w14:textId="77777777" w:rsidR="006C3B2A" w:rsidRPr="00C54BFA" w:rsidRDefault="006C3B2A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5D7D95F8" w14:textId="77777777" w:rsidR="006C3B2A" w:rsidRPr="00101F84" w:rsidRDefault="006C3B2A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2B932E0" w14:textId="751CF503" w:rsidR="006C3B2A" w:rsidRPr="00C54BFA" w:rsidRDefault="006C3B2A" w:rsidP="00FF5BC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C5F48" w:rsidRPr="00C54BFA" w14:paraId="28E3DBDB" w14:textId="77777777" w:rsidTr="004F22AB">
        <w:tc>
          <w:tcPr>
            <w:tcW w:w="4785" w:type="dxa"/>
            <w:shd w:val="clear" w:color="auto" w:fill="auto"/>
          </w:tcPr>
          <w:p w14:paraId="3A0971F2" w14:textId="4875F324" w:rsidR="005C5F48" w:rsidRPr="00C54BFA" w:rsidRDefault="001B7E13" w:rsidP="005C5F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C5F48" w:rsidRPr="00C54BF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5C5F48" w:rsidRPr="00C54BFA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7652D27" w14:textId="77777777" w:rsidR="005C5F48" w:rsidRPr="001354B4" w:rsidRDefault="005C5F48" w:rsidP="001354B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F81FBA6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9FD7E9" w14:textId="24A1522B" w:rsidR="005C5F48" w:rsidRPr="00C54BFA" w:rsidRDefault="00810371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(108,662)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72ADFDD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14:paraId="12DAC913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</w:tcBorders>
            <w:shd w:val="clear" w:color="auto" w:fill="auto"/>
          </w:tcPr>
          <w:p w14:paraId="6E60A2AF" w14:textId="77777777" w:rsidR="005C5F48" w:rsidRPr="00101F84" w:rsidRDefault="005C5F48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4E0A0A" w14:textId="1A8DDBEF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(2,396)</w:t>
            </w:r>
          </w:p>
        </w:tc>
      </w:tr>
      <w:tr w:rsidR="005C5F48" w:rsidRPr="00C54BFA" w14:paraId="3F75B5C9" w14:textId="77777777" w:rsidTr="004F22AB">
        <w:tc>
          <w:tcPr>
            <w:tcW w:w="4785" w:type="dxa"/>
            <w:shd w:val="clear" w:color="auto" w:fill="auto"/>
          </w:tcPr>
          <w:p w14:paraId="48761934" w14:textId="77777777" w:rsidR="005C5F48" w:rsidRPr="00C54BFA" w:rsidRDefault="005C5F48" w:rsidP="005C5F48">
            <w:pPr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1" w:type="dxa"/>
            <w:shd w:val="clear" w:color="auto" w:fill="auto"/>
          </w:tcPr>
          <w:p w14:paraId="75B1C604" w14:textId="7C7D5A3F" w:rsidR="005C5F48" w:rsidRPr="00C54BFA" w:rsidRDefault="00F97926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40067765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531F45EA" w14:textId="1C401F5F" w:rsidR="005C5F48" w:rsidRPr="00C54BFA" w:rsidRDefault="00810371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(21,732)</w:t>
            </w:r>
          </w:p>
        </w:tc>
        <w:tc>
          <w:tcPr>
            <w:tcW w:w="283" w:type="dxa"/>
            <w:shd w:val="clear" w:color="auto" w:fill="auto"/>
          </w:tcPr>
          <w:p w14:paraId="71CA153F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709DF9A9" w14:textId="279CCB71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14:paraId="777FB842" w14:textId="77777777" w:rsidR="005C5F48" w:rsidRPr="00101F84" w:rsidRDefault="005C5F48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9CCC385" w14:textId="2D9A7651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eastAsia="ja-JP" w:bidi="th-TH"/>
              </w:rPr>
              <w:t>(479)</w:t>
            </w:r>
          </w:p>
        </w:tc>
      </w:tr>
      <w:tr w:rsidR="005C5F48" w:rsidRPr="00C54BFA" w14:paraId="036FC874" w14:textId="77777777" w:rsidTr="004F22AB">
        <w:tc>
          <w:tcPr>
            <w:tcW w:w="4785" w:type="dxa"/>
            <w:shd w:val="clear" w:color="auto" w:fill="auto"/>
          </w:tcPr>
          <w:p w14:paraId="21CBAC39" w14:textId="2DEDF7FA" w:rsidR="005C5F48" w:rsidRPr="00C54BFA" w:rsidRDefault="00A205EC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รายได้ที่</w:t>
            </w:r>
            <w:r w:rsidR="00F142D0">
              <w:rPr>
                <w:rFonts w:ascii="Angsana New" w:hAnsi="Angsana New" w:hint="cs"/>
                <w:sz w:val="30"/>
                <w:szCs w:val="30"/>
                <w:cs/>
              </w:rPr>
              <w:t>ได้รับการยกเว้นภาษีเงินได้</w:t>
            </w:r>
          </w:p>
        </w:tc>
        <w:tc>
          <w:tcPr>
            <w:tcW w:w="851" w:type="dxa"/>
            <w:shd w:val="clear" w:color="auto" w:fill="auto"/>
          </w:tcPr>
          <w:p w14:paraId="1D9AD622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8159E82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06EB7FE" w14:textId="63004292" w:rsidR="005C5F48" w:rsidRPr="00C54BFA" w:rsidRDefault="00810371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61</w:t>
            </w:r>
          </w:p>
        </w:tc>
        <w:tc>
          <w:tcPr>
            <w:tcW w:w="283" w:type="dxa"/>
            <w:shd w:val="clear" w:color="auto" w:fill="auto"/>
          </w:tcPr>
          <w:p w14:paraId="42957226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7A4904B3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E46529E" w14:textId="77777777" w:rsidR="005C5F48" w:rsidRPr="00101F84" w:rsidRDefault="005C5F48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ADC6086" w14:textId="4B84FAF6" w:rsidR="005C5F48" w:rsidRPr="00F142D0" w:rsidRDefault="00F142D0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-</w:t>
            </w:r>
          </w:p>
        </w:tc>
      </w:tr>
      <w:tr w:rsidR="00F142D0" w:rsidRPr="00C54BFA" w14:paraId="1DDAE1CA" w14:textId="77777777" w:rsidTr="004F22AB">
        <w:tc>
          <w:tcPr>
            <w:tcW w:w="4785" w:type="dxa"/>
            <w:tcBorders>
              <w:bottom w:val="nil"/>
            </w:tcBorders>
            <w:shd w:val="clear" w:color="auto" w:fill="auto"/>
          </w:tcPr>
          <w:p w14:paraId="3145D4A2" w14:textId="6CE5AE8B" w:rsidR="00F142D0" w:rsidRPr="00C54BFA" w:rsidRDefault="00F142D0" w:rsidP="00F142D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EFB14A8" w14:textId="77777777" w:rsidR="00F142D0" w:rsidRPr="00C54BFA" w:rsidRDefault="00F142D0" w:rsidP="00F142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15447A6" w14:textId="77777777" w:rsidR="00F142D0" w:rsidRPr="00C54BFA" w:rsidRDefault="00F142D0" w:rsidP="00F1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794D843E" w14:textId="1C06CAAF" w:rsidR="00F142D0" w:rsidRPr="00C54BFA" w:rsidRDefault="00810371" w:rsidP="00F142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2,803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D72FAB" w14:textId="77777777" w:rsidR="00F142D0" w:rsidRPr="00C54BFA" w:rsidRDefault="00F142D0" w:rsidP="00F14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334C7163" w14:textId="77777777" w:rsidR="00F142D0" w:rsidRPr="00C54BFA" w:rsidRDefault="00F142D0" w:rsidP="00F142D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16A6BAA2" w14:textId="77777777" w:rsidR="00F142D0" w:rsidRPr="00C54BFA" w:rsidRDefault="00F142D0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552A043" w14:textId="149336BC" w:rsidR="00F142D0" w:rsidRPr="00C54BFA" w:rsidRDefault="00224D49" w:rsidP="00F142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</w:t>
            </w:r>
            <w:r w:rsidR="00F142D0" w:rsidRPr="00C54BFA">
              <w:rPr>
                <w:rFonts w:ascii="Angsana New" w:hAnsi="Angsana New"/>
                <w:sz w:val="30"/>
                <w:szCs w:val="30"/>
                <w:lang w:eastAsia="ja-JP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5</w:t>
            </w:r>
          </w:p>
        </w:tc>
      </w:tr>
      <w:tr w:rsidR="00A205EC" w:rsidRPr="00C54BFA" w14:paraId="029A274C" w14:textId="77777777" w:rsidTr="004F22AB">
        <w:tc>
          <w:tcPr>
            <w:tcW w:w="4785" w:type="dxa"/>
            <w:shd w:val="clear" w:color="auto" w:fill="auto"/>
          </w:tcPr>
          <w:p w14:paraId="46AC3DCE" w14:textId="21AAC3B0" w:rsidR="00A205EC" w:rsidRPr="00C54BFA" w:rsidRDefault="00A205EC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ผลแตกต่างชั่วคราวและกลับรายการผลแตกต่างชั่วคราว</w:t>
            </w:r>
          </w:p>
        </w:tc>
        <w:tc>
          <w:tcPr>
            <w:tcW w:w="851" w:type="dxa"/>
            <w:shd w:val="clear" w:color="auto" w:fill="auto"/>
          </w:tcPr>
          <w:p w14:paraId="58CBEDAA" w14:textId="77777777" w:rsidR="00A205EC" w:rsidRPr="00C54BFA" w:rsidRDefault="00A205EC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26966D4" w14:textId="77777777" w:rsidR="00A205EC" w:rsidRPr="00C54BFA" w:rsidRDefault="00A205EC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09AA536" w14:textId="4B9A67C7" w:rsidR="00A205EC" w:rsidRPr="00C54BFA" w:rsidRDefault="00810371" w:rsidP="001C242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296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7C0EC6D" w14:textId="77777777" w:rsidR="00A205EC" w:rsidRPr="00C54BFA" w:rsidRDefault="00A205EC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0F3AC2FB" w14:textId="77777777" w:rsidR="00A205EC" w:rsidRPr="00C54BFA" w:rsidRDefault="00A205EC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5C56BF32" w14:textId="77777777" w:rsidR="00A205EC" w:rsidRPr="00101F84" w:rsidRDefault="00A205EC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6F1BADB" w14:textId="52F1B264" w:rsidR="00A205EC" w:rsidRPr="00C54BFA" w:rsidRDefault="00224D49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(735)</w:t>
            </w:r>
          </w:p>
        </w:tc>
      </w:tr>
      <w:tr w:rsidR="009F757D" w:rsidRPr="00C54BFA" w14:paraId="1ED11801" w14:textId="77777777" w:rsidTr="004F22AB">
        <w:tc>
          <w:tcPr>
            <w:tcW w:w="4785" w:type="dxa"/>
            <w:shd w:val="clear" w:color="auto" w:fill="auto"/>
          </w:tcPr>
          <w:p w14:paraId="64871C69" w14:textId="1C167AD7" w:rsidR="009F757D" w:rsidRPr="00A205EC" w:rsidRDefault="009F757D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ค่าใช้จ่ายในปีก่อนที่ไม่รับรู้เป็นสินทรัพย์ภาษี</w:t>
            </w:r>
          </w:p>
        </w:tc>
        <w:tc>
          <w:tcPr>
            <w:tcW w:w="851" w:type="dxa"/>
            <w:shd w:val="clear" w:color="auto" w:fill="auto"/>
          </w:tcPr>
          <w:p w14:paraId="2E59C402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C14EBA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6F612C8" w14:textId="611A4404" w:rsidR="009F757D" w:rsidRDefault="009F757D" w:rsidP="001C242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93B5AFF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51EC866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28FAA9C7" w14:textId="77777777" w:rsidR="009F757D" w:rsidRPr="00101F84" w:rsidRDefault="009F757D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34FFE07" w14:textId="77777777" w:rsidR="009F757D" w:rsidRPr="00C54BFA" w:rsidRDefault="009F757D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</w:tr>
      <w:tr w:rsidR="009F757D" w:rsidRPr="00C54BFA" w14:paraId="24192401" w14:textId="77777777" w:rsidTr="004F22AB">
        <w:tc>
          <w:tcPr>
            <w:tcW w:w="4785" w:type="dxa"/>
            <w:shd w:val="clear" w:color="auto" w:fill="auto"/>
          </w:tcPr>
          <w:p w14:paraId="56C80638" w14:textId="5119D9C9" w:rsidR="009F757D" w:rsidRPr="00A205EC" w:rsidRDefault="009F757D" w:rsidP="009F757D">
            <w:pPr>
              <w:tabs>
                <w:tab w:val="clear" w:pos="227"/>
              </w:tabs>
              <w:ind w:left="162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เงินได้รอตัดบัญชี</w:t>
            </w:r>
          </w:p>
        </w:tc>
        <w:tc>
          <w:tcPr>
            <w:tcW w:w="851" w:type="dxa"/>
            <w:shd w:val="clear" w:color="auto" w:fill="auto"/>
          </w:tcPr>
          <w:p w14:paraId="52A36BA8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265F9A6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274B8A" w14:textId="646DBDE1" w:rsidR="009F757D" w:rsidRDefault="009F757D" w:rsidP="001C242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9,240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789DF19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F40A690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5E42AC0A" w14:textId="77777777" w:rsidR="009F757D" w:rsidRPr="00101F84" w:rsidRDefault="009F757D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ECEF1A5" w14:textId="3D62CB3C" w:rsidR="009F757D" w:rsidRPr="00C54BFA" w:rsidRDefault="00224D49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32</w:t>
            </w:r>
          </w:p>
        </w:tc>
      </w:tr>
      <w:tr w:rsidR="009F757D" w:rsidRPr="00C54BFA" w14:paraId="03F2EFF7" w14:textId="77777777" w:rsidTr="004F22AB">
        <w:tc>
          <w:tcPr>
            <w:tcW w:w="4785" w:type="dxa"/>
            <w:shd w:val="clear" w:color="auto" w:fill="auto"/>
          </w:tcPr>
          <w:p w14:paraId="096F8823" w14:textId="03C29694" w:rsidR="009F757D" w:rsidRPr="00A205EC" w:rsidRDefault="009F757D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51" w:type="dxa"/>
            <w:shd w:val="clear" w:color="auto" w:fill="auto"/>
          </w:tcPr>
          <w:p w14:paraId="16C650E7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1A6B82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9B3FE7" w14:textId="77777777" w:rsidR="009F757D" w:rsidRDefault="009F757D" w:rsidP="001C2426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EF6D6A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474555F2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49FF07F8" w14:textId="77777777" w:rsidR="009F757D" w:rsidRPr="00101F84" w:rsidRDefault="009F757D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E193E0" w14:textId="77777777" w:rsidR="009F757D" w:rsidRPr="00C54BFA" w:rsidRDefault="009F757D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</w:tr>
      <w:tr w:rsidR="009F757D" w:rsidRPr="00C54BFA" w14:paraId="657A83D9" w14:textId="77777777" w:rsidTr="004F22AB">
        <w:tc>
          <w:tcPr>
            <w:tcW w:w="4785" w:type="dxa"/>
            <w:tcBorders>
              <w:bottom w:val="nil"/>
            </w:tcBorders>
            <w:shd w:val="clear" w:color="auto" w:fill="auto"/>
          </w:tcPr>
          <w:p w14:paraId="09303448" w14:textId="2CB8C7A9" w:rsidR="009F757D" w:rsidRPr="00C54BFA" w:rsidRDefault="009F757D" w:rsidP="009F757D">
            <w:pPr>
              <w:tabs>
                <w:tab w:val="clear" w:pos="227"/>
              </w:tabs>
              <w:ind w:left="162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9526754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52CBB3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85D3EC2" w14:textId="47B04124" w:rsidR="009F757D" w:rsidRPr="00C54BFA" w:rsidRDefault="009F757D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9,332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3D832D" w14:textId="77777777" w:rsidR="009F757D" w:rsidRPr="00C54BFA" w:rsidRDefault="009F757D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1EDE2200" w14:textId="77777777" w:rsidR="009F757D" w:rsidRPr="00C54BFA" w:rsidRDefault="009F757D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4ACB2CDF" w14:textId="77777777" w:rsidR="009F757D" w:rsidRPr="00C54BFA" w:rsidRDefault="009F757D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F853CCD" w14:textId="296B64FA" w:rsidR="009F757D" w:rsidRPr="00C54BFA" w:rsidRDefault="0053183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14,998</w:t>
            </w:r>
          </w:p>
        </w:tc>
      </w:tr>
      <w:tr w:rsidR="00224D49" w:rsidRPr="00C54BFA" w14:paraId="20AFF4EE" w14:textId="77777777" w:rsidTr="004F22AB">
        <w:tc>
          <w:tcPr>
            <w:tcW w:w="4785" w:type="dxa"/>
            <w:tcBorders>
              <w:bottom w:val="nil"/>
            </w:tcBorders>
            <w:shd w:val="clear" w:color="auto" w:fill="auto"/>
          </w:tcPr>
          <w:p w14:paraId="53362A74" w14:textId="1EDBEAF9" w:rsidR="00224D49" w:rsidRDefault="00224D49" w:rsidP="00224D49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60079761" w14:textId="77777777" w:rsidR="00224D49" w:rsidRPr="00C54BFA" w:rsidRDefault="00224D49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E474C04" w14:textId="77777777" w:rsidR="00224D49" w:rsidRPr="00C54BFA" w:rsidRDefault="00224D49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BFEE2" w14:textId="22A95DEE" w:rsidR="00224D49" w:rsidRDefault="00224D49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8ADFE3E" w14:textId="77777777" w:rsidR="00224D49" w:rsidRPr="00C54BFA" w:rsidRDefault="00224D49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  <w:shd w:val="clear" w:color="auto" w:fill="auto"/>
          </w:tcPr>
          <w:p w14:paraId="15FF57B5" w14:textId="77777777" w:rsidR="00224D49" w:rsidRPr="00C54BFA" w:rsidRDefault="00224D49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  <w:shd w:val="clear" w:color="auto" w:fill="auto"/>
          </w:tcPr>
          <w:p w14:paraId="7FD483A8" w14:textId="77777777" w:rsidR="00224D49" w:rsidRPr="00C54BFA" w:rsidRDefault="00224D49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BBA1F" w14:textId="56853FD0" w:rsidR="00224D49" w:rsidRPr="00224D49" w:rsidRDefault="00224D49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(11,488)</w:t>
            </w:r>
          </w:p>
        </w:tc>
      </w:tr>
      <w:tr w:rsidR="005C5F48" w:rsidRPr="00C54BFA" w14:paraId="29750BEC" w14:textId="77777777" w:rsidTr="004F22AB">
        <w:tc>
          <w:tcPr>
            <w:tcW w:w="4785" w:type="dxa"/>
            <w:tcBorders>
              <w:bottom w:val="nil"/>
            </w:tcBorders>
            <w:shd w:val="clear" w:color="auto" w:fill="auto"/>
          </w:tcPr>
          <w:p w14:paraId="282113F2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806E4E9" w14:textId="4B061FC1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8888BF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2F9E1" w14:textId="4FBFED4D" w:rsidR="005C5F48" w:rsidRPr="00C54BFA" w:rsidRDefault="009F757D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68F532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0934B71" w14:textId="6745B69C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tcBorders>
              <w:bottom w:val="nil"/>
            </w:tcBorders>
            <w:shd w:val="clear" w:color="auto" w:fill="auto"/>
          </w:tcPr>
          <w:p w14:paraId="4DC20471" w14:textId="77777777" w:rsidR="005C5F48" w:rsidRPr="00C54BFA" w:rsidRDefault="005C5F48" w:rsidP="00101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4D73" w14:textId="591A76A0" w:rsidR="005C5F48" w:rsidRPr="00C54BFA" w:rsidRDefault="0053183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2,493</w:t>
            </w:r>
          </w:p>
        </w:tc>
      </w:tr>
    </w:tbl>
    <w:p w14:paraId="550433AF" w14:textId="77777777" w:rsidR="00EB0052" w:rsidRPr="00C54BFA" w:rsidRDefault="00EB0052">
      <w:pPr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</w:rPr>
        <w:br w:type="page"/>
      </w:r>
    </w:p>
    <w:tbl>
      <w:tblPr>
        <w:tblW w:w="9355" w:type="dxa"/>
        <w:tblInd w:w="42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993"/>
        <w:gridCol w:w="283"/>
        <w:gridCol w:w="1026"/>
        <w:gridCol w:w="283"/>
        <w:gridCol w:w="993"/>
        <w:gridCol w:w="283"/>
        <w:gridCol w:w="983"/>
        <w:gridCol w:w="9"/>
      </w:tblGrid>
      <w:tr w:rsidR="00682E1C" w:rsidRPr="00C54BFA" w14:paraId="1660AD64" w14:textId="77777777" w:rsidTr="00D32B22">
        <w:trPr>
          <w:gridAfter w:val="1"/>
          <w:wAfter w:w="9" w:type="dxa"/>
          <w:trHeight w:val="420"/>
        </w:trPr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0A5719BB" w14:textId="7C9AADA3" w:rsidR="00682E1C" w:rsidRPr="00C54BF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4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82C8DD" w14:textId="0EDC69D4" w:rsidR="00682E1C" w:rsidRPr="00B23B2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พันบาท</w:t>
            </w:r>
          </w:p>
        </w:tc>
      </w:tr>
      <w:tr w:rsidR="001748FE" w:rsidRPr="00C54BFA" w14:paraId="199D42FB" w14:textId="77777777" w:rsidTr="00D32B22">
        <w:trPr>
          <w:gridAfter w:val="1"/>
          <w:wAfter w:w="9" w:type="dxa"/>
          <w:trHeight w:val="420"/>
        </w:trPr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10371D79" w14:textId="77777777" w:rsidR="001748FE" w:rsidRPr="00C54BF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4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26BC5" w14:textId="47E7D000" w:rsidR="001748FE" w:rsidRPr="00B23B2A" w:rsidRDefault="001748FE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E1C" w:rsidRPr="00C54BFA" w14:paraId="0EDBF513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15E88669" w14:textId="77777777" w:rsidR="00682E1C" w:rsidRPr="00C54BF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91CA6" w14:textId="6248D0FD" w:rsidR="00682E1C" w:rsidRPr="00C54BFA" w:rsidRDefault="005C5F48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CD01E" w14:textId="77777777" w:rsidR="00682E1C" w:rsidRPr="00C54BF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8D122" w14:textId="26CE2A4E" w:rsidR="00682E1C" w:rsidRPr="00C54BFA" w:rsidRDefault="005C5F48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682E1C" w:rsidRPr="00C54BFA" w14:paraId="6DC78E9D" w14:textId="77777777" w:rsidTr="00D32B22">
        <w:trPr>
          <w:trHeight w:val="420"/>
        </w:trPr>
        <w:tc>
          <w:tcPr>
            <w:tcW w:w="4502" w:type="dxa"/>
            <w:tcBorders>
              <w:top w:val="nil"/>
            </w:tcBorders>
            <w:shd w:val="clear" w:color="auto" w:fill="auto"/>
          </w:tcPr>
          <w:p w14:paraId="275586C9" w14:textId="77777777" w:rsidR="00682E1C" w:rsidRPr="00C54BFA" w:rsidRDefault="00682E1C" w:rsidP="00682E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8BC4A8" w14:textId="789799B7" w:rsidR="00682E1C" w:rsidRPr="00C54BFA" w:rsidRDefault="00682E1C" w:rsidP="00D32B2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0434A6" w14:textId="77777777" w:rsidR="00682E1C" w:rsidRPr="00C54BF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4B96B" w14:textId="77777777" w:rsidR="00682E1C" w:rsidRPr="00C54BF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2A1409" w14:textId="77777777" w:rsidR="00682E1C" w:rsidRPr="00C54BF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64F991F" w14:textId="77777777" w:rsidR="00682E1C" w:rsidRPr="00C54BF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B24434" w14:textId="77777777" w:rsidR="00682E1C" w:rsidRPr="00C54BFA" w:rsidRDefault="00682E1C" w:rsidP="0068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FEF682A" w14:textId="77777777" w:rsidR="00682E1C" w:rsidRPr="00C54BFA" w:rsidRDefault="00682E1C" w:rsidP="00EB53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7BF4F6" w14:textId="77777777" w:rsidR="00682E1C" w:rsidRPr="00C54BFA" w:rsidRDefault="00682E1C" w:rsidP="00EB53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4717C2C" w14:textId="77777777" w:rsidR="00682E1C" w:rsidRPr="00EB538A" w:rsidRDefault="00682E1C" w:rsidP="00EB5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0B59919" w14:textId="77777777" w:rsidR="00682E1C" w:rsidRPr="00C54BF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BF2A54" w14:textId="77777777" w:rsidR="00682E1C" w:rsidRPr="00C54BFA" w:rsidRDefault="00682E1C" w:rsidP="00682E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5C5F48" w:rsidRPr="00C54BFA" w14:paraId="0ACA66E9" w14:textId="77777777" w:rsidTr="00D32B22">
        <w:trPr>
          <w:trHeight w:val="420"/>
        </w:trPr>
        <w:tc>
          <w:tcPr>
            <w:tcW w:w="4502" w:type="dxa"/>
            <w:shd w:val="clear" w:color="auto" w:fill="auto"/>
          </w:tcPr>
          <w:p w14:paraId="728FE107" w14:textId="6D5A8AC8" w:rsidR="005C5F48" w:rsidRPr="00C54BFA" w:rsidRDefault="005C5F48" w:rsidP="005C5F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(ขาดทุน) ก่อนภาษีเงินได้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14B8B3A5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CD07C37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39F118" w14:textId="063BD24D" w:rsidR="005C5F48" w:rsidRPr="00C54BFA" w:rsidRDefault="00393AF6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3AF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B01877" w:rsidRPr="00B01877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  <w:r w:rsidRPr="00393AF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1877" w:rsidRPr="00B01877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  <w:r w:rsidRPr="00393AF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AE2F885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4064AEC7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191E56D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1B7E56" w14:textId="21D8E33E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B4">
              <w:rPr>
                <w:rFonts w:ascii="Angsana New" w:hAnsi="Angsana New"/>
                <w:sz w:val="30"/>
                <w:szCs w:val="30"/>
              </w:rPr>
              <w:t>(37,551)</w:t>
            </w:r>
          </w:p>
        </w:tc>
      </w:tr>
      <w:tr w:rsidR="005C5F48" w:rsidRPr="00C54BFA" w14:paraId="2B48528C" w14:textId="77777777" w:rsidTr="00D32B22">
        <w:trPr>
          <w:trHeight w:val="420"/>
        </w:trPr>
        <w:tc>
          <w:tcPr>
            <w:tcW w:w="4502" w:type="dxa"/>
            <w:shd w:val="clear" w:color="auto" w:fill="auto"/>
          </w:tcPr>
          <w:p w14:paraId="11DABEEE" w14:textId="77777777" w:rsidR="005C5F48" w:rsidRPr="00C54BFA" w:rsidRDefault="005C5F48" w:rsidP="005C5F48">
            <w:pPr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FDB727A" w14:textId="6FFC2A48" w:rsidR="005C5F48" w:rsidRPr="00C54BFA" w:rsidRDefault="00F97926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70C366C4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134A731A" w14:textId="6F0A48CC" w:rsidR="005C5F48" w:rsidRPr="00D32B22" w:rsidRDefault="00393AF6" w:rsidP="00D3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(15,089)</w:t>
            </w:r>
          </w:p>
        </w:tc>
        <w:tc>
          <w:tcPr>
            <w:tcW w:w="283" w:type="dxa"/>
            <w:shd w:val="clear" w:color="auto" w:fill="auto"/>
          </w:tcPr>
          <w:p w14:paraId="2A2E76B3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538C8B17" w14:textId="4A9019C5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83" w:type="dxa"/>
            <w:shd w:val="clear" w:color="auto" w:fill="auto"/>
          </w:tcPr>
          <w:p w14:paraId="51C0D7EE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E28B8D9" w14:textId="569B5DD1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(7,510)</w:t>
            </w:r>
          </w:p>
        </w:tc>
      </w:tr>
      <w:tr w:rsidR="005A07D7" w:rsidRPr="00C54BFA" w14:paraId="0E497D84" w14:textId="77777777" w:rsidTr="00D32B22">
        <w:trPr>
          <w:trHeight w:val="420"/>
        </w:trPr>
        <w:tc>
          <w:tcPr>
            <w:tcW w:w="4502" w:type="dxa"/>
            <w:shd w:val="clear" w:color="auto" w:fill="auto"/>
          </w:tcPr>
          <w:p w14:paraId="10938620" w14:textId="6FD9F97A" w:rsidR="005A07D7" w:rsidRPr="00C54BFA" w:rsidRDefault="005A07D7" w:rsidP="005A07D7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รายได้ที่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ได้รับการยกเว้นภาษีเงินได้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68D351F" w14:textId="77777777" w:rsidR="005A07D7" w:rsidRPr="00C54BFA" w:rsidRDefault="005A07D7" w:rsidP="005A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23BA247" w14:textId="77777777" w:rsidR="005A07D7" w:rsidRPr="00C54BFA" w:rsidRDefault="005A07D7" w:rsidP="005A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4CD6A96" w14:textId="062B75F9" w:rsidR="005A07D7" w:rsidRPr="00C54BFA" w:rsidRDefault="00393AF6" w:rsidP="0099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393AF6">
              <w:rPr>
                <w:rFonts w:ascii="Angsana New" w:hAnsi="Angsana New"/>
                <w:sz w:val="28"/>
                <w:szCs w:val="28"/>
              </w:rPr>
              <w:t>(51)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283" w:type="dxa"/>
            <w:shd w:val="clear" w:color="auto" w:fill="auto"/>
          </w:tcPr>
          <w:p w14:paraId="077EF2CF" w14:textId="77777777" w:rsidR="005A07D7" w:rsidRPr="00C54BFA" w:rsidRDefault="005A07D7" w:rsidP="005A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C359B7C" w14:textId="77777777" w:rsidR="005A07D7" w:rsidRPr="00C54BFA" w:rsidRDefault="005A07D7" w:rsidP="005A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9AA4F0" w14:textId="77777777" w:rsidR="005A07D7" w:rsidRPr="00C54BFA" w:rsidRDefault="005A07D7" w:rsidP="005A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AB64A35" w14:textId="722791EA" w:rsidR="005A07D7" w:rsidRPr="001354B4" w:rsidRDefault="005A07D7" w:rsidP="005A07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6514" w:rsidRPr="00C54BFA" w14:paraId="11FE37CA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3460F583" w14:textId="40FA0990" w:rsidR="001D6514" w:rsidRPr="00C54BFA" w:rsidRDefault="001D6514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6B78426" w14:textId="77777777" w:rsidR="001D6514" w:rsidRPr="00C54BFA" w:rsidRDefault="001D6514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9556C50" w14:textId="77777777" w:rsidR="001D6514" w:rsidRPr="00C54BFA" w:rsidRDefault="001D6514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6D290FFA" w14:textId="47D4581F" w:rsidR="001D6514" w:rsidRPr="00C54BFA" w:rsidRDefault="00B01877" w:rsidP="00222F2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 w:rsidRPr="00B01877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1</w:t>
            </w:r>
            <w:r w:rsidR="00393AF6" w:rsidRPr="00393AF6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,</w:t>
            </w:r>
            <w:r w:rsidRPr="00B01877"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349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B56DEA2" w14:textId="77777777" w:rsidR="001D6514" w:rsidRPr="00C54BFA" w:rsidRDefault="001D6514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EA7CD96" w14:textId="77777777" w:rsidR="001D6514" w:rsidRPr="00C54BFA" w:rsidRDefault="001D6514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686BA12" w14:textId="77777777" w:rsidR="001D6514" w:rsidRPr="00C54BFA" w:rsidRDefault="001D6514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299D48CA" w14:textId="2B73CB88" w:rsidR="001D6514" w:rsidRPr="001354B4" w:rsidRDefault="001D6514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54B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1223A0" w:rsidRPr="00C54BFA" w14:paraId="16F1B27D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190FFCF4" w14:textId="079BDB19" w:rsidR="001223A0" w:rsidRPr="00C54BFA" w:rsidRDefault="001223A0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205E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ผลแตกต่างชั่วคราวและกลับรายการผลแตกต่างชั่วคราว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567DA3C" w14:textId="77777777" w:rsidR="001223A0" w:rsidRPr="00C54BFA" w:rsidRDefault="001223A0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2BEF1C" w14:textId="77777777" w:rsidR="001223A0" w:rsidRPr="00C54BFA" w:rsidRDefault="001223A0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4C80F1AB" w14:textId="6BA2DDC1" w:rsidR="001223A0" w:rsidRPr="00C54BFA" w:rsidRDefault="00DE4D9E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243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9C40790" w14:textId="77777777" w:rsidR="001223A0" w:rsidRPr="00C54BFA" w:rsidRDefault="001223A0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062DC01" w14:textId="77777777" w:rsidR="001223A0" w:rsidRPr="00C54BFA" w:rsidRDefault="001223A0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B9EF126" w14:textId="77777777" w:rsidR="001223A0" w:rsidRPr="00C54BFA" w:rsidRDefault="001223A0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B961008" w14:textId="6F7D4F00" w:rsidR="001223A0" w:rsidRPr="001354B4" w:rsidRDefault="00DE4D9E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(7,435)</w:t>
            </w:r>
          </w:p>
        </w:tc>
      </w:tr>
      <w:tr w:rsidR="00DE4D9E" w:rsidRPr="00DE4D9E" w14:paraId="31F90561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1BC05791" w14:textId="395025B1" w:rsidR="00DE4D9E" w:rsidRPr="00A205EC" w:rsidRDefault="00DE4D9E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ค่าใช้จ่ายในปีก่อนที่ไม่รับรู้เป็นสินทรัพย์ภาษี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CEC1225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80DF52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36042A60" w14:textId="77777777" w:rsidR="00DE4D9E" w:rsidRDefault="00DE4D9E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8DA79B1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07B6CD1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A0A6EE2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6D4CAF96" w14:textId="77777777" w:rsidR="00DE4D9E" w:rsidRDefault="00DE4D9E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D9E" w:rsidRPr="00DE4D9E" w14:paraId="6F1E34C3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27552958" w14:textId="74DB12ED" w:rsidR="00DE4D9E" w:rsidRDefault="00DE4D9E" w:rsidP="00810371">
            <w:pPr>
              <w:tabs>
                <w:tab w:val="clear" w:pos="227"/>
              </w:tabs>
              <w:ind w:left="162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เงินได้รอตัดบัญชี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91FDCE7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66A4BC8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56EA0488" w14:textId="3D4B9D99" w:rsidR="00DE4D9E" w:rsidRPr="00413A1A" w:rsidRDefault="00413A1A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ja-JP" w:bidi="th-TH"/>
              </w:rPr>
              <w:t>9,245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ABCBD2E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5B27D81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B859801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1F25258C" w14:textId="18E9CBB4" w:rsidR="00DE4D9E" w:rsidRDefault="00413A1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4D9E" w:rsidRPr="00DE4D9E" w14:paraId="4477C6CB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0ECC1268" w14:textId="0F115812" w:rsidR="00DE4D9E" w:rsidRDefault="00DE4D9E" w:rsidP="00DE4D9E">
            <w:pPr>
              <w:tabs>
                <w:tab w:val="clear" w:pos="227"/>
              </w:tabs>
              <w:ind w:left="162" w:hanging="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5EAD56E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D0AB8E6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nil"/>
            </w:tcBorders>
            <w:shd w:val="clear" w:color="auto" w:fill="auto"/>
          </w:tcPr>
          <w:p w14:paraId="7F642485" w14:textId="77777777" w:rsidR="00DE4D9E" w:rsidRDefault="00DE4D9E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FDA01C5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982BB5C" w14:textId="77777777" w:rsidR="00DE4D9E" w:rsidRPr="00C54BFA" w:rsidRDefault="00DE4D9E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5A7544" w14:textId="77777777" w:rsidR="00DE4D9E" w:rsidRPr="00C54BFA" w:rsidRDefault="00DE4D9E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</w:tcPr>
          <w:p w14:paraId="04517811" w14:textId="77777777" w:rsidR="00DE4D9E" w:rsidRDefault="00DE4D9E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F48" w:rsidRPr="00C54BFA" w14:paraId="1757599A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2C642E76" w14:textId="276C601D" w:rsidR="005C5F48" w:rsidRPr="00C54BFA" w:rsidRDefault="00DE4D9E" w:rsidP="00810371">
            <w:pPr>
              <w:tabs>
                <w:tab w:val="clear" w:pos="227"/>
              </w:tabs>
              <w:ind w:left="162" w:hanging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A5728D4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CC61D31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14:paraId="775AA1E9" w14:textId="5C38790D" w:rsidR="005C5F48" w:rsidRPr="00C54BFA" w:rsidRDefault="00413A1A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4,303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B0261ED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573ABB8" w14:textId="77777777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8F9DF7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ABEAB2" w14:textId="4BFDEAB3" w:rsidR="005C5F48" w:rsidRPr="001354B4" w:rsidRDefault="00413A1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14,833</w:t>
            </w:r>
          </w:p>
        </w:tc>
      </w:tr>
      <w:tr w:rsidR="005C5F48" w:rsidRPr="00C54BFA" w14:paraId="5CE173F9" w14:textId="77777777" w:rsidTr="00D32B22">
        <w:trPr>
          <w:trHeight w:val="420"/>
        </w:trPr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644E9536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5BF123B" w14:textId="0142A432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E2B448F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22E10" w14:textId="6721A1C0" w:rsidR="005C5F48" w:rsidRPr="00C54BFA" w:rsidRDefault="00413A1A" w:rsidP="00222F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DE0F6D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F02ACDA" w14:textId="14EE783A" w:rsidR="005C5F48" w:rsidRPr="00C54BFA" w:rsidRDefault="005C5F48" w:rsidP="005C5F4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4AE0262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E459E" w14:textId="7BEF57AC" w:rsidR="005C5F48" w:rsidRPr="001B7E13" w:rsidRDefault="00C96B72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2154D44" w14:textId="534DB673" w:rsidR="00E76EFB" w:rsidRPr="00C54BFA" w:rsidRDefault="00E76EFB" w:rsidP="001D6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C54BFA">
        <w:rPr>
          <w:rFonts w:ascii="Angsana New" w:hAnsi="Angsana New"/>
          <w:sz w:val="30"/>
          <w:szCs w:val="30"/>
        </w:rPr>
        <w:t xml:space="preserve">31 </w:t>
      </w:r>
      <w:r w:rsidR="00F97926">
        <w:rPr>
          <w:rFonts w:ascii="Angsana New" w:hAnsi="Angsana New"/>
          <w:sz w:val="30"/>
          <w:szCs w:val="30"/>
          <w:cs/>
        </w:rPr>
        <w:t>ธันวาคม</w:t>
      </w:r>
      <w:r w:rsidR="00F97926">
        <w:rPr>
          <w:rFonts w:ascii="Angsana New" w:hAnsi="Angsana New"/>
          <w:sz w:val="30"/>
          <w:szCs w:val="30"/>
        </w:rPr>
        <w:t xml:space="preserve"> 2563 </w:t>
      </w:r>
      <w:r w:rsidR="00F97926">
        <w:rPr>
          <w:rFonts w:ascii="Angsana New" w:hAnsi="Angsana New" w:hint="cs"/>
          <w:sz w:val="30"/>
          <w:szCs w:val="30"/>
          <w:cs/>
        </w:rPr>
        <w:t xml:space="preserve">และ </w:t>
      </w:r>
      <w:r w:rsidR="00F97926">
        <w:rPr>
          <w:rFonts w:ascii="Angsana New" w:hAnsi="Angsana New"/>
          <w:sz w:val="30"/>
          <w:szCs w:val="30"/>
        </w:rPr>
        <w:t xml:space="preserve">2562 </w:t>
      </w:r>
      <w:r w:rsidRPr="00C54BFA">
        <w:rPr>
          <w:rFonts w:ascii="Angsana New" w:hAnsi="Angsana New"/>
          <w:sz w:val="30"/>
          <w:szCs w:val="30"/>
          <w:cs/>
        </w:rPr>
        <w:t>มีดังนี้</w:t>
      </w:r>
      <w:r w:rsidRPr="00C54BFA">
        <w:rPr>
          <w:rFonts w:ascii="Angsana New" w:hAnsi="Angsana New"/>
          <w:sz w:val="30"/>
          <w:szCs w:val="30"/>
        </w:rPr>
        <w:t xml:space="preserve">     </w:t>
      </w:r>
    </w:p>
    <w:tbl>
      <w:tblPr>
        <w:tblW w:w="9355" w:type="dxa"/>
        <w:tblInd w:w="426" w:type="dxa"/>
        <w:tblLayout w:type="fixed"/>
        <w:tblLook w:val="00A0" w:firstRow="1" w:lastRow="0" w:firstColumn="1" w:lastColumn="0" w:noHBand="0" w:noVBand="0"/>
      </w:tblPr>
      <w:tblGrid>
        <w:gridCol w:w="4536"/>
        <w:gridCol w:w="992"/>
        <w:gridCol w:w="283"/>
        <w:gridCol w:w="1007"/>
        <w:gridCol w:w="283"/>
        <w:gridCol w:w="978"/>
        <w:gridCol w:w="284"/>
        <w:gridCol w:w="992"/>
      </w:tblGrid>
      <w:tr w:rsidR="00101F84" w:rsidRPr="00C54BFA" w14:paraId="513444E9" w14:textId="77777777" w:rsidTr="004F22AB">
        <w:tc>
          <w:tcPr>
            <w:tcW w:w="4536" w:type="dxa"/>
          </w:tcPr>
          <w:p w14:paraId="0D88FD6E" w14:textId="77777777" w:rsidR="00101F84" w:rsidRPr="00C54BF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14:paraId="5B6F203A" w14:textId="618CF99B" w:rsidR="00101F84" w:rsidRPr="00B23B2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พันบาท</w:t>
            </w:r>
          </w:p>
        </w:tc>
      </w:tr>
      <w:tr w:rsidR="005C5F48" w:rsidRPr="00C54BFA" w14:paraId="1986EB1B" w14:textId="77777777" w:rsidTr="004F22AB">
        <w:tc>
          <w:tcPr>
            <w:tcW w:w="4536" w:type="dxa"/>
          </w:tcPr>
          <w:p w14:paraId="0B1DC2EE" w14:textId="77777777" w:rsidR="005C5F48" w:rsidRPr="00C54BF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CBD3BE" w14:textId="09DE2067" w:rsidR="005C5F48" w:rsidRPr="00B23B2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E76EFB" w:rsidRPr="00C54BFA" w14:paraId="50257B65" w14:textId="77777777" w:rsidTr="004F22AB">
        <w:tc>
          <w:tcPr>
            <w:tcW w:w="4536" w:type="dxa"/>
          </w:tcPr>
          <w:p w14:paraId="5D447170" w14:textId="77777777" w:rsidR="00E76EFB" w:rsidRPr="00C54BF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C0CAE1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33D082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D302F7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หนี้สิน</w:t>
            </w:r>
          </w:p>
        </w:tc>
      </w:tr>
      <w:tr w:rsidR="005C5F48" w:rsidRPr="00C54BFA" w14:paraId="18B01E1B" w14:textId="77777777" w:rsidTr="004F22AB">
        <w:tc>
          <w:tcPr>
            <w:tcW w:w="4536" w:type="dxa"/>
          </w:tcPr>
          <w:p w14:paraId="48FBBE56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C1D19D" w14:textId="4EE765E4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2937536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5E047826" w14:textId="60E8E208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6C823A58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B053B6D" w14:textId="1D598D08" w:rsidR="005C5F48" w:rsidRPr="00D16E83" w:rsidRDefault="005C5F48" w:rsidP="0059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72C5AF5E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E5A322" w14:textId="7FA14D6F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C5F48" w:rsidRPr="00C54BFA" w14:paraId="38D2B061" w14:textId="77777777" w:rsidTr="004F22AB">
        <w:tc>
          <w:tcPr>
            <w:tcW w:w="4536" w:type="dxa"/>
          </w:tcPr>
          <w:p w14:paraId="2A5C2418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6537" w14:textId="0839446E" w:rsidR="005C5F48" w:rsidRPr="00C54BFA" w:rsidRDefault="00F537F7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F4C72D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B4CE" w14:textId="2C90931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EA2A2A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05EB5" w14:textId="3D5C911A" w:rsidR="005C5F48" w:rsidRPr="0027433E" w:rsidRDefault="00F537F7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1E0A3E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7BA0C1" w14:textId="1A16144B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</w:tr>
      <w:tr w:rsidR="005C5F48" w:rsidRPr="00C54BFA" w14:paraId="7D8CCF73" w14:textId="77777777" w:rsidTr="004F22AB">
        <w:tc>
          <w:tcPr>
            <w:tcW w:w="4536" w:type="dxa"/>
          </w:tcPr>
          <w:p w14:paraId="05C54FC9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27DA0" w14:textId="1E2D1EB9" w:rsidR="005C5F48" w:rsidRPr="00C54BFA" w:rsidRDefault="00F537F7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EA5862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DB224" w14:textId="3F3EBA46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(2,659)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809BC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A587A" w14:textId="481D317D" w:rsidR="005C5F48" w:rsidRPr="00C54BFA" w:rsidRDefault="0027433E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00F85D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502E5" w14:textId="343B52E4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(2,659)</w:t>
            </w:r>
          </w:p>
        </w:tc>
      </w:tr>
      <w:tr w:rsidR="005C5F48" w:rsidRPr="00C54BFA" w14:paraId="48183A83" w14:textId="77777777" w:rsidTr="004F22AB">
        <w:tc>
          <w:tcPr>
            <w:tcW w:w="4536" w:type="dxa"/>
          </w:tcPr>
          <w:p w14:paraId="1DFF5AD4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C27CB" w14:textId="7C1E0E49" w:rsidR="005C5F48" w:rsidRPr="001354B4" w:rsidRDefault="00F537F7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9F7A1A" w14:textId="77777777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C0BBE" w14:textId="23BAF405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4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FB38C3" w14:textId="77777777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BD6848" w14:textId="3C307FBF" w:rsidR="005C5F48" w:rsidRPr="001354B4" w:rsidRDefault="00F537F7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566B06" w14:textId="77777777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488FD" w14:textId="6E0514ED" w:rsidR="005C5F48" w:rsidRPr="001354B4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4B4">
              <w:rPr>
                <w:rFonts w:ascii="Angsana New" w:hAnsi="Angsana New"/>
                <w:b/>
                <w:bCs/>
                <w:sz w:val="30"/>
                <w:szCs w:val="30"/>
              </w:rPr>
              <w:t>1,613</w:t>
            </w:r>
          </w:p>
        </w:tc>
      </w:tr>
    </w:tbl>
    <w:p w14:paraId="4CD53B02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B459E2F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D23E7A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4B39A26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92D76C1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0318084" w14:textId="77777777" w:rsidR="00D32B22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61BF67D" w14:textId="77777777" w:rsidR="00D32B22" w:rsidRPr="00C54BFA" w:rsidRDefault="00D32B22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55" w:type="dxa"/>
        <w:tblInd w:w="426" w:type="dxa"/>
        <w:tblLayout w:type="fixed"/>
        <w:tblLook w:val="00A0" w:firstRow="1" w:lastRow="0" w:firstColumn="1" w:lastColumn="0" w:noHBand="0" w:noVBand="0"/>
      </w:tblPr>
      <w:tblGrid>
        <w:gridCol w:w="4533"/>
        <w:gridCol w:w="977"/>
        <w:gridCol w:w="297"/>
        <w:gridCol w:w="1053"/>
        <w:gridCol w:w="14"/>
        <w:gridCol w:w="236"/>
        <w:gridCol w:w="969"/>
        <w:gridCol w:w="284"/>
        <w:gridCol w:w="992"/>
      </w:tblGrid>
      <w:tr w:rsidR="00101F84" w:rsidRPr="00C54BFA" w14:paraId="27700224" w14:textId="77777777" w:rsidTr="004F22AB">
        <w:tc>
          <w:tcPr>
            <w:tcW w:w="4533" w:type="dxa"/>
          </w:tcPr>
          <w:p w14:paraId="098B2317" w14:textId="77777777" w:rsidR="00101F84" w:rsidRPr="00C54BF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2" w:type="dxa"/>
            <w:gridSpan w:val="8"/>
            <w:tcBorders>
              <w:bottom w:val="single" w:sz="4" w:space="0" w:color="auto"/>
            </w:tcBorders>
          </w:tcPr>
          <w:p w14:paraId="39CDCE4C" w14:textId="1F87A818" w:rsidR="00101F84" w:rsidRPr="00B23B2A" w:rsidRDefault="00101F84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พันบาท</w:t>
            </w:r>
          </w:p>
        </w:tc>
      </w:tr>
      <w:tr w:rsidR="005C5F48" w:rsidRPr="00C54BFA" w14:paraId="291FEE0E" w14:textId="77777777" w:rsidTr="004F22AB">
        <w:tc>
          <w:tcPr>
            <w:tcW w:w="4533" w:type="dxa"/>
          </w:tcPr>
          <w:p w14:paraId="729CC35D" w14:textId="77777777" w:rsidR="005C5F48" w:rsidRPr="00C54BF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2FFC472" w14:textId="154CA08B" w:rsidR="005C5F48" w:rsidRPr="00B23B2A" w:rsidRDefault="005C5F48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6EFB" w:rsidRPr="00C54BFA" w14:paraId="454A0B15" w14:textId="77777777" w:rsidTr="004F22AB">
        <w:tc>
          <w:tcPr>
            <w:tcW w:w="4533" w:type="dxa"/>
          </w:tcPr>
          <w:p w14:paraId="0F0EF254" w14:textId="77777777" w:rsidR="00E76EFB" w:rsidRPr="00C54BF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732C6C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</w:tcPr>
          <w:p w14:paraId="1C7C1602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651E58" w14:textId="77777777" w:rsidR="00E76EFB" w:rsidRPr="00B23B2A" w:rsidRDefault="00E76EFB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23B2A">
              <w:rPr>
                <w:rFonts w:ascii="Angsana New" w:hAnsi="Angsana New"/>
                <w:b/>
                <w:sz w:val="30"/>
                <w:szCs w:val="30"/>
                <w:cs/>
              </w:rPr>
              <w:t>หนี้สิน</w:t>
            </w:r>
          </w:p>
        </w:tc>
      </w:tr>
      <w:tr w:rsidR="005C5F48" w:rsidRPr="00C54BFA" w14:paraId="7E8816B3" w14:textId="77777777" w:rsidTr="004F22AB">
        <w:tc>
          <w:tcPr>
            <w:tcW w:w="4533" w:type="dxa"/>
          </w:tcPr>
          <w:p w14:paraId="4497FACC" w14:textId="77777777" w:rsidR="005C5F48" w:rsidRPr="00C54BFA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157D399B" w14:textId="36B8576A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0017AC74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9A03" w14:textId="697EE6E2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E041D96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0EEFE953" w14:textId="532D0E26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4D6C2DC" w14:textId="77777777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FE441E" w14:textId="4BA83456" w:rsidR="005C5F48" w:rsidRPr="00D16E83" w:rsidRDefault="005C5F48" w:rsidP="005C5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6E8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5C5F48" w:rsidRPr="00C54BFA" w14:paraId="27B13601" w14:textId="77777777" w:rsidTr="004F22AB">
        <w:tc>
          <w:tcPr>
            <w:tcW w:w="4533" w:type="dxa"/>
          </w:tcPr>
          <w:p w14:paraId="387D0DF7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9EBD" w14:textId="19B17749" w:rsidR="005C5F48" w:rsidRPr="00C54BFA" w:rsidRDefault="006323B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vAlign w:val="bottom"/>
          </w:tcPr>
          <w:p w14:paraId="440F829D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2212A597" w14:textId="0E0B0371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2,292</w:t>
            </w:r>
          </w:p>
        </w:tc>
        <w:tc>
          <w:tcPr>
            <w:tcW w:w="250" w:type="dxa"/>
            <w:gridSpan w:val="2"/>
            <w:vAlign w:val="bottom"/>
          </w:tcPr>
          <w:p w14:paraId="4067628E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AD1D" w14:textId="553AC75D" w:rsidR="005C5F48" w:rsidRPr="00C54BFA" w:rsidRDefault="008E62CF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284" w:type="dxa"/>
            <w:vAlign w:val="bottom"/>
          </w:tcPr>
          <w:p w14:paraId="07CA0EF9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AD2D56" w14:textId="2865035C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</w:tr>
      <w:tr w:rsidR="005C5F48" w:rsidRPr="00C54BFA" w14:paraId="2A308978" w14:textId="77777777" w:rsidTr="004F22AB">
        <w:tc>
          <w:tcPr>
            <w:tcW w:w="4533" w:type="dxa"/>
          </w:tcPr>
          <w:p w14:paraId="54717E48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679A8" w14:textId="7357326E" w:rsidR="005C5F48" w:rsidRPr="00C54BFA" w:rsidRDefault="006323BA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vAlign w:val="bottom"/>
          </w:tcPr>
          <w:p w14:paraId="1075F248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7DC7C3D" w14:textId="42AD209C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  <w:tc>
          <w:tcPr>
            <w:tcW w:w="250" w:type="dxa"/>
            <w:gridSpan w:val="2"/>
            <w:vAlign w:val="bottom"/>
          </w:tcPr>
          <w:p w14:paraId="0096FFF7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64501" w14:textId="4AFF0B1C" w:rsidR="005C5F48" w:rsidRPr="00C54BFA" w:rsidRDefault="008E62CF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BF1F988" w14:textId="77777777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FE7DE4" w14:textId="6F00D392" w:rsidR="005C5F48" w:rsidRPr="00C54BFA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(2,292)</w:t>
            </w:r>
          </w:p>
        </w:tc>
      </w:tr>
      <w:tr w:rsidR="005C5F48" w:rsidRPr="00C54BFA" w14:paraId="0A03BD8E" w14:textId="77777777" w:rsidTr="004F22AB">
        <w:tc>
          <w:tcPr>
            <w:tcW w:w="4533" w:type="dxa"/>
          </w:tcPr>
          <w:p w14:paraId="23167AD1" w14:textId="77777777" w:rsidR="005C5F48" w:rsidRPr="00C54BFA" w:rsidRDefault="005C5F48" w:rsidP="005C5F4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725C93" w14:textId="01EBFC4D" w:rsidR="005C5F48" w:rsidRPr="00A2260D" w:rsidRDefault="0027433E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7" w:type="dxa"/>
            <w:vAlign w:val="bottom"/>
          </w:tcPr>
          <w:p w14:paraId="2E56332B" w14:textId="77777777" w:rsidR="005C5F48" w:rsidRPr="00A2260D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5C234" w14:textId="5F828725" w:rsidR="005C5F48" w:rsidRPr="00A2260D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A226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E28069A" w14:textId="77777777" w:rsidR="005C5F48" w:rsidRPr="00A2260D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22740" w14:textId="58AC5C03" w:rsidR="005C5F48" w:rsidRPr="00A2260D" w:rsidRDefault="008E62CF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3,192</w:t>
            </w:r>
          </w:p>
        </w:tc>
        <w:tc>
          <w:tcPr>
            <w:tcW w:w="284" w:type="dxa"/>
            <w:vAlign w:val="bottom"/>
          </w:tcPr>
          <w:p w14:paraId="41F88BE8" w14:textId="77777777" w:rsidR="005C5F48" w:rsidRPr="00A2260D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C0BF5" w14:textId="653C1E47" w:rsidR="005C5F48" w:rsidRPr="00A2260D" w:rsidRDefault="005C5F48" w:rsidP="001C242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60D">
              <w:rPr>
                <w:rFonts w:ascii="Angsana New" w:hAnsi="Angsana New"/>
                <w:b/>
                <w:bCs/>
                <w:sz w:val="30"/>
                <w:szCs w:val="30"/>
              </w:rPr>
              <w:t>1,144</w:t>
            </w:r>
          </w:p>
        </w:tc>
      </w:tr>
    </w:tbl>
    <w:p w14:paraId="1D4EC454" w14:textId="77777777" w:rsidR="00E76EFB" w:rsidRDefault="00E76EFB" w:rsidP="00D3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9" w:firstLine="28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3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18"/>
        <w:gridCol w:w="992"/>
        <w:gridCol w:w="284"/>
        <w:gridCol w:w="1134"/>
        <w:gridCol w:w="283"/>
        <w:gridCol w:w="1134"/>
        <w:gridCol w:w="236"/>
        <w:gridCol w:w="1040"/>
      </w:tblGrid>
      <w:tr w:rsidR="005C5F48" w:rsidRPr="00C54BFA" w14:paraId="1A78B9D7" w14:textId="77777777" w:rsidTr="004F22AB">
        <w:trPr>
          <w:tblHeader/>
        </w:trPr>
        <w:tc>
          <w:tcPr>
            <w:tcW w:w="4218" w:type="dxa"/>
          </w:tcPr>
          <w:p w14:paraId="0BEACF49" w14:textId="77777777" w:rsidR="005C5F48" w:rsidRPr="00C54BFA" w:rsidRDefault="005C5F48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14:paraId="4A1ECBAE" w14:textId="744C135E" w:rsidR="005C5F48" w:rsidRPr="00B23B2A" w:rsidRDefault="009B062F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B062F" w:rsidRPr="00C54BFA" w14:paraId="019F3648" w14:textId="77777777" w:rsidTr="004F22AB">
        <w:trPr>
          <w:tblHeader/>
        </w:trPr>
        <w:tc>
          <w:tcPr>
            <w:tcW w:w="4218" w:type="dxa"/>
          </w:tcPr>
          <w:p w14:paraId="3A6AEA4F" w14:textId="77777777" w:rsidR="009B062F" w:rsidRPr="00C54BFA" w:rsidRDefault="009B062F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2ABBDDB" w14:textId="08C4D6EB" w:rsidR="009B062F" w:rsidRPr="00B23B2A" w:rsidRDefault="009B062F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25B12" w:rsidRPr="00C54BFA" w14:paraId="16A18E6A" w14:textId="77777777" w:rsidTr="004F22AB">
        <w:trPr>
          <w:tblHeader/>
        </w:trPr>
        <w:tc>
          <w:tcPr>
            <w:tcW w:w="4218" w:type="dxa"/>
          </w:tcPr>
          <w:p w14:paraId="247E289A" w14:textId="77777777" w:rsidR="00325B12" w:rsidRPr="00C54BF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E857F7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A836529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CCCC35" w14:textId="77777777" w:rsidR="00325B12" w:rsidRPr="00556D5E" w:rsidRDefault="00325B12" w:rsidP="00556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56D5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บันทึกเป็น (รายจ่าย) </w:t>
            </w:r>
            <w:r w:rsidRPr="00556D5E">
              <w:rPr>
                <w:rFonts w:ascii="Angsana New" w:hAnsi="Angsana New"/>
                <w:spacing w:val="-6"/>
                <w:sz w:val="30"/>
                <w:szCs w:val="30"/>
              </w:rPr>
              <w:t xml:space="preserve">/ </w:t>
            </w:r>
            <w:r w:rsidRPr="00556D5E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C2DFD3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AD13316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5B12" w:rsidRPr="00C54BFA" w14:paraId="555A2EE4" w14:textId="77777777" w:rsidTr="004F22AB">
        <w:trPr>
          <w:tblHeader/>
        </w:trPr>
        <w:tc>
          <w:tcPr>
            <w:tcW w:w="4218" w:type="dxa"/>
          </w:tcPr>
          <w:p w14:paraId="4EE12D8E" w14:textId="77777777" w:rsidR="00325B12" w:rsidRPr="00C54BF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F9D9181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</w:tcPr>
          <w:p w14:paraId="4AE3D170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E68BC8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8D462E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CA3A57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236" w:type="dxa"/>
          </w:tcPr>
          <w:p w14:paraId="162CD71A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694CBC5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325B12" w:rsidRPr="00C54BFA" w14:paraId="56271CAE" w14:textId="77777777" w:rsidTr="004F22AB">
        <w:trPr>
          <w:tblHeader/>
        </w:trPr>
        <w:tc>
          <w:tcPr>
            <w:tcW w:w="4218" w:type="dxa"/>
          </w:tcPr>
          <w:p w14:paraId="7FC5C800" w14:textId="77777777" w:rsidR="00325B12" w:rsidRPr="00C54BF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196ACC5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</w:rPr>
              <w:t>1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4" w:type="dxa"/>
          </w:tcPr>
          <w:p w14:paraId="6C6EFCAC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78E03D07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83" w:type="dxa"/>
          </w:tcPr>
          <w:p w14:paraId="4D924122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7ED99E79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7DA18216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139855FA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25B12" w:rsidRPr="00C54BFA" w14:paraId="544957DC" w14:textId="77777777" w:rsidTr="004F22AB">
        <w:trPr>
          <w:tblHeader/>
        </w:trPr>
        <w:tc>
          <w:tcPr>
            <w:tcW w:w="4218" w:type="dxa"/>
          </w:tcPr>
          <w:p w14:paraId="35841647" w14:textId="77777777" w:rsidR="00325B12" w:rsidRPr="00C54BF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577E2E" w14:textId="66B61CDB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62908320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03495A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3" w:type="dxa"/>
          </w:tcPr>
          <w:p w14:paraId="6221DCA8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1B0680" w14:textId="77777777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4FD544CD" w14:textId="77777777" w:rsidR="00325B12" w:rsidRPr="00B23B2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383D9D9" w14:textId="4340963A" w:rsidR="00325B12" w:rsidRPr="00B23B2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25B12" w:rsidRPr="00C54BFA" w14:paraId="7CC3A845" w14:textId="77777777" w:rsidTr="004F22AB">
        <w:tc>
          <w:tcPr>
            <w:tcW w:w="4218" w:type="dxa"/>
          </w:tcPr>
          <w:p w14:paraId="50D80958" w14:textId="77777777" w:rsidR="00325B12" w:rsidRPr="00C54BFA" w:rsidRDefault="00325B12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0AEB570E" w14:textId="77777777" w:rsidR="00325B12" w:rsidRPr="00A56353" w:rsidRDefault="00325B12" w:rsidP="005448C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1775EA6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B76C05F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5BEF3F2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39A184C0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6E7AB7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0CEE8BE" w14:textId="77777777" w:rsidR="00325B12" w:rsidRPr="00C54BFA" w:rsidRDefault="00325B12" w:rsidP="005448C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689D" w:rsidRPr="00C54BFA" w14:paraId="0F0D8DDB" w14:textId="77777777" w:rsidTr="004F22AB">
        <w:trPr>
          <w:trHeight w:val="80"/>
        </w:trPr>
        <w:tc>
          <w:tcPr>
            <w:tcW w:w="4218" w:type="dxa"/>
          </w:tcPr>
          <w:p w14:paraId="791B6ACE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ความแตกต่างของค่าเสื่อมราคา</w:t>
            </w:r>
            <w:r w:rsidRPr="00C54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14:paraId="4FD3A59E" w14:textId="77777777" w:rsidR="00F7689D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DD57E6" w14:textId="513DEDAB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4" w:type="dxa"/>
            <w:vAlign w:val="bottom"/>
          </w:tcPr>
          <w:p w14:paraId="6581DE28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3488EF" w14:textId="63C9650B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7621F2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013B0B" w14:textId="285B20BB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1833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1F1D4D8" w14:textId="77777777" w:rsidR="00027B7D" w:rsidRDefault="00027B7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4FBCDE" w14:textId="2951608D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453B0632" w14:textId="77777777" w:rsidTr="004F22AB">
        <w:tc>
          <w:tcPr>
            <w:tcW w:w="4218" w:type="dxa"/>
          </w:tcPr>
          <w:p w14:paraId="1607D21E" w14:textId="39865106" w:rsidR="00F7689D" w:rsidRPr="00C54BFA" w:rsidRDefault="00F7689D" w:rsidP="005B4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ลูกหนี้การค้า (</w:t>
            </w:r>
            <w:r w:rsidR="005B4CA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5148E48" w14:textId="2D8B2EF0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14:paraId="40A341A3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9F01E" w14:textId="40364D3C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1D89F0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0418A44" w14:textId="65F25839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621084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4EEB8F9" w14:textId="5F4812A7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332CB024" w14:textId="77777777" w:rsidTr="004F22AB">
        <w:tc>
          <w:tcPr>
            <w:tcW w:w="4218" w:type="dxa"/>
          </w:tcPr>
          <w:p w14:paraId="04697F90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2" w:type="dxa"/>
          </w:tcPr>
          <w:p w14:paraId="5E4F7128" w14:textId="0F3DF288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4" w:type="dxa"/>
            <w:vAlign w:val="bottom"/>
          </w:tcPr>
          <w:p w14:paraId="28B4EE10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1DB02F" w14:textId="7E3DC265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FCC2C8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C945F9" w14:textId="1D2F7ECA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E610F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65DB8FE8" w14:textId="6B0085EE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4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6D02665B" w14:textId="77777777" w:rsidTr="004F22AB">
        <w:tc>
          <w:tcPr>
            <w:tcW w:w="4218" w:type="dxa"/>
          </w:tcPr>
          <w:p w14:paraId="546E2E64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</w:tcPr>
          <w:p w14:paraId="21F69FF3" w14:textId="1EDFC824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84" w:type="dxa"/>
            <w:vAlign w:val="bottom"/>
          </w:tcPr>
          <w:p w14:paraId="0D62FD28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968CC6" w14:textId="41192E90" w:rsidR="00F7689D" w:rsidRPr="00C54BFA" w:rsidRDefault="00762333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(330</w:t>
            </w:r>
            <w:r w:rsidR="00F768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A345F9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C02439" w14:textId="421FDD6E" w:rsidR="00F7689D" w:rsidRPr="00C54BFA" w:rsidRDefault="00F7689D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A4C1D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F9FB57E" w14:textId="244A151B" w:rsidR="00F7689D" w:rsidRPr="00C54BFA" w:rsidRDefault="00762333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4CEC6433" w14:textId="77777777" w:rsidTr="004F22AB">
        <w:tc>
          <w:tcPr>
            <w:tcW w:w="4218" w:type="dxa"/>
          </w:tcPr>
          <w:p w14:paraId="620F8391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ประมาณการต้นทุนที่คาดว่าจะเกิด</w:t>
            </w:r>
          </w:p>
        </w:tc>
        <w:tc>
          <w:tcPr>
            <w:tcW w:w="992" w:type="dxa"/>
          </w:tcPr>
          <w:p w14:paraId="08374272" w14:textId="3CE1C784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284" w:type="dxa"/>
            <w:vAlign w:val="bottom"/>
          </w:tcPr>
          <w:p w14:paraId="4AFCD10D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FECBE0E" w14:textId="4FAD2240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(1,582)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44133A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A26061" w14:textId="23069700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82795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3667F345" w14:textId="39A08D27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61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6E4A73A0" w14:textId="77777777" w:rsidTr="004F22AB">
        <w:tc>
          <w:tcPr>
            <w:tcW w:w="4218" w:type="dxa"/>
          </w:tcPr>
          <w:p w14:paraId="23CCD2F8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992" w:type="dxa"/>
            <w:shd w:val="clear" w:color="auto" w:fill="auto"/>
          </w:tcPr>
          <w:p w14:paraId="03C630CA" w14:textId="458BE8DD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A6DCD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63490E" w14:textId="0703F7A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F69A64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98DD55C" w14:textId="4EDBA8A0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3ED489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116F1A23" w14:textId="5F53D607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61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62206873" w14:textId="77777777" w:rsidTr="004F22AB">
        <w:tc>
          <w:tcPr>
            <w:tcW w:w="4218" w:type="dxa"/>
          </w:tcPr>
          <w:p w14:paraId="3942A2D5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2" w:type="dxa"/>
            <w:shd w:val="clear" w:color="auto" w:fill="auto"/>
          </w:tcPr>
          <w:p w14:paraId="4C6D99D3" w14:textId="4C148D85" w:rsidR="00F7689D" w:rsidRPr="00C54BFA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B30254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6D1FB7" w14:textId="137D6BE8" w:rsidR="00F7689D" w:rsidRPr="00F7689D" w:rsidRDefault="00762333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(335</w:t>
            </w:r>
            <w:r w:rsidR="00F768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668918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A640DA" w14:textId="5BE0E2DB" w:rsidR="00F7689D" w:rsidRPr="00C54BFA" w:rsidRDefault="00F7689D" w:rsidP="001C24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482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2AA96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14:paraId="4A2AAC4A" w14:textId="65570A35" w:rsidR="00F7689D" w:rsidRPr="00C54BFA" w:rsidRDefault="00762333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89D" w:rsidRPr="00C54BFA" w14:paraId="6C988FE7" w14:textId="77777777" w:rsidTr="004F22AB">
        <w:tc>
          <w:tcPr>
            <w:tcW w:w="4218" w:type="dxa"/>
          </w:tcPr>
          <w:p w14:paraId="7E7A29C6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18D3D" w14:textId="7DB67951" w:rsidR="00F7689D" w:rsidRPr="00556D5E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D5E">
              <w:rPr>
                <w:rFonts w:ascii="Angsana New" w:hAnsi="Angsana New"/>
                <w:b/>
                <w:bCs/>
                <w:sz w:val="30"/>
                <w:szCs w:val="30"/>
              </w:rPr>
              <w:t>2,659</w:t>
            </w:r>
          </w:p>
        </w:tc>
        <w:tc>
          <w:tcPr>
            <w:tcW w:w="284" w:type="dxa"/>
            <w:vAlign w:val="bottom"/>
          </w:tcPr>
          <w:p w14:paraId="63B41DD2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8F821" w14:textId="73DAFDC3" w:rsidR="00F7689D" w:rsidRPr="00C54BFA" w:rsidRDefault="00762333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(2,659</w:t>
            </w:r>
            <w:r w:rsidR="00F7689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83C09C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0A79" w14:textId="7D8E7DEA" w:rsidR="00F7689D" w:rsidRPr="00C54BFA" w:rsidRDefault="00F7689D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B89B7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D0BBF" w14:textId="5652CB85" w:rsidR="00F7689D" w:rsidRPr="00C54BFA" w:rsidRDefault="00762333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7689D" w:rsidRPr="00C54BFA" w14:paraId="6BEA19C5" w14:textId="77777777" w:rsidTr="004F22AB">
        <w:tc>
          <w:tcPr>
            <w:tcW w:w="4218" w:type="dxa"/>
          </w:tcPr>
          <w:p w14:paraId="3D61EEB6" w14:textId="77777777" w:rsidR="00F7689D" w:rsidRPr="00C54BFA" w:rsidRDefault="00F7689D" w:rsidP="00F7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710F80E6" w14:textId="77777777" w:rsidR="00F7689D" w:rsidRPr="00556D5E" w:rsidRDefault="00F7689D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AD0EE03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C47F009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ED0685B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4031CB" w14:textId="77777777" w:rsidR="00F7689D" w:rsidRPr="00C54BFA" w:rsidRDefault="00F7689D" w:rsidP="001C24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C2FE35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49EF956" w14:textId="77777777" w:rsidR="00F7689D" w:rsidRPr="00C54BFA" w:rsidRDefault="00F7689D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FF2" w:rsidRPr="00C54BFA" w14:paraId="31BE5D35" w14:textId="77777777" w:rsidTr="004F22AB">
        <w:tc>
          <w:tcPr>
            <w:tcW w:w="4218" w:type="dxa"/>
          </w:tcPr>
          <w:p w14:paraId="0EEB9D2B" w14:textId="77777777" w:rsidR="003E0FF2" w:rsidRPr="00C54BFA" w:rsidRDefault="003E0FF2" w:rsidP="003E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จากการตีราคาเพิ่ม</w:t>
            </w:r>
            <w:r w:rsidRPr="00C54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vAlign w:val="bottom"/>
          </w:tcPr>
          <w:p w14:paraId="7FF9452C" w14:textId="73FCFA82" w:rsidR="003E0FF2" w:rsidRPr="00C54BFA" w:rsidRDefault="003E0FF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(2,498)</w:t>
            </w:r>
          </w:p>
        </w:tc>
        <w:tc>
          <w:tcPr>
            <w:tcW w:w="284" w:type="dxa"/>
            <w:vAlign w:val="bottom"/>
          </w:tcPr>
          <w:p w14:paraId="18DF9EED" w14:textId="77777777" w:rsidR="003E0FF2" w:rsidRPr="00C54BFA" w:rsidRDefault="003E0FF2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5E099FA" w14:textId="2FBF73C1" w:rsidR="003E0FF2" w:rsidRPr="00B5633E" w:rsidRDefault="00B5633E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7FE849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FEF18A" w14:textId="0345C0BE" w:rsidR="003E0FF2" w:rsidRPr="00C54BFA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51DBE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1D2B700" w14:textId="36052687" w:rsidR="003E0FF2" w:rsidRPr="00C54BFA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563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5633E">
              <w:rPr>
                <w:rFonts w:ascii="Angsana New" w:hAnsi="Angsana New"/>
                <w:sz w:val="30"/>
                <w:szCs w:val="30"/>
              </w:rPr>
              <w:t>087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0FF2" w:rsidRPr="00C54BFA" w14:paraId="7FF0E582" w14:textId="77777777" w:rsidTr="004F22AB">
        <w:tc>
          <w:tcPr>
            <w:tcW w:w="4218" w:type="dxa"/>
          </w:tcPr>
          <w:p w14:paraId="6F0A77D8" w14:textId="77777777" w:rsidR="003E0FF2" w:rsidRPr="00C54BFA" w:rsidRDefault="003E0FF2" w:rsidP="003E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992" w:type="dxa"/>
            <w:vAlign w:val="bottom"/>
          </w:tcPr>
          <w:p w14:paraId="7FA47F25" w14:textId="25865977" w:rsidR="003E0FF2" w:rsidRPr="00C54BFA" w:rsidRDefault="003E0FF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(1,774)</w:t>
            </w:r>
          </w:p>
        </w:tc>
        <w:tc>
          <w:tcPr>
            <w:tcW w:w="284" w:type="dxa"/>
            <w:vAlign w:val="bottom"/>
          </w:tcPr>
          <w:p w14:paraId="64AE9B03" w14:textId="77777777" w:rsidR="003E0FF2" w:rsidRPr="00C54BFA" w:rsidRDefault="003E0FF2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7DA393" w14:textId="4625427D" w:rsidR="003E0FF2" w:rsidRPr="00C54BFA" w:rsidRDefault="00B5633E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F8FDF2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2E198" w14:textId="25FFEBAD" w:rsidR="003E0FF2" w:rsidRPr="00C54BFA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52BEE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2DA4" w14:textId="5E9D1C83" w:rsidR="003E0FF2" w:rsidRPr="00C54BFA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B5633E">
              <w:rPr>
                <w:rFonts w:ascii="Angsana New" w:hAnsi="Angsana New"/>
                <w:sz w:val="30"/>
                <w:szCs w:val="30"/>
              </w:rPr>
              <w:t>577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0FF2" w:rsidRPr="00C54BFA" w14:paraId="7CAA034D" w14:textId="77777777" w:rsidTr="004F22AB">
        <w:tc>
          <w:tcPr>
            <w:tcW w:w="4218" w:type="dxa"/>
          </w:tcPr>
          <w:p w14:paraId="57A19C78" w14:textId="77777777" w:rsidR="003E0FF2" w:rsidRPr="00C54BFA" w:rsidRDefault="003E0FF2" w:rsidP="003E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C8554" w14:textId="0C46C76B" w:rsidR="003E0FF2" w:rsidRPr="00556D5E" w:rsidRDefault="003E0FF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6D5E">
              <w:rPr>
                <w:rFonts w:ascii="Angsana New" w:hAnsi="Angsana New"/>
                <w:b/>
                <w:bCs/>
                <w:sz w:val="30"/>
                <w:szCs w:val="30"/>
              </w:rPr>
              <w:t>(4,272)</w:t>
            </w:r>
          </w:p>
        </w:tc>
        <w:tc>
          <w:tcPr>
            <w:tcW w:w="284" w:type="dxa"/>
            <w:vAlign w:val="bottom"/>
          </w:tcPr>
          <w:p w14:paraId="0B93CA46" w14:textId="77777777" w:rsidR="003E0FF2" w:rsidRPr="00556D5E" w:rsidRDefault="003E0FF2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3A27E" w14:textId="7EA53C69" w:rsidR="003E0FF2" w:rsidRPr="00556D5E" w:rsidRDefault="00B5633E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3D850D" w14:textId="77777777" w:rsidR="003E0FF2" w:rsidRPr="00556D5E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6364B" w14:textId="66011D98" w:rsidR="003E0FF2" w:rsidRPr="00556D5E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FD8450" w14:textId="77777777" w:rsidR="003E0FF2" w:rsidRPr="00556D5E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992DB" w14:textId="2A6D284C" w:rsidR="003E0FF2" w:rsidRPr="00556D5E" w:rsidRDefault="00934309" w:rsidP="001C24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="00B5633E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3E0FF2" w:rsidRPr="00C54BFA" w14:paraId="22CE5736" w14:textId="77777777" w:rsidTr="004F22AB">
        <w:tc>
          <w:tcPr>
            <w:tcW w:w="4218" w:type="dxa"/>
          </w:tcPr>
          <w:p w14:paraId="214D926B" w14:textId="77777777" w:rsidR="003E0FF2" w:rsidRPr="00C54BFA" w:rsidRDefault="003E0FF2" w:rsidP="00BC2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  <w:vAlign w:val="bottom"/>
          </w:tcPr>
          <w:p w14:paraId="37F6C6A6" w14:textId="77777777" w:rsidR="003E0FF2" w:rsidRPr="00325B12" w:rsidRDefault="003E0FF2" w:rsidP="001C2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12F957D" w14:textId="77777777" w:rsidR="003E0FF2" w:rsidRPr="00C54BFA" w:rsidRDefault="003E0FF2" w:rsidP="001C24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6A550" w14:textId="7974F480" w:rsidR="003E0FF2" w:rsidRPr="00C54BFA" w:rsidRDefault="00934309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563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563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80E426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D69D7" w14:textId="53D94794" w:rsidR="003E0FF2" w:rsidRPr="00C54BFA" w:rsidRDefault="00934309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91FD19" w14:textId="77777777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A7976E" w14:textId="734F4341" w:rsidR="003E0FF2" w:rsidRPr="00C54BFA" w:rsidRDefault="003E0FF2" w:rsidP="001C242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55E854B" w14:textId="77777777" w:rsidR="005C5F48" w:rsidRDefault="005C5F48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126577E" w14:textId="77777777" w:rsidR="00054F87" w:rsidRDefault="00054F87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252"/>
        <w:gridCol w:w="992"/>
        <w:gridCol w:w="284"/>
        <w:gridCol w:w="1134"/>
        <w:gridCol w:w="283"/>
        <w:gridCol w:w="1134"/>
        <w:gridCol w:w="236"/>
        <w:gridCol w:w="34"/>
        <w:gridCol w:w="1006"/>
      </w:tblGrid>
      <w:tr w:rsidR="005929A1" w:rsidRPr="00C54BFA" w14:paraId="32CE0099" w14:textId="61B0CE5E" w:rsidTr="00FE6B13">
        <w:trPr>
          <w:trHeight w:val="139"/>
        </w:trPr>
        <w:tc>
          <w:tcPr>
            <w:tcW w:w="4252" w:type="dxa"/>
          </w:tcPr>
          <w:p w14:paraId="2418BCDF" w14:textId="77777777" w:rsidR="005929A1" w:rsidRPr="00C54BFA" w:rsidRDefault="005929A1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103" w:type="dxa"/>
            <w:gridSpan w:val="8"/>
            <w:tcBorders>
              <w:bottom w:val="single" w:sz="4" w:space="0" w:color="auto"/>
            </w:tcBorders>
            <w:vAlign w:val="bottom"/>
          </w:tcPr>
          <w:p w14:paraId="56E9E90E" w14:textId="6478D0DD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70405" w:rsidRPr="00C54BFA" w14:paraId="68B3C313" w14:textId="77777777" w:rsidTr="00FE6B13">
        <w:trPr>
          <w:trHeight w:val="139"/>
        </w:trPr>
        <w:tc>
          <w:tcPr>
            <w:tcW w:w="4252" w:type="dxa"/>
          </w:tcPr>
          <w:p w14:paraId="23F9C5C6" w14:textId="77777777" w:rsidR="00B70405" w:rsidRPr="00C54BFA" w:rsidRDefault="00B70405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0250EC0" w14:textId="669E900E" w:rsidR="00B70405" w:rsidRPr="00B23B2A" w:rsidRDefault="00B70405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9A1" w:rsidRPr="00C54BFA" w14:paraId="273D4207" w14:textId="77777777" w:rsidTr="005929A1">
        <w:trPr>
          <w:gridAfter w:val="3"/>
          <w:wAfter w:w="1276" w:type="dxa"/>
          <w:trHeight w:val="139"/>
        </w:trPr>
        <w:tc>
          <w:tcPr>
            <w:tcW w:w="4252" w:type="dxa"/>
          </w:tcPr>
          <w:p w14:paraId="534F9C3F" w14:textId="77777777" w:rsidR="005929A1" w:rsidRPr="00C54BFA" w:rsidRDefault="005929A1" w:rsidP="002D2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2A0FC1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AB240C" w14:textId="3E756070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48FCC" w14:textId="7E8C8479" w:rsidR="005929A1" w:rsidRPr="00B23B2A" w:rsidRDefault="005929A1" w:rsidP="00BC2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B23B2A">
              <w:rPr>
                <w:rFonts w:ascii="Angsana New" w:hAnsi="Angsana New"/>
                <w:sz w:val="30"/>
                <w:szCs w:val="30"/>
              </w:rPr>
              <w:t>(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23B2A">
              <w:rPr>
                <w:rFonts w:ascii="Angsana New" w:hAnsi="Angsana New"/>
                <w:sz w:val="30"/>
                <w:szCs w:val="30"/>
              </w:rPr>
              <w:t>)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B2A">
              <w:rPr>
                <w:rFonts w:ascii="Angsana New" w:hAnsi="Angsana New"/>
                <w:sz w:val="30"/>
                <w:szCs w:val="30"/>
              </w:rPr>
              <w:t>/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5929A1" w:rsidRPr="00C54BFA" w14:paraId="151A71B7" w14:textId="77777777" w:rsidTr="005929A1">
        <w:trPr>
          <w:trHeight w:val="139"/>
        </w:trPr>
        <w:tc>
          <w:tcPr>
            <w:tcW w:w="4252" w:type="dxa"/>
          </w:tcPr>
          <w:p w14:paraId="741AD3DE" w14:textId="77777777" w:rsidR="005929A1" w:rsidRPr="00C54BF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3ED6DF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9C60027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B2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23B2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bottom"/>
          </w:tcPr>
          <w:p w14:paraId="7C00BB85" w14:textId="2B165C71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26D7F9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กำไรหรือ 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43852A2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C6EF43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4DD5B215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A1DBA2E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7C356E" w14:textId="77777777" w:rsidR="005929A1" w:rsidRPr="00B23B2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B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3B2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23B2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929A1" w:rsidRPr="00C54BFA" w14:paraId="0F4BA099" w14:textId="77777777" w:rsidTr="005929A1">
        <w:trPr>
          <w:trHeight w:val="139"/>
        </w:trPr>
        <w:tc>
          <w:tcPr>
            <w:tcW w:w="4252" w:type="dxa"/>
          </w:tcPr>
          <w:p w14:paraId="3289282A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52D69874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0DA37D63" w14:textId="5B5E9E2C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540DF5A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3696452A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3DE81DE5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CCFB888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  <w:gridSpan w:val="2"/>
          </w:tcPr>
          <w:p w14:paraId="17E6E0D2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929A1" w:rsidRPr="00C54BFA" w14:paraId="017F25C4" w14:textId="77777777" w:rsidTr="005929A1">
        <w:trPr>
          <w:trHeight w:val="348"/>
        </w:trPr>
        <w:tc>
          <w:tcPr>
            <w:tcW w:w="4252" w:type="dxa"/>
          </w:tcPr>
          <w:p w14:paraId="635CCBEC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92" w:type="dxa"/>
          </w:tcPr>
          <w:p w14:paraId="7A07FB5E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F432ECD" w14:textId="4E4307B4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67267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633AB130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AC6D4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AE8494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7C4F190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9A1" w:rsidRPr="00C54BFA" w14:paraId="029DF4BE" w14:textId="77777777" w:rsidTr="005929A1">
        <w:trPr>
          <w:trHeight w:val="348"/>
        </w:trPr>
        <w:tc>
          <w:tcPr>
            <w:tcW w:w="4252" w:type="dxa"/>
          </w:tcPr>
          <w:p w14:paraId="05D880FC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992" w:type="dxa"/>
          </w:tcPr>
          <w:p w14:paraId="5DD9008A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F71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14:paraId="68F68DEC" w14:textId="098E106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AF84E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83" w:type="dxa"/>
            <w:shd w:val="clear" w:color="auto" w:fill="auto"/>
          </w:tcPr>
          <w:p w14:paraId="49898607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BE78FA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7F2D6C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52FE58B5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39C7120A" w14:textId="77777777" w:rsidTr="005929A1">
        <w:trPr>
          <w:trHeight w:val="348"/>
        </w:trPr>
        <w:tc>
          <w:tcPr>
            <w:tcW w:w="4252" w:type="dxa"/>
          </w:tcPr>
          <w:p w14:paraId="00C2E077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ลูกหนี้การค้า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F29D4A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14:paraId="12CEF316" w14:textId="742A08B9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50481E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83" w:type="dxa"/>
            <w:shd w:val="clear" w:color="auto" w:fill="auto"/>
          </w:tcPr>
          <w:p w14:paraId="2AEB786C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67792B0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34067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330AA0C9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0E6A68D7" w14:textId="77777777" w:rsidTr="005929A1">
        <w:trPr>
          <w:trHeight w:val="348"/>
        </w:trPr>
        <w:tc>
          <w:tcPr>
            <w:tcW w:w="4252" w:type="dxa"/>
          </w:tcPr>
          <w:p w14:paraId="250BED5D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992" w:type="dxa"/>
          </w:tcPr>
          <w:p w14:paraId="559DD98F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84" w:type="dxa"/>
          </w:tcPr>
          <w:p w14:paraId="23B01573" w14:textId="36B0E8A3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38FBB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(301)</w:t>
            </w:r>
          </w:p>
        </w:tc>
        <w:tc>
          <w:tcPr>
            <w:tcW w:w="283" w:type="dxa"/>
            <w:shd w:val="clear" w:color="auto" w:fill="auto"/>
          </w:tcPr>
          <w:p w14:paraId="161DC03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E62E7AD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EA374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60B1572E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582DB782" w14:textId="77777777" w:rsidTr="005929A1">
        <w:trPr>
          <w:trHeight w:val="348"/>
        </w:trPr>
        <w:tc>
          <w:tcPr>
            <w:tcW w:w="4252" w:type="dxa"/>
          </w:tcPr>
          <w:p w14:paraId="2344AD84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</w:tcPr>
          <w:p w14:paraId="1CC15747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84" w:type="dxa"/>
          </w:tcPr>
          <w:p w14:paraId="403E0CB8" w14:textId="239CC5E8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7AC517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(298)</w:t>
            </w:r>
          </w:p>
        </w:tc>
        <w:tc>
          <w:tcPr>
            <w:tcW w:w="283" w:type="dxa"/>
            <w:shd w:val="clear" w:color="auto" w:fill="auto"/>
          </w:tcPr>
          <w:p w14:paraId="2BE7B975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3C27686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49D54A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59882CDB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6CBAD3FD" w14:textId="77777777" w:rsidTr="005929A1">
        <w:trPr>
          <w:trHeight w:val="348"/>
        </w:trPr>
        <w:tc>
          <w:tcPr>
            <w:tcW w:w="4252" w:type="dxa"/>
          </w:tcPr>
          <w:p w14:paraId="6CE5C9EB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ประมาณการต้นทุนที่คาดว่าจะเกิด</w:t>
            </w:r>
          </w:p>
        </w:tc>
        <w:tc>
          <w:tcPr>
            <w:tcW w:w="992" w:type="dxa"/>
          </w:tcPr>
          <w:p w14:paraId="46803874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1,582</w:t>
            </w:r>
          </w:p>
        </w:tc>
        <w:tc>
          <w:tcPr>
            <w:tcW w:w="284" w:type="dxa"/>
          </w:tcPr>
          <w:p w14:paraId="40028C30" w14:textId="39F23A1A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C8E34E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(1,582)</w:t>
            </w:r>
          </w:p>
        </w:tc>
        <w:tc>
          <w:tcPr>
            <w:tcW w:w="283" w:type="dxa"/>
            <w:shd w:val="clear" w:color="auto" w:fill="auto"/>
          </w:tcPr>
          <w:p w14:paraId="01C50753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B6A26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819D3E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6A7A311B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5F1E3C36" w14:textId="77777777" w:rsidTr="005929A1">
        <w:trPr>
          <w:trHeight w:val="348"/>
        </w:trPr>
        <w:tc>
          <w:tcPr>
            <w:tcW w:w="4252" w:type="dxa"/>
          </w:tcPr>
          <w:p w14:paraId="5663826D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992" w:type="dxa"/>
          </w:tcPr>
          <w:p w14:paraId="428F70A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14:paraId="13E0B2F2" w14:textId="032D35DD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E3DBB5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83" w:type="dxa"/>
            <w:shd w:val="clear" w:color="auto" w:fill="auto"/>
          </w:tcPr>
          <w:p w14:paraId="1147DE42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D263690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07E8B7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60776302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9A1" w:rsidRPr="00C54BFA" w14:paraId="06886ACB" w14:textId="77777777" w:rsidTr="005929A1">
        <w:trPr>
          <w:trHeight w:val="334"/>
        </w:trPr>
        <w:tc>
          <w:tcPr>
            <w:tcW w:w="4252" w:type="dxa"/>
          </w:tcPr>
          <w:p w14:paraId="25F8C075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2FBFE00" w14:textId="77777777" w:rsidR="005929A1" w:rsidRPr="00A2260D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60D">
              <w:rPr>
                <w:rFonts w:ascii="Angsana New" w:hAnsi="Angsana New"/>
                <w:b/>
                <w:bCs/>
                <w:sz w:val="30"/>
                <w:szCs w:val="30"/>
              </w:rPr>
              <w:t>2,292</w:t>
            </w:r>
          </w:p>
        </w:tc>
        <w:tc>
          <w:tcPr>
            <w:tcW w:w="284" w:type="dxa"/>
          </w:tcPr>
          <w:p w14:paraId="284C3A5E" w14:textId="3212AD67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7DF00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(2,292)</w:t>
            </w:r>
          </w:p>
        </w:tc>
        <w:tc>
          <w:tcPr>
            <w:tcW w:w="283" w:type="dxa"/>
            <w:shd w:val="clear" w:color="auto" w:fill="auto"/>
          </w:tcPr>
          <w:p w14:paraId="1EE2B4FB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5BA93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39ED9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1D800" w14:textId="77777777" w:rsidR="005929A1" w:rsidRPr="00A2260D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9A1" w:rsidRPr="00C54BFA" w14:paraId="38ABECF8" w14:textId="77777777" w:rsidTr="005929A1">
        <w:trPr>
          <w:trHeight w:val="334"/>
        </w:trPr>
        <w:tc>
          <w:tcPr>
            <w:tcW w:w="4252" w:type="dxa"/>
          </w:tcPr>
          <w:p w14:paraId="3A75ABB6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F494746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402052" w14:textId="52BEA4DB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C24C61A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9D0A4E4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452A9AE" w14:textId="77777777" w:rsidR="005929A1" w:rsidRPr="00C54BF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442C6F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3C698F51" w14:textId="77777777" w:rsidR="005929A1" w:rsidRPr="00C54BF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9A1" w:rsidRPr="00C54BFA" w14:paraId="7ACD0888" w14:textId="77777777" w:rsidTr="005929A1">
        <w:trPr>
          <w:trHeight w:val="334"/>
        </w:trPr>
        <w:tc>
          <w:tcPr>
            <w:tcW w:w="4252" w:type="dxa"/>
          </w:tcPr>
          <w:p w14:paraId="36AEB81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67D83313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2C4401" w14:textId="585315A2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939CDF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99FD426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9A9809" w14:textId="77777777" w:rsidR="005929A1" w:rsidRPr="00C54BF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C77022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2A257A2E" w14:textId="77777777" w:rsidR="005929A1" w:rsidRPr="00C54BFA" w:rsidRDefault="005929A1" w:rsidP="002D28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9A1" w:rsidRPr="00C54BFA" w14:paraId="2759C19F" w14:textId="77777777" w:rsidTr="005929A1">
        <w:trPr>
          <w:trHeight w:val="334"/>
        </w:trPr>
        <w:tc>
          <w:tcPr>
            <w:tcW w:w="4252" w:type="dxa"/>
          </w:tcPr>
          <w:p w14:paraId="26CD30BC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จากการตีราคาเพิ่ม</w:t>
            </w:r>
            <w:r w:rsidRPr="00C54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14:paraId="28D3625B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(1,662)</w:t>
            </w:r>
          </w:p>
        </w:tc>
        <w:tc>
          <w:tcPr>
            <w:tcW w:w="284" w:type="dxa"/>
          </w:tcPr>
          <w:p w14:paraId="50711087" w14:textId="59144773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93F23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02CC0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81BCDB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37082E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4F41B8C2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(1,662)</w:t>
            </w:r>
          </w:p>
        </w:tc>
      </w:tr>
      <w:tr w:rsidR="005929A1" w:rsidRPr="00C54BFA" w14:paraId="5BD5871C" w14:textId="77777777" w:rsidTr="005929A1">
        <w:trPr>
          <w:trHeight w:val="334"/>
        </w:trPr>
        <w:tc>
          <w:tcPr>
            <w:tcW w:w="4252" w:type="dxa"/>
          </w:tcPr>
          <w:p w14:paraId="3965ADC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992" w:type="dxa"/>
          </w:tcPr>
          <w:p w14:paraId="0CC79969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(1,774)</w:t>
            </w:r>
          </w:p>
        </w:tc>
        <w:tc>
          <w:tcPr>
            <w:tcW w:w="284" w:type="dxa"/>
          </w:tcPr>
          <w:p w14:paraId="605511E2" w14:textId="4F89936E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A9BE28B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244</w:t>
            </w:r>
          </w:p>
        </w:tc>
        <w:tc>
          <w:tcPr>
            <w:tcW w:w="283" w:type="dxa"/>
            <w:shd w:val="clear" w:color="auto" w:fill="auto"/>
          </w:tcPr>
          <w:p w14:paraId="094EC75D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E42FE99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DF5D1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14:paraId="0D3C42A6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(1,530)</w:t>
            </w:r>
          </w:p>
        </w:tc>
      </w:tr>
      <w:tr w:rsidR="005929A1" w:rsidRPr="00C54BFA" w14:paraId="18277BEE" w14:textId="77777777" w:rsidTr="005929A1">
        <w:trPr>
          <w:trHeight w:val="334"/>
        </w:trPr>
        <w:tc>
          <w:tcPr>
            <w:tcW w:w="4252" w:type="dxa"/>
          </w:tcPr>
          <w:p w14:paraId="29AD2ED7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3EAB6A2" w14:textId="77777777" w:rsidR="005929A1" w:rsidRPr="00A2260D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60D">
              <w:rPr>
                <w:rFonts w:ascii="Angsana New" w:hAnsi="Angsana New"/>
                <w:b/>
                <w:bCs/>
                <w:sz w:val="30"/>
                <w:szCs w:val="30"/>
              </w:rPr>
              <w:t>(3,436)</w:t>
            </w:r>
          </w:p>
        </w:tc>
        <w:tc>
          <w:tcPr>
            <w:tcW w:w="284" w:type="dxa"/>
          </w:tcPr>
          <w:p w14:paraId="0E6D5E77" w14:textId="02D440F0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DA737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244</w:t>
            </w:r>
          </w:p>
        </w:tc>
        <w:tc>
          <w:tcPr>
            <w:tcW w:w="283" w:type="dxa"/>
            <w:shd w:val="clear" w:color="auto" w:fill="auto"/>
          </w:tcPr>
          <w:p w14:paraId="3094B45C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FCEB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0EB8DC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6A291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(3,192)</w:t>
            </w:r>
          </w:p>
        </w:tc>
      </w:tr>
      <w:tr w:rsidR="005929A1" w:rsidRPr="00C54BFA" w14:paraId="09A0439C" w14:textId="77777777" w:rsidTr="005929A1">
        <w:trPr>
          <w:trHeight w:val="334"/>
        </w:trPr>
        <w:tc>
          <w:tcPr>
            <w:tcW w:w="4252" w:type="dxa"/>
          </w:tcPr>
          <w:p w14:paraId="3DCA18A0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double" w:sz="4" w:space="0" w:color="auto"/>
              <w:bottom w:val="nil"/>
            </w:tcBorders>
          </w:tcPr>
          <w:p w14:paraId="0D1F90B0" w14:textId="77777777" w:rsidR="005929A1" w:rsidRPr="00A2260D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EFE6C42" w14:textId="631E349A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8BDBEB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(2,048)</w:t>
            </w:r>
          </w:p>
        </w:tc>
        <w:tc>
          <w:tcPr>
            <w:tcW w:w="283" w:type="dxa"/>
            <w:shd w:val="clear" w:color="auto" w:fill="auto"/>
          </w:tcPr>
          <w:p w14:paraId="7D80AC32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5AF499" w14:textId="77777777" w:rsidR="005929A1" w:rsidRPr="00A2260D" w:rsidRDefault="005929A1" w:rsidP="002D28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6663ED" w14:textId="77777777" w:rsidR="005929A1" w:rsidRPr="00C54BFA" w:rsidRDefault="005929A1" w:rsidP="002D280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146CD6" w14:textId="77777777" w:rsidR="005929A1" w:rsidRPr="00C54BFA" w:rsidRDefault="005929A1" w:rsidP="002D2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4691FB1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2FF1BB6B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7AFC3D9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5CF93CB6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09B0CFF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74E8EA5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5BC31B05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66F068CE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2FF18672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5FBF948F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53B32749" w14:textId="77777777" w:rsidR="00BC26BA" w:rsidRDefault="00BC26BA" w:rsidP="00E76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5B6090D" w14:textId="77777777" w:rsidR="006805D9" w:rsidRPr="00C54BFA" w:rsidRDefault="006805D9" w:rsidP="002A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tbl>
      <w:tblPr>
        <w:tblW w:w="93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793"/>
        <w:gridCol w:w="1134"/>
        <w:gridCol w:w="270"/>
        <w:gridCol w:w="1170"/>
        <w:gridCol w:w="270"/>
        <w:gridCol w:w="1170"/>
        <w:gridCol w:w="270"/>
        <w:gridCol w:w="1244"/>
      </w:tblGrid>
      <w:tr w:rsidR="002A7535" w:rsidRPr="00C54BFA" w14:paraId="0699AC3D" w14:textId="77777777" w:rsidTr="00195420">
        <w:trPr>
          <w:trHeight w:hRule="exact" w:val="374"/>
          <w:tblHeader/>
        </w:trPr>
        <w:tc>
          <w:tcPr>
            <w:tcW w:w="3793" w:type="dxa"/>
          </w:tcPr>
          <w:p w14:paraId="6679D438" w14:textId="77777777" w:rsidR="002A7535" w:rsidRPr="00C54BFA" w:rsidRDefault="002A7535" w:rsidP="00680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64615F80" w14:textId="650B1404" w:rsidR="002A7535" w:rsidRPr="00C54BFA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2A7535" w:rsidRPr="00C54BFA" w14:paraId="18760B15" w14:textId="77777777" w:rsidTr="00195420">
        <w:trPr>
          <w:trHeight w:hRule="exact" w:val="374"/>
          <w:tblHeader/>
        </w:trPr>
        <w:tc>
          <w:tcPr>
            <w:tcW w:w="3793" w:type="dxa"/>
          </w:tcPr>
          <w:p w14:paraId="364A531A" w14:textId="77777777" w:rsidR="002A7535" w:rsidRPr="00C54BFA" w:rsidRDefault="002A7535" w:rsidP="002A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62D786" w14:textId="7A0D2829" w:rsidR="002A7535" w:rsidRPr="00340AD6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F309AB" w14:textId="77777777" w:rsidR="002A7535" w:rsidRPr="00340AD6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C6C4BB" w14:textId="65CAB3B0" w:rsidR="002A7535" w:rsidRPr="00340AD6" w:rsidRDefault="002A7535" w:rsidP="002A7535">
            <w:pPr>
              <w:pStyle w:val="acctmergecolhdg"/>
              <w:spacing w:line="240" w:lineRule="auto"/>
              <w:ind w:left="-126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7535" w:rsidRPr="00C54BFA" w14:paraId="655799E2" w14:textId="77777777" w:rsidTr="00B31E90">
        <w:trPr>
          <w:trHeight w:hRule="exact" w:val="374"/>
          <w:tblHeader/>
        </w:trPr>
        <w:tc>
          <w:tcPr>
            <w:tcW w:w="3793" w:type="dxa"/>
          </w:tcPr>
          <w:p w14:paraId="50714181" w14:textId="77777777" w:rsidR="002A7535" w:rsidRPr="00C54BFA" w:rsidRDefault="002A7535" w:rsidP="002A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EAC530" w14:textId="6545F863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9B7551" w14:textId="77777777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064B6" w14:textId="6F671D0B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54947A" w14:textId="77777777" w:rsidR="002A7535" w:rsidRPr="00C54BFA" w:rsidRDefault="002A7535" w:rsidP="002A7535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0E303" w14:textId="4732D95E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A1CA00" w14:textId="77777777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BCF28A8" w14:textId="39B25656" w:rsidR="002A7535" w:rsidRPr="00C54BFA" w:rsidRDefault="002A7535" w:rsidP="002A7535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83D2A" w:rsidRPr="00C54BFA" w14:paraId="186A4EE8" w14:textId="77777777" w:rsidTr="009B3CDD">
        <w:trPr>
          <w:trHeight w:hRule="exact" w:val="374"/>
        </w:trPr>
        <w:tc>
          <w:tcPr>
            <w:tcW w:w="3793" w:type="dxa"/>
          </w:tcPr>
          <w:p w14:paraId="19075700" w14:textId="71259CB3" w:rsidR="00583D2A" w:rsidRPr="008E77E6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A168B3" w14:textId="15967DDC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A82BA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B60264" w14:textId="6AD4379A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6BAF4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BEE999" w14:textId="0AD420B3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46CF2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CA45C01" w14:textId="4255A628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D2A" w:rsidRPr="00C54BFA" w14:paraId="1F567FFB" w14:textId="77777777" w:rsidTr="009B3CDD">
        <w:trPr>
          <w:trHeight w:hRule="exact" w:val="374"/>
        </w:trPr>
        <w:tc>
          <w:tcPr>
            <w:tcW w:w="3793" w:type="dxa"/>
          </w:tcPr>
          <w:p w14:paraId="5950C045" w14:textId="4AF963A8" w:rsidR="00583D2A" w:rsidRPr="008E77E6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(ความแตกต่างของค่าเสื่อมราคา)</w:t>
            </w:r>
          </w:p>
        </w:tc>
        <w:tc>
          <w:tcPr>
            <w:tcW w:w="1134" w:type="dxa"/>
            <w:shd w:val="clear" w:color="auto" w:fill="auto"/>
          </w:tcPr>
          <w:p w14:paraId="5E2AD35F" w14:textId="179DDEA2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2BFBD09C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3,209</w:t>
            </w:r>
          </w:p>
          <w:p w14:paraId="767EB621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2,183</w:t>
            </w:r>
          </w:p>
          <w:p w14:paraId="761DF86F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2,691</w:t>
            </w:r>
          </w:p>
          <w:p w14:paraId="76D0C29E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758</w:t>
            </w:r>
          </w:p>
          <w:p w14:paraId="41C710D3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135</w:t>
            </w:r>
          </w:p>
          <w:p w14:paraId="0CDD3803" w14:textId="77777777" w:rsidR="009B3CDD" w:rsidRP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375</w:t>
            </w:r>
          </w:p>
          <w:p w14:paraId="09ED06F0" w14:textId="1DBA77E6" w:rsidR="00583D2A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CDD">
              <w:rPr>
                <w:rFonts w:ascii="Angsana New" w:hAnsi="Angsana New"/>
                <w:sz w:val="30"/>
                <w:szCs w:val="30"/>
              </w:rPr>
              <w:t>197</w:t>
            </w:r>
            <w:r w:rsidR="00583D2A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14:paraId="652FDFEE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E96E2" w14:textId="3355F580" w:rsidR="00583D2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DF4BBE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69AABC" w14:textId="1E72A786" w:rsidR="00583D2A" w:rsidRPr="00C54BFA" w:rsidRDefault="009B3CDD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9C7F205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69C903E" w14:textId="6A65FE70" w:rsidR="00583D2A" w:rsidRDefault="005B57C7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3D2A" w:rsidRPr="00C54BFA" w14:paraId="4FFDD7CF" w14:textId="77777777" w:rsidTr="009B3CDD">
        <w:trPr>
          <w:trHeight w:hRule="exact" w:val="374"/>
        </w:trPr>
        <w:tc>
          <w:tcPr>
            <w:tcW w:w="3793" w:type="dxa"/>
          </w:tcPr>
          <w:p w14:paraId="76E37FC6" w14:textId="6371A9E1" w:rsidR="00583D2A" w:rsidRPr="008E77E6" w:rsidRDefault="00583D2A" w:rsidP="001E2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ลูกหนี้การค้า (</w:t>
            </w:r>
            <w:r w:rsidR="001E28B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A9D7C1" w14:textId="014D1098" w:rsidR="00583D2A" w:rsidRPr="00C54BFA" w:rsidRDefault="009B3CDD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14:paraId="5EC6AE4D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999BE" w14:textId="03B7F629" w:rsidR="00583D2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2BB25C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66774C" w14:textId="2F917BC6" w:rsidR="00583D2A" w:rsidRPr="00C54BFA" w:rsidRDefault="009B3CDD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14:paraId="7CFB6C75" w14:textId="77777777" w:rsidR="00583D2A" w:rsidRPr="00C54BFA" w:rsidRDefault="00583D2A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47CBA24" w14:textId="65DEF350" w:rsidR="00583D2A" w:rsidRDefault="005B57C7" w:rsidP="0058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61CF70AA" w14:textId="77777777" w:rsidTr="009B3CDD">
        <w:trPr>
          <w:trHeight w:hRule="exact" w:val="374"/>
        </w:trPr>
        <w:tc>
          <w:tcPr>
            <w:tcW w:w="3793" w:type="dxa"/>
          </w:tcPr>
          <w:p w14:paraId="553758DE" w14:textId="7577A94D" w:rsidR="009B3CDD" w:rsidRPr="008E77E6" w:rsidRDefault="009B3CDD" w:rsidP="00054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134" w:type="dxa"/>
            <w:shd w:val="clear" w:color="auto" w:fill="auto"/>
          </w:tcPr>
          <w:p w14:paraId="475928FF" w14:textId="5B1CC42E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270" w:type="dxa"/>
          </w:tcPr>
          <w:p w14:paraId="42868B24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4A903" w14:textId="436B4163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24B61F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BC1E4" w14:textId="7B462854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270" w:type="dxa"/>
          </w:tcPr>
          <w:p w14:paraId="37FA209E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1C2309B" w14:textId="35294218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301FE780" w14:textId="77777777" w:rsidTr="009B3CDD">
        <w:trPr>
          <w:trHeight w:hRule="exact" w:val="374"/>
        </w:trPr>
        <w:tc>
          <w:tcPr>
            <w:tcW w:w="3793" w:type="dxa"/>
          </w:tcPr>
          <w:p w14:paraId="2C6C06EF" w14:textId="0AA6EF07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 (ค่าเผื่อการด้อยค่า</w:t>
            </w:r>
            <w:r w:rsidRPr="00C54BF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52CBDA" w14:textId="636105CF" w:rsidR="009B3CDD" w:rsidRPr="00C54BFA" w:rsidRDefault="0051065C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3398B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710C" w14:textId="04B8392D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34B43F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F3BB64" w14:textId="4D8610B5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2,691</w:t>
            </w:r>
          </w:p>
        </w:tc>
        <w:tc>
          <w:tcPr>
            <w:tcW w:w="270" w:type="dxa"/>
          </w:tcPr>
          <w:p w14:paraId="4D68B163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4469F66F" w14:textId="0AD95A21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6F56E4C0" w14:textId="77777777" w:rsidTr="009B3CDD">
        <w:trPr>
          <w:trHeight w:hRule="exact" w:val="374"/>
        </w:trPr>
        <w:tc>
          <w:tcPr>
            <w:tcW w:w="3793" w:type="dxa"/>
          </w:tcPr>
          <w:p w14:paraId="54C5D3A6" w14:textId="412CA35A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4455699C" w14:textId="2DABB358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1BC16B81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5E191" w14:textId="2A762E65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EB703D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3D919A" w14:textId="2B3BC2B3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350798B0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F79664F" w14:textId="4F635B6F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6FA58616" w14:textId="77777777" w:rsidTr="009B3CDD">
        <w:trPr>
          <w:trHeight w:hRule="exact" w:val="374"/>
        </w:trPr>
        <w:tc>
          <w:tcPr>
            <w:tcW w:w="3793" w:type="dxa"/>
          </w:tcPr>
          <w:p w14:paraId="68839C4B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ประมาณการหนี้สินจากการรับประกัน</w:t>
            </w:r>
          </w:p>
          <w:p w14:paraId="66B572CA" w14:textId="1C0FD8F7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4BFA">
              <w:rPr>
                <w:rFonts w:ascii="Angsana New" w:hAnsi="Angsana New"/>
                <w:sz w:val="30"/>
                <w:szCs w:val="30"/>
                <w:cs/>
              </w:rPr>
              <w:t>ผลงาน</w:t>
            </w:r>
          </w:p>
        </w:tc>
        <w:tc>
          <w:tcPr>
            <w:tcW w:w="1134" w:type="dxa"/>
            <w:shd w:val="clear" w:color="auto" w:fill="auto"/>
          </w:tcPr>
          <w:p w14:paraId="5A0198CE" w14:textId="77FCDFC5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0A50067C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568E3" w14:textId="12DE9144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659BE4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1A41FC" w14:textId="2EA929CA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62623750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CF0DEF0" w14:textId="31B79B0D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611FF192" w14:textId="77777777" w:rsidTr="009B3CDD">
        <w:trPr>
          <w:trHeight w:hRule="exact" w:val="374"/>
        </w:trPr>
        <w:tc>
          <w:tcPr>
            <w:tcW w:w="3793" w:type="dxa"/>
          </w:tcPr>
          <w:p w14:paraId="3A922BEB" w14:textId="27034EE7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ประมาณการต้นทุนที่คาดว่าจะเกิด</w:t>
            </w:r>
          </w:p>
        </w:tc>
        <w:tc>
          <w:tcPr>
            <w:tcW w:w="1134" w:type="dxa"/>
            <w:shd w:val="clear" w:color="auto" w:fill="auto"/>
          </w:tcPr>
          <w:p w14:paraId="14ABA20D" w14:textId="11FE6E81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177491BC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797EF" w14:textId="7F77967F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CA655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5E41E" w14:textId="2AB4FF4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1CED398D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3C5AA37" w14:textId="6BC40083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4952B896" w14:textId="77777777" w:rsidTr="009B3CDD">
        <w:trPr>
          <w:trHeight w:hRule="exact" w:val="374"/>
        </w:trPr>
        <w:tc>
          <w:tcPr>
            <w:tcW w:w="3793" w:type="dxa"/>
          </w:tcPr>
          <w:p w14:paraId="53974254" w14:textId="44F6BF39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ประมาณการขาดทุนที่คาดว่าจะเกิด</w:t>
            </w:r>
          </w:p>
        </w:tc>
        <w:tc>
          <w:tcPr>
            <w:tcW w:w="1134" w:type="dxa"/>
            <w:shd w:val="clear" w:color="auto" w:fill="auto"/>
          </w:tcPr>
          <w:p w14:paraId="6CD873CB" w14:textId="68E20634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46DF266F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25B8B" w14:textId="29D57A34" w:rsidR="009B3CD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0EE0EE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7C0A2" w14:textId="7CB218E9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0" w:type="dxa"/>
          </w:tcPr>
          <w:p w14:paraId="1705ED35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969C260" w14:textId="595483AB" w:rsidR="009B3CDD" w:rsidRDefault="005B57C7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3CDD" w:rsidRPr="00C54BFA" w14:paraId="4A969B40" w14:textId="77777777" w:rsidTr="009B3CDD">
        <w:trPr>
          <w:trHeight w:hRule="exact" w:val="374"/>
        </w:trPr>
        <w:tc>
          <w:tcPr>
            <w:tcW w:w="3793" w:type="dxa"/>
          </w:tcPr>
          <w:p w14:paraId="600F138F" w14:textId="799A5688" w:rsidR="009B3CDD" w:rsidRPr="008E77E6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E77E6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ขาดทุนสะสมยกมาไม่เกิน </w:t>
            </w:r>
            <w:r w:rsidRPr="008E77E6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8E77E6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6E2D71" w14:textId="04824A79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25,881</w:t>
            </w:r>
          </w:p>
        </w:tc>
        <w:tc>
          <w:tcPr>
            <w:tcW w:w="270" w:type="dxa"/>
          </w:tcPr>
          <w:p w14:paraId="46D20F62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4F973" w14:textId="5A84FF3D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6B0251E5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0CA2F8" w14:textId="5772A5D8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25,881</w:t>
            </w:r>
          </w:p>
        </w:tc>
        <w:tc>
          <w:tcPr>
            <w:tcW w:w="270" w:type="dxa"/>
          </w:tcPr>
          <w:p w14:paraId="26D4E9C6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1191710" w14:textId="3B40B083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18,863</w:t>
            </w:r>
          </w:p>
        </w:tc>
      </w:tr>
      <w:tr w:rsidR="009B3CDD" w:rsidRPr="00C54BFA" w14:paraId="66DABC2E" w14:textId="77777777" w:rsidTr="009B3CDD">
        <w:trPr>
          <w:trHeight w:hRule="exact" w:val="374"/>
        </w:trPr>
        <w:tc>
          <w:tcPr>
            <w:tcW w:w="3793" w:type="dxa"/>
          </w:tcPr>
          <w:p w14:paraId="4161EB21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62A73" w14:textId="0952A039" w:rsidR="009B3CDD" w:rsidRPr="00C54BFA" w:rsidRDefault="00C82FE2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32,751</w:t>
            </w:r>
          </w:p>
        </w:tc>
        <w:tc>
          <w:tcPr>
            <w:tcW w:w="270" w:type="dxa"/>
          </w:tcPr>
          <w:p w14:paraId="0A177956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69FE0" w14:textId="59529014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18,863</w:t>
            </w:r>
          </w:p>
        </w:tc>
        <w:tc>
          <w:tcPr>
            <w:tcW w:w="270" w:type="dxa"/>
          </w:tcPr>
          <w:p w14:paraId="4A8020BA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45CEF" w14:textId="64512B6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35,111</w:t>
            </w:r>
          </w:p>
        </w:tc>
        <w:tc>
          <w:tcPr>
            <w:tcW w:w="270" w:type="dxa"/>
          </w:tcPr>
          <w:p w14:paraId="7B1DFCBC" w14:textId="77777777" w:rsidR="009B3CDD" w:rsidRPr="00C54BFA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875B62D" w14:textId="31766F79" w:rsidR="009B3CDD" w:rsidRPr="00A2260D" w:rsidRDefault="009B3CDD" w:rsidP="009B3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260D">
              <w:rPr>
                <w:rFonts w:ascii="Angsana New" w:hAnsi="Angsana New"/>
                <w:b/>
                <w:bCs/>
                <w:sz w:val="30"/>
                <w:szCs w:val="30"/>
              </w:rPr>
              <w:t>18,863</w:t>
            </w:r>
          </w:p>
        </w:tc>
      </w:tr>
    </w:tbl>
    <w:p w14:paraId="63E01FD0" w14:textId="0A3002AA" w:rsidR="006805D9" w:rsidRPr="00C54BFA" w:rsidRDefault="006805D9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C54BFA">
        <w:rPr>
          <w:rFonts w:ascii="Angsana New" w:hAnsi="Angsana New"/>
          <w:sz w:val="30"/>
          <w:szCs w:val="30"/>
        </w:rPr>
        <w:t xml:space="preserve">2565 </w:t>
      </w:r>
      <w:r w:rsidRPr="00C54BFA">
        <w:rPr>
          <w:rFonts w:ascii="Angsana New" w:hAnsi="Angsana New"/>
          <w:sz w:val="30"/>
          <w:szCs w:val="30"/>
          <w:cs/>
        </w:rPr>
        <w:t>สำหรับกิจการที่ไม่ได้รับการส่งเสริมการลงทุน</w:t>
      </w:r>
      <w:r w:rsidR="007B0B65" w:rsidRPr="00C54BFA">
        <w:rPr>
          <w:rFonts w:ascii="Angsana New" w:hAnsi="Angsana New"/>
          <w:sz w:val="30"/>
          <w:szCs w:val="30"/>
        </w:rPr>
        <w:t xml:space="preserve"> </w:t>
      </w:r>
      <w:r w:rsidR="007B0B65" w:rsidRPr="00C54BFA">
        <w:rPr>
          <w:rFonts w:ascii="Angsana New" w:hAnsi="Angsana New"/>
          <w:sz w:val="30"/>
          <w:szCs w:val="30"/>
          <w:cs/>
        </w:rPr>
        <w:t>และในปี</w:t>
      </w:r>
      <w:r w:rsidRPr="00C54BFA">
        <w:rPr>
          <w:rFonts w:ascii="Angsana New" w:hAnsi="Angsana New"/>
          <w:sz w:val="30"/>
          <w:szCs w:val="30"/>
          <w:cs/>
        </w:rPr>
        <w:t xml:space="preserve"> </w:t>
      </w:r>
      <w:r w:rsidRPr="00C54BFA">
        <w:rPr>
          <w:rFonts w:ascii="Angsana New" w:hAnsi="Angsana New"/>
          <w:sz w:val="30"/>
          <w:szCs w:val="30"/>
        </w:rPr>
        <w:t xml:space="preserve">2573 </w:t>
      </w:r>
      <w:r w:rsidRPr="00C54BFA">
        <w:rPr>
          <w:rFonts w:ascii="Angsana New" w:hAnsi="Angsana New"/>
          <w:sz w:val="30"/>
          <w:szCs w:val="30"/>
          <w:cs/>
        </w:rPr>
        <w:t xml:space="preserve">สำหรับกิจการที่ได้รับการส่งเสริมการลงทุน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281410E1" w14:textId="26AAEB9C" w:rsidR="00EF7427" w:rsidRPr="00E324A5" w:rsidRDefault="00EF7427" w:rsidP="00A2260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728A4D47" w14:textId="334D2EF9" w:rsidR="00EF7427" w:rsidRPr="00C54BF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C54BFA">
        <w:rPr>
          <w:rFonts w:ascii="Angsana New" w:hAnsi="Angsana New"/>
          <w:sz w:val="30"/>
          <w:szCs w:val="30"/>
        </w:rPr>
        <w:t>.</w:t>
      </w:r>
      <w:r w:rsidRPr="00C54BFA">
        <w:rPr>
          <w:rFonts w:ascii="Angsana New" w:hAnsi="Angsana New"/>
          <w:sz w:val="30"/>
          <w:szCs w:val="30"/>
          <w:cs/>
        </w:rPr>
        <w:t>ศ</w:t>
      </w:r>
      <w:r w:rsidRPr="00C54BFA">
        <w:rPr>
          <w:rFonts w:ascii="Angsana New" w:hAnsi="Angsana New"/>
          <w:sz w:val="30"/>
          <w:szCs w:val="30"/>
        </w:rPr>
        <w:t>. 2520</w:t>
      </w:r>
      <w:r w:rsidRPr="00C54BFA">
        <w:rPr>
          <w:rFonts w:ascii="Angsana New" w:hAnsi="Angsana New"/>
          <w:sz w:val="30"/>
          <w:szCs w:val="30"/>
          <w:cs/>
        </w:rPr>
        <w:t xml:space="preserve"> เกี่ยวกับการผลิตเครื่องจักร อุปกรณ์และชิ้นส่วน </w:t>
      </w:r>
      <w:r w:rsidR="00213C2D" w:rsidRPr="00C54BFA">
        <w:rPr>
          <w:rFonts w:ascii="Angsana New" w:hAnsi="Angsana New"/>
          <w:sz w:val="30"/>
          <w:szCs w:val="30"/>
        </w:rPr>
        <w:t>(</w:t>
      </w:r>
      <w:r w:rsidR="00680682" w:rsidRPr="00C54BFA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  <w:r w:rsidR="00213C2D" w:rsidRPr="00C54BFA">
        <w:rPr>
          <w:rFonts w:ascii="Angsana New" w:hAnsi="Angsana New"/>
          <w:sz w:val="30"/>
          <w:szCs w:val="30"/>
          <w:cs/>
        </w:rPr>
        <w:t xml:space="preserve">หมดอายุเมื่อจำหน่ายเงินลงทุนเมื่อวันที่ </w:t>
      </w:r>
      <w:r w:rsidR="00213C2D" w:rsidRPr="00C54BFA">
        <w:rPr>
          <w:rFonts w:ascii="Angsana New" w:hAnsi="Angsana New"/>
          <w:sz w:val="30"/>
          <w:szCs w:val="30"/>
        </w:rPr>
        <w:t xml:space="preserve">25 </w:t>
      </w:r>
      <w:r w:rsidR="00213C2D" w:rsidRPr="00C54BFA">
        <w:rPr>
          <w:rFonts w:ascii="Angsana New" w:hAnsi="Angsana New"/>
          <w:sz w:val="30"/>
          <w:szCs w:val="30"/>
          <w:cs/>
        </w:rPr>
        <w:t xml:space="preserve">กรกฎาคม </w:t>
      </w:r>
      <w:r w:rsidR="00213C2D" w:rsidRPr="00C54BFA">
        <w:rPr>
          <w:rFonts w:ascii="Angsana New" w:hAnsi="Angsana New"/>
          <w:sz w:val="30"/>
          <w:szCs w:val="30"/>
        </w:rPr>
        <w:t xml:space="preserve">2562) </w:t>
      </w:r>
      <w:r w:rsidR="00213C2D" w:rsidRPr="00C54BFA">
        <w:rPr>
          <w:rFonts w:ascii="Angsana New" w:hAnsi="Angsana New"/>
          <w:sz w:val="30"/>
          <w:szCs w:val="30"/>
          <w:cs/>
        </w:rPr>
        <w:t xml:space="preserve">และ เกี่ยวกับการผลิตผลิตภัณฑ์สารชีวภัณฑ์จากเชื้อราที่ใช้เทคโนโลยีชีวภาพ </w:t>
      </w:r>
      <w:r w:rsidRPr="00C54BF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14:paraId="71CC6FFC" w14:textId="77777777" w:rsidR="00EF7427" w:rsidRPr="00C54BF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78" w:hanging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(ก)</w:t>
      </w:r>
      <w:r w:rsidRPr="00C54BFA">
        <w:rPr>
          <w:rFonts w:ascii="Angsana New" w:hAnsi="Angsana New"/>
          <w:sz w:val="30"/>
          <w:szCs w:val="30"/>
          <w:cs/>
        </w:rPr>
        <w:tab/>
        <w:t xml:space="preserve">ให้ได้รับยกเว้นอากรขาเข้าสำหรับเครื่องจักรที่ได้รับอนุมัติโดยคณะกรรมการส่งเสริมการลงทุน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14:paraId="7E3AFEA0" w14:textId="06128F52" w:rsidR="00EF7427" w:rsidRPr="005448CB" w:rsidRDefault="00EF7427" w:rsidP="00D829B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78" w:hanging="539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F55CAC" w:rsidRPr="00F55CAC">
        <w:rPr>
          <w:rFonts w:ascii="Angsana New" w:hAnsi="Angsana New"/>
          <w:sz w:val="30"/>
          <w:szCs w:val="30"/>
        </w:rPr>
        <w:t>8</w:t>
      </w:r>
      <w:r w:rsidRPr="00C54BFA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</w:t>
      </w:r>
    </w:p>
    <w:p w14:paraId="1E2211AD" w14:textId="7B059786" w:rsidR="00213C2D" w:rsidRPr="00CA37B3" w:rsidRDefault="00EF7427" w:rsidP="00CA37B3">
      <w:pPr>
        <w:pStyle w:val="a0"/>
        <w:tabs>
          <w:tab w:val="clear" w:pos="1080"/>
        </w:tabs>
        <w:spacing w:before="120"/>
        <w:ind w:left="539"/>
        <w:jc w:val="thaiDistribute"/>
        <w:rPr>
          <w:rFonts w:ascii="Angsana New" w:hAnsi="Angsana New" w:cs="Angsana New"/>
          <w:cs/>
          <w:lang w:val="en-US"/>
        </w:rPr>
      </w:pPr>
      <w:r w:rsidRPr="00C54BFA">
        <w:rPr>
          <w:rFonts w:ascii="Angsana New" w:hAnsi="Angsana New" w:cs="Angsana New"/>
          <w:cs/>
          <w:lang w:val="en-US"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  <w:r w:rsidR="00213C2D" w:rsidRPr="00C54BFA">
        <w:rPr>
          <w:rFonts w:ascii="Angsana New" w:hAnsi="Angsana New"/>
          <w:cs/>
        </w:rPr>
        <w:br w:type="page"/>
      </w:r>
    </w:p>
    <w:p w14:paraId="221F5562" w14:textId="55B50F8A" w:rsidR="00EF7427" w:rsidRPr="00C54BFA" w:rsidRDefault="00EF7427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/>
        <w:jc w:val="both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92"/>
        <w:gridCol w:w="990"/>
        <w:gridCol w:w="236"/>
        <w:gridCol w:w="990"/>
        <w:gridCol w:w="270"/>
        <w:gridCol w:w="892"/>
        <w:gridCol w:w="270"/>
        <w:gridCol w:w="1006"/>
        <w:gridCol w:w="270"/>
        <w:gridCol w:w="990"/>
        <w:gridCol w:w="270"/>
        <w:gridCol w:w="873"/>
        <w:gridCol w:w="6"/>
      </w:tblGrid>
      <w:tr w:rsidR="00EF7427" w:rsidRPr="00C54BFA" w14:paraId="289B327B" w14:textId="77777777" w:rsidTr="004F22AB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5EDB44BC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57" w:type="dxa"/>
            <w:gridSpan w:val="11"/>
            <w:tcBorders>
              <w:bottom w:val="single" w:sz="4" w:space="0" w:color="auto"/>
            </w:tcBorders>
          </w:tcPr>
          <w:p w14:paraId="1CE8C35B" w14:textId="62015630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448CB" w:rsidRPr="00C54BFA" w14:paraId="3C9CAC3B" w14:textId="77777777" w:rsidTr="004F22AB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28A02EF2" w14:textId="77777777" w:rsidR="005448CB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435BCE7" w14:textId="3ED09887" w:rsidR="005448CB" w:rsidRPr="00340AD6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F7427" w:rsidRPr="00C54BFA" w14:paraId="50F0F8A9" w14:textId="77777777" w:rsidTr="004F22AB">
        <w:trPr>
          <w:trHeight w:hRule="exact" w:val="374"/>
        </w:trPr>
        <w:tc>
          <w:tcPr>
            <w:tcW w:w="2292" w:type="dxa"/>
          </w:tcPr>
          <w:p w14:paraId="64EC69E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5CA7BF39" w14:textId="4FFA5953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5FD4A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5" w:type="dxa"/>
            <w:gridSpan w:val="6"/>
          </w:tcPr>
          <w:p w14:paraId="396E20E6" w14:textId="505A9752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F7427" w:rsidRPr="00C54BFA" w14:paraId="206EA771" w14:textId="77777777" w:rsidTr="004F22AB">
        <w:trPr>
          <w:trHeight w:hRule="exact" w:val="374"/>
        </w:trPr>
        <w:tc>
          <w:tcPr>
            <w:tcW w:w="2292" w:type="dxa"/>
          </w:tcPr>
          <w:p w14:paraId="478054D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42C59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A23E3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3A9FF4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16F56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FD27A1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B99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5B7C68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47101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420CC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17CB8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224A88C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C54BFA" w14:paraId="67980162" w14:textId="77777777" w:rsidTr="004F22AB">
        <w:trPr>
          <w:trHeight w:hRule="exact" w:val="374"/>
        </w:trPr>
        <w:tc>
          <w:tcPr>
            <w:tcW w:w="2292" w:type="dxa"/>
          </w:tcPr>
          <w:p w14:paraId="501A6FC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3EAA9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36" w:type="dxa"/>
          </w:tcPr>
          <w:p w14:paraId="7C241EE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263E8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0C7F629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0DF72F1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6BAE8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ECD348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51657F4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D19FD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DEDC00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</w:tcPr>
          <w:p w14:paraId="14ED1DAC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C54BFA" w14:paraId="0EC4CA04" w14:textId="77777777" w:rsidTr="004F22AB">
        <w:trPr>
          <w:trHeight w:hRule="exact" w:val="374"/>
        </w:trPr>
        <w:tc>
          <w:tcPr>
            <w:tcW w:w="2292" w:type="dxa"/>
          </w:tcPr>
          <w:p w14:paraId="4D7A0BC1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21CE51" w14:textId="4276779E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  <w:r w:rsidR="00213C2D" w:rsidRPr="00C54B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1F4E62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2E08C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7013DDB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452D6F0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09263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90B5762" w14:textId="26B9D6E9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  <w:r w:rsidR="0021417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332410F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AB765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1E80B0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0DFBC51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427" w:rsidRPr="00C54BFA" w14:paraId="120DF8EA" w14:textId="77777777" w:rsidTr="004F22AB">
        <w:trPr>
          <w:trHeight w:hRule="exact" w:val="374"/>
        </w:trPr>
        <w:tc>
          <w:tcPr>
            <w:tcW w:w="2292" w:type="dxa"/>
          </w:tcPr>
          <w:p w14:paraId="3274A40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C697B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6E6C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C11D7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433A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6A8E43D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D7574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B1FE7F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3B0B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6E8A0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342C8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4F15CAB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FA2" w:rsidRPr="00C54BFA" w14:paraId="0BF2C5BD" w14:textId="77777777" w:rsidTr="004F22AB">
        <w:trPr>
          <w:trHeight w:hRule="exact" w:val="374"/>
        </w:trPr>
        <w:tc>
          <w:tcPr>
            <w:tcW w:w="2292" w:type="dxa"/>
          </w:tcPr>
          <w:p w14:paraId="3D12F237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ส่งออก</w:t>
            </w:r>
          </w:p>
        </w:tc>
        <w:tc>
          <w:tcPr>
            <w:tcW w:w="990" w:type="dxa"/>
            <w:shd w:val="clear" w:color="auto" w:fill="auto"/>
          </w:tcPr>
          <w:p w14:paraId="1AE2ED38" w14:textId="6292E88A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B32A87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7344D4" w14:textId="38EFD61E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0" w:type="dxa"/>
            <w:shd w:val="clear" w:color="auto" w:fill="auto"/>
          </w:tcPr>
          <w:p w14:paraId="03242CF2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DDCEEAC" w14:textId="63F60A86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0" w:type="dxa"/>
          </w:tcPr>
          <w:p w14:paraId="3FBCFD26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0488248" w14:textId="4669E346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39,588</w:t>
            </w:r>
          </w:p>
        </w:tc>
        <w:tc>
          <w:tcPr>
            <w:tcW w:w="270" w:type="dxa"/>
          </w:tcPr>
          <w:p w14:paraId="08BAD814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03B88" w14:textId="3DFC2A4E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39,059</w:t>
            </w:r>
          </w:p>
        </w:tc>
        <w:tc>
          <w:tcPr>
            <w:tcW w:w="270" w:type="dxa"/>
          </w:tcPr>
          <w:p w14:paraId="3AF86FBA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</w:tcPr>
          <w:p w14:paraId="67E30990" w14:textId="438FAAFC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78,647</w:t>
            </w:r>
          </w:p>
        </w:tc>
      </w:tr>
      <w:tr w:rsidR="00432FA2" w:rsidRPr="00C54BFA" w14:paraId="32066954" w14:textId="77777777" w:rsidTr="004F22AB">
        <w:trPr>
          <w:trHeight w:hRule="exact" w:val="374"/>
        </w:trPr>
        <w:tc>
          <w:tcPr>
            <w:tcW w:w="2292" w:type="dxa"/>
          </w:tcPr>
          <w:p w14:paraId="7B9890C4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26F69662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F3E5B9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C0C5EC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75AECC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EBFAD8F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244E7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CA38CC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1ACA6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91B2C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429AC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</w:tcPr>
          <w:p w14:paraId="038F784A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2FA2" w:rsidRPr="00C54BFA" w14:paraId="3F5ED5D1" w14:textId="77777777" w:rsidTr="004F22AB">
        <w:trPr>
          <w:trHeight w:hRule="exact" w:val="374"/>
        </w:trPr>
        <w:tc>
          <w:tcPr>
            <w:tcW w:w="2292" w:type="dxa"/>
          </w:tcPr>
          <w:p w14:paraId="3B038911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ในประเทศ</w:t>
            </w:r>
          </w:p>
        </w:tc>
        <w:tc>
          <w:tcPr>
            <w:tcW w:w="990" w:type="dxa"/>
            <w:shd w:val="clear" w:color="auto" w:fill="auto"/>
          </w:tcPr>
          <w:p w14:paraId="11AE2AF1" w14:textId="70FE9769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B22A41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BDD21" w14:textId="1DB7AD38" w:rsidR="00432FA2" w:rsidRPr="00C54BFA" w:rsidRDefault="00194668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24,242</w:t>
            </w:r>
          </w:p>
        </w:tc>
        <w:tc>
          <w:tcPr>
            <w:tcW w:w="270" w:type="dxa"/>
            <w:shd w:val="clear" w:color="auto" w:fill="auto"/>
          </w:tcPr>
          <w:p w14:paraId="612EE279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EB33198" w14:textId="414E79B1" w:rsidR="00432FA2" w:rsidRPr="00C54BFA" w:rsidRDefault="00194668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24,242</w:t>
            </w:r>
          </w:p>
        </w:tc>
        <w:tc>
          <w:tcPr>
            <w:tcW w:w="270" w:type="dxa"/>
          </w:tcPr>
          <w:p w14:paraId="1B8274CE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6C7BB7B" w14:textId="72D8E219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93,627</w:t>
            </w:r>
          </w:p>
        </w:tc>
        <w:tc>
          <w:tcPr>
            <w:tcW w:w="270" w:type="dxa"/>
          </w:tcPr>
          <w:p w14:paraId="677043CF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64C37" w14:textId="55151DFE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61,530</w:t>
            </w:r>
          </w:p>
        </w:tc>
        <w:tc>
          <w:tcPr>
            <w:tcW w:w="270" w:type="dxa"/>
          </w:tcPr>
          <w:p w14:paraId="1606C907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</w:tcPr>
          <w:p w14:paraId="1D5ACC5D" w14:textId="10E1A160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155,157</w:t>
            </w:r>
          </w:p>
        </w:tc>
      </w:tr>
      <w:tr w:rsidR="00432FA2" w:rsidRPr="00C54BFA" w14:paraId="7888992E" w14:textId="77777777" w:rsidTr="004F22AB">
        <w:trPr>
          <w:trHeight w:hRule="exact" w:val="374"/>
        </w:trPr>
        <w:tc>
          <w:tcPr>
            <w:tcW w:w="2292" w:type="dxa"/>
          </w:tcPr>
          <w:p w14:paraId="343D7816" w14:textId="77777777" w:rsidR="00432FA2" w:rsidRPr="00C54BFA" w:rsidRDefault="00432FA2" w:rsidP="00432FA2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C54BFA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4B092" w14:textId="751F88AA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69CF1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FA378" w14:textId="42916973" w:rsidR="00432FA2" w:rsidRPr="00C54BFA" w:rsidRDefault="00194668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27,179</w:t>
            </w:r>
          </w:p>
        </w:tc>
        <w:tc>
          <w:tcPr>
            <w:tcW w:w="270" w:type="dxa"/>
            <w:shd w:val="clear" w:color="auto" w:fill="auto"/>
          </w:tcPr>
          <w:p w14:paraId="3F4EE4DF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F1448" w14:textId="0979F478" w:rsidR="00432FA2" w:rsidRPr="00C54BFA" w:rsidRDefault="00194668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27,179</w:t>
            </w:r>
          </w:p>
        </w:tc>
        <w:tc>
          <w:tcPr>
            <w:tcW w:w="270" w:type="dxa"/>
          </w:tcPr>
          <w:p w14:paraId="67A9DCC1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86C6B4" w14:textId="6F9DF9D1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133,215</w:t>
            </w:r>
          </w:p>
        </w:tc>
        <w:tc>
          <w:tcPr>
            <w:tcW w:w="270" w:type="dxa"/>
          </w:tcPr>
          <w:p w14:paraId="1F81EB7E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3FD3D" w14:textId="19D327B3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100,589</w:t>
            </w:r>
          </w:p>
        </w:tc>
        <w:tc>
          <w:tcPr>
            <w:tcW w:w="270" w:type="dxa"/>
          </w:tcPr>
          <w:p w14:paraId="2386FD68" w14:textId="77777777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B43602" w14:textId="1C80F62E" w:rsidR="00432FA2" w:rsidRPr="00C54BFA" w:rsidRDefault="00432FA2" w:rsidP="00432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233,804</w:t>
            </w:r>
          </w:p>
        </w:tc>
      </w:tr>
    </w:tbl>
    <w:p w14:paraId="2B696B3B" w14:textId="77777777" w:rsidR="00EF7427" w:rsidRPr="00C54BFA" w:rsidRDefault="00EF7427" w:rsidP="00EF7427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92"/>
        <w:gridCol w:w="990"/>
        <w:gridCol w:w="270"/>
        <w:gridCol w:w="990"/>
        <w:gridCol w:w="270"/>
        <w:gridCol w:w="858"/>
        <w:gridCol w:w="270"/>
        <w:gridCol w:w="990"/>
        <w:gridCol w:w="270"/>
        <w:gridCol w:w="990"/>
        <w:gridCol w:w="270"/>
        <w:gridCol w:w="889"/>
        <w:gridCol w:w="6"/>
      </w:tblGrid>
      <w:tr w:rsidR="00EF7427" w:rsidRPr="00C54BFA" w14:paraId="72326F51" w14:textId="77777777" w:rsidTr="00971403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0643711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57" w:type="dxa"/>
            <w:gridSpan w:val="11"/>
            <w:tcBorders>
              <w:bottom w:val="single" w:sz="4" w:space="0" w:color="auto"/>
            </w:tcBorders>
          </w:tcPr>
          <w:p w14:paraId="6456D4E6" w14:textId="04AE78EB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448CB" w:rsidRPr="00C54BFA" w14:paraId="1951B783" w14:textId="77777777" w:rsidTr="00971403">
        <w:trPr>
          <w:gridAfter w:val="1"/>
          <w:wAfter w:w="6" w:type="dxa"/>
          <w:trHeight w:hRule="exact" w:val="374"/>
        </w:trPr>
        <w:tc>
          <w:tcPr>
            <w:tcW w:w="2292" w:type="dxa"/>
          </w:tcPr>
          <w:p w14:paraId="7D6A5431" w14:textId="77777777" w:rsidR="005448CB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32CD0C3" w14:textId="5C6CDB42" w:rsidR="005448CB" w:rsidRPr="00340AD6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427" w:rsidRPr="00C54BFA" w14:paraId="16879D37" w14:textId="77777777" w:rsidTr="00971403">
        <w:trPr>
          <w:trHeight w:hRule="exact" w:val="374"/>
        </w:trPr>
        <w:tc>
          <w:tcPr>
            <w:tcW w:w="2292" w:type="dxa"/>
          </w:tcPr>
          <w:p w14:paraId="13E5689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62EB4858" w14:textId="0F15CB72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74334B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15" w:type="dxa"/>
            <w:gridSpan w:val="6"/>
          </w:tcPr>
          <w:p w14:paraId="684ABED3" w14:textId="4774E76D" w:rsidR="00EF7427" w:rsidRPr="00C54BFA" w:rsidRDefault="005448CB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F7427" w:rsidRPr="00C54BFA" w14:paraId="1F1D7FA4" w14:textId="77777777" w:rsidTr="00971403">
        <w:trPr>
          <w:trHeight w:hRule="exact" w:val="374"/>
        </w:trPr>
        <w:tc>
          <w:tcPr>
            <w:tcW w:w="2292" w:type="dxa"/>
          </w:tcPr>
          <w:p w14:paraId="6BA7046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617AF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B7974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3312B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6234B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398C0E3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AB7C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A04D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D8B65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8530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6974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</w:tcPr>
          <w:p w14:paraId="6F154C5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C54BFA" w14:paraId="67902ECB" w14:textId="77777777" w:rsidTr="00971403">
        <w:trPr>
          <w:trHeight w:hRule="exact" w:val="374"/>
        </w:trPr>
        <w:tc>
          <w:tcPr>
            <w:tcW w:w="2292" w:type="dxa"/>
          </w:tcPr>
          <w:p w14:paraId="49B683A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E6808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ADD9E7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5634B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268F1E3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</w:tcPr>
          <w:p w14:paraId="5B8637DC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9C8A4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30DA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189E88F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584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318A99A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442F59A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427" w:rsidRPr="00C54BFA" w14:paraId="7003E49F" w14:textId="77777777" w:rsidTr="00971403">
        <w:trPr>
          <w:trHeight w:hRule="exact" w:val="374"/>
        </w:trPr>
        <w:tc>
          <w:tcPr>
            <w:tcW w:w="2292" w:type="dxa"/>
          </w:tcPr>
          <w:p w14:paraId="215FFFA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DEB42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4CB329B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55408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319A5BF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09C68DB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1375271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626BE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74D349BF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C11EB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53C550B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53B55ED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7427" w:rsidRPr="00C54BFA" w14:paraId="073DEE63" w14:textId="77777777" w:rsidTr="00971403">
        <w:trPr>
          <w:trHeight w:hRule="exact" w:val="374"/>
        </w:trPr>
        <w:tc>
          <w:tcPr>
            <w:tcW w:w="2292" w:type="dxa"/>
          </w:tcPr>
          <w:p w14:paraId="7F6DAAB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3B7890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D01CE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8B1F58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E2ED6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7D97A699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F3A23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C6229D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AA8F7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A0F3F5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CAE2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</w:tcBorders>
          </w:tcPr>
          <w:p w14:paraId="0E630184" w14:textId="77777777" w:rsidR="00EF7427" w:rsidRPr="00C54BFA" w:rsidRDefault="00EF7427" w:rsidP="00E4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30D74D4E" w14:textId="77777777" w:rsidTr="00971403">
        <w:trPr>
          <w:trHeight w:hRule="exact" w:val="374"/>
        </w:trPr>
        <w:tc>
          <w:tcPr>
            <w:tcW w:w="2292" w:type="dxa"/>
          </w:tcPr>
          <w:p w14:paraId="6DEEFFBD" w14:textId="77777777" w:rsidR="005448CB" w:rsidRPr="00C54BFA" w:rsidRDefault="005448C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ส่งออก</w:t>
            </w:r>
          </w:p>
        </w:tc>
        <w:tc>
          <w:tcPr>
            <w:tcW w:w="990" w:type="dxa"/>
            <w:shd w:val="clear" w:color="auto" w:fill="auto"/>
          </w:tcPr>
          <w:p w14:paraId="04D5E336" w14:textId="4D83706C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A3150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C2815D" w14:textId="2CCBABD2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0" w:type="dxa"/>
            <w:shd w:val="clear" w:color="auto" w:fill="auto"/>
          </w:tcPr>
          <w:p w14:paraId="3EE98236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1F3518A7" w14:textId="62A9EF52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  <w:tc>
          <w:tcPr>
            <w:tcW w:w="270" w:type="dxa"/>
          </w:tcPr>
          <w:p w14:paraId="52FF79A3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A3A2F" w14:textId="7B85F9AF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6D9FF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A5B29A" w14:textId="78DFC346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23,787</w:t>
            </w:r>
          </w:p>
        </w:tc>
        <w:tc>
          <w:tcPr>
            <w:tcW w:w="270" w:type="dxa"/>
          </w:tcPr>
          <w:p w14:paraId="0FC182CF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0DC3EFE8" w14:textId="0866AB38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23,787</w:t>
            </w:r>
          </w:p>
        </w:tc>
      </w:tr>
      <w:tr w:rsidR="005448CB" w:rsidRPr="00C54BFA" w14:paraId="3E813CBF" w14:textId="77777777" w:rsidTr="00971403">
        <w:trPr>
          <w:trHeight w:hRule="exact" w:val="374"/>
        </w:trPr>
        <w:tc>
          <w:tcPr>
            <w:tcW w:w="2292" w:type="dxa"/>
          </w:tcPr>
          <w:p w14:paraId="4EBD81C0" w14:textId="77777777" w:rsidR="005448CB" w:rsidRPr="00C54BFA" w:rsidRDefault="005448C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727897A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E849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C8FFA0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03856C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25227A72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024B5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4CFD90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82D92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8EC9F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A342E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584086D3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08D209F7" w14:textId="77777777" w:rsidTr="00971403">
        <w:trPr>
          <w:trHeight w:hRule="exact" w:val="374"/>
        </w:trPr>
        <w:tc>
          <w:tcPr>
            <w:tcW w:w="2292" w:type="dxa"/>
          </w:tcPr>
          <w:p w14:paraId="7F043B08" w14:textId="77777777" w:rsidR="005448CB" w:rsidRPr="00C54BFA" w:rsidRDefault="005448CB" w:rsidP="00544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 xml:space="preserve">   ในประเทศ</w:t>
            </w:r>
          </w:p>
        </w:tc>
        <w:tc>
          <w:tcPr>
            <w:tcW w:w="990" w:type="dxa"/>
            <w:shd w:val="clear" w:color="auto" w:fill="auto"/>
          </w:tcPr>
          <w:p w14:paraId="6059A554" w14:textId="467CBFAB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28786E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109E6" w14:textId="3F9724EF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6,906</w:t>
            </w:r>
          </w:p>
        </w:tc>
        <w:tc>
          <w:tcPr>
            <w:tcW w:w="270" w:type="dxa"/>
            <w:shd w:val="clear" w:color="auto" w:fill="auto"/>
          </w:tcPr>
          <w:p w14:paraId="160592A6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8" w:type="dxa"/>
            <w:shd w:val="clear" w:color="auto" w:fill="auto"/>
          </w:tcPr>
          <w:p w14:paraId="6ED7B8D4" w14:textId="6BAA9C01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6,906</w:t>
            </w:r>
          </w:p>
        </w:tc>
        <w:tc>
          <w:tcPr>
            <w:tcW w:w="270" w:type="dxa"/>
          </w:tcPr>
          <w:p w14:paraId="64DA84A4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F6983" w14:textId="0C3D91EC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F8994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DB515" w14:textId="5EF33E16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  <w:tc>
          <w:tcPr>
            <w:tcW w:w="270" w:type="dxa"/>
          </w:tcPr>
          <w:p w14:paraId="74489096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1EDFBFE9" w14:textId="3D51CDA0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</w:tr>
      <w:tr w:rsidR="005448CB" w:rsidRPr="00C54BFA" w14:paraId="07AD60A4" w14:textId="77777777" w:rsidTr="00971403">
        <w:trPr>
          <w:trHeight w:hRule="exact" w:val="374"/>
        </w:trPr>
        <w:tc>
          <w:tcPr>
            <w:tcW w:w="2292" w:type="dxa"/>
          </w:tcPr>
          <w:p w14:paraId="7CD504AB" w14:textId="77777777" w:rsidR="005448CB" w:rsidRPr="00C54BFA" w:rsidRDefault="005448CB" w:rsidP="005448CB">
            <w:pPr>
              <w:pStyle w:val="Heading7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</w:rPr>
            </w:pPr>
            <w:r w:rsidRPr="00C54BFA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12051" w14:textId="3AD1D432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17134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0D76A" w14:textId="48757629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9,843</w:t>
            </w:r>
          </w:p>
        </w:tc>
        <w:tc>
          <w:tcPr>
            <w:tcW w:w="270" w:type="dxa"/>
            <w:shd w:val="clear" w:color="auto" w:fill="auto"/>
          </w:tcPr>
          <w:p w14:paraId="301503B5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BF685" w14:textId="26FF01F0" w:rsidR="005448CB" w:rsidRPr="00C54BFA" w:rsidRDefault="001C79EA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9,843</w:t>
            </w:r>
          </w:p>
        </w:tc>
        <w:tc>
          <w:tcPr>
            <w:tcW w:w="270" w:type="dxa"/>
          </w:tcPr>
          <w:p w14:paraId="646D15E5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EDDA44" w14:textId="6827778D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B4802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663E62" w14:textId="3866489C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81,832</w:t>
            </w:r>
          </w:p>
        </w:tc>
        <w:tc>
          <w:tcPr>
            <w:tcW w:w="270" w:type="dxa"/>
          </w:tcPr>
          <w:p w14:paraId="0273FE49" w14:textId="77777777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EEF157" w14:textId="59B58045" w:rsidR="005448CB" w:rsidRPr="00C54BFA" w:rsidRDefault="005448CB" w:rsidP="001C7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81,832</w:t>
            </w:r>
          </w:p>
        </w:tc>
      </w:tr>
    </w:tbl>
    <w:p w14:paraId="21612961" w14:textId="77777777" w:rsidR="00EF7427" w:rsidRPr="00C54BFA" w:rsidRDefault="00EF7427" w:rsidP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5769DA3" w14:textId="2FB2E996" w:rsidR="00EF7427" w:rsidRPr="00C54BFA" w:rsidRDefault="00213C2D" w:rsidP="009714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</w:rPr>
        <w:t xml:space="preserve">* </w:t>
      </w:r>
      <w:r w:rsidRPr="00C54BFA">
        <w:rPr>
          <w:rFonts w:ascii="Angsana New" w:hAnsi="Angsana New"/>
          <w:sz w:val="30"/>
          <w:szCs w:val="30"/>
          <w:cs/>
        </w:rPr>
        <w:t>รายได้จากการให้บริการส่งออกและในประเทศ</w:t>
      </w:r>
      <w:r w:rsidR="005D0148" w:rsidRPr="00C54BFA">
        <w:rPr>
          <w:rFonts w:ascii="Angsana New" w:hAnsi="Angsana New"/>
          <w:sz w:val="30"/>
          <w:szCs w:val="30"/>
          <w:cs/>
        </w:rPr>
        <w:t>ของกิจการที่ได้รับการส่งเสริม</w:t>
      </w:r>
      <w:r w:rsidR="008F28B0"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รวมรายได้ของบริษัท ยูเรกา ออโตเมชั่น จำกัด</w:t>
      </w:r>
      <w:r w:rsidR="005D0148" w:rsidRPr="00C54BFA">
        <w:rPr>
          <w:rFonts w:ascii="Angsana New" w:hAnsi="Angsana New"/>
          <w:sz w:val="30"/>
          <w:szCs w:val="30"/>
          <w:cs/>
        </w:rPr>
        <w:t xml:space="preserve"> </w:t>
      </w:r>
      <w:r w:rsidR="003C1087" w:rsidRPr="00C54BFA">
        <w:rPr>
          <w:rFonts w:ascii="Angsana New" w:hAnsi="Angsana New"/>
          <w:sz w:val="30"/>
          <w:szCs w:val="30"/>
          <w:cs/>
        </w:rPr>
        <w:t>สำหรับงวด</w:t>
      </w:r>
      <w:r w:rsidR="005D0148" w:rsidRPr="00C54BFA">
        <w:rPr>
          <w:rFonts w:ascii="Angsana New" w:hAnsi="Angsana New"/>
          <w:sz w:val="30"/>
          <w:szCs w:val="30"/>
          <w:cs/>
        </w:rPr>
        <w:t>ตั้งแต่</w:t>
      </w:r>
      <w:r w:rsidRPr="00C54BFA">
        <w:rPr>
          <w:rFonts w:ascii="Angsana New" w:hAnsi="Angsana New"/>
          <w:sz w:val="30"/>
          <w:szCs w:val="30"/>
          <w:cs/>
        </w:rPr>
        <w:t xml:space="preserve">วันที่ </w:t>
      </w:r>
      <w:r w:rsidR="005D0148" w:rsidRPr="00C54BFA">
        <w:rPr>
          <w:rFonts w:ascii="Angsana New" w:hAnsi="Angsana New"/>
          <w:sz w:val="30"/>
          <w:szCs w:val="30"/>
        </w:rPr>
        <w:t xml:space="preserve">1 </w:t>
      </w:r>
      <w:r w:rsidR="005D0148" w:rsidRPr="00C54BFA">
        <w:rPr>
          <w:rFonts w:ascii="Angsana New" w:hAnsi="Angsana New"/>
          <w:sz w:val="30"/>
          <w:szCs w:val="30"/>
          <w:cs/>
        </w:rPr>
        <w:t xml:space="preserve">มกราคม </w:t>
      </w:r>
      <w:r w:rsidR="005D0148" w:rsidRPr="00C54BFA">
        <w:rPr>
          <w:rFonts w:ascii="Angsana New" w:hAnsi="Angsana New"/>
          <w:sz w:val="30"/>
          <w:szCs w:val="30"/>
        </w:rPr>
        <w:t xml:space="preserve">2562 </w:t>
      </w:r>
      <w:r w:rsidR="005D0148" w:rsidRPr="00C54BF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C54BFA">
        <w:rPr>
          <w:rFonts w:ascii="Angsana New" w:hAnsi="Angsana New"/>
          <w:sz w:val="30"/>
          <w:szCs w:val="30"/>
        </w:rPr>
        <w:t xml:space="preserve">25 </w:t>
      </w:r>
      <w:r w:rsidRPr="00C54BF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C54BFA">
        <w:rPr>
          <w:rFonts w:ascii="Angsana New" w:hAnsi="Angsana New"/>
          <w:sz w:val="30"/>
          <w:szCs w:val="30"/>
        </w:rPr>
        <w:t xml:space="preserve">2562 </w:t>
      </w:r>
      <w:r w:rsidR="005D0148" w:rsidRPr="00C54BFA">
        <w:rPr>
          <w:rFonts w:ascii="Angsana New" w:hAnsi="Angsana New"/>
          <w:sz w:val="30"/>
          <w:szCs w:val="30"/>
          <w:cs/>
        </w:rPr>
        <w:t>(วันที่ขายเงินลงทุน)</w:t>
      </w:r>
    </w:p>
    <w:p w14:paraId="66B5B441" w14:textId="77777777" w:rsidR="00EF7427" w:rsidRPr="00C54BFA" w:rsidRDefault="00EF7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9849FA" w14:textId="77777777" w:rsidR="00213C2D" w:rsidRPr="00C54BFA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</w:rPr>
        <w:br w:type="page"/>
      </w:r>
    </w:p>
    <w:p w14:paraId="0D4940E5" w14:textId="00F2D3F6" w:rsidR="006C3B2A" w:rsidRPr="00E324A5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36D2DA19" w14:textId="2A6AA9BB" w:rsidR="006C3B2A" w:rsidRPr="00C54BFA" w:rsidRDefault="006C3B2A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39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205C54D" w14:textId="77777777" w:rsidR="006C3B2A" w:rsidRPr="00C54BFA" w:rsidRDefault="006C3B2A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36A4165F" w14:textId="77777777" w:rsidR="006C3B2A" w:rsidRPr="00C54BFA" w:rsidRDefault="006C3B2A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0CB4DC8" w14:textId="77777777" w:rsidR="006C3B2A" w:rsidRPr="00C54BFA" w:rsidRDefault="006C3B2A" w:rsidP="00556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520199E6" w14:textId="77777777" w:rsidR="006C3B2A" w:rsidRPr="00C54BFA" w:rsidRDefault="006C3B2A" w:rsidP="005448CB">
      <w:pPr>
        <w:pStyle w:val="a"/>
        <w:tabs>
          <w:tab w:val="clear" w:pos="1080"/>
        </w:tabs>
        <w:spacing w:before="120"/>
        <w:ind w:left="539"/>
        <w:jc w:val="thaiDistribute"/>
        <w:rPr>
          <w:rFonts w:ascii="Angsana New" w:hAnsi="Angsana New" w:cs="Angsana New"/>
          <w:lang w:val="en-US"/>
        </w:rPr>
      </w:pPr>
      <w:r w:rsidRPr="00C54BFA">
        <w:rPr>
          <w:rFonts w:ascii="Angsana New" w:hAnsi="Angsana New" w:cs="Angsana New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B574D8B" w14:textId="77777777" w:rsidR="006C3B2A" w:rsidRPr="00C54BFA" w:rsidRDefault="006C3B2A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72CB1437" w14:textId="432A6487" w:rsidR="006C3B2A" w:rsidRPr="00C54BFA" w:rsidRDefault="006C3B2A" w:rsidP="0054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เนื่องจากดอกเบี้ยของเงินกู้ยืมส่วนใหญ่มีอัตราคงที่ กลุ่มบริษัทมีความเสี่ยงด้านอัตราดอกเบี้ยที่เกิดจากเงินกู้ยืม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14:paraId="73D37C8F" w14:textId="77777777" w:rsidR="006C3B2A" w:rsidRPr="00C54BFA" w:rsidRDefault="006C3B2A" w:rsidP="006C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F5C91" w14:textId="77777777" w:rsidR="00213C2D" w:rsidRPr="00C54BFA" w:rsidRDefault="00213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br w:type="page"/>
      </w:r>
    </w:p>
    <w:p w14:paraId="2B72710E" w14:textId="084CC1E7" w:rsidR="006C3B2A" w:rsidRPr="00C54BFA" w:rsidRDefault="006C3B2A" w:rsidP="0097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อัตราดอกเบี้ยที่แท้จริงของเงินให้กู้ยืม ณ วันที่ </w:t>
      </w:r>
      <w:r w:rsidRPr="00C54BFA">
        <w:rPr>
          <w:rFonts w:ascii="Angsana New" w:hAnsi="Angsana New"/>
          <w:sz w:val="30"/>
          <w:szCs w:val="30"/>
        </w:rPr>
        <w:t xml:space="preserve">31 </w:t>
      </w:r>
      <w:r w:rsidRPr="00C54BFA">
        <w:rPr>
          <w:rFonts w:ascii="Angsana New" w:hAnsi="Angsana New"/>
          <w:sz w:val="30"/>
          <w:szCs w:val="30"/>
          <w:cs/>
        </w:rPr>
        <w:t>ธันวาคม</w:t>
      </w:r>
      <w:r w:rsidR="00F05AD0">
        <w:rPr>
          <w:rFonts w:ascii="Angsana New" w:hAnsi="Angsana New"/>
          <w:sz w:val="30"/>
          <w:szCs w:val="30"/>
        </w:rPr>
        <w:t xml:space="preserve"> 2563 </w:t>
      </w:r>
      <w:r w:rsidR="00F05AD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05AD0">
        <w:rPr>
          <w:rFonts w:ascii="Angsana New" w:hAnsi="Angsana New"/>
          <w:sz w:val="30"/>
          <w:szCs w:val="30"/>
        </w:rPr>
        <w:t>2562</w:t>
      </w:r>
      <w:r w:rsidRPr="00C54BFA">
        <w:rPr>
          <w:rFonts w:ascii="Angsana New" w:hAnsi="Angsana New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tbl>
      <w:tblPr>
        <w:tblpPr w:leftFromText="180" w:rightFromText="180" w:vertAnchor="text" w:horzAnchor="margin" w:tblpX="529" w:tblpY="2"/>
        <w:tblW w:w="91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814"/>
        <w:gridCol w:w="178"/>
        <w:gridCol w:w="815"/>
        <w:gridCol w:w="178"/>
        <w:gridCol w:w="1664"/>
        <w:gridCol w:w="178"/>
        <w:gridCol w:w="1780"/>
      </w:tblGrid>
      <w:tr w:rsidR="005448CB" w:rsidRPr="00C54BFA" w14:paraId="65336AD2" w14:textId="77777777" w:rsidTr="00AA072B">
        <w:trPr>
          <w:cantSplit/>
          <w:trHeight w:val="364"/>
          <w:tblHeader/>
        </w:trPr>
        <w:tc>
          <w:tcPr>
            <w:tcW w:w="3544" w:type="dxa"/>
            <w:shd w:val="clear" w:color="auto" w:fill="auto"/>
            <w:vAlign w:val="bottom"/>
          </w:tcPr>
          <w:p w14:paraId="6067DF2E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0BE9D14A" w14:textId="77777777" w:rsidR="00DF01B7" w:rsidRPr="00DF01B7" w:rsidRDefault="00DF01B7" w:rsidP="00AA07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40EB4BD" w14:textId="77777777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3387A9E" w14:textId="77777777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8C4F5F0" w14:textId="77777777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3"/>
            <w:shd w:val="clear" w:color="auto" w:fill="auto"/>
            <w:vAlign w:val="bottom"/>
          </w:tcPr>
          <w:p w14:paraId="24301F74" w14:textId="1A2AE46C" w:rsidR="005448CB" w:rsidRPr="00DF01B7" w:rsidRDefault="005448CB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5448CB" w:rsidRPr="00C54BFA" w14:paraId="7742589B" w14:textId="77777777" w:rsidTr="00AA072B">
        <w:trPr>
          <w:cantSplit/>
          <w:trHeight w:val="364"/>
          <w:tblHeader/>
        </w:trPr>
        <w:tc>
          <w:tcPr>
            <w:tcW w:w="3544" w:type="dxa"/>
            <w:shd w:val="clear" w:color="auto" w:fill="auto"/>
            <w:vAlign w:val="bottom"/>
          </w:tcPr>
          <w:p w14:paraId="2CF72CF1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807" w:type="dxa"/>
            <w:gridSpan w:val="3"/>
            <w:shd w:val="clear" w:color="auto" w:fill="auto"/>
            <w:vAlign w:val="bottom"/>
          </w:tcPr>
          <w:p w14:paraId="69759C20" w14:textId="5A81D206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78" w:type="dxa"/>
            <w:shd w:val="clear" w:color="auto" w:fill="auto"/>
          </w:tcPr>
          <w:p w14:paraId="5FF35476" w14:textId="77777777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14FC0EBB" w14:textId="67B9ABCB" w:rsidR="005448CB" w:rsidRPr="00DF01B7" w:rsidRDefault="005448CB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4CDE9F0" w14:textId="77777777" w:rsidR="005448CB" w:rsidRPr="00DF01B7" w:rsidRDefault="005448CB" w:rsidP="00AA07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0" w:type="dxa"/>
            <w:vAlign w:val="bottom"/>
          </w:tcPr>
          <w:p w14:paraId="0A94530A" w14:textId="59006C00" w:rsidR="005448CB" w:rsidRPr="00DF01B7" w:rsidRDefault="005448CB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48CB" w:rsidRPr="00C54BFA" w14:paraId="185BABF5" w14:textId="77777777" w:rsidTr="00AA072B">
        <w:trPr>
          <w:cantSplit/>
          <w:trHeight w:val="364"/>
          <w:tblHeader/>
        </w:trPr>
        <w:tc>
          <w:tcPr>
            <w:tcW w:w="3544" w:type="dxa"/>
            <w:shd w:val="clear" w:color="auto" w:fill="auto"/>
            <w:vAlign w:val="bottom"/>
          </w:tcPr>
          <w:p w14:paraId="0095F7A6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807" w:type="dxa"/>
            <w:gridSpan w:val="3"/>
            <w:shd w:val="clear" w:color="auto" w:fill="auto"/>
            <w:vAlign w:val="center"/>
          </w:tcPr>
          <w:p w14:paraId="144A4A5D" w14:textId="7F4BB237" w:rsidR="005448CB" w:rsidRPr="00DF01B7" w:rsidRDefault="00DF01B7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78" w:type="dxa"/>
            <w:shd w:val="clear" w:color="auto" w:fill="auto"/>
          </w:tcPr>
          <w:p w14:paraId="011387F7" w14:textId="77777777" w:rsidR="005448CB" w:rsidRPr="00DF01B7" w:rsidRDefault="005448CB" w:rsidP="00AA072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6553B3DB" w14:textId="77777777" w:rsidR="005448CB" w:rsidRPr="00DF01B7" w:rsidRDefault="005448CB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F01B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</w:tcPr>
          <w:p w14:paraId="5727C5B1" w14:textId="77777777" w:rsidR="005448CB" w:rsidRPr="00DF01B7" w:rsidRDefault="005448CB" w:rsidP="00AA072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0" w:type="dxa"/>
            <w:vAlign w:val="bottom"/>
          </w:tcPr>
          <w:p w14:paraId="2BD7FEEE" w14:textId="77777777" w:rsidR="005448CB" w:rsidRPr="00DF01B7" w:rsidRDefault="005448CB" w:rsidP="00AA072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F01B7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5448CB" w:rsidRPr="00C54BFA" w14:paraId="154ADBD9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5F555B35" w14:textId="6443C2F7" w:rsidR="005448CB" w:rsidRPr="00C54BFA" w:rsidRDefault="005448CB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="007C36C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4" w:type="dxa"/>
            <w:shd w:val="clear" w:color="auto" w:fill="auto"/>
          </w:tcPr>
          <w:p w14:paraId="6898F6DD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F436ABB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86257BB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FCC8BEF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14:paraId="052111FD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0BBD94C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</w:tcPr>
          <w:p w14:paraId="218C0FE7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7F39B31A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73E0DFE2" w14:textId="77777777" w:rsidR="005448CB" w:rsidRPr="00C54BFA" w:rsidRDefault="005448CB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14" w:type="dxa"/>
            <w:shd w:val="clear" w:color="auto" w:fill="auto"/>
          </w:tcPr>
          <w:p w14:paraId="14F9C8F5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9F0930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69305A64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F089401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14:paraId="0722D6DD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E99905C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</w:tcPr>
          <w:p w14:paraId="4443FC7A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05F15DC8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6398E407" w14:textId="77777777" w:rsidR="005448CB" w:rsidRPr="00C54BFA" w:rsidRDefault="005448CB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left="180" w:firstLine="25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7B70DCD8" w14:textId="0D37AA21" w:rsidR="005448CB" w:rsidRPr="0087561B" w:rsidRDefault="0087561B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557C9" w14:textId="77777777" w:rsidR="005448CB" w:rsidRPr="00C54BFA" w:rsidRDefault="005448CB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A9583AD" w14:textId="726A2A14" w:rsidR="005448CB" w:rsidRPr="00C54BFA" w:rsidRDefault="0087561B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E94C86" w14:textId="77777777" w:rsidR="005448CB" w:rsidRPr="00C54BFA" w:rsidRDefault="005448CB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29B83A" w14:textId="6DDD2E6F" w:rsidR="005448CB" w:rsidRPr="00C54BFA" w:rsidRDefault="0087561B" w:rsidP="00AA07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8D532D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BCB179" w14:textId="7F686001" w:rsidR="005448CB" w:rsidRPr="00C54BFA" w:rsidRDefault="0087561B" w:rsidP="00AA072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</w:tr>
      <w:tr w:rsidR="005448CB" w:rsidRPr="00C54BFA" w14:paraId="51FCDB7A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17A767A6" w14:textId="77777777" w:rsidR="005448CB" w:rsidRPr="00C54BFA" w:rsidRDefault="005448CB" w:rsidP="00AA072B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  <w:shd w:val="clear" w:color="auto" w:fill="auto"/>
          </w:tcPr>
          <w:p w14:paraId="0C40024E" w14:textId="77777777" w:rsidR="005448CB" w:rsidRPr="00C54BFA" w:rsidRDefault="005448CB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A52A41" w14:textId="77777777" w:rsidR="005448CB" w:rsidRPr="00C54BFA" w:rsidRDefault="005448CB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152B0C3" w14:textId="77777777" w:rsidR="005448CB" w:rsidRPr="00C54BFA" w:rsidRDefault="005448CB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542F0A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double" w:sz="4" w:space="0" w:color="auto"/>
            </w:tcBorders>
            <w:shd w:val="clear" w:color="auto" w:fill="auto"/>
          </w:tcPr>
          <w:p w14:paraId="149D5266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6EDCA2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double" w:sz="4" w:space="0" w:color="auto"/>
            </w:tcBorders>
          </w:tcPr>
          <w:p w14:paraId="22131AEE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32A6FE1A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6C7CA7F1" w14:textId="60C21C96" w:rsidR="005448CB" w:rsidRPr="00C54BFA" w:rsidRDefault="005448CB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="007C36C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14" w:type="dxa"/>
            <w:shd w:val="clear" w:color="auto" w:fill="auto"/>
          </w:tcPr>
          <w:p w14:paraId="0543B37A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1490A97" w14:textId="77777777" w:rsidR="005448CB" w:rsidRPr="00C54BFA" w:rsidRDefault="005448CB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3A281055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E075FAD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14:paraId="6BEE3EAB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E7299F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</w:tcPr>
          <w:p w14:paraId="18348A36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8CB" w:rsidRPr="00C54BFA" w14:paraId="7B538CB2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4B6F0609" w14:textId="77777777" w:rsidR="005448CB" w:rsidRPr="00C54BFA" w:rsidRDefault="005448CB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14" w:type="dxa"/>
            <w:shd w:val="clear" w:color="auto" w:fill="auto"/>
          </w:tcPr>
          <w:p w14:paraId="7D4751E5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41DBB19" w14:textId="77777777" w:rsidR="005448CB" w:rsidRPr="00C54BFA" w:rsidRDefault="005448CB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</w:tcPr>
          <w:p w14:paraId="739F8020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0347DB" w14:textId="77777777" w:rsidR="005448CB" w:rsidRPr="00C54BFA" w:rsidRDefault="005448CB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shd w:val="clear" w:color="auto" w:fill="auto"/>
          </w:tcPr>
          <w:p w14:paraId="1DE87CB2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046DDC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0" w:type="dxa"/>
          </w:tcPr>
          <w:p w14:paraId="73F78FC6" w14:textId="77777777" w:rsidR="005448CB" w:rsidRPr="00C54BFA" w:rsidRDefault="005448CB" w:rsidP="00AA07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6C7" w:rsidRPr="00A2260D" w14:paraId="3C9B4E1F" w14:textId="77777777" w:rsidTr="00AA072B">
        <w:trPr>
          <w:cantSplit/>
        </w:trPr>
        <w:tc>
          <w:tcPr>
            <w:tcW w:w="3544" w:type="dxa"/>
            <w:shd w:val="clear" w:color="auto" w:fill="auto"/>
          </w:tcPr>
          <w:p w14:paraId="4F498CE9" w14:textId="77777777" w:rsidR="007C36C7" w:rsidRPr="00C54BFA" w:rsidRDefault="007C36C7" w:rsidP="00AA072B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53AFB769" w14:textId="6EA4C9AB" w:rsidR="007C36C7" w:rsidRPr="00C54BFA" w:rsidRDefault="007C36C7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71C1F26" w14:textId="77777777" w:rsidR="007C36C7" w:rsidRPr="00C54BFA" w:rsidRDefault="007C36C7" w:rsidP="00AA072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2CE3ACC7" w14:textId="2F275B40" w:rsidR="007C36C7" w:rsidRPr="00C54BFA" w:rsidRDefault="007C36C7" w:rsidP="00AA07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681C12" w14:textId="77777777" w:rsidR="007C36C7" w:rsidRPr="00C54BFA" w:rsidRDefault="007C36C7" w:rsidP="00AA072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09A6D8" w14:textId="3E43F8D9" w:rsidR="007C36C7" w:rsidRPr="00C54BFA" w:rsidRDefault="007C36C7" w:rsidP="00AA072B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B52912C" w14:textId="77777777" w:rsidR="007C36C7" w:rsidRPr="00C54BFA" w:rsidRDefault="007C36C7" w:rsidP="00AA072B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0" w:type="dxa"/>
            <w:tcBorders>
              <w:bottom w:val="double" w:sz="4" w:space="0" w:color="auto"/>
            </w:tcBorders>
            <w:vAlign w:val="bottom"/>
          </w:tcPr>
          <w:p w14:paraId="5998239E" w14:textId="51AC4367" w:rsidR="007C36C7" w:rsidRPr="00C54BFA" w:rsidRDefault="007C36C7" w:rsidP="00AA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19,000</w:t>
            </w:r>
          </w:p>
        </w:tc>
      </w:tr>
    </w:tbl>
    <w:p w14:paraId="39EEC7A5" w14:textId="40400626" w:rsidR="006C3B2A" w:rsidRPr="00C54BFA" w:rsidRDefault="006C3B2A" w:rsidP="0097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C54BFA">
        <w:rPr>
          <w:rFonts w:ascii="Angsana New" w:hAnsi="Angsana New"/>
          <w:sz w:val="30"/>
          <w:szCs w:val="30"/>
        </w:rPr>
        <w:t xml:space="preserve">31 </w:t>
      </w:r>
      <w:r w:rsidR="00F05AD0">
        <w:rPr>
          <w:rFonts w:ascii="Angsana New" w:hAnsi="Angsana New"/>
          <w:sz w:val="30"/>
          <w:szCs w:val="30"/>
          <w:cs/>
        </w:rPr>
        <w:t>ธันวาคม</w:t>
      </w:r>
      <w:r w:rsidR="00F05AD0">
        <w:rPr>
          <w:rFonts w:ascii="Angsana New" w:hAnsi="Angsana New"/>
          <w:sz w:val="30"/>
          <w:szCs w:val="30"/>
        </w:rPr>
        <w:t xml:space="preserve"> 2563 </w:t>
      </w:r>
      <w:r w:rsidR="00F05AD0">
        <w:rPr>
          <w:rFonts w:ascii="Angsana New" w:hAnsi="Angsana New" w:hint="cs"/>
          <w:sz w:val="30"/>
          <w:szCs w:val="30"/>
          <w:cs/>
        </w:rPr>
        <w:t xml:space="preserve">และ </w:t>
      </w:r>
      <w:r w:rsidR="00F05AD0">
        <w:rPr>
          <w:rFonts w:ascii="Angsana New" w:hAnsi="Angsana New"/>
          <w:sz w:val="30"/>
          <w:szCs w:val="30"/>
        </w:rPr>
        <w:t xml:space="preserve">2562 </w:t>
      </w:r>
      <w:r w:rsidRPr="00C54BFA">
        <w:rPr>
          <w:rFonts w:ascii="Angsana New" w:hAnsi="Angsana New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tbl>
      <w:tblPr>
        <w:tblpPr w:leftFromText="180" w:rightFromText="180" w:vertAnchor="text" w:horzAnchor="margin" w:tblpX="433" w:tblpY="183"/>
        <w:tblW w:w="92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82"/>
        <w:gridCol w:w="1275"/>
        <w:gridCol w:w="180"/>
        <w:gridCol w:w="1350"/>
        <w:gridCol w:w="180"/>
        <w:gridCol w:w="1350"/>
        <w:gridCol w:w="180"/>
        <w:gridCol w:w="1253"/>
      </w:tblGrid>
      <w:tr w:rsidR="006C3B2A" w:rsidRPr="00C54BFA" w14:paraId="0F8BE06E" w14:textId="77777777" w:rsidTr="00971403">
        <w:trPr>
          <w:cantSplit/>
          <w:trHeight w:val="364"/>
          <w:tblHeader/>
        </w:trPr>
        <w:tc>
          <w:tcPr>
            <w:tcW w:w="3482" w:type="dxa"/>
            <w:shd w:val="clear" w:color="auto" w:fill="auto"/>
            <w:vAlign w:val="bottom"/>
          </w:tcPr>
          <w:p w14:paraId="475C4F1C" w14:textId="77777777" w:rsidR="006C3B2A" w:rsidRPr="00C54BFA" w:rsidRDefault="006C3B2A" w:rsidP="0097140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B53ADEE" w14:textId="77777777" w:rsidR="006C3B2A" w:rsidRPr="00C54BFA" w:rsidRDefault="006C3B2A" w:rsidP="00971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44540" w14:textId="77777777" w:rsidR="006C3B2A" w:rsidRPr="00C54BFA" w:rsidRDefault="006C3B2A" w:rsidP="009714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  <w:vAlign w:val="bottom"/>
          </w:tcPr>
          <w:p w14:paraId="1A216E29" w14:textId="1341129E" w:rsidR="006C3B2A" w:rsidRPr="00C54BFA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7C36C7" w:rsidRPr="00C54BFA" w14:paraId="00977E1E" w14:textId="77777777" w:rsidTr="00971403">
        <w:trPr>
          <w:cantSplit/>
          <w:trHeight w:val="364"/>
          <w:tblHeader/>
        </w:trPr>
        <w:tc>
          <w:tcPr>
            <w:tcW w:w="3482" w:type="dxa"/>
            <w:shd w:val="clear" w:color="auto" w:fill="auto"/>
            <w:vAlign w:val="bottom"/>
          </w:tcPr>
          <w:p w14:paraId="7886974A" w14:textId="77777777" w:rsidR="007C36C7" w:rsidRPr="00C54BFA" w:rsidRDefault="007C36C7" w:rsidP="0097140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E66F754" w14:textId="2C7F3B95" w:rsidR="007C36C7" w:rsidRPr="00340AD6" w:rsidRDefault="007C36C7" w:rsidP="00971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F2B3EB0" w14:textId="77777777" w:rsidR="007C36C7" w:rsidRPr="00340AD6" w:rsidRDefault="007C36C7" w:rsidP="009714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  <w:vAlign w:val="bottom"/>
          </w:tcPr>
          <w:p w14:paraId="2910B25E" w14:textId="4FFD5E31" w:rsidR="007C36C7" w:rsidRPr="00340AD6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C36C7" w:rsidRPr="00C54BFA" w14:paraId="513687B0" w14:textId="77777777" w:rsidTr="00971403">
        <w:trPr>
          <w:cantSplit/>
          <w:trHeight w:val="364"/>
          <w:tblHeader/>
        </w:trPr>
        <w:tc>
          <w:tcPr>
            <w:tcW w:w="3482" w:type="dxa"/>
            <w:shd w:val="clear" w:color="auto" w:fill="auto"/>
            <w:vAlign w:val="bottom"/>
          </w:tcPr>
          <w:p w14:paraId="042DA505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3AB63B" w14:textId="77777777" w:rsidR="007C36C7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  <w:p w14:paraId="0446FC54" w14:textId="0D77B5F4" w:rsidR="007C36C7" w:rsidRPr="00DF01B7" w:rsidRDefault="00DF01B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24AC32F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2EC367" w14:textId="77777777" w:rsidR="007C36C7" w:rsidRPr="00C54BFA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B44C0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5936D1" w14:textId="77777777" w:rsidR="007C36C7" w:rsidRPr="00C54BFA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98CB30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2B7D36B" w14:textId="77777777" w:rsidR="007C36C7" w:rsidRPr="00C54BFA" w:rsidRDefault="007C36C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C36C7" w:rsidRPr="00C54BFA" w14:paraId="2BE42AB4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026816DA" w14:textId="418345DB" w:rsidR="007C36C7" w:rsidRPr="00C54BFA" w:rsidRDefault="007C36C7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55CAC" w:rsidRPr="00F55CA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6E416669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02B358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A728C9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D47D7D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DEEF6B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938887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AE986C6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6C7" w:rsidRPr="00C54BFA" w14:paraId="15E83E8C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6B470DE2" w14:textId="77777777" w:rsidR="007C36C7" w:rsidRPr="00C54BFA" w:rsidRDefault="007C36C7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FEC96C8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613DEA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9109E1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34EEB5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B653DF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BC5BBD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91857AC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6C7" w:rsidRPr="00C54BFA" w14:paraId="52C53CD9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09B44B44" w14:textId="77777777" w:rsidR="007C36C7" w:rsidRPr="00C54BFA" w:rsidRDefault="007C36C7" w:rsidP="00971403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64B83157" w14:textId="74D456B1" w:rsidR="007C36C7" w:rsidRPr="00C54BFA" w:rsidRDefault="00CF31C6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4.7 - 5.</w:t>
            </w:r>
            <w:r w:rsidR="00E063E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949B4F2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AF4F53" w14:textId="008C1A39" w:rsidR="007C36C7" w:rsidRPr="00C54BFA" w:rsidRDefault="00D15FEA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63,997</w:t>
            </w:r>
          </w:p>
        </w:tc>
        <w:tc>
          <w:tcPr>
            <w:tcW w:w="180" w:type="dxa"/>
            <w:shd w:val="clear" w:color="auto" w:fill="auto"/>
          </w:tcPr>
          <w:p w14:paraId="3F8311D2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4F8A12" w14:textId="19D6B73B" w:rsidR="007C36C7" w:rsidRPr="00C54BFA" w:rsidRDefault="00D15FEA" w:rsidP="009714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7093C7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9E21ED2" w14:textId="669E1A60" w:rsidR="007C36C7" w:rsidRPr="00C54BFA" w:rsidRDefault="00D15FEA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63,997</w:t>
            </w:r>
          </w:p>
        </w:tc>
      </w:tr>
      <w:tr w:rsidR="007C36C7" w:rsidRPr="00C54BFA" w14:paraId="6000A6BD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73BC3382" w14:textId="77777777" w:rsidR="007C36C7" w:rsidRPr="00C54BFA" w:rsidRDefault="007C36C7" w:rsidP="00971403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16110AE6" w14:textId="3AB75752" w:rsidR="007C36C7" w:rsidRPr="00C54BFA" w:rsidRDefault="00CF31C6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26DBD905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2168E2" w14:textId="20BBF71A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80" w:type="dxa"/>
            <w:shd w:val="clear" w:color="auto" w:fill="auto"/>
          </w:tcPr>
          <w:p w14:paraId="2BC19EAA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F09D33" w14:textId="66036946" w:rsidR="007C36C7" w:rsidRPr="00C54BFA" w:rsidRDefault="00CF31C6" w:rsidP="009714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CB8544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4C47671" w14:textId="060BE651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7C36C7" w:rsidRPr="00C54BFA" w14:paraId="4B3C876D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14098AC3" w14:textId="77777777" w:rsidR="007C36C7" w:rsidRPr="00C54BFA" w:rsidRDefault="007C36C7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4D1D161C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E5FDA5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409C19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B16057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9F414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A54A27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4F1A9E6C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6C7" w:rsidRPr="00C54BFA" w14:paraId="096BA9DE" w14:textId="77777777" w:rsidTr="00971403">
        <w:trPr>
          <w:cantSplit/>
          <w:trHeight w:val="270"/>
        </w:trPr>
        <w:tc>
          <w:tcPr>
            <w:tcW w:w="3482" w:type="dxa"/>
            <w:shd w:val="clear" w:color="auto" w:fill="auto"/>
          </w:tcPr>
          <w:p w14:paraId="6C24338A" w14:textId="77777777" w:rsidR="007C36C7" w:rsidRPr="00C54BFA" w:rsidRDefault="007C36C7" w:rsidP="00971403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43DA3842" w14:textId="2C3C5140" w:rsidR="007C36C7" w:rsidRPr="00C54BFA" w:rsidRDefault="00E063E3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- 7.3</w:t>
            </w:r>
          </w:p>
        </w:tc>
        <w:tc>
          <w:tcPr>
            <w:tcW w:w="180" w:type="dxa"/>
            <w:shd w:val="clear" w:color="auto" w:fill="auto"/>
          </w:tcPr>
          <w:p w14:paraId="25AD1106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72CCDF" w14:textId="48690F6D" w:rsidR="007C36C7" w:rsidRPr="00C54BFA" w:rsidRDefault="00CF31C6" w:rsidP="00971403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2A81F7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C8E3C8" w14:textId="04618F0E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17,009</w:t>
            </w:r>
          </w:p>
        </w:tc>
        <w:tc>
          <w:tcPr>
            <w:tcW w:w="180" w:type="dxa"/>
            <w:shd w:val="clear" w:color="auto" w:fill="auto"/>
          </w:tcPr>
          <w:p w14:paraId="18D73DA9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465333F" w14:textId="5CF427E2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17,009</w:t>
            </w:r>
          </w:p>
        </w:tc>
      </w:tr>
      <w:tr w:rsidR="007C36C7" w:rsidRPr="00C54BFA" w14:paraId="63337ACB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0260630C" w14:textId="77777777" w:rsidR="007C36C7" w:rsidRPr="00C54BFA" w:rsidRDefault="007C36C7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46C47C14" w14:textId="77777777" w:rsidR="007C36C7" w:rsidRPr="00C54BFA" w:rsidRDefault="007C36C7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D8F85C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E43E" w14:textId="03A08E2C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78,997</w:t>
            </w:r>
          </w:p>
        </w:tc>
        <w:tc>
          <w:tcPr>
            <w:tcW w:w="180" w:type="dxa"/>
            <w:shd w:val="clear" w:color="auto" w:fill="auto"/>
          </w:tcPr>
          <w:p w14:paraId="198D246C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B0D7D" w14:textId="3094572F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17,009</w:t>
            </w:r>
          </w:p>
        </w:tc>
        <w:tc>
          <w:tcPr>
            <w:tcW w:w="180" w:type="dxa"/>
            <w:shd w:val="clear" w:color="auto" w:fill="auto"/>
          </w:tcPr>
          <w:p w14:paraId="61014E79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C5E8A" w14:textId="2F727DFB" w:rsidR="007C36C7" w:rsidRPr="00C54BFA" w:rsidRDefault="00CF31C6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96,006</w:t>
            </w:r>
          </w:p>
        </w:tc>
      </w:tr>
      <w:tr w:rsidR="007C36C7" w:rsidRPr="00C54BFA" w14:paraId="643B6A55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6CDF905B" w14:textId="77777777" w:rsidR="00F1039B" w:rsidRDefault="00F1039B" w:rsidP="00971403">
            <w:pPr>
              <w:rPr>
                <w:rFonts w:ascii="Angsana New" w:hAnsi="Angsana New"/>
                <w:sz w:val="30"/>
                <w:szCs w:val="30"/>
              </w:rPr>
            </w:pPr>
          </w:p>
          <w:p w14:paraId="57B1F090" w14:textId="77777777" w:rsidR="00D177C5" w:rsidRDefault="00D177C5" w:rsidP="00971403">
            <w:pPr>
              <w:rPr>
                <w:rFonts w:ascii="Angsana New" w:hAnsi="Angsana New"/>
                <w:sz w:val="30"/>
                <w:szCs w:val="30"/>
              </w:rPr>
            </w:pPr>
          </w:p>
          <w:p w14:paraId="48FAB375" w14:textId="77777777" w:rsidR="00D177C5" w:rsidRPr="00C54BFA" w:rsidRDefault="00D177C5" w:rsidP="00971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86F6468" w14:textId="77777777" w:rsidR="000E1BD9" w:rsidRDefault="000E1BD9" w:rsidP="00971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54C3770E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BB2EF9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D05ECF5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605F6C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739AC11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8AEF81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0F12EDDA" w14:textId="77777777" w:rsidR="007C36C7" w:rsidRPr="00C54BFA" w:rsidRDefault="007C36C7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6C7" w:rsidRPr="00C54BFA" w14:paraId="62B0692C" w14:textId="77777777" w:rsidTr="00971403">
        <w:trPr>
          <w:cantSplit/>
        </w:trPr>
        <w:tc>
          <w:tcPr>
            <w:tcW w:w="3482" w:type="dxa"/>
            <w:shd w:val="clear" w:color="auto" w:fill="auto"/>
            <w:vAlign w:val="bottom"/>
          </w:tcPr>
          <w:p w14:paraId="19A36271" w14:textId="77777777" w:rsidR="00F1039B" w:rsidRPr="00C54BFA" w:rsidRDefault="00F1039B" w:rsidP="009714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C0441B3" w14:textId="77777777" w:rsidR="00F1039B" w:rsidRPr="00C54BFA" w:rsidRDefault="00F1039B" w:rsidP="00971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592FCB" w14:textId="77777777" w:rsidR="007C36C7" w:rsidRPr="00C54BFA" w:rsidRDefault="007C36C7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  <w:vAlign w:val="bottom"/>
          </w:tcPr>
          <w:p w14:paraId="1C256C17" w14:textId="72B8F40C" w:rsidR="007C36C7" w:rsidRPr="00C54BFA" w:rsidRDefault="00F1039B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0E1BD9" w:rsidRPr="00C54BFA" w14:paraId="1C38ECEA" w14:textId="77777777" w:rsidTr="00971403">
        <w:trPr>
          <w:cantSplit/>
        </w:trPr>
        <w:tc>
          <w:tcPr>
            <w:tcW w:w="3482" w:type="dxa"/>
            <w:shd w:val="clear" w:color="auto" w:fill="auto"/>
            <w:vAlign w:val="bottom"/>
          </w:tcPr>
          <w:p w14:paraId="06D2B9C5" w14:textId="77777777" w:rsidR="000E1BD9" w:rsidRPr="00C54BFA" w:rsidRDefault="000E1BD9" w:rsidP="009714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D2D80EC" w14:textId="64751202" w:rsidR="000E1BD9" w:rsidRPr="00C54BFA" w:rsidRDefault="000E1BD9" w:rsidP="009714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35B7CD14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  <w:vAlign w:val="bottom"/>
          </w:tcPr>
          <w:p w14:paraId="67434EF5" w14:textId="46CFDE3E" w:rsidR="000E1BD9" w:rsidRPr="00340AD6" w:rsidRDefault="000E1BD9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4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E1BD9" w:rsidRPr="00C54BFA" w14:paraId="32D69F3E" w14:textId="77777777" w:rsidTr="00971403">
        <w:trPr>
          <w:cantSplit/>
        </w:trPr>
        <w:tc>
          <w:tcPr>
            <w:tcW w:w="3482" w:type="dxa"/>
            <w:shd w:val="clear" w:color="auto" w:fill="auto"/>
            <w:vAlign w:val="bottom"/>
          </w:tcPr>
          <w:p w14:paraId="566B2A2D" w14:textId="4C27150E" w:rsidR="000E1BD9" w:rsidRPr="00C54BFA" w:rsidRDefault="000E1BD9" w:rsidP="009714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D0DBB4" w14:textId="77777777" w:rsidR="000E1BD9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  <w:p w14:paraId="683DDE61" w14:textId="7BDB08AB" w:rsidR="000E1BD9" w:rsidRPr="00C54BFA" w:rsidRDefault="00DF01B7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20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1B7">
              <w:rPr>
                <w:rFonts w:ascii="Angsana New" w:hAnsi="Angsana New"/>
                <w:sz w:val="30"/>
                <w:szCs w:val="30"/>
              </w:rPr>
              <w:t>(</w:t>
            </w:r>
            <w:r w:rsidRPr="00DF01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ร้อยละต่อปี</w:t>
            </w:r>
            <w:r w:rsidRPr="00DF01B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8892DDE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17671" w14:textId="5A00AFA3" w:rsidR="000E1BD9" w:rsidRPr="00C54BFA" w:rsidRDefault="000E1BD9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1989E6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BDC8C" w14:textId="675EEFC8" w:rsidR="000E1BD9" w:rsidRPr="00C54BFA" w:rsidRDefault="000E1BD9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D8D635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29E6D5F" w14:textId="4021B741" w:rsidR="000E1BD9" w:rsidRPr="00C54BFA" w:rsidRDefault="000E1BD9" w:rsidP="0097140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E1BD9" w:rsidRPr="00C54BFA" w14:paraId="220966B7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101215BD" w14:textId="4B24D689" w:rsidR="000E1BD9" w:rsidRPr="00C54BFA" w:rsidRDefault="000E1BD9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55CAC" w:rsidRPr="00F55CA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0D8B2C1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E4758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</w:tcPr>
          <w:p w14:paraId="3A13BB68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E1BD9" w:rsidRPr="00C54BFA" w14:paraId="36370D3E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28497CB0" w14:textId="2605063E" w:rsidR="000E1BD9" w:rsidRPr="00C54BFA" w:rsidRDefault="000E1BD9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6414494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0F0B709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3" w:type="dxa"/>
            <w:gridSpan w:val="5"/>
            <w:shd w:val="clear" w:color="auto" w:fill="auto"/>
          </w:tcPr>
          <w:p w14:paraId="1DAAA2DF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E1BD9" w:rsidRPr="00C54BFA" w14:paraId="40565F13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233415CC" w14:textId="77777777" w:rsidR="000E1BD9" w:rsidRPr="00C54BFA" w:rsidRDefault="000E1BD9" w:rsidP="00971403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2034FC77" w14:textId="53920216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 xml:space="preserve">5.8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54BFA">
              <w:rPr>
                <w:rFonts w:ascii="Angsana New" w:hAnsi="Angsana New"/>
                <w:sz w:val="30"/>
                <w:szCs w:val="30"/>
              </w:rPr>
              <w:t xml:space="preserve"> 7.3</w:t>
            </w:r>
          </w:p>
        </w:tc>
        <w:tc>
          <w:tcPr>
            <w:tcW w:w="180" w:type="dxa"/>
            <w:shd w:val="clear" w:color="auto" w:fill="auto"/>
          </w:tcPr>
          <w:p w14:paraId="2BC63467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D51EB8" w14:textId="3EB6A841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73,00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40867BD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8090E7" w14:textId="3D76A812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43E68D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3F09A26" w14:textId="713FBE5D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73,002</w:t>
            </w:r>
          </w:p>
        </w:tc>
      </w:tr>
      <w:tr w:rsidR="000E1BD9" w:rsidRPr="00C54BFA" w14:paraId="2B7CC45A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4C8A2961" w14:textId="77777777" w:rsidR="000E1BD9" w:rsidRPr="00C54BFA" w:rsidRDefault="000E1BD9" w:rsidP="00971403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B624108" w14:textId="3006F9D0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3365C518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706DA" w14:textId="2409FFE5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  <w:shd w:val="clear" w:color="auto" w:fill="auto"/>
          </w:tcPr>
          <w:p w14:paraId="59DED0EE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021E57" w14:textId="67841389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2CE50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3C1C3AE" w14:textId="64890A9F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</w:tr>
      <w:tr w:rsidR="000E1BD9" w:rsidRPr="00C54BFA" w14:paraId="644798F3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6C8577E0" w14:textId="77777777" w:rsidR="000E1BD9" w:rsidRPr="00C54BFA" w:rsidRDefault="000E1BD9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5" w:type="dxa"/>
            <w:shd w:val="clear" w:color="auto" w:fill="auto"/>
          </w:tcPr>
          <w:p w14:paraId="5754BBA4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F78BD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EB7D5A9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8C768E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AD0E55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0BD089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724BE2C5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BD9" w:rsidRPr="00C54BFA" w14:paraId="7B09A09A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29C38602" w14:textId="77777777" w:rsidR="000E1BD9" w:rsidRPr="00C54BFA" w:rsidRDefault="000E1BD9" w:rsidP="00971403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4CF8CB80" w14:textId="7D2221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5.8 - 7.3</w:t>
            </w:r>
          </w:p>
        </w:tc>
        <w:tc>
          <w:tcPr>
            <w:tcW w:w="180" w:type="dxa"/>
            <w:shd w:val="clear" w:color="auto" w:fill="auto"/>
          </w:tcPr>
          <w:p w14:paraId="7FA3BFFE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0972F3" w14:textId="18B90DDA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8BC1E6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9A646D" w14:textId="730F40EB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6F0B9B90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B5BC7B8" w14:textId="7C213EB2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</w:tr>
      <w:tr w:rsidR="000E1BD9" w:rsidRPr="00C54BFA" w14:paraId="1E02FBCA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3B632E14" w14:textId="77777777" w:rsidR="000E1BD9" w:rsidRPr="00C54BFA" w:rsidRDefault="000E1BD9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66EB921A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50CB4E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463B4" w14:textId="1F4CDCFB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75,502</w:t>
            </w:r>
          </w:p>
        </w:tc>
        <w:tc>
          <w:tcPr>
            <w:tcW w:w="180" w:type="dxa"/>
            <w:shd w:val="clear" w:color="auto" w:fill="auto"/>
          </w:tcPr>
          <w:p w14:paraId="1BC1A751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C875E" w14:textId="6CA9F331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00222327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4857" w14:textId="0897D1BE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82,939</w:t>
            </w:r>
          </w:p>
        </w:tc>
      </w:tr>
      <w:tr w:rsidR="000E1BD9" w:rsidRPr="00C54BFA" w14:paraId="76A7FE3C" w14:textId="77777777" w:rsidTr="00971403">
        <w:trPr>
          <w:cantSplit/>
        </w:trPr>
        <w:tc>
          <w:tcPr>
            <w:tcW w:w="3482" w:type="dxa"/>
            <w:shd w:val="clear" w:color="auto" w:fill="auto"/>
          </w:tcPr>
          <w:p w14:paraId="532BF9B6" w14:textId="77777777" w:rsidR="000E1BD9" w:rsidRPr="00C54BFA" w:rsidRDefault="000E1BD9" w:rsidP="0097140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17AA3C" w14:textId="77777777" w:rsidR="000E1BD9" w:rsidRPr="00C54BFA" w:rsidRDefault="000E1BD9" w:rsidP="009714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EAA7F2" w14:textId="77777777" w:rsidR="000E1BD9" w:rsidRPr="00C54BFA" w:rsidRDefault="000E1BD9" w:rsidP="009714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39DB2F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A9A860B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154A75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CD64B03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4088A22" w14:textId="77777777" w:rsidR="000E1BD9" w:rsidRPr="00C54BFA" w:rsidRDefault="000E1BD9" w:rsidP="00971403">
            <w:pPr>
              <w:pStyle w:val="acctfourfigures"/>
              <w:tabs>
                <w:tab w:val="clear" w:pos="765"/>
                <w:tab w:val="decimal" w:pos="1144"/>
              </w:tabs>
              <w:spacing w:line="240" w:lineRule="atLeast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297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81"/>
        <w:gridCol w:w="1350"/>
        <w:gridCol w:w="180"/>
        <w:gridCol w:w="1310"/>
        <w:gridCol w:w="193"/>
        <w:gridCol w:w="1350"/>
        <w:gridCol w:w="180"/>
        <w:gridCol w:w="1253"/>
      </w:tblGrid>
      <w:tr w:rsidR="006C3B2A" w:rsidRPr="00C54BFA" w14:paraId="437C3C7C" w14:textId="77777777" w:rsidTr="00971403">
        <w:trPr>
          <w:cantSplit/>
          <w:trHeight w:val="364"/>
          <w:tblHeader/>
        </w:trPr>
        <w:tc>
          <w:tcPr>
            <w:tcW w:w="3481" w:type="dxa"/>
            <w:shd w:val="clear" w:color="auto" w:fill="auto"/>
            <w:vAlign w:val="bottom"/>
          </w:tcPr>
          <w:p w14:paraId="17A57575" w14:textId="543A5512" w:rsidR="006C3B2A" w:rsidRPr="00C54BFA" w:rsidRDefault="00310243" w:rsidP="0031024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197D794" w14:textId="77777777" w:rsidR="006C3B2A" w:rsidRPr="00C54BFA" w:rsidRDefault="006C3B2A" w:rsidP="003102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362CF1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6" w:type="dxa"/>
            <w:gridSpan w:val="5"/>
            <w:shd w:val="clear" w:color="auto" w:fill="auto"/>
            <w:vAlign w:val="bottom"/>
          </w:tcPr>
          <w:p w14:paraId="2E671423" w14:textId="49FB7A87" w:rsidR="006C3B2A" w:rsidRPr="00C54BFA" w:rsidRDefault="000E1BD9" w:rsidP="000E1B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พันบาท</w:t>
            </w:r>
          </w:p>
        </w:tc>
      </w:tr>
      <w:tr w:rsidR="000E1BD9" w:rsidRPr="00C54BFA" w14:paraId="6B3F890A" w14:textId="77777777" w:rsidTr="00971403">
        <w:trPr>
          <w:cantSplit/>
          <w:trHeight w:val="364"/>
          <w:tblHeader/>
        </w:trPr>
        <w:tc>
          <w:tcPr>
            <w:tcW w:w="3481" w:type="dxa"/>
            <w:shd w:val="clear" w:color="auto" w:fill="auto"/>
            <w:vAlign w:val="bottom"/>
          </w:tcPr>
          <w:p w14:paraId="6F7978BD" w14:textId="77777777" w:rsidR="000E1BD9" w:rsidRPr="00C54BFA" w:rsidRDefault="000E1BD9" w:rsidP="0031024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19E0F9" w14:textId="759321E3" w:rsidR="000E1BD9" w:rsidRPr="00C54BFA" w:rsidRDefault="000E1BD9" w:rsidP="00524CC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5D8831A" w14:textId="77777777" w:rsidR="000E1BD9" w:rsidRPr="00C54BFA" w:rsidRDefault="000E1BD9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86" w:type="dxa"/>
            <w:gridSpan w:val="5"/>
            <w:shd w:val="clear" w:color="auto" w:fill="auto"/>
            <w:vAlign w:val="bottom"/>
          </w:tcPr>
          <w:p w14:paraId="6E2A63B2" w14:textId="68F3E744" w:rsidR="000E1BD9" w:rsidRPr="00340AD6" w:rsidRDefault="000E1BD9" w:rsidP="000E1B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B2A" w:rsidRPr="00C54BFA" w14:paraId="02F73C9B" w14:textId="77777777" w:rsidTr="00971403">
        <w:trPr>
          <w:cantSplit/>
          <w:trHeight w:val="364"/>
          <w:tblHeader/>
        </w:trPr>
        <w:tc>
          <w:tcPr>
            <w:tcW w:w="3481" w:type="dxa"/>
            <w:shd w:val="clear" w:color="auto" w:fill="auto"/>
            <w:vAlign w:val="bottom"/>
          </w:tcPr>
          <w:p w14:paraId="10293C9D" w14:textId="77777777" w:rsidR="006C3B2A" w:rsidRPr="00C54BFA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19ECE0" w14:textId="77777777" w:rsidR="006C3B2A" w:rsidRDefault="006C3B2A" w:rsidP="00524C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  <w:p w14:paraId="3D5DE397" w14:textId="5BFFBC3E" w:rsidR="000E1BD9" w:rsidRPr="00C54BFA" w:rsidRDefault="009E153A" w:rsidP="00524CC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E153A">
              <w:rPr>
                <w:rFonts w:ascii="Angsana New" w:hAnsi="Angsana New"/>
                <w:sz w:val="30"/>
                <w:szCs w:val="30"/>
              </w:rPr>
              <w:t>(</w:t>
            </w:r>
            <w:r w:rsidRPr="009E15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ร้อยละต่อปี</w:t>
            </w:r>
            <w:r w:rsidRPr="009E153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F0EEB2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7021083" w14:textId="77777777" w:rsidR="006C3B2A" w:rsidRPr="00C54BFA" w:rsidRDefault="006C3B2A" w:rsidP="000E1B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5403001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7E7BF7" w14:textId="77777777" w:rsidR="006C3B2A" w:rsidRPr="00C54BFA" w:rsidRDefault="006C3B2A" w:rsidP="000E1B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C54BF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69841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7EBFA8A" w14:textId="77777777" w:rsidR="006C3B2A" w:rsidRPr="00C54BFA" w:rsidRDefault="006C3B2A" w:rsidP="000E1BD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3B2A" w:rsidRPr="00C54BFA" w14:paraId="25C3795C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16301345" w14:textId="17C3DEF8" w:rsidR="006C3B2A" w:rsidRPr="00C54BFA" w:rsidRDefault="006C3B2A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="00A43D2E"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55CAC" w:rsidRPr="00F55CAC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4D5FF940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E9E9DF" w14:textId="77777777" w:rsidR="006C3B2A" w:rsidRPr="00C54BFA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29BDFB76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7864A39F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E60F16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DD9070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1FB0389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B2A" w:rsidRPr="00C54BFA" w14:paraId="747C956A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5713890D" w14:textId="77777777" w:rsidR="006C3B2A" w:rsidRPr="00C54BFA" w:rsidRDefault="006C3B2A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37D8E44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C798AD" w14:textId="77777777" w:rsidR="006C3B2A" w:rsidRPr="00C54BFA" w:rsidRDefault="006C3B2A" w:rsidP="0031024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5E38F3BF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49EBCA7E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C41106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CDF76E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19A38A9" w14:textId="77777777" w:rsidR="006C3B2A" w:rsidRPr="00C54BFA" w:rsidRDefault="006C3B2A" w:rsidP="00310243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0E0" w:rsidRPr="00C54BFA" w14:paraId="582EE395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6A7D0488" w14:textId="77777777" w:rsidR="00F710E0" w:rsidRPr="00C54BFA" w:rsidRDefault="00F710E0" w:rsidP="00F710E0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923CD84" w14:textId="08B817AF" w:rsidR="00F710E0" w:rsidRPr="00C54BFA" w:rsidRDefault="001815DF" w:rsidP="00F710E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</w:t>
            </w:r>
            <w:r w:rsidR="0050394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- 5.</w:t>
            </w:r>
            <w:r w:rsidR="0050394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4D90214F" w14:textId="77777777" w:rsidR="00F710E0" w:rsidRPr="00C54BFA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2D5AC42B" w14:textId="746C485D" w:rsidR="00F710E0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</w:t>
            </w:r>
            <w:r w:rsidR="009D5DF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3" w:type="dxa"/>
            <w:shd w:val="clear" w:color="auto" w:fill="auto"/>
          </w:tcPr>
          <w:p w14:paraId="0E2471C0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2C9B35" w14:textId="631BE5BE" w:rsidR="00F710E0" w:rsidRPr="00C54BFA" w:rsidRDefault="00503942" w:rsidP="001B08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4B0C87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B2C93CC" w14:textId="0ED9BD87" w:rsidR="00F710E0" w:rsidRPr="00C54BFA" w:rsidRDefault="00B8372B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</w:t>
            </w:r>
            <w:r w:rsidR="009D5DF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710E0" w:rsidRPr="00C54BFA" w14:paraId="2AC7485C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6DE3A8DE" w14:textId="77777777" w:rsidR="00F710E0" w:rsidRPr="00C54BFA" w:rsidRDefault="00F710E0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51D22DE8" w14:textId="77777777" w:rsidR="00F710E0" w:rsidRPr="00C54BFA" w:rsidRDefault="00F710E0" w:rsidP="00F710E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37EE6F" w14:textId="77777777" w:rsidR="00F710E0" w:rsidRPr="00C54BFA" w:rsidRDefault="00F710E0" w:rsidP="00F710E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7C2C0F0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5707BE5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74DEFAF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F0F133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D622F8F" w14:textId="77777777" w:rsidR="00F710E0" w:rsidRPr="00C54BFA" w:rsidRDefault="00F710E0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942" w:rsidRPr="00C54BFA" w14:paraId="72551C6E" w14:textId="77777777" w:rsidTr="00971403">
        <w:trPr>
          <w:cantSplit/>
          <w:trHeight w:val="270"/>
        </w:trPr>
        <w:tc>
          <w:tcPr>
            <w:tcW w:w="3481" w:type="dxa"/>
            <w:shd w:val="clear" w:color="auto" w:fill="auto"/>
          </w:tcPr>
          <w:p w14:paraId="3A2FA8DF" w14:textId="77777777" w:rsidR="00503942" w:rsidRPr="00C54BFA" w:rsidRDefault="00503942" w:rsidP="00503942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16E365F" w14:textId="36807568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4.9 - 5.5</w:t>
            </w:r>
          </w:p>
        </w:tc>
        <w:tc>
          <w:tcPr>
            <w:tcW w:w="180" w:type="dxa"/>
            <w:shd w:val="clear" w:color="auto" w:fill="auto"/>
          </w:tcPr>
          <w:p w14:paraId="0C28BFAB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24DBED8" w14:textId="24730572" w:rsidR="00503942" w:rsidRPr="00C54BFA" w:rsidRDefault="00503942" w:rsidP="001B088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4B9F0F07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105FFA" w14:textId="57EAAAF8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12,151</w:t>
            </w:r>
          </w:p>
        </w:tc>
        <w:tc>
          <w:tcPr>
            <w:tcW w:w="180" w:type="dxa"/>
            <w:shd w:val="clear" w:color="auto" w:fill="auto"/>
          </w:tcPr>
          <w:p w14:paraId="7F3ECAE4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6FA7B33" w14:textId="0C3A42DF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12,151</w:t>
            </w:r>
          </w:p>
        </w:tc>
      </w:tr>
      <w:tr w:rsidR="00503942" w:rsidRPr="00C54BFA" w14:paraId="2C8E930E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46309E0C" w14:textId="77777777" w:rsidR="00503942" w:rsidRPr="00C54BFA" w:rsidRDefault="00503942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22C1663" w14:textId="77777777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63C09D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1090D" w14:textId="01A88471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58,85</w:t>
            </w:r>
            <w:r w:rsidR="009D5D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3" w:type="dxa"/>
            <w:shd w:val="clear" w:color="auto" w:fill="auto"/>
          </w:tcPr>
          <w:p w14:paraId="0D24EC2D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541E2" w14:textId="35359182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12,151</w:t>
            </w:r>
          </w:p>
        </w:tc>
        <w:tc>
          <w:tcPr>
            <w:tcW w:w="180" w:type="dxa"/>
            <w:shd w:val="clear" w:color="auto" w:fill="auto"/>
          </w:tcPr>
          <w:p w14:paraId="7F3D6EB2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C8EC8" w14:textId="47CF6522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71,00</w:t>
            </w:r>
            <w:r w:rsidR="009D5D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03942" w:rsidRPr="00C54BFA" w14:paraId="27F4C25E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588D55BC" w14:textId="4B0390A7" w:rsidR="00503942" w:rsidRPr="00C54BFA" w:rsidRDefault="00503942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11EFB84" w14:textId="77777777" w:rsidR="00503942" w:rsidRPr="00C54BFA" w:rsidRDefault="00503942" w:rsidP="005039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A3D835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4AA609E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67494E6F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52EBA5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26BAF6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2DF34AD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942" w:rsidRPr="00C54BFA" w14:paraId="3DE352FF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73D14ABD" w14:textId="0F02341C" w:rsidR="00503942" w:rsidRPr="00C54BFA" w:rsidRDefault="00503942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F2D3683" w14:textId="77777777" w:rsidR="00503942" w:rsidRPr="00C54BFA" w:rsidRDefault="00503942" w:rsidP="00503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911130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C4D30DD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08583A46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BC03472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A8C8E9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01308823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942" w:rsidRPr="00C54BFA" w14:paraId="79EC1EA1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54F3E7E3" w14:textId="25940BEE" w:rsidR="00503942" w:rsidRPr="00C54BFA" w:rsidRDefault="00503942" w:rsidP="00503942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2C13E04F" w14:textId="2E2B1AFF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5.8 - 7.3</w:t>
            </w:r>
          </w:p>
        </w:tc>
        <w:tc>
          <w:tcPr>
            <w:tcW w:w="180" w:type="dxa"/>
            <w:shd w:val="clear" w:color="auto" w:fill="auto"/>
          </w:tcPr>
          <w:p w14:paraId="1190FF4F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29F2D8E" w14:textId="063B34D8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65,360</w:t>
            </w:r>
          </w:p>
        </w:tc>
        <w:tc>
          <w:tcPr>
            <w:tcW w:w="193" w:type="dxa"/>
            <w:shd w:val="clear" w:color="auto" w:fill="auto"/>
          </w:tcPr>
          <w:p w14:paraId="2FA34860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1C4FAA" w14:textId="1288847C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28ED7F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682BF893" w14:textId="6C86F5B6" w:rsidR="00503942" w:rsidRPr="00C54BFA" w:rsidRDefault="00503942" w:rsidP="001B088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65,360</w:t>
            </w:r>
          </w:p>
        </w:tc>
      </w:tr>
      <w:tr w:rsidR="00503942" w:rsidRPr="00C54BFA" w14:paraId="7011D641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725FF0A9" w14:textId="15B3F506" w:rsidR="00503942" w:rsidRPr="00C54BFA" w:rsidRDefault="00503942" w:rsidP="00503942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A06C11" w14:textId="26210362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80" w:type="dxa"/>
            <w:shd w:val="clear" w:color="auto" w:fill="auto"/>
          </w:tcPr>
          <w:p w14:paraId="565EBEF0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BCFD335" w14:textId="1626C5C5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EE65FD0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6F673F3" w14:textId="3DC26DE6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CAEC65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1EDBC499" w14:textId="5DAC4844" w:rsidR="00503942" w:rsidRPr="00C54BFA" w:rsidRDefault="00503942" w:rsidP="001B088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3942" w:rsidRPr="00C54BFA" w14:paraId="236BE0D9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7755700C" w14:textId="5503DDAC" w:rsidR="00503942" w:rsidRPr="00C54BFA" w:rsidRDefault="00503942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23B8870E" w14:textId="77777777" w:rsidR="00503942" w:rsidRPr="00C54BFA" w:rsidRDefault="00503942" w:rsidP="005039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21DFF3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23997280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dxa"/>
            <w:shd w:val="clear" w:color="auto" w:fill="auto"/>
          </w:tcPr>
          <w:p w14:paraId="50CA70D7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57C7DE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9B485F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3342B3F" w14:textId="77777777" w:rsidR="00503942" w:rsidRPr="00C54BFA" w:rsidRDefault="00503942" w:rsidP="001B088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942" w:rsidRPr="00C54BFA" w14:paraId="2C74DE65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7C9DB590" w14:textId="34AD9D50" w:rsidR="00503942" w:rsidRPr="00C54BFA" w:rsidRDefault="00503942" w:rsidP="00503942">
            <w:pPr>
              <w:ind w:left="180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494B5DDE" w14:textId="4C5B334F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5.8 - 7.3</w:t>
            </w:r>
          </w:p>
        </w:tc>
        <w:tc>
          <w:tcPr>
            <w:tcW w:w="180" w:type="dxa"/>
            <w:shd w:val="clear" w:color="auto" w:fill="auto"/>
          </w:tcPr>
          <w:p w14:paraId="6B5CFC51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69489421" w14:textId="736FCFCF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206794A0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BD8169" w14:textId="21A2C2AF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411A7754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F60B7B8" w14:textId="1081C298" w:rsidR="00503942" w:rsidRPr="00C54BFA" w:rsidRDefault="00503942" w:rsidP="001B088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</w:tr>
      <w:tr w:rsidR="00503942" w:rsidRPr="00C54BFA" w14:paraId="23A9F295" w14:textId="77777777" w:rsidTr="00971403">
        <w:trPr>
          <w:cantSplit/>
        </w:trPr>
        <w:tc>
          <w:tcPr>
            <w:tcW w:w="3481" w:type="dxa"/>
            <w:shd w:val="clear" w:color="auto" w:fill="auto"/>
          </w:tcPr>
          <w:p w14:paraId="1A848649" w14:textId="3D4D4ACD" w:rsidR="00503942" w:rsidRPr="00C54BFA" w:rsidRDefault="00503942" w:rsidP="00DF2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6"/>
              </w:tabs>
              <w:ind w:hanging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9205DD5" w14:textId="77777777" w:rsidR="00503942" w:rsidRPr="00C54BFA" w:rsidRDefault="00503942" w:rsidP="0050394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BCA0E1" w14:textId="77777777" w:rsidR="00503942" w:rsidRPr="00C54BFA" w:rsidRDefault="00503942" w:rsidP="0050394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8BD0" w14:textId="55AE17FB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65,360</w:t>
            </w:r>
          </w:p>
        </w:tc>
        <w:tc>
          <w:tcPr>
            <w:tcW w:w="193" w:type="dxa"/>
            <w:shd w:val="clear" w:color="auto" w:fill="auto"/>
          </w:tcPr>
          <w:p w14:paraId="36248D9E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9C555" w14:textId="6F4AC6C3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180" w:type="dxa"/>
            <w:shd w:val="clear" w:color="auto" w:fill="auto"/>
          </w:tcPr>
          <w:p w14:paraId="15F42D0A" w14:textId="77777777" w:rsidR="00503942" w:rsidRPr="00C54BFA" w:rsidRDefault="00503942" w:rsidP="001B08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0A655" w14:textId="0E261E17" w:rsidR="00503942" w:rsidRPr="00BA49AE" w:rsidRDefault="00503942" w:rsidP="001B0885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9AE">
              <w:rPr>
                <w:rFonts w:ascii="Angsana New" w:hAnsi="Angsana New"/>
                <w:b/>
                <w:bCs/>
                <w:sz w:val="30"/>
                <w:szCs w:val="30"/>
              </w:rPr>
              <w:t>72,797</w:t>
            </w:r>
          </w:p>
        </w:tc>
      </w:tr>
    </w:tbl>
    <w:p w14:paraId="4750A9DC" w14:textId="77777777" w:rsidR="004E401D" w:rsidRDefault="004E401D" w:rsidP="0021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4627F9" w14:textId="4AD003FE" w:rsidR="006C3B2A" w:rsidRPr="000E1BD9" w:rsidRDefault="006C3B2A" w:rsidP="00DF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55784ABB" w14:textId="77777777" w:rsidR="006C3B2A" w:rsidRPr="00C54BFA" w:rsidRDefault="006C3B2A" w:rsidP="000E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Pr="00C54BFA">
        <w:rPr>
          <w:rFonts w:ascii="Angsana New" w:hAnsi="Angsana New"/>
          <w:sz w:val="30"/>
          <w:szCs w:val="30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 xml:space="preserve">การขายสินค้าและการให้บริการที่เป็นเงินตราต่างประเทศ กลุ่มบริษัทได้ทำสัญญาซื้อขายเงินตราต่างประเทศล่วงหน้าเป็นครั้งคราว       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   </w:t>
      </w:r>
    </w:p>
    <w:p w14:paraId="10C61980" w14:textId="04CE2E07" w:rsidR="006C3B2A" w:rsidRPr="009E153A" w:rsidRDefault="006C3B2A" w:rsidP="009E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"/>
        </w:tabs>
        <w:spacing w:before="120" w:line="240" w:lineRule="auto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5CAC" w:rsidRPr="00F55CAC">
        <w:rPr>
          <w:rFonts w:ascii="Angsana New" w:hAnsi="Angsana New"/>
          <w:sz w:val="30"/>
          <w:szCs w:val="30"/>
        </w:rPr>
        <w:t>31</w:t>
      </w:r>
      <w:r w:rsidRPr="00C54BFA">
        <w:rPr>
          <w:rFonts w:ascii="Angsana New" w:hAnsi="Angsana New"/>
          <w:sz w:val="30"/>
          <w:szCs w:val="30"/>
          <w:cs/>
        </w:rPr>
        <w:t xml:space="preserve"> ธันวาคม</w:t>
      </w:r>
      <w:r w:rsidR="007072AA">
        <w:rPr>
          <w:rFonts w:ascii="Angsana New" w:hAnsi="Angsana New" w:hint="cs"/>
          <w:sz w:val="30"/>
          <w:szCs w:val="30"/>
          <w:cs/>
        </w:rPr>
        <w:t xml:space="preserve"> </w:t>
      </w:r>
      <w:r w:rsidR="007072AA">
        <w:rPr>
          <w:rFonts w:ascii="Angsana New" w:hAnsi="Angsana New"/>
          <w:sz w:val="30"/>
          <w:szCs w:val="30"/>
        </w:rPr>
        <w:t xml:space="preserve">2563 </w:t>
      </w:r>
      <w:r w:rsidR="007072A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72AA">
        <w:rPr>
          <w:rFonts w:ascii="Angsana New" w:hAnsi="Angsana New"/>
          <w:sz w:val="30"/>
          <w:szCs w:val="30"/>
        </w:rPr>
        <w:t xml:space="preserve">2562 </w:t>
      </w:r>
      <w:r w:rsidRPr="00C54BFA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3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284"/>
        <w:gridCol w:w="1275"/>
        <w:gridCol w:w="236"/>
        <w:gridCol w:w="1324"/>
        <w:gridCol w:w="236"/>
        <w:gridCol w:w="1181"/>
        <w:gridCol w:w="284"/>
        <w:gridCol w:w="1275"/>
      </w:tblGrid>
      <w:tr w:rsidR="000E1BD9" w:rsidRPr="00C54BFA" w14:paraId="7E5BB81A" w14:textId="77777777" w:rsidTr="003F43F6">
        <w:trPr>
          <w:tblHeader/>
        </w:trPr>
        <w:tc>
          <w:tcPr>
            <w:tcW w:w="3226" w:type="dxa"/>
          </w:tcPr>
          <w:p w14:paraId="1ACCFDB9" w14:textId="77777777" w:rsidR="000E1BD9" w:rsidRPr="00C54BF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BFA">
              <w:rPr>
                <w:rFonts w:ascii="Angsana New" w:hAnsi="Angsana New"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284" w:type="dxa"/>
          </w:tcPr>
          <w:p w14:paraId="452E5ADA" w14:textId="77777777" w:rsidR="000E1BD9" w:rsidRPr="00C54BF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14:paraId="19D43E03" w14:textId="2758FF20" w:rsidR="000E1BD9" w:rsidRPr="00C54BFA" w:rsidRDefault="000E1BD9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4BF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E1BD9" w:rsidRPr="00C54BFA" w14:paraId="69F388A1" w14:textId="77777777" w:rsidTr="003F43F6">
        <w:trPr>
          <w:tblHeader/>
        </w:trPr>
        <w:tc>
          <w:tcPr>
            <w:tcW w:w="3226" w:type="dxa"/>
          </w:tcPr>
          <w:p w14:paraId="4DB4FEC8" w14:textId="77777777" w:rsidR="000E1BD9" w:rsidRPr="00C54BFA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39F1E0B" w14:textId="77777777" w:rsidR="000E1BD9" w:rsidRPr="00C54BFA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0483C" w14:textId="15C9C239" w:rsidR="000E1BD9" w:rsidRPr="00340AD6" w:rsidRDefault="000E1BD9" w:rsidP="000E1BD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F0277F" w14:textId="77777777" w:rsidR="000E1BD9" w:rsidRPr="00340AD6" w:rsidRDefault="000E1BD9" w:rsidP="000E1BD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281D29" w14:textId="782CB089" w:rsidR="000E1BD9" w:rsidRPr="00340AD6" w:rsidRDefault="000E1BD9" w:rsidP="000E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F48" w:rsidRPr="00C54BFA" w14:paraId="2F6C833D" w14:textId="77777777" w:rsidTr="003F43F6">
        <w:trPr>
          <w:tblHeader/>
        </w:trPr>
        <w:tc>
          <w:tcPr>
            <w:tcW w:w="3226" w:type="dxa"/>
          </w:tcPr>
          <w:p w14:paraId="1FB2B46F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C0CAE3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03421A8" w14:textId="216E492A" w:rsidR="00B44870" w:rsidRPr="0021184C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21184C"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Pr="0021184C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</w:t>
            </w:r>
            <w:r w:rsidRPr="0021184C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AFC16E8" w14:textId="77777777" w:rsidR="00B44870" w:rsidRPr="0021184C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324" w:type="dxa"/>
          </w:tcPr>
          <w:p w14:paraId="540772E9" w14:textId="577FB6F7" w:rsidR="00B44870" w:rsidRPr="0021184C" w:rsidRDefault="00F83F48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21184C"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Pr="0021184C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</w:t>
            </w:r>
            <w:r w:rsidR="00B44870" w:rsidRPr="0021184C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CD02A10" w14:textId="77777777" w:rsidR="00B44870" w:rsidRPr="0021184C" w:rsidRDefault="00B44870" w:rsidP="00B44870">
            <w:pPr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8EA845A" w14:textId="2A29648F" w:rsidR="00B44870" w:rsidRPr="0021184C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21184C"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Pr="0021184C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</w:t>
            </w:r>
            <w:r w:rsidRPr="0021184C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</w:tcPr>
          <w:p w14:paraId="77E430AE" w14:textId="77777777" w:rsidR="00B44870" w:rsidRPr="0021184C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2C8810" w14:textId="51431427" w:rsidR="00B44870" w:rsidRPr="0021184C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21184C">
              <w:rPr>
                <w:rFonts w:ascii="Angsana New" w:hAnsi="Angsana New"/>
                <w:bCs/>
                <w:spacing w:val="-4"/>
                <w:sz w:val="30"/>
                <w:szCs w:val="30"/>
              </w:rPr>
              <w:t>31</w:t>
            </w:r>
            <w:r w:rsidRPr="0021184C"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83F48" w:rsidRPr="00C54BFA" w14:paraId="07A50B3C" w14:textId="77777777" w:rsidTr="003F43F6">
        <w:trPr>
          <w:tblHeader/>
        </w:trPr>
        <w:tc>
          <w:tcPr>
            <w:tcW w:w="3226" w:type="dxa"/>
          </w:tcPr>
          <w:p w14:paraId="48567568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E2ECBA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A05C29" w14:textId="1568EA65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DFC5A65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524DC29" w14:textId="74F4F071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21EFA53" w14:textId="77777777" w:rsidR="00B44870" w:rsidRPr="00C54BFA" w:rsidRDefault="00B44870" w:rsidP="00B44870">
            <w:pPr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75E511" w14:textId="73B91163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AE1AFBE" w14:textId="77777777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1FF272" w14:textId="1DDD0A5D" w:rsidR="00B44870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83F48" w:rsidRPr="00C54BFA" w14:paraId="52FFCAC7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</w:tcBorders>
          </w:tcPr>
          <w:p w14:paraId="354BDAF0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A1AF311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36EBB0C3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E8FDAA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</w:tcPr>
          <w:p w14:paraId="2758078D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2666D0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7433B6B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94B231C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28E953B" w14:textId="77777777" w:rsidR="00B44870" w:rsidRPr="00C54BFA" w:rsidRDefault="00B44870" w:rsidP="00B448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83F48" w:rsidRPr="00C54BFA" w14:paraId="52F68723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</w:tcBorders>
          </w:tcPr>
          <w:p w14:paraId="3A132609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BA6F6C6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F55B2B1" w14:textId="73369D78" w:rsidR="00B44870" w:rsidRPr="00C54BFA" w:rsidRDefault="006323BA" w:rsidP="001510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B502F3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7C3EE529" w14:textId="61DEA2C5" w:rsidR="00B44870" w:rsidRPr="00C54BF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EA61A4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21B07AEA" w14:textId="71165D10" w:rsidR="00B44870" w:rsidRPr="00C54BFA" w:rsidRDefault="00205C78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A682E8A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59CE1B34" w14:textId="338DA95E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3F48" w:rsidRPr="00C54BFA" w14:paraId="24095330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</w:tcPr>
          <w:p w14:paraId="56AB1D1C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7D889B60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7CBDBAC4" w14:textId="24623CAA" w:rsidR="00B44870" w:rsidRPr="00C54BFA" w:rsidRDefault="006323BA" w:rsidP="001510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36" w:type="dxa"/>
            <w:tcBorders>
              <w:bottom w:val="nil"/>
            </w:tcBorders>
          </w:tcPr>
          <w:p w14:paraId="15B2EC03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nil"/>
            </w:tcBorders>
          </w:tcPr>
          <w:p w14:paraId="0C14FDD8" w14:textId="5B85A876" w:rsidR="00B44870" w:rsidRPr="00C54BF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9,560</w:t>
            </w:r>
          </w:p>
        </w:tc>
        <w:tc>
          <w:tcPr>
            <w:tcW w:w="236" w:type="dxa"/>
            <w:tcBorders>
              <w:bottom w:val="nil"/>
            </w:tcBorders>
          </w:tcPr>
          <w:p w14:paraId="1C5AF747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68CD0DEC" w14:textId="1E6E9B01" w:rsidR="00B44870" w:rsidRPr="00C54BFA" w:rsidRDefault="001510B4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84" w:type="dxa"/>
            <w:tcBorders>
              <w:bottom w:val="nil"/>
            </w:tcBorders>
          </w:tcPr>
          <w:p w14:paraId="1D9BFA3E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3DBD865" w14:textId="1A93DE29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9,560</w:t>
            </w:r>
          </w:p>
        </w:tc>
      </w:tr>
      <w:tr w:rsidR="00F83F48" w:rsidRPr="00C54BFA" w14:paraId="629F76E2" w14:textId="77777777" w:rsidTr="003F43F6">
        <w:tc>
          <w:tcPr>
            <w:tcW w:w="3226" w:type="dxa"/>
          </w:tcPr>
          <w:p w14:paraId="14C930A2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55B6250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DD75807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58CA86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0E5E698C" w14:textId="77777777" w:rsidR="00B44870" w:rsidRPr="00BA49AE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703E4CB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B6D1DC8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1C59EC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B28B86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3F48" w:rsidRPr="00C54BFA" w14:paraId="69A7C286" w14:textId="77777777" w:rsidTr="003F43F6">
        <w:tc>
          <w:tcPr>
            <w:tcW w:w="3226" w:type="dxa"/>
          </w:tcPr>
          <w:p w14:paraId="1AA0A8D3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284" w:type="dxa"/>
          </w:tcPr>
          <w:p w14:paraId="20796FA2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6DBC708B" w14:textId="052A3E7E" w:rsidR="00B44870" w:rsidRPr="00C54BFA" w:rsidRDefault="006323BA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71366467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4EB6B070" w14:textId="63088C24" w:rsidR="00B44870" w:rsidRPr="00BA49AE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A49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9,561</w:t>
            </w:r>
          </w:p>
        </w:tc>
        <w:tc>
          <w:tcPr>
            <w:tcW w:w="236" w:type="dxa"/>
          </w:tcPr>
          <w:p w14:paraId="519B9D9D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59FA8393" w14:textId="19499033" w:rsidR="00B44870" w:rsidRPr="00C54BFA" w:rsidRDefault="00205C78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E52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7A967BAF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A13EE3E" w14:textId="6CA5FEC5" w:rsidR="00B44870" w:rsidRPr="00BA49AE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9AE">
              <w:rPr>
                <w:rFonts w:ascii="Angsana New" w:hAnsi="Angsana New"/>
                <w:b/>
                <w:bCs/>
                <w:sz w:val="30"/>
                <w:szCs w:val="30"/>
              </w:rPr>
              <w:t>9,561</w:t>
            </w:r>
          </w:p>
        </w:tc>
      </w:tr>
      <w:tr w:rsidR="00F83F48" w:rsidRPr="00C54BFA" w14:paraId="11C75383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bottom w:val="nil"/>
            </w:tcBorders>
          </w:tcPr>
          <w:p w14:paraId="63DE6E36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736FE28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3C13DFD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73FD9B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nil"/>
            </w:tcBorders>
          </w:tcPr>
          <w:p w14:paraId="67D51652" w14:textId="77777777" w:rsidR="00B44870" w:rsidRPr="00BA49AE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C64105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B958F8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597218D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11EED0A7" w14:textId="77777777" w:rsidR="00B44870" w:rsidRPr="00BA49AE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F48" w:rsidRPr="00C54BFA" w14:paraId="3311A9D9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</w:tcBorders>
            <w:shd w:val="clear" w:color="auto" w:fill="auto"/>
          </w:tcPr>
          <w:p w14:paraId="1DF3DE02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2F98B9E9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120E88E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68638F2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56437FF1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6902D32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422BF8B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141AEC06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7DD6251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F48" w:rsidRPr="00C54BFA" w14:paraId="678E1B40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</w:tcBorders>
            <w:shd w:val="clear" w:color="auto" w:fill="auto"/>
          </w:tcPr>
          <w:p w14:paraId="47ADBD4D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6F441A25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22AC0237" w14:textId="22AB4276" w:rsidR="00B44870" w:rsidRPr="00C54BFA" w:rsidRDefault="006323BA" w:rsidP="001510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DCCBA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</w:tcPr>
          <w:p w14:paraId="4703BFC1" w14:textId="3E8B094A" w:rsidR="00B44870" w:rsidRPr="009E153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153A">
              <w:rPr>
                <w:rFonts w:ascii="Angsana New" w:hAnsi="Angsana New"/>
                <w:sz w:val="30"/>
                <w:szCs w:val="30"/>
                <w:lang w:val="en-US" w:bidi="th-TH"/>
              </w:rPr>
              <w:t>7,231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E03430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53F16EA" w14:textId="33AA4D08" w:rsidR="00B44870" w:rsidRPr="00C54BFA" w:rsidRDefault="001510B4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05EE40D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635FA6C7" w14:textId="3DA7E4C1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7,231</w:t>
            </w:r>
          </w:p>
        </w:tc>
      </w:tr>
      <w:tr w:rsidR="00F83F48" w:rsidRPr="00C54BFA" w14:paraId="1B24D580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</w:tcBorders>
            <w:shd w:val="clear" w:color="auto" w:fill="auto"/>
          </w:tcPr>
          <w:p w14:paraId="51B842DC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24E9DF3F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627E3" w14:textId="1F217E23" w:rsidR="00B44870" w:rsidRPr="00C54BFA" w:rsidRDefault="006323BA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D50B8D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90321" w14:textId="771639B7" w:rsidR="00B44870" w:rsidRPr="00C54BF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153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69D9D6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6C035" w14:textId="3319DF10" w:rsidR="00B44870" w:rsidRPr="00C54BFA" w:rsidRDefault="00205C78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988672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AB168" w14:textId="23E78125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3F48" w:rsidRPr="00C54BFA" w14:paraId="2F28C388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6F1F467F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E05C6B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62619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3073E1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A8708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7B2756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0B129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2B93E1A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02002" w14:textId="77777777" w:rsidR="00B44870" w:rsidRPr="00C54BFA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F48" w:rsidRPr="00C54BFA" w14:paraId="1B1BAE10" w14:textId="77777777" w:rsidTr="003F43F6">
        <w:tblPrEx>
          <w:tblBorders>
            <w:bottom w:val="single" w:sz="4" w:space="0" w:color="auto"/>
          </w:tblBorders>
        </w:tblPrEx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49E20F9F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C54BF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07E3117" w14:textId="77777777" w:rsidR="00B44870" w:rsidRPr="00C54BFA" w:rsidRDefault="00B44870" w:rsidP="00B44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2DE92B" w14:textId="0DF214C5" w:rsidR="00B44870" w:rsidRPr="00C54BFA" w:rsidRDefault="006323BA" w:rsidP="001510B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 w:bidi="th-TH"/>
              </w:rPr>
              <w:t>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56D7BB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9F26B6" w14:textId="656F2A76" w:rsidR="00B44870" w:rsidRPr="00BA49AE" w:rsidRDefault="00B44870" w:rsidP="001510B4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A49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9D05C8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576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F3B88E" w14:textId="5D36BD4E" w:rsidR="00B44870" w:rsidRPr="00C54BFA" w:rsidRDefault="00205C78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4FBCC79" w14:textId="77777777" w:rsidR="00B44870" w:rsidRPr="00C54BFA" w:rsidRDefault="00B44870" w:rsidP="001510B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DFE9DE" w14:textId="00EBCDB3" w:rsidR="00B44870" w:rsidRPr="00BA49AE" w:rsidRDefault="00B44870" w:rsidP="00151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9AE">
              <w:rPr>
                <w:rFonts w:ascii="Angsana New" w:hAnsi="Angsana New"/>
                <w:b/>
                <w:bCs/>
                <w:sz w:val="30"/>
                <w:szCs w:val="30"/>
              </w:rPr>
              <w:t>7,231</w:t>
            </w:r>
          </w:p>
        </w:tc>
      </w:tr>
    </w:tbl>
    <w:p w14:paraId="0136D7EB" w14:textId="77777777" w:rsidR="009E153A" w:rsidRDefault="009E153A" w:rsidP="00F8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3B3E19" w14:textId="1DE31DF9" w:rsidR="009E153A" w:rsidRDefault="009E153A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01AB94" w14:textId="3420299A" w:rsidR="00CB2F92" w:rsidRDefault="00CB2F92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E8D4CF" w14:textId="0F38D734" w:rsidR="00CB2F92" w:rsidRDefault="00CB2F92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CDFAC3" w14:textId="77777777" w:rsidR="00CB2F92" w:rsidRDefault="00CB2F92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44CD76" w14:textId="77777777" w:rsidR="00D177C5" w:rsidRDefault="00D177C5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8B083A" w14:textId="77777777" w:rsidR="00D177C5" w:rsidRDefault="00D177C5" w:rsidP="003F4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751C22" w14:textId="77777777" w:rsidR="006C3B2A" w:rsidRPr="00C54BFA" w:rsidRDefault="006C3B2A" w:rsidP="00F8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ความเสี่ยงทางด้านสินเชื่อ</w:t>
      </w:r>
    </w:p>
    <w:p w14:paraId="7E6B3E32" w14:textId="77777777" w:rsidR="006C3B2A" w:rsidRPr="00C54BFA" w:rsidRDefault="006C3B2A" w:rsidP="00F8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C54BFA">
        <w:rPr>
          <w:rFonts w:ascii="Angsana New" w:hAnsi="Angsana New"/>
          <w:sz w:val="30"/>
          <w:szCs w:val="30"/>
        </w:rPr>
        <w:t xml:space="preserve"> </w:t>
      </w:r>
    </w:p>
    <w:p w14:paraId="1E679ADB" w14:textId="38DF18C2" w:rsidR="000615B2" w:rsidRPr="00C54BFA" w:rsidRDefault="006C3B2A" w:rsidP="00F8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</w:t>
      </w:r>
      <w:r w:rsidRPr="00C54BF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54BFA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ฝ่ายบริหารไม่ได้คาดว่าจะเกิดผลเสียหายที่มีสาระสำคัญจากการเก็บหนี้ไม่ได้เกินกว่าค่าเผื่อ</w:t>
      </w:r>
      <w:r w:rsidR="009E153A">
        <w:rPr>
          <w:rFonts w:ascii="Angsana New" w:hAnsi="Angsana New" w:hint="cs"/>
          <w:sz w:val="30"/>
          <w:szCs w:val="30"/>
          <w:cs/>
        </w:rPr>
        <w:t>ผลขาดทุน</w:t>
      </w:r>
      <w:r w:rsidR="00AB0AF6">
        <w:rPr>
          <w:rFonts w:ascii="Angsana New" w:hAnsi="Angsana New" w:hint="cs"/>
          <w:sz w:val="30"/>
          <w:szCs w:val="30"/>
          <w:cs/>
        </w:rPr>
        <w:t>ด้านเครดิต</w:t>
      </w:r>
    </w:p>
    <w:p w14:paraId="4E142B60" w14:textId="77777777" w:rsidR="006C3B2A" w:rsidRPr="00C54BFA" w:rsidRDefault="006C3B2A" w:rsidP="00F8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4B587ADE" w14:textId="12401DC6" w:rsidR="00F83F48" w:rsidRPr="00C54BFA" w:rsidRDefault="006C3B2A" w:rsidP="00F0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</w:t>
      </w:r>
      <w:r w:rsidRPr="00C54BFA">
        <w:rPr>
          <w:rFonts w:ascii="Angsana New" w:hAnsi="Angsana New"/>
          <w:spacing w:val="-6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03D53EF4" w14:textId="77777777" w:rsidR="006C3B2A" w:rsidRPr="00C54BFA" w:rsidRDefault="006C3B2A" w:rsidP="00F05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54BFA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DF54192" w14:textId="77777777" w:rsidR="006C3B2A" w:rsidRPr="00C54BFA" w:rsidRDefault="006C3B2A" w:rsidP="008A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168A46BE" w14:textId="77777777" w:rsidR="006C3B2A" w:rsidRPr="00C54BFA" w:rsidRDefault="006C3B2A" w:rsidP="008A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40C2EA5B" w14:textId="7CE56F16" w:rsidR="00F05AD0" w:rsidRDefault="009D7AD5" w:rsidP="009E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C54BFA">
        <w:rPr>
          <w:rFonts w:ascii="Angsana New" w:hAnsi="Angsana New"/>
          <w:sz w:val="30"/>
          <w:szCs w:val="30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63CA024C" w14:textId="77777777" w:rsidR="009E153A" w:rsidRDefault="009E153A" w:rsidP="009E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57C706CF" w14:textId="77777777" w:rsidR="009E153A" w:rsidRDefault="009E153A" w:rsidP="009E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095D0DF1" w14:textId="77777777" w:rsidR="009E153A" w:rsidRDefault="009E153A" w:rsidP="009E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p w14:paraId="29AB8224" w14:textId="5AFFC9AF" w:rsidR="009E153A" w:rsidRDefault="009E153A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E91B7D" w14:textId="06D046E2" w:rsidR="003F43F6" w:rsidRDefault="003F43F6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3BEF9D" w14:textId="39645DFC" w:rsidR="003F43F6" w:rsidRDefault="003F43F6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C7632D" w14:textId="77777777" w:rsidR="00D177C5" w:rsidRDefault="00D177C5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766170" w14:textId="3BD96086" w:rsidR="003F43F6" w:rsidRDefault="003F43F6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17BAD2" w14:textId="77777777" w:rsidR="003F43F6" w:rsidRPr="00C54BFA" w:rsidRDefault="003F43F6" w:rsidP="001B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61C59627" w14:textId="397EE4A5" w:rsidR="00AB0AF6" w:rsidRDefault="00AB0AF6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การเปิดเผยข้อมูลที่สำคัญเกี่ยวกับสัญญา</w:t>
      </w:r>
    </w:p>
    <w:p w14:paraId="73C09979" w14:textId="77777777" w:rsidR="00AB0AF6" w:rsidRPr="00194A0F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194A0F">
        <w:rPr>
          <w:rFonts w:ascii="Angsana New" w:hAnsi="Angsana New"/>
          <w:b/>
          <w:bCs/>
          <w:sz w:val="30"/>
          <w:szCs w:val="30"/>
          <w:u w:val="single"/>
          <w:cs/>
        </w:rPr>
        <w:t>สัญญาซื้อน้ำประปา ณ สถานีจ่ายน้ำพิมพา</w:t>
      </w:r>
    </w:p>
    <w:p w14:paraId="3ECCB68F" w14:textId="5ECE1F99" w:rsidR="00AB0AF6" w:rsidRPr="00543624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14 </w:t>
      </w:r>
      <w:r w:rsidRPr="0054362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โดยสัญญามีกำหนดระยะเวลาจนถึงวันที่ </w:t>
      </w:r>
      <w:r w:rsidRPr="00543624">
        <w:rPr>
          <w:rFonts w:ascii="Angsana New" w:hAnsi="Angsana New"/>
          <w:sz w:val="30"/>
          <w:szCs w:val="30"/>
        </w:rPr>
        <w:t xml:space="preserve">14 </w:t>
      </w:r>
      <w:r w:rsidRPr="005436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3624">
        <w:rPr>
          <w:rFonts w:ascii="Angsana New" w:hAnsi="Angsana New"/>
          <w:sz w:val="30"/>
          <w:szCs w:val="30"/>
        </w:rPr>
        <w:t>2566</w:t>
      </w:r>
      <w:r w:rsidRPr="00543624">
        <w:rPr>
          <w:rFonts w:ascii="Angsana New" w:hAnsi="Angsana New"/>
          <w:sz w:val="30"/>
          <w:szCs w:val="30"/>
          <w:cs/>
        </w:rPr>
        <w:t xml:space="preserve">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</w:t>
      </w:r>
      <w:r w:rsidR="00F67242">
        <w:rPr>
          <w:rFonts w:ascii="Angsana New" w:hAnsi="Angsana New" w:hint="cs"/>
          <w:sz w:val="30"/>
          <w:szCs w:val="30"/>
          <w:cs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543624">
        <w:rPr>
          <w:rFonts w:ascii="Angsana New" w:hAnsi="Angsana New"/>
          <w:sz w:val="30"/>
          <w:szCs w:val="30"/>
        </w:rPr>
        <w:t xml:space="preserve">95.90 </w:t>
      </w:r>
      <w:r w:rsidRPr="00543624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543624">
        <w:rPr>
          <w:rFonts w:ascii="Angsana New" w:hAnsi="Angsana New"/>
          <w:sz w:val="30"/>
          <w:szCs w:val="30"/>
        </w:rPr>
        <w:t>4,800</w:t>
      </w:r>
      <w:r w:rsidRPr="00E324A5">
        <w:rPr>
          <w:rFonts w:ascii="Angsana New" w:hAnsi="Angsana New"/>
          <w:sz w:val="30"/>
          <w:szCs w:val="30"/>
          <w:cs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 w:rsidRPr="00543624">
        <w:rPr>
          <w:rFonts w:ascii="Angsana New" w:hAnsi="Angsana New"/>
          <w:sz w:val="30"/>
          <w:szCs w:val="30"/>
        </w:rPr>
        <w:t xml:space="preserve">6,240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>วัน</w:t>
      </w:r>
    </w:p>
    <w:p w14:paraId="64058F5B" w14:textId="613D6700" w:rsidR="00F67242" w:rsidRPr="00F67242" w:rsidRDefault="00AB0AF6" w:rsidP="00F67242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543624">
        <w:rPr>
          <w:rFonts w:ascii="Angsana New" w:hAnsi="Angsana New"/>
          <w:sz w:val="30"/>
          <w:szCs w:val="30"/>
        </w:rPr>
        <w:t xml:space="preserve">180 </w:t>
      </w:r>
      <w:r w:rsidRPr="00543624">
        <w:rPr>
          <w:rFonts w:ascii="Angsana New" w:hAnsi="Angsana New"/>
          <w:sz w:val="30"/>
          <w:szCs w:val="30"/>
          <w:cs/>
        </w:rPr>
        <w:t xml:space="preserve">วัน นับถัดจากวันลงนามสัญญาซื้อขายเป็นต้นไป ซึ่งครบกำหนดในวันที่ </w:t>
      </w:r>
      <w:r w:rsidRPr="00543624">
        <w:rPr>
          <w:rFonts w:ascii="Angsana New" w:hAnsi="Angsana New"/>
          <w:sz w:val="30"/>
          <w:szCs w:val="30"/>
        </w:rPr>
        <w:t xml:space="preserve">13 </w:t>
      </w:r>
      <w:r w:rsidRPr="0054362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 </w:t>
      </w:r>
      <w:r w:rsidRPr="00543624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บริษัทย่อยดำเนินการยื่นเอกสารขอขยายเวลาการก่อสร้าง เนื่องจากสถานการณ์การแพร่ระบาดของโรคติดเชื้อไวรัส </w:t>
      </w:r>
      <w:r w:rsidRPr="00543624">
        <w:rPr>
          <w:rFonts w:ascii="Angsana New" w:hAnsi="Angsana New"/>
          <w:sz w:val="30"/>
          <w:szCs w:val="30"/>
        </w:rPr>
        <w:t xml:space="preserve">COVID </w:t>
      </w:r>
      <w:r w:rsidRPr="00543624">
        <w:rPr>
          <w:rFonts w:ascii="Angsana New" w:hAnsi="Angsana New"/>
          <w:sz w:val="30"/>
          <w:szCs w:val="30"/>
          <w:cs/>
        </w:rPr>
        <w:t xml:space="preserve">โดยบริษัทขอขยายระยะเวลาในการดำเนินการก่อสร้างออกไปเป็นอีกระยะเวลา </w:t>
      </w:r>
      <w:r w:rsidR="00C8056A">
        <w:rPr>
          <w:rFonts w:ascii="Angsana New" w:hAnsi="Angsana New"/>
          <w:sz w:val="30"/>
          <w:szCs w:val="30"/>
        </w:rPr>
        <w:t>9</w:t>
      </w:r>
      <w:r w:rsidR="0073560C" w:rsidRPr="0073560C">
        <w:rPr>
          <w:rFonts w:ascii="Angsana New" w:hAnsi="Angsana New" w:hint="cs"/>
          <w:sz w:val="30"/>
          <w:szCs w:val="30"/>
        </w:rPr>
        <w:t>5</w:t>
      </w:r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วัน เป็นกำหนดระยะเวลาการก่อสร้างให้แล้วเสร็จภายในวันที่ </w:t>
      </w:r>
      <w:r>
        <w:rPr>
          <w:rFonts w:ascii="Angsana New" w:hAnsi="Angsana New"/>
          <w:sz w:val="30"/>
          <w:szCs w:val="30"/>
        </w:rPr>
        <w:t>15</w:t>
      </w:r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และเริ่มส่งมอบน้ำในวันที่ </w:t>
      </w:r>
      <w:r>
        <w:rPr>
          <w:rFonts w:ascii="Angsana New" w:hAnsi="Angsana New"/>
          <w:sz w:val="30"/>
          <w:szCs w:val="30"/>
        </w:rPr>
        <w:t>16</w:t>
      </w:r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="00F67242" w:rsidRPr="00F67242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4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  <w:lang w:val="en-GB"/>
        </w:rPr>
        <w:t>บริษัทย่อยได้รับเอกสารลงนามบันทึกข้อตกลงจากทางการประปาส่วนภูมิภาค</w:t>
      </w:r>
      <w:r w:rsidR="00F67242"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  <w:lang w:val="en-GB"/>
        </w:rPr>
        <w:t>เห็นควรให้ขยายเวลาดังกล่าว</w:t>
      </w:r>
    </w:p>
    <w:p w14:paraId="473BDE5B" w14:textId="20798FDC" w:rsidR="00F67242" w:rsidRDefault="00F67242" w:rsidP="000151E7">
      <w:pPr>
        <w:spacing w:before="120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F67242">
        <w:rPr>
          <w:rFonts w:ascii="Angsana New" w:hAnsi="Angsana New" w:hint="cs"/>
          <w:sz w:val="30"/>
          <w:szCs w:val="30"/>
          <w:cs/>
          <w:lang w:val="en-GB"/>
        </w:rPr>
        <w:t>ในวันที่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16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บริษัทย่อยยังไม่สามารถส่งมอบน้ำให้กับทางประปาได้ตามกำหนดที่ขอขยายระยะเวลาในครั้งแรก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บริษัทย่อยจึงดำเนินการยื่นเอกสารขอความอนุเคราะห์พิจารณาของดหรือลดค่าปรับและขยายระยะเวลาการก่อสร้างตามสัญญา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27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พฤศจิกายน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ต่อมาทางการประปา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ได้มีหนังสือลงวันที่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16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เพื่อขอเอกสารเพิ่มเติมสำหรับประกอบการพิจารณา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ซึ่งขณะนี้บริษัทยังไม่ได้รับเอกสารแจ้งผลการพิจารณาขอขยายระยะเวลาครั้งที่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จึงทำให้การประปา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ยังไม่ได้พิจารณาแจ้งยกเว้นค่าปรับหรือแจ้งยอดเรียกเก็บค่าปรับมายังบริษัทแต่ประการใด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7242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F6724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03DBB">
        <w:rPr>
          <w:rFonts w:ascii="Angsana New" w:hAnsi="Angsana New" w:hint="cs"/>
          <w:sz w:val="30"/>
          <w:szCs w:val="30"/>
          <w:cs/>
          <w:lang w:val="en-GB"/>
        </w:rPr>
        <w:t>ฝ่าย</w:t>
      </w:r>
      <w:r w:rsidR="00BB5DC6" w:rsidRPr="00BB5DC6">
        <w:rPr>
          <w:rFonts w:ascii="Angsana New" w:hAnsi="Angsana New" w:hint="cs"/>
          <w:sz w:val="30"/>
          <w:szCs w:val="30"/>
          <w:cs/>
          <w:lang w:val="en-GB"/>
        </w:rPr>
        <w:t>บริหารของทางบริษัทย่อย</w:t>
      </w:r>
      <w:r w:rsidR="00BB5DC6" w:rsidRPr="00BB5DC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B5DC6" w:rsidRPr="00BB5DC6">
        <w:rPr>
          <w:rFonts w:ascii="Angsana New" w:hAnsi="Angsana New" w:hint="cs"/>
          <w:sz w:val="30"/>
          <w:szCs w:val="30"/>
          <w:cs/>
          <w:lang w:val="en-GB"/>
        </w:rPr>
        <w:t>ให้ความเห็นว่าเป็นเหตุอันสมควรที่การประปาส่วนภูมิภาคจะขยายระยะเวลาส่งมอบโดยไม่คิดค่าปรับ</w:t>
      </w:r>
    </w:p>
    <w:p w14:paraId="5FFAD229" w14:textId="77777777" w:rsidR="00B726F1" w:rsidRDefault="00B726F1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A329ED" w14:textId="77777777" w:rsidR="000151E7" w:rsidRDefault="000151E7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48C26FD" w14:textId="77777777" w:rsidR="000151E7" w:rsidRDefault="000151E7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B348179" w14:textId="77777777" w:rsidR="00D177C5" w:rsidRDefault="00D177C5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9C9162" w14:textId="77777777" w:rsidR="00BB5DC6" w:rsidRDefault="00BB5DC6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ED52EA7" w14:textId="77777777" w:rsidR="000151E7" w:rsidRPr="000151E7" w:rsidRDefault="000151E7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A3031CF" w14:textId="77777777" w:rsidR="00AB0AF6" w:rsidRPr="00194A0F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194A0F">
        <w:rPr>
          <w:rFonts w:ascii="Angsana New" w:hAnsi="Angsana New"/>
          <w:b/>
          <w:bCs/>
          <w:sz w:val="30"/>
          <w:szCs w:val="30"/>
          <w:u w:val="single"/>
          <w:cs/>
        </w:rPr>
        <w:lastRenderedPageBreak/>
        <w:t>สัญญาซื้อน้ำประปา ณ สถานีจ่ายน้ำหนองกะขะ</w:t>
      </w:r>
    </w:p>
    <w:p w14:paraId="35F3BFAC" w14:textId="77777777" w:rsidR="00AB0AF6" w:rsidRPr="00543624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25 </w:t>
      </w:r>
      <w:r w:rsidRPr="0054362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Pr="00543624">
        <w:rPr>
          <w:rFonts w:ascii="Angsana New" w:hAnsi="Angsana New"/>
          <w:sz w:val="30"/>
          <w:szCs w:val="30"/>
        </w:rPr>
        <w:t xml:space="preserve">10 </w:t>
      </w:r>
      <w:r w:rsidRPr="00543624">
        <w:rPr>
          <w:rFonts w:ascii="Angsana New" w:hAnsi="Angsana New"/>
          <w:sz w:val="30"/>
          <w:szCs w:val="30"/>
          <w:cs/>
        </w:rPr>
        <w:t xml:space="preserve">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543624">
        <w:rPr>
          <w:rFonts w:ascii="Angsana New" w:hAnsi="Angsana New"/>
          <w:sz w:val="30"/>
          <w:szCs w:val="30"/>
        </w:rPr>
        <w:t xml:space="preserve">521.22 </w:t>
      </w:r>
      <w:r w:rsidRPr="00543624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543624">
        <w:rPr>
          <w:rFonts w:ascii="Angsana New" w:hAnsi="Angsana New"/>
          <w:sz w:val="30"/>
          <w:szCs w:val="30"/>
        </w:rPr>
        <w:t xml:space="preserve">14,400 - 16,800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>
        <w:rPr>
          <w:rFonts w:ascii="Angsana New" w:hAnsi="Angsana New"/>
          <w:sz w:val="30"/>
          <w:szCs w:val="30"/>
        </w:rPr>
        <w:t>18,720 -</w:t>
      </w:r>
      <w:r w:rsidRPr="00543624">
        <w:rPr>
          <w:rFonts w:ascii="Angsana New" w:hAnsi="Angsana New"/>
          <w:sz w:val="30"/>
          <w:szCs w:val="30"/>
        </w:rPr>
        <w:t xml:space="preserve"> 21,840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>วัน</w:t>
      </w:r>
    </w:p>
    <w:p w14:paraId="31AD4640" w14:textId="4BDBD4C2" w:rsidR="00120BE5" w:rsidRDefault="00AB0AF6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543624">
        <w:rPr>
          <w:rFonts w:ascii="Angsana New" w:hAnsi="Angsana New"/>
          <w:sz w:val="30"/>
          <w:szCs w:val="30"/>
        </w:rPr>
        <w:t xml:space="preserve">90 </w:t>
      </w:r>
      <w:r w:rsidRPr="00543624">
        <w:rPr>
          <w:rFonts w:ascii="Angsana New" w:hAnsi="Angsana New"/>
          <w:sz w:val="30"/>
          <w:szCs w:val="30"/>
          <w:cs/>
        </w:rPr>
        <w:t>วัน นับถัดจากวันลงนามสัญญาซื้อขายเป็นต้นไป ซึ่งครบกำหนด</w:t>
      </w:r>
      <w:r w:rsidR="00F67242">
        <w:rPr>
          <w:rFonts w:ascii="Angsana New" w:hAnsi="Angsana New" w:hint="cs"/>
          <w:sz w:val="30"/>
          <w:szCs w:val="30"/>
          <w:cs/>
        </w:rPr>
        <w:t>วันที่</w:t>
      </w:r>
      <w:r w:rsidRPr="00543624">
        <w:rPr>
          <w:rFonts w:ascii="Angsana New" w:hAnsi="Angsana New"/>
          <w:sz w:val="30"/>
          <w:szCs w:val="30"/>
          <w:cs/>
        </w:rPr>
        <w:t xml:space="preserve"> </w:t>
      </w:r>
      <w:r w:rsidRPr="00543624">
        <w:rPr>
          <w:rFonts w:ascii="Angsana New" w:hAnsi="Angsana New"/>
          <w:sz w:val="30"/>
          <w:szCs w:val="30"/>
        </w:rPr>
        <w:t xml:space="preserve">24 </w:t>
      </w:r>
      <w:r w:rsidRPr="00543624">
        <w:rPr>
          <w:rFonts w:ascii="Angsana New" w:hAnsi="Angsana New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543624">
        <w:rPr>
          <w:rFonts w:ascii="Angsana New" w:hAnsi="Angsana New"/>
          <w:sz w:val="30"/>
          <w:szCs w:val="30"/>
          <w:cs/>
        </w:rPr>
        <w:t xml:space="preserve">น </w:t>
      </w:r>
      <w:r w:rsidRPr="00543624">
        <w:rPr>
          <w:rFonts w:ascii="Angsana New" w:hAnsi="Angsana New"/>
          <w:sz w:val="30"/>
          <w:szCs w:val="30"/>
        </w:rPr>
        <w:t>2563</w:t>
      </w:r>
      <w:r w:rsidRPr="0054362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C8056A">
        <w:rPr>
          <w:rFonts w:ascii="Angsana New" w:hAnsi="Angsana New"/>
          <w:sz w:val="30"/>
          <w:szCs w:val="30"/>
        </w:rPr>
        <w:t>1</w:t>
      </w:r>
      <w:r w:rsidR="0073560C" w:rsidRPr="0073560C">
        <w:rPr>
          <w:rFonts w:ascii="Angsana New" w:hAnsi="Angsana New" w:hint="cs"/>
          <w:sz w:val="30"/>
          <w:szCs w:val="30"/>
        </w:rPr>
        <w:t>6</w:t>
      </w:r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 </w:t>
      </w:r>
      <w:r w:rsidRPr="00543624">
        <w:rPr>
          <w:rFonts w:ascii="Angsana New" w:hAnsi="Angsana New"/>
          <w:sz w:val="30"/>
          <w:szCs w:val="30"/>
        </w:rPr>
        <w:t>COVID</w:t>
      </w:r>
      <w:r w:rsidRPr="00543624">
        <w:rPr>
          <w:rFonts w:ascii="Angsana New" w:hAnsi="Angsana New"/>
          <w:sz w:val="30"/>
          <w:szCs w:val="30"/>
          <w:cs/>
        </w:rPr>
        <w:t xml:space="preserve"> การเลื่อนกำห</w:t>
      </w:r>
      <w:r w:rsidR="00C8056A">
        <w:rPr>
          <w:rFonts w:ascii="Angsana New" w:hAnsi="Angsana New"/>
          <w:sz w:val="30"/>
          <w:szCs w:val="30"/>
          <w:cs/>
        </w:rPr>
        <w:t xml:space="preserve">นดส่งมอบอุปกรณ์จากต่างประเทศ </w:t>
      </w:r>
      <w:r w:rsidRPr="00543624">
        <w:rPr>
          <w:rFonts w:ascii="Angsana New" w:hAnsi="Angsana New"/>
          <w:sz w:val="30"/>
          <w:szCs w:val="30"/>
          <w:cs/>
        </w:rPr>
        <w:t>ได้รับหนังสือจากหน่วยงานท้องถิ่นแจ้งระงับการก่อสร้างงานท่อ</w:t>
      </w:r>
      <w:r w:rsidR="00C8056A">
        <w:rPr>
          <w:rFonts w:ascii="Angsana New" w:hAnsi="Angsana New" w:hint="cs"/>
          <w:sz w:val="30"/>
          <w:szCs w:val="30"/>
          <w:cs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ทั้งนี้ คณะกรรมการตรวจรับโครงการพิจารณาทบทวนและเห็นชอบให้ขยายระยะเวลาสัญญาการส่งมอบน้ำออกไปเป็นวันที่ </w:t>
      </w:r>
      <w:r w:rsidRPr="00543624">
        <w:rPr>
          <w:rFonts w:ascii="Angsana New" w:hAnsi="Angsana New"/>
          <w:sz w:val="30"/>
          <w:szCs w:val="30"/>
        </w:rPr>
        <w:t xml:space="preserve">16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="00F67242" w:rsidRPr="00F67242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73560C" w:rsidRPr="0073560C">
        <w:rPr>
          <w:rFonts w:ascii="Angsana New" w:hAnsi="Angsana New"/>
          <w:sz w:val="30"/>
          <w:szCs w:val="30"/>
        </w:rPr>
        <w:t>0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ธันวาคม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อย่างไรก็ดีบริษัทมีหนังสือขอให้ทบทวนผลการพิจารณาและได้มีหนังสือขอขยายระยะเวลาไปยังการประปาเพื่อขอขยายระยะเวลาการส่งมอบน้ำออกไปอีก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27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พฤศจิกายน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ต่อมาทางการประปา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16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ธันวาคม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1E7953">
        <w:rPr>
          <w:rFonts w:ascii="Angsana New" w:hAnsi="Angsana New" w:hint="cs"/>
          <w:sz w:val="30"/>
          <w:szCs w:val="30"/>
          <w:cs/>
        </w:rPr>
        <w:t>ซึ่งพื้นที่สถา</w:t>
      </w:r>
      <w:r w:rsidR="00F67242" w:rsidRPr="00F67242">
        <w:rPr>
          <w:rFonts w:ascii="Angsana New" w:hAnsi="Angsana New" w:hint="cs"/>
          <w:sz w:val="30"/>
          <w:szCs w:val="30"/>
          <w:cs/>
        </w:rPr>
        <w:t>นีผลิตน้ำประปา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ดังนั้น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มกราคม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2564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ซึ่งขณะนี้บริษัทยังไม่ได้รับเอกสารแจ้งผลการพิจารณาของการประปา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(</w:t>
      </w:r>
      <w:r w:rsidR="00F67242" w:rsidRPr="00F67242">
        <w:rPr>
          <w:rFonts w:ascii="Angsana New" w:hAnsi="Angsana New" w:hint="cs"/>
          <w:sz w:val="30"/>
          <w:szCs w:val="30"/>
          <w:cs/>
        </w:rPr>
        <w:t>ระยะเวลาการขอขยายระยะเวลาการส่งมอบน้ำครั้งล่าสุด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1E7953">
        <w:rPr>
          <w:rFonts w:ascii="Angsana New" w:hAnsi="Angsana New" w:hint="cs"/>
          <w:sz w:val="30"/>
          <w:szCs w:val="30"/>
          <w:cs/>
        </w:rPr>
        <w:t>บริษัทได้ขอขยายออกไปจนถึงช่วงปล</w:t>
      </w:r>
      <w:r w:rsidR="00F67242" w:rsidRPr="00F67242">
        <w:rPr>
          <w:rFonts w:ascii="Angsana New" w:hAnsi="Angsana New" w:hint="cs"/>
          <w:sz w:val="30"/>
          <w:szCs w:val="30"/>
          <w:cs/>
        </w:rPr>
        <w:t>ายเดือนมีนาคม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2564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) </w:t>
      </w:r>
      <w:r w:rsidR="00F67242" w:rsidRPr="00F67242">
        <w:rPr>
          <w:rFonts w:ascii="Angsana New" w:hAnsi="Angsana New" w:hint="cs"/>
          <w:sz w:val="30"/>
          <w:szCs w:val="30"/>
          <w:cs/>
        </w:rPr>
        <w:t>ทั้งนี้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603DBB">
        <w:rPr>
          <w:rFonts w:ascii="Angsana New" w:hAnsi="Angsana New" w:hint="cs"/>
          <w:sz w:val="30"/>
          <w:szCs w:val="30"/>
          <w:cs/>
        </w:rPr>
        <w:t>ฝ่าย</w:t>
      </w:r>
      <w:r w:rsidR="00BB5DC6" w:rsidRPr="00BB5DC6">
        <w:rPr>
          <w:rFonts w:ascii="Angsana New" w:hAnsi="Angsana New" w:hint="cs"/>
          <w:sz w:val="30"/>
          <w:szCs w:val="30"/>
          <w:cs/>
        </w:rPr>
        <w:t>บริหารของทางบริษัทย่อย</w:t>
      </w:r>
      <w:r w:rsidR="00BB5DC6" w:rsidRPr="00BB5DC6">
        <w:rPr>
          <w:rFonts w:ascii="Angsana New" w:hAnsi="Angsana New"/>
          <w:sz w:val="30"/>
          <w:szCs w:val="30"/>
          <w:cs/>
        </w:rPr>
        <w:t xml:space="preserve"> </w:t>
      </w:r>
      <w:r w:rsidR="00BB5DC6" w:rsidRPr="00BB5DC6">
        <w:rPr>
          <w:rFonts w:ascii="Angsana New" w:hAnsi="Angsana New" w:hint="cs"/>
          <w:sz w:val="30"/>
          <w:szCs w:val="30"/>
          <w:cs/>
        </w:rPr>
        <w:t>ให้ความเห็นว่าเป็นเหตุอันสมควรที่การประปาส่วนภูมิภาคจะขยายระยะเวลาส่งมอบโดยไม่คิดค่าปรับ</w:t>
      </w:r>
    </w:p>
    <w:p w14:paraId="5F6CC89C" w14:textId="1EBACD74" w:rsidR="00120BE5" w:rsidRDefault="00931BE9" w:rsidP="00120BE5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931BE9">
        <w:rPr>
          <w:rFonts w:ascii="Angsana New" w:hAnsi="Angsana New" w:hint="cs"/>
          <w:sz w:val="30"/>
          <w:szCs w:val="30"/>
          <w:cs/>
        </w:rPr>
        <w:t>ในช่วงต้นเดือนกุมภาพันธ์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931BE9">
        <w:rPr>
          <w:rFonts w:ascii="Angsana New" w:hAnsi="Angsana New"/>
          <w:sz w:val="30"/>
          <w:szCs w:val="30"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บริษัทย่อยได้ดำเนินการทดสอบระบบจ่ายน้ำจากสถานีผลิตน้ำของบริษัทย่อยไปยังสถานีจ่ายน้ำหนองกะขะ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และได้ดำเนินการเก็บตัวอย่างน้ำดิบไปตรวจสอบ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ซึ่งคุณภาพน้ำดิบของบริษัทย่อยเป็นไปตามมาตรฐานที่การประปาส่วนภูมิภาคกำหนด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ทั้งนี้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บริษัทคาดการณ์ว่าจะสามารถดำเนินการจ่ายน้ำได้ตามมาตรฐานของการประปาส่วนภูมิภาคตามที่กำหนดในสัญญา</w:t>
      </w:r>
    </w:p>
    <w:p w14:paraId="6B58EDD3" w14:textId="77777777" w:rsidR="00120BE5" w:rsidRDefault="00120BE5" w:rsidP="00120BE5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F2EA6" w14:textId="77777777" w:rsidR="00120BE5" w:rsidRDefault="00120BE5" w:rsidP="00F67242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3857EDC7" w14:textId="77777777" w:rsidR="00D177C5" w:rsidRDefault="00D177C5" w:rsidP="00F67242">
      <w:pPr>
        <w:spacing w:before="120"/>
        <w:jc w:val="thaiDistribute"/>
        <w:rPr>
          <w:rFonts w:ascii="Angsana New" w:hAnsi="Angsana New"/>
          <w:sz w:val="30"/>
          <w:szCs w:val="30"/>
        </w:rPr>
      </w:pPr>
    </w:p>
    <w:p w14:paraId="01B06215" w14:textId="77777777" w:rsidR="00AB0AF6" w:rsidRPr="00194A0F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194A0F">
        <w:rPr>
          <w:rFonts w:ascii="Angsana New" w:hAnsi="Angsana New"/>
          <w:b/>
          <w:bCs/>
          <w:sz w:val="30"/>
          <w:szCs w:val="30"/>
          <w:u w:val="single"/>
          <w:cs/>
        </w:rPr>
        <w:lastRenderedPageBreak/>
        <w:t>สัญญาซื้อน้ำประปา ณ สถานีจ่ายน้ำพานทอง</w:t>
      </w:r>
    </w:p>
    <w:p w14:paraId="66AF7CEB" w14:textId="77777777" w:rsidR="00AB0AF6" w:rsidRPr="00E324A5" w:rsidRDefault="00AB0AF6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E324A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324A5">
        <w:rPr>
          <w:rFonts w:ascii="Angsana New" w:hAnsi="Angsana New"/>
          <w:sz w:val="30"/>
          <w:szCs w:val="30"/>
        </w:rPr>
        <w:t xml:space="preserve">25 </w:t>
      </w:r>
      <w:r w:rsidRPr="00E324A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324A5">
        <w:rPr>
          <w:rFonts w:ascii="Angsana New" w:hAnsi="Angsana New"/>
          <w:sz w:val="30"/>
          <w:szCs w:val="30"/>
        </w:rPr>
        <w:t xml:space="preserve">2563 </w:t>
      </w:r>
      <w:r w:rsidRPr="00E324A5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Pr="00E324A5">
        <w:rPr>
          <w:rFonts w:ascii="Angsana New" w:hAnsi="Angsana New"/>
          <w:sz w:val="30"/>
          <w:szCs w:val="30"/>
        </w:rPr>
        <w:t xml:space="preserve">10 </w:t>
      </w:r>
      <w:r w:rsidRPr="00E324A5">
        <w:rPr>
          <w:rFonts w:ascii="Angsana New" w:hAnsi="Angsana New"/>
          <w:sz w:val="30"/>
          <w:szCs w:val="30"/>
          <w:cs/>
        </w:rPr>
        <w:t xml:space="preserve">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E324A5">
        <w:rPr>
          <w:rFonts w:ascii="Angsana New" w:hAnsi="Angsana New"/>
          <w:sz w:val="30"/>
          <w:szCs w:val="30"/>
        </w:rPr>
        <w:t xml:space="preserve">520.34 </w:t>
      </w:r>
      <w:r w:rsidRPr="00E324A5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E324A5">
        <w:rPr>
          <w:rFonts w:ascii="Angsana New" w:hAnsi="Angsana New"/>
          <w:sz w:val="30"/>
          <w:szCs w:val="30"/>
        </w:rPr>
        <w:t xml:space="preserve">12,000 - 14,400 </w:t>
      </w:r>
      <w:r w:rsidRPr="00E324A5">
        <w:rPr>
          <w:rFonts w:ascii="Angsana New" w:hAnsi="Angsana New"/>
          <w:sz w:val="30"/>
          <w:szCs w:val="30"/>
          <w:cs/>
        </w:rPr>
        <w:t>ลูกบาศก์เมตร</w:t>
      </w:r>
      <w:r w:rsidRPr="00E324A5">
        <w:rPr>
          <w:rFonts w:ascii="Angsana New" w:hAnsi="Angsana New"/>
          <w:sz w:val="30"/>
          <w:szCs w:val="30"/>
        </w:rPr>
        <w:t>/</w:t>
      </w:r>
      <w:r w:rsidRPr="00E324A5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 w:rsidRPr="00E324A5">
        <w:rPr>
          <w:rFonts w:ascii="Angsana New" w:hAnsi="Angsana New"/>
          <w:sz w:val="30"/>
          <w:szCs w:val="30"/>
        </w:rPr>
        <w:t xml:space="preserve">15,600 - 18,720 </w:t>
      </w:r>
      <w:r w:rsidRPr="00E324A5">
        <w:rPr>
          <w:rFonts w:ascii="Angsana New" w:hAnsi="Angsana New"/>
          <w:sz w:val="30"/>
          <w:szCs w:val="30"/>
          <w:cs/>
        </w:rPr>
        <w:t>ลูกบาศก์เมตร</w:t>
      </w:r>
      <w:r w:rsidRPr="00E324A5">
        <w:rPr>
          <w:rFonts w:ascii="Angsana New" w:hAnsi="Angsana New"/>
          <w:sz w:val="30"/>
          <w:szCs w:val="30"/>
        </w:rPr>
        <w:t>/</w:t>
      </w:r>
      <w:r w:rsidRPr="00E324A5">
        <w:rPr>
          <w:rFonts w:ascii="Angsana New" w:hAnsi="Angsana New"/>
          <w:sz w:val="30"/>
          <w:szCs w:val="30"/>
          <w:cs/>
        </w:rPr>
        <w:t>วัน</w:t>
      </w:r>
    </w:p>
    <w:p w14:paraId="380D6342" w14:textId="01C39B91" w:rsidR="00120BE5" w:rsidRPr="009219F9" w:rsidRDefault="00AB0AF6" w:rsidP="009219F9">
      <w:pPr>
        <w:spacing w:before="120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4300D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4300D4">
        <w:rPr>
          <w:rFonts w:ascii="Angsana New" w:hAnsi="Angsana New"/>
          <w:sz w:val="30"/>
          <w:szCs w:val="30"/>
        </w:rPr>
        <w:t xml:space="preserve">90 </w:t>
      </w:r>
      <w:r w:rsidRPr="004300D4">
        <w:rPr>
          <w:rFonts w:ascii="Angsana New" w:hAnsi="Angsana New"/>
          <w:sz w:val="30"/>
          <w:szCs w:val="30"/>
          <w:cs/>
        </w:rPr>
        <w:t>วัน นับถัดจากวันลงนามสัญญาซื้อขายเป็นต้นไป ซึ่งครบกำหนด</w:t>
      </w:r>
      <w:r w:rsidR="00F67242">
        <w:rPr>
          <w:rFonts w:ascii="Angsana New" w:hAnsi="Angsana New" w:hint="cs"/>
          <w:sz w:val="30"/>
          <w:szCs w:val="30"/>
          <w:cs/>
        </w:rPr>
        <w:t>วันที่</w:t>
      </w:r>
      <w:r w:rsidRPr="004300D4">
        <w:rPr>
          <w:rFonts w:ascii="Angsana New" w:hAnsi="Angsana New"/>
          <w:sz w:val="30"/>
          <w:szCs w:val="30"/>
          <w:cs/>
        </w:rPr>
        <w:t xml:space="preserve"> </w:t>
      </w:r>
      <w:r w:rsidRPr="004300D4">
        <w:rPr>
          <w:rFonts w:ascii="Angsana New" w:hAnsi="Angsana New"/>
          <w:sz w:val="30"/>
          <w:szCs w:val="30"/>
        </w:rPr>
        <w:t xml:space="preserve">24 </w:t>
      </w:r>
      <w:r w:rsidRPr="004300D4">
        <w:rPr>
          <w:rFonts w:ascii="Angsana New" w:hAnsi="Angsana New"/>
          <w:sz w:val="30"/>
          <w:szCs w:val="30"/>
          <w:cs/>
        </w:rPr>
        <w:t>กันยา</w:t>
      </w:r>
      <w:r w:rsidRPr="004300D4">
        <w:rPr>
          <w:rFonts w:ascii="Angsana New" w:hAnsi="Angsana New" w:hint="cs"/>
          <w:sz w:val="30"/>
          <w:szCs w:val="30"/>
          <w:cs/>
        </w:rPr>
        <w:t>ย</w:t>
      </w:r>
      <w:r w:rsidRPr="004300D4">
        <w:rPr>
          <w:rFonts w:ascii="Angsana New" w:hAnsi="Angsana New"/>
          <w:sz w:val="30"/>
          <w:szCs w:val="30"/>
          <w:cs/>
        </w:rPr>
        <w:t xml:space="preserve">น </w:t>
      </w:r>
      <w:r w:rsidRPr="004300D4">
        <w:rPr>
          <w:rFonts w:ascii="Angsana New" w:hAnsi="Angsana New"/>
          <w:sz w:val="30"/>
          <w:szCs w:val="30"/>
        </w:rPr>
        <w:t>2563</w:t>
      </w:r>
      <w:r w:rsidRPr="004300D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4300D4" w:rsidRPr="004300D4">
        <w:rPr>
          <w:rFonts w:ascii="Angsana New" w:hAnsi="Angsana New"/>
          <w:sz w:val="30"/>
          <w:szCs w:val="30"/>
        </w:rPr>
        <w:t>1</w:t>
      </w:r>
      <w:r w:rsidR="0073560C" w:rsidRPr="0073560C">
        <w:rPr>
          <w:rFonts w:ascii="Angsana New" w:hAnsi="Angsana New" w:hint="cs"/>
          <w:sz w:val="30"/>
          <w:szCs w:val="30"/>
        </w:rPr>
        <w:t>6</w:t>
      </w:r>
      <w:r w:rsidRPr="004300D4">
        <w:rPr>
          <w:rFonts w:ascii="Angsana New" w:hAnsi="Angsana New"/>
          <w:sz w:val="30"/>
          <w:szCs w:val="30"/>
        </w:rPr>
        <w:t xml:space="preserve"> </w:t>
      </w:r>
      <w:r w:rsidRPr="004300D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300D4">
        <w:rPr>
          <w:rFonts w:ascii="Angsana New" w:hAnsi="Angsana New"/>
          <w:sz w:val="30"/>
          <w:szCs w:val="30"/>
        </w:rPr>
        <w:t xml:space="preserve">2563 </w:t>
      </w:r>
      <w:r w:rsidRPr="004300D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 </w:t>
      </w:r>
      <w:r w:rsidRPr="004300D4">
        <w:rPr>
          <w:rFonts w:ascii="Angsana New" w:hAnsi="Angsana New"/>
          <w:sz w:val="30"/>
          <w:szCs w:val="30"/>
        </w:rPr>
        <w:t>COVID</w:t>
      </w:r>
      <w:r w:rsidRPr="004300D4">
        <w:rPr>
          <w:rFonts w:ascii="Angsana New" w:hAnsi="Angsana New"/>
          <w:sz w:val="30"/>
          <w:szCs w:val="30"/>
          <w:cs/>
        </w:rPr>
        <w:t xml:space="preserve"> การเลื่อนกำหนดส่งมอบอุปกรณ์จากต่างประเทศ และได้รับหนังสือจากหน่วยงานท้องถิ่นแจ้งระงับการก่อสร้างงานท่อ </w:t>
      </w:r>
      <w:r w:rsidR="009043C6">
        <w:rPr>
          <w:rFonts w:ascii="Angsana New" w:hAnsi="Angsana New" w:hint="cs"/>
          <w:sz w:val="30"/>
          <w:szCs w:val="30"/>
          <w:cs/>
        </w:rPr>
        <w:t>และรอการอนุญาตขอดึงลอดท่อในเขตนิคมอุตสาหกรรม</w:t>
      </w:r>
      <w:r w:rsidR="00FC70E3">
        <w:rPr>
          <w:rFonts w:ascii="Angsana New" w:hAnsi="Angsana New"/>
          <w:sz w:val="30"/>
          <w:szCs w:val="30"/>
        </w:rPr>
        <w:t xml:space="preserve"> </w:t>
      </w:r>
      <w:r w:rsidRPr="004300D4">
        <w:rPr>
          <w:rFonts w:ascii="Angsana New" w:hAnsi="Angsana New"/>
          <w:sz w:val="30"/>
          <w:szCs w:val="30"/>
          <w:cs/>
        </w:rPr>
        <w:t xml:space="preserve">ทั้งนี้ คณะกรรมการตรวจรับโครงการพิจารณาทบทวนและเห็นชอบให้ขยายระยะเวลาสัญญาการส่งมอบน้ำออกไปเป็นวันที่ </w:t>
      </w:r>
      <w:r w:rsidRPr="004300D4">
        <w:rPr>
          <w:rFonts w:ascii="Angsana New" w:hAnsi="Angsana New"/>
          <w:sz w:val="30"/>
          <w:szCs w:val="30"/>
        </w:rPr>
        <w:t xml:space="preserve">16 </w:t>
      </w:r>
      <w:r w:rsidRPr="004300D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300D4">
        <w:rPr>
          <w:rFonts w:ascii="Angsana New" w:hAnsi="Angsana New"/>
          <w:sz w:val="30"/>
          <w:szCs w:val="30"/>
        </w:rPr>
        <w:t xml:space="preserve">2563 </w:t>
      </w:r>
      <w:r w:rsidR="00F67242" w:rsidRPr="00F67242">
        <w:rPr>
          <w:rFonts w:ascii="Angsana New" w:hAnsi="Angsana New" w:hint="cs"/>
          <w:sz w:val="30"/>
          <w:szCs w:val="30"/>
          <w:cs/>
        </w:rPr>
        <w:t>บริษัทย่อยได้รับหนังสือจากการประปา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73560C" w:rsidRPr="0073560C">
        <w:rPr>
          <w:rFonts w:ascii="Angsana New" w:hAnsi="Angsana New"/>
          <w:sz w:val="30"/>
          <w:szCs w:val="30"/>
        </w:rPr>
        <w:t>0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ธันวาคม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แจ้งให้ไปลงนามในบันทึกข้อตกลงเพื่อขยายระยะเวลาการส่งมอบน้ำครั้งแรก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อย่างไรก็ดีบริษัทมีหนังสือขอให้ทบทวนผลการพิจารณาและได้มีหนังสือขอขยายระยะเวลาไปยังการประปาเพื่อขอขยายระยะเวลาการส่งมอบน้ำออกไปอีก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ตามจดหมายบริษัทลงวันที่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27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พฤศจิกายน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ต่อมาทางการประปา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ได้มีหนังสือลงวันที่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16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ธันวาคม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</w:t>
      </w:r>
      <w:r w:rsidR="000F73A3" w:rsidRPr="000F73A3">
        <w:rPr>
          <w:rFonts w:ascii="Angsana New" w:hAnsi="Angsana New"/>
          <w:sz w:val="30"/>
          <w:szCs w:val="30"/>
        </w:rPr>
        <w:t>3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เพื่อขอเอกสารเพิ่มเติมสำหรับประกอบการพิจารณา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และเนื่องด้วยสถานการณ์การแพร่ระบาดของโรคติดเชื้อไวรัสมีการระบาดอีกระลอกหนึ่ง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1E7953">
        <w:rPr>
          <w:rFonts w:ascii="Angsana New" w:hAnsi="Angsana New" w:hint="cs"/>
          <w:sz w:val="30"/>
          <w:szCs w:val="30"/>
          <w:cs/>
        </w:rPr>
        <w:t>ซึ่งพื้นที่สถา</w:t>
      </w:r>
      <w:r w:rsidR="00F67242" w:rsidRPr="00F67242">
        <w:rPr>
          <w:rFonts w:ascii="Angsana New" w:hAnsi="Angsana New" w:hint="cs"/>
          <w:sz w:val="30"/>
          <w:szCs w:val="30"/>
          <w:cs/>
        </w:rPr>
        <w:t>นีผลิตน้ำประปา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และสถานีจ่ายน้ำประปาของการประปา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อยู่ในพื้นที่ควบคุมสูงสุด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ดังนั้น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บริษัทจึงได้มีหนังสือขอขยายระยะเวลาพร้อมส่งเอกสารที่เกี่ยวข้อง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ลงวันที่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มกราคม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2564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ไปที่การประปา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F67242" w:rsidRPr="00F67242">
        <w:rPr>
          <w:rFonts w:ascii="Angsana New" w:hAnsi="Angsana New" w:hint="cs"/>
          <w:sz w:val="30"/>
          <w:szCs w:val="30"/>
          <w:cs/>
        </w:rPr>
        <w:t>ซึ่งขณะนี้บริษัทยังไม่ได้รับเอกสารแจ้งผลการพิจารณาของการประปา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(</w:t>
      </w:r>
      <w:r w:rsidR="00F67242" w:rsidRPr="00F67242">
        <w:rPr>
          <w:rFonts w:ascii="Angsana New" w:hAnsi="Angsana New" w:hint="cs"/>
          <w:sz w:val="30"/>
          <w:szCs w:val="30"/>
          <w:cs/>
        </w:rPr>
        <w:t>ระยะเวลาการขอขยายระยะเวลาการส่งมอบน้ำครั้งล่าสุด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A65D7B">
        <w:rPr>
          <w:rFonts w:ascii="Angsana New" w:hAnsi="Angsana New" w:hint="cs"/>
          <w:sz w:val="30"/>
          <w:szCs w:val="30"/>
          <w:cs/>
        </w:rPr>
        <w:t>บริษัทได้ขอขยายออกไปจนถึงช่วงปล</w:t>
      </w:r>
      <w:r w:rsidR="00F67242" w:rsidRPr="00F67242">
        <w:rPr>
          <w:rFonts w:ascii="Angsana New" w:hAnsi="Angsana New" w:hint="cs"/>
          <w:sz w:val="30"/>
          <w:szCs w:val="30"/>
          <w:cs/>
        </w:rPr>
        <w:t>ายเดือนมีนาคม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73560C" w:rsidRPr="0073560C">
        <w:rPr>
          <w:rFonts w:ascii="Angsana New" w:hAnsi="Angsana New"/>
          <w:sz w:val="30"/>
          <w:szCs w:val="30"/>
        </w:rPr>
        <w:t>2564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) </w:t>
      </w:r>
      <w:r w:rsidR="00F67242" w:rsidRPr="00F67242">
        <w:rPr>
          <w:rFonts w:ascii="Angsana New" w:hAnsi="Angsana New" w:hint="cs"/>
          <w:sz w:val="30"/>
          <w:szCs w:val="30"/>
          <w:cs/>
        </w:rPr>
        <w:t>ทั้งนี้</w:t>
      </w:r>
      <w:r w:rsidR="00F67242" w:rsidRPr="00F67242">
        <w:rPr>
          <w:rFonts w:ascii="Angsana New" w:hAnsi="Angsana New"/>
          <w:sz w:val="30"/>
          <w:szCs w:val="30"/>
          <w:cs/>
        </w:rPr>
        <w:t xml:space="preserve"> </w:t>
      </w:r>
      <w:r w:rsidR="00603DBB">
        <w:rPr>
          <w:rFonts w:ascii="Angsana New" w:hAnsi="Angsana New" w:hint="cs"/>
          <w:sz w:val="30"/>
          <w:szCs w:val="30"/>
          <w:cs/>
        </w:rPr>
        <w:t>ฝ่าย</w:t>
      </w:r>
      <w:r w:rsidR="00BB5DC6" w:rsidRPr="00BB5DC6">
        <w:rPr>
          <w:rFonts w:ascii="Angsana New" w:hAnsi="Angsana New" w:hint="cs"/>
          <w:sz w:val="30"/>
          <w:szCs w:val="30"/>
          <w:cs/>
        </w:rPr>
        <w:t>บริหารของทางบริษัทย่อย</w:t>
      </w:r>
      <w:r w:rsidR="00BB5DC6" w:rsidRPr="00BB5DC6">
        <w:rPr>
          <w:rFonts w:ascii="Angsana New" w:hAnsi="Angsana New"/>
          <w:sz w:val="30"/>
          <w:szCs w:val="30"/>
          <w:cs/>
        </w:rPr>
        <w:t xml:space="preserve"> </w:t>
      </w:r>
      <w:r w:rsidR="00BB5DC6" w:rsidRPr="00BB5DC6">
        <w:rPr>
          <w:rFonts w:ascii="Angsana New" w:hAnsi="Angsana New" w:hint="cs"/>
          <w:sz w:val="30"/>
          <w:szCs w:val="30"/>
          <w:cs/>
        </w:rPr>
        <w:t>ให้ความเห็นว่าเป็นเหตุอันสมควรที่การประปาส่วนภูมิภาคจะขยายระยะเวลาส่งมอบโดยไม่คิดค่าปรับ</w:t>
      </w:r>
    </w:p>
    <w:p w14:paraId="74A5A35B" w14:textId="0AF7B82D" w:rsidR="00120BE5" w:rsidRDefault="00931BE9" w:rsidP="00120BE5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931BE9">
        <w:rPr>
          <w:rFonts w:ascii="Angsana New" w:hAnsi="Angsana New" w:hint="cs"/>
          <w:sz w:val="30"/>
          <w:szCs w:val="30"/>
          <w:cs/>
        </w:rPr>
        <w:t>ในช่วงต้นเดือนกุมภาพันธ์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931BE9">
        <w:rPr>
          <w:rFonts w:ascii="Angsana New" w:hAnsi="Angsana New"/>
          <w:sz w:val="30"/>
          <w:szCs w:val="30"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บริษัทย่อยได้ดำเนินการทดสอบระบบจ่ายน้ำจากสถานีผลิตน้ำของบริษัทย่อย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ไปยังสถานีจ่ายน้ำพานทอง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และได้ดำเนินการเก็บตัวอย่างน้ำดิบไปตรวจสอบ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ซึ่งคุณภาพน้ำดิบของบริษัทย่อยเป็นไปตามมาตรฐานที่การประปาส่วนภูมิภาคกำหนด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และเมื่อเริ่มการทดสอบระบบจ่ายน้ำ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บริษัทย่อยได้เก็บตัวอย่างน้ำที่สถานีจ่ายน้ำพานทองเพื่อทดสอบคุณภาพความใส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ปริมาณที่วัดได้เป็นไปตามค่ามาตรฐานที่การประปาส่วนภูมิภาคกำหนด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ทั้งนี้</w:t>
      </w:r>
      <w:r w:rsidRPr="00931BE9">
        <w:rPr>
          <w:rFonts w:ascii="Angsana New" w:hAnsi="Angsana New"/>
          <w:sz w:val="30"/>
          <w:szCs w:val="30"/>
          <w:cs/>
        </w:rPr>
        <w:t xml:space="preserve"> </w:t>
      </w:r>
      <w:r w:rsidRPr="00931BE9">
        <w:rPr>
          <w:rFonts w:ascii="Angsana New" w:hAnsi="Angsana New" w:hint="cs"/>
          <w:sz w:val="30"/>
          <w:szCs w:val="30"/>
          <w:cs/>
        </w:rPr>
        <w:t>บริษัทคาดการณ์ว่าจะสามารถดำเนินการจ่ายน้ำได้ตามมาตรฐานของการประปาส่วนภูมิภาคตามที่กำหนดในสัญญา</w:t>
      </w:r>
    </w:p>
    <w:p w14:paraId="5F678D32" w14:textId="77777777" w:rsidR="00BB5DC6" w:rsidRPr="00120BE5" w:rsidRDefault="00BB5DC6" w:rsidP="00120BE5">
      <w:pPr>
        <w:spacing w:before="120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01A1FA3" w14:textId="79D3BE6A" w:rsidR="006C3B2A" w:rsidRDefault="006C3B2A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324A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F05AD0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ตามสัญญาเช่าและบริการ</w:t>
      </w:r>
    </w:p>
    <w:p w14:paraId="1F63A8C4" w14:textId="0669328C" w:rsidR="00916727" w:rsidRPr="00916727" w:rsidRDefault="00916727" w:rsidP="00971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3444AB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 xml:space="preserve">.1 </w:t>
      </w:r>
      <w:r w:rsidR="0097140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ภาระผูกพันตามสัญญาเช่าและบริการ</w:t>
      </w:r>
    </w:p>
    <w:tbl>
      <w:tblPr>
        <w:tblW w:w="87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63"/>
        <w:gridCol w:w="387"/>
        <w:gridCol w:w="1169"/>
        <w:gridCol w:w="265"/>
        <w:gridCol w:w="1183"/>
        <w:gridCol w:w="265"/>
        <w:gridCol w:w="1169"/>
        <w:gridCol w:w="265"/>
        <w:gridCol w:w="1222"/>
      </w:tblGrid>
      <w:tr w:rsidR="008A51BF" w:rsidRPr="00C54BFA" w14:paraId="7CD63B68" w14:textId="77777777" w:rsidTr="00AD12AA">
        <w:tc>
          <w:tcPr>
            <w:tcW w:w="1629" w:type="pct"/>
          </w:tcPr>
          <w:p w14:paraId="5ED3C965" w14:textId="77777777" w:rsidR="008A51BF" w:rsidRPr="00C54BFA" w:rsidRDefault="008A51B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pct"/>
          </w:tcPr>
          <w:p w14:paraId="7DE20905" w14:textId="77777777" w:rsidR="008A51BF" w:rsidRPr="00C54BFA" w:rsidRDefault="008A51BF" w:rsidP="00FF5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1" w:type="pct"/>
            <w:gridSpan w:val="7"/>
            <w:tcBorders>
              <w:bottom w:val="single" w:sz="4" w:space="0" w:color="auto"/>
            </w:tcBorders>
          </w:tcPr>
          <w:p w14:paraId="49B69746" w14:textId="39AB05F9" w:rsidR="008A51BF" w:rsidRPr="00C54BFA" w:rsidRDefault="008A51BF" w:rsidP="00FF5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A51BF" w:rsidRPr="00C54BFA" w14:paraId="05269ACF" w14:textId="77777777" w:rsidTr="00AD12AA">
        <w:tc>
          <w:tcPr>
            <w:tcW w:w="1629" w:type="pct"/>
          </w:tcPr>
          <w:p w14:paraId="7B930875" w14:textId="77777777" w:rsidR="008A51BF" w:rsidRPr="00C54BFA" w:rsidRDefault="008A51BF" w:rsidP="008A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0" w:type="pct"/>
          </w:tcPr>
          <w:p w14:paraId="52B87B7F" w14:textId="77777777" w:rsidR="008A51BF" w:rsidRPr="00C54BFA" w:rsidRDefault="008A51BF" w:rsidP="008A5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68EE2" w14:textId="209B74AB" w:rsidR="008A51BF" w:rsidRPr="00340AD6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B841C1E" w14:textId="77777777" w:rsidR="008A51BF" w:rsidRPr="00340AD6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375E3A" w14:textId="06D78B4F" w:rsidR="008A51BF" w:rsidRPr="00340AD6" w:rsidRDefault="008A51BF" w:rsidP="008A5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0AD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3B2A" w:rsidRPr="00C54BFA" w14:paraId="3FF22317" w14:textId="77777777" w:rsidTr="00AD12AA">
        <w:trPr>
          <w:trHeight w:val="425"/>
        </w:trPr>
        <w:tc>
          <w:tcPr>
            <w:tcW w:w="1629" w:type="pct"/>
          </w:tcPr>
          <w:p w14:paraId="41B202F6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pct"/>
          </w:tcPr>
          <w:p w14:paraId="65286CB5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5ADF57AF" w14:textId="0816AAF5" w:rsidR="00B23B2A" w:rsidRPr="00C54BFA" w:rsidRDefault="00B44870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B448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4533BF0C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6D350D78" w14:textId="4963EEC7" w:rsidR="00B23B2A" w:rsidRPr="00C54BFA" w:rsidRDefault="00B44870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B448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275293D4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14:paraId="25FE00C3" w14:textId="5897130B" w:rsidR="00B23B2A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B448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" w:type="pct"/>
          </w:tcPr>
          <w:p w14:paraId="1C6FFD07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5" w:type="pct"/>
          </w:tcPr>
          <w:p w14:paraId="0F4AB443" w14:textId="707F4D30" w:rsidR="00B23B2A" w:rsidRPr="00C54BFA" w:rsidRDefault="00B44870" w:rsidP="00B44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B44870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23B2A" w:rsidRPr="00C54BFA" w14:paraId="4062295F" w14:textId="77777777" w:rsidTr="00AD12AA">
        <w:trPr>
          <w:trHeight w:val="425"/>
        </w:trPr>
        <w:tc>
          <w:tcPr>
            <w:tcW w:w="1629" w:type="pct"/>
          </w:tcPr>
          <w:p w14:paraId="5733EDF2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" w:type="pct"/>
          </w:tcPr>
          <w:p w14:paraId="7E3C35B3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66E51D98" w14:textId="0E3DF680" w:rsidR="00B23B2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7EAD3CF0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707B288" w14:textId="4EA1520E" w:rsidR="00B23B2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5D58E23F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35EC78BC" w14:textId="1DD5C52B" w:rsidR="00B23B2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4BE082B6" w14:textId="77777777" w:rsidR="00B23B2A" w:rsidRPr="00C54BF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F0365B7" w14:textId="2CF9D38C" w:rsidR="00B23B2A" w:rsidRDefault="00B23B2A" w:rsidP="00B2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B23B2A" w:rsidRPr="00C54BFA" w14:paraId="5B4A3731" w14:textId="77777777" w:rsidTr="007430C6">
        <w:tc>
          <w:tcPr>
            <w:tcW w:w="1849" w:type="pct"/>
            <w:gridSpan w:val="2"/>
          </w:tcPr>
          <w:p w14:paraId="3D3610C6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  <w:p w14:paraId="5E2E522C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ทั้งสิ้นภายใต้สัญญาเช่าดำเนินงาน</w:t>
            </w:r>
          </w:p>
          <w:p w14:paraId="32133E72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ที่บอกเลิกไม่ได้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74F7ACD" w14:textId="77777777" w:rsidR="00B23B2A" w:rsidRPr="00C54BFA" w:rsidRDefault="00B23B2A" w:rsidP="00743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F26C6B7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DA235D1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2F77CE0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B7E7137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CCA5500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392BAAF4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B2A" w:rsidRPr="00C54BFA" w14:paraId="44758FA0" w14:textId="77777777" w:rsidTr="00302E3D">
        <w:tc>
          <w:tcPr>
            <w:tcW w:w="1849" w:type="pct"/>
            <w:gridSpan w:val="2"/>
          </w:tcPr>
          <w:p w14:paraId="493449DD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65" w:type="pct"/>
            <w:shd w:val="clear" w:color="auto" w:fill="auto"/>
          </w:tcPr>
          <w:p w14:paraId="76026ECF" w14:textId="07CF824A" w:rsidR="00B23B2A" w:rsidRPr="00C54BFA" w:rsidRDefault="00302E3D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800</w:t>
            </w:r>
          </w:p>
        </w:tc>
        <w:tc>
          <w:tcPr>
            <w:tcW w:w="151" w:type="pct"/>
          </w:tcPr>
          <w:p w14:paraId="5661FEFF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88069F6" w14:textId="6CD5BA5F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1,732</w:t>
            </w:r>
          </w:p>
        </w:tc>
        <w:tc>
          <w:tcPr>
            <w:tcW w:w="151" w:type="pct"/>
          </w:tcPr>
          <w:p w14:paraId="416DB65E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28FA103D" w14:textId="2F6C61CE" w:rsidR="00B23B2A" w:rsidRPr="00C54BFA" w:rsidRDefault="00205C78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51" w:type="pct"/>
          </w:tcPr>
          <w:p w14:paraId="1C4DB0B4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</w:tcPr>
          <w:p w14:paraId="6B80BA3C" w14:textId="792764D3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</w:tr>
      <w:tr w:rsidR="00B23B2A" w:rsidRPr="00C54BFA" w14:paraId="73804B1D" w14:textId="77777777" w:rsidTr="00302E3D">
        <w:tc>
          <w:tcPr>
            <w:tcW w:w="1849" w:type="pct"/>
            <w:gridSpan w:val="2"/>
          </w:tcPr>
          <w:p w14:paraId="6D13C277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54BF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A184B2A" w14:textId="4BB96514" w:rsidR="00B23B2A" w:rsidRPr="00C54BFA" w:rsidRDefault="00302E3D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51" w:type="pct"/>
          </w:tcPr>
          <w:p w14:paraId="01084E86" w14:textId="77777777" w:rsidR="00B23B2A" w:rsidRPr="00C54BFA" w:rsidRDefault="00B23B2A" w:rsidP="0020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6B90A00" w14:textId="036C505A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151" w:type="pct"/>
          </w:tcPr>
          <w:p w14:paraId="73C178FD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604B8927" w14:textId="39AD0F05" w:rsidR="00B23B2A" w:rsidRPr="00C54BFA" w:rsidRDefault="00205C78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51" w:type="pct"/>
          </w:tcPr>
          <w:p w14:paraId="4CD99820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52ADE03C" w14:textId="672BD4D3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BFA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</w:tr>
      <w:tr w:rsidR="00B23B2A" w:rsidRPr="00C54BFA" w14:paraId="1F640C76" w14:textId="77777777" w:rsidTr="00302E3D">
        <w:tc>
          <w:tcPr>
            <w:tcW w:w="1849" w:type="pct"/>
            <w:gridSpan w:val="2"/>
          </w:tcPr>
          <w:p w14:paraId="1BCE9844" w14:textId="77777777" w:rsidR="00B23B2A" w:rsidRPr="00C54BFA" w:rsidRDefault="00B23B2A" w:rsidP="00B2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41E93" w14:textId="7E6FDD13" w:rsidR="00B23B2A" w:rsidRPr="00C54BFA" w:rsidRDefault="00302E3D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151" w:type="pct"/>
          </w:tcPr>
          <w:p w14:paraId="1C05DE3F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82BDF7E" w14:textId="2D840D26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2,210</w:t>
            </w:r>
          </w:p>
        </w:tc>
        <w:tc>
          <w:tcPr>
            <w:tcW w:w="151" w:type="pct"/>
          </w:tcPr>
          <w:p w14:paraId="3629BEFD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0BE0F" w14:textId="1BBF20B1" w:rsidR="00B23B2A" w:rsidRPr="00C54BFA" w:rsidRDefault="00205C78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830</w:t>
            </w:r>
          </w:p>
        </w:tc>
        <w:tc>
          <w:tcPr>
            <w:tcW w:w="151" w:type="pct"/>
          </w:tcPr>
          <w:p w14:paraId="1DD83099" w14:textId="77777777" w:rsidR="00B23B2A" w:rsidRPr="00C54BFA" w:rsidRDefault="00B23B2A" w:rsidP="00205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09CD2DD5" w14:textId="1DB137B0" w:rsidR="00B23B2A" w:rsidRPr="00C54BFA" w:rsidRDefault="00B23B2A" w:rsidP="00205C7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54B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1,150</w:t>
            </w:r>
          </w:p>
        </w:tc>
      </w:tr>
    </w:tbl>
    <w:p w14:paraId="2D376242" w14:textId="07DAAE1B" w:rsidR="00916727" w:rsidRPr="00E324A5" w:rsidRDefault="00916727" w:rsidP="00916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500" w:lineRule="exact"/>
        <w:ind w:left="567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3444AB">
        <w:rPr>
          <w:rFonts w:ascii="Angsana New" w:hAnsi="Angsana New"/>
          <w:b/>
          <w:bCs/>
          <w:sz w:val="30"/>
          <w:szCs w:val="30"/>
          <w:lang w:val="en-GB"/>
        </w:rPr>
        <w:t>6</w:t>
      </w:r>
      <w:r w:rsidRPr="00E324A5">
        <w:rPr>
          <w:rFonts w:ascii="Angsana New" w:hAnsi="Angsana New" w:hint="cs"/>
          <w:b/>
          <w:bCs/>
          <w:sz w:val="30"/>
          <w:szCs w:val="30"/>
          <w:cs/>
          <w:lang w:val="en-GB"/>
        </w:rPr>
        <w:t>.</w:t>
      </w:r>
      <w:r w:rsidRPr="00E324A5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Pr="00E324A5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หนังสือค้ำประกัน</w:t>
      </w:r>
    </w:p>
    <w:p w14:paraId="40C1398B" w14:textId="4B8D025C" w:rsidR="00916727" w:rsidRDefault="00916727" w:rsidP="00AD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CD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82CD7">
        <w:rPr>
          <w:rFonts w:ascii="Angsana New" w:hAnsi="Angsana New" w:hint="cs"/>
          <w:sz w:val="30"/>
          <w:szCs w:val="30"/>
          <w:cs/>
        </w:rPr>
        <w:t xml:space="preserve"> </w:t>
      </w:r>
      <w:r w:rsidRPr="00482CD7">
        <w:rPr>
          <w:rFonts w:ascii="Angsana New" w:hAnsi="Angsana New"/>
          <w:sz w:val="30"/>
          <w:szCs w:val="30"/>
        </w:rPr>
        <w:t xml:space="preserve">2563 </w:t>
      </w:r>
      <w:r w:rsidRPr="00482CD7">
        <w:rPr>
          <w:rFonts w:ascii="Angsana New" w:hAnsi="Angsana New" w:hint="cs"/>
          <w:sz w:val="30"/>
          <w:szCs w:val="30"/>
          <w:cs/>
        </w:rPr>
        <w:t>กลุ่ม</w:t>
      </w:r>
      <w:r w:rsidRPr="00482CD7">
        <w:rPr>
          <w:rFonts w:ascii="Angsana New" w:hAnsi="Angsana New"/>
          <w:sz w:val="30"/>
          <w:szCs w:val="30"/>
          <w:cs/>
        </w:rPr>
        <w:t>บริษัท</w:t>
      </w:r>
      <w:r w:rsidRPr="003E6316">
        <w:rPr>
          <w:rFonts w:ascii="Angsana New" w:hAnsi="Angsana New"/>
          <w:sz w:val="30"/>
          <w:szCs w:val="30"/>
          <w:cs/>
        </w:rPr>
        <w:t>มี</w:t>
      </w:r>
      <w:r w:rsidRPr="003E6316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3E6316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3E6316">
        <w:rPr>
          <w:rFonts w:ascii="Angsana New" w:hAnsi="Angsana New" w:hint="cs"/>
          <w:sz w:val="30"/>
          <w:szCs w:val="30"/>
          <w:cs/>
        </w:rPr>
        <w:t>อ</w:t>
      </w:r>
      <w:r w:rsidRPr="003E6316">
        <w:rPr>
          <w:rFonts w:ascii="Angsana New" w:hAnsi="Angsana New"/>
          <w:sz w:val="30"/>
          <w:szCs w:val="30"/>
          <w:cs/>
        </w:rPr>
        <w:t>ค้ำประกัน</w:t>
      </w:r>
      <w:r w:rsidRPr="003E6316">
        <w:rPr>
          <w:rFonts w:ascii="Angsana New" w:hAnsi="Angsana New" w:hint="cs"/>
          <w:sz w:val="30"/>
          <w:szCs w:val="30"/>
          <w:cs/>
        </w:rPr>
        <w:t xml:space="preserve">ผลงานตามสัญญาจำนวนเงิน </w:t>
      </w:r>
      <w:r w:rsidR="00E67939" w:rsidRPr="00E67939">
        <w:rPr>
          <w:rFonts w:ascii="Angsana New" w:hAnsi="Angsana New"/>
          <w:sz w:val="30"/>
          <w:szCs w:val="30"/>
        </w:rPr>
        <w:t>8.26</w:t>
      </w:r>
      <w:r w:rsidRPr="003E6316">
        <w:rPr>
          <w:rFonts w:ascii="Angsana New" w:hAnsi="Angsana New"/>
          <w:sz w:val="30"/>
          <w:szCs w:val="30"/>
        </w:rPr>
        <w:t xml:space="preserve"> </w:t>
      </w:r>
      <w:r w:rsidRPr="003E6316">
        <w:rPr>
          <w:rFonts w:ascii="Angsana New" w:hAnsi="Angsana New" w:hint="cs"/>
          <w:sz w:val="30"/>
          <w:szCs w:val="30"/>
          <w:cs/>
        </w:rPr>
        <w:t>ล้าน</w:t>
      </w:r>
      <w:r w:rsidRPr="00482CD7">
        <w:rPr>
          <w:rFonts w:ascii="Angsana New" w:hAnsi="Angsana New" w:hint="cs"/>
          <w:sz w:val="30"/>
          <w:szCs w:val="30"/>
          <w:cs/>
        </w:rPr>
        <w:t>บาท</w:t>
      </w:r>
      <w:r w:rsidR="007B2F16">
        <w:rPr>
          <w:rFonts w:ascii="Angsana New" w:hAnsi="Angsana New"/>
          <w:sz w:val="30"/>
          <w:szCs w:val="30"/>
        </w:rPr>
        <w:t xml:space="preserve"> </w:t>
      </w:r>
      <w:r w:rsidR="007B2F16">
        <w:rPr>
          <w:rFonts w:ascii="Angsana New" w:hAnsi="Angsana New" w:hint="cs"/>
          <w:sz w:val="30"/>
          <w:szCs w:val="30"/>
          <w:cs/>
        </w:rPr>
        <w:t xml:space="preserve">โดยค้ำประกันผลงานตามสัญญากับหน่วยงานราชการจำนวน </w:t>
      </w:r>
      <w:r w:rsidR="007B2F16">
        <w:rPr>
          <w:rFonts w:ascii="Angsana New" w:hAnsi="Angsana New"/>
          <w:sz w:val="30"/>
          <w:szCs w:val="30"/>
        </w:rPr>
        <w:t xml:space="preserve">6.19 </w:t>
      </w:r>
      <w:r w:rsidR="007B2F16">
        <w:rPr>
          <w:rFonts w:ascii="Angsana New" w:hAnsi="Angsana New" w:hint="cs"/>
          <w:sz w:val="30"/>
          <w:szCs w:val="30"/>
          <w:cs/>
        </w:rPr>
        <w:t>ล้านบาท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กลุ่มบริษัทไม่มีภาระผูกพันจากหนังสือค้ำประกัน</w:t>
      </w:r>
      <w:r>
        <w:rPr>
          <w:rFonts w:ascii="Angsana New" w:hAnsi="Angsana New" w:hint="cs"/>
          <w:i/>
          <w:iCs/>
          <w:sz w:val="30"/>
          <w:szCs w:val="30"/>
          <w:cs/>
        </w:rPr>
        <w:t>ผลงาน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ที่ออกโดยธนาคารเพื่อค้ำประกันผลงาน)</w:t>
      </w:r>
    </w:p>
    <w:p w14:paraId="4FC972D8" w14:textId="5CD7D5DF" w:rsidR="00916727" w:rsidRPr="00E324A5" w:rsidRDefault="00916727" w:rsidP="00916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3"/>
        </w:tabs>
        <w:spacing w:before="120" w:line="500" w:lineRule="exact"/>
        <w:ind w:left="567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3444AB">
        <w:rPr>
          <w:rFonts w:ascii="Angsana New" w:hAnsi="Angsana New"/>
          <w:b/>
          <w:bCs/>
          <w:sz w:val="30"/>
          <w:szCs w:val="30"/>
          <w:lang w:val="en-GB"/>
        </w:rPr>
        <w:t>6</w:t>
      </w:r>
      <w:r w:rsidRPr="00E324A5">
        <w:rPr>
          <w:rFonts w:ascii="Angsana New" w:hAnsi="Angsana New"/>
          <w:b/>
          <w:bCs/>
          <w:sz w:val="30"/>
          <w:szCs w:val="30"/>
          <w:lang w:val="en-GB"/>
        </w:rPr>
        <w:t xml:space="preserve">.3 </w:t>
      </w:r>
      <w:r w:rsidRPr="00E324A5">
        <w:rPr>
          <w:rFonts w:ascii="Angsana New" w:hAnsi="Angsana New" w:hint="cs"/>
          <w:b/>
          <w:bCs/>
          <w:sz w:val="30"/>
          <w:szCs w:val="30"/>
          <w:cs/>
          <w:lang w:val="en-GB"/>
        </w:rPr>
        <w:t>ภาระผูกพันรายจ่ายฝ่ายทุน</w:t>
      </w:r>
      <w:r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</w:p>
    <w:p w14:paraId="292E1357" w14:textId="602D8087" w:rsidR="00916727" w:rsidRPr="00422EC2" w:rsidRDefault="00916727" w:rsidP="00AD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321F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21F66">
        <w:rPr>
          <w:rFonts w:ascii="Angsana New" w:hAnsi="Angsana New"/>
          <w:sz w:val="30"/>
          <w:szCs w:val="30"/>
        </w:rPr>
        <w:t xml:space="preserve">2563 </w:t>
      </w:r>
      <w:r w:rsidRPr="00321F66">
        <w:rPr>
          <w:rFonts w:ascii="Angsana New" w:hAnsi="Angsana New" w:hint="cs"/>
          <w:sz w:val="30"/>
          <w:szCs w:val="30"/>
          <w:cs/>
        </w:rPr>
        <w:t>บริษัทย่อยม</w:t>
      </w:r>
      <w:r>
        <w:rPr>
          <w:rFonts w:ascii="Angsana New" w:hAnsi="Angsana New" w:hint="cs"/>
          <w:sz w:val="30"/>
          <w:szCs w:val="30"/>
          <w:cs/>
        </w:rPr>
        <w:t>ี</w:t>
      </w:r>
      <w:r w:rsidRPr="00321F66">
        <w:rPr>
          <w:rFonts w:ascii="Angsana New" w:hAnsi="Angsana New" w:hint="cs"/>
          <w:sz w:val="30"/>
          <w:szCs w:val="30"/>
          <w:cs/>
        </w:rPr>
        <w:t>ภาระผูกพันจากสัญญา</w:t>
      </w:r>
      <w:r>
        <w:rPr>
          <w:rFonts w:ascii="Angsana New" w:hAnsi="Angsana New" w:hint="cs"/>
          <w:sz w:val="30"/>
          <w:szCs w:val="30"/>
          <w:cs/>
        </w:rPr>
        <w:t>ก่อสร้าง</w:t>
      </w:r>
      <w:r w:rsidRPr="00321F6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B962DB">
        <w:rPr>
          <w:rFonts w:ascii="Angsana New" w:hAnsi="Angsana New"/>
          <w:sz w:val="30"/>
          <w:szCs w:val="30"/>
        </w:rPr>
        <w:t>5</w:t>
      </w:r>
      <w:r w:rsidR="00B962DB" w:rsidRPr="00B962DB">
        <w:rPr>
          <w:rFonts w:ascii="Angsana New" w:hAnsi="Angsana New"/>
          <w:sz w:val="30"/>
          <w:szCs w:val="30"/>
        </w:rPr>
        <w:t>2.00</w:t>
      </w:r>
      <w:r>
        <w:rPr>
          <w:rFonts w:ascii="Angsana New" w:hAnsi="Angsana New"/>
          <w:sz w:val="30"/>
          <w:szCs w:val="30"/>
        </w:rPr>
        <w:t xml:space="preserve"> </w:t>
      </w:r>
      <w:r w:rsidRPr="00321F66">
        <w:rPr>
          <w:rFonts w:ascii="Angsana New" w:hAnsi="Angsana New" w:hint="cs"/>
          <w:sz w:val="30"/>
          <w:szCs w:val="30"/>
          <w:cs/>
        </w:rPr>
        <w:t>ล้านบาท</w:t>
      </w:r>
    </w:p>
    <w:p w14:paraId="48EAD3A8" w14:textId="77777777" w:rsidR="006131DF" w:rsidRPr="00E324A5" w:rsidRDefault="006131DF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D746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73C6B4FC" w14:textId="72C11D38" w:rsidR="006131DF" w:rsidRPr="00302E3D" w:rsidRDefault="006131DF" w:rsidP="0030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2E3D">
        <w:rPr>
          <w:rFonts w:ascii="Angsana New" w:hAnsi="Angsana New" w:hint="cs"/>
          <w:sz w:val="30"/>
          <w:szCs w:val="30"/>
          <w:cs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Pr="00302E3D">
        <w:rPr>
          <w:rFonts w:ascii="Angsana New" w:hAnsi="Angsana New"/>
          <w:sz w:val="30"/>
          <w:szCs w:val="30"/>
        </w:rPr>
        <w:t xml:space="preserve">4.3 </w:t>
      </w:r>
      <w:r w:rsidRPr="00302E3D">
        <w:rPr>
          <w:rFonts w:ascii="Angsana New" w:hAnsi="Angsana New" w:hint="cs"/>
          <w:sz w:val="30"/>
          <w:szCs w:val="30"/>
          <w:cs/>
        </w:rPr>
        <w:t>ล้านบาท ปัจจุบันคดีความดังกล่าวศาล</w:t>
      </w:r>
      <w:r w:rsidR="00CF21F9">
        <w:rPr>
          <w:rFonts w:ascii="Angsana New" w:hAnsi="Angsana New" w:hint="cs"/>
          <w:sz w:val="30"/>
          <w:szCs w:val="30"/>
          <w:cs/>
        </w:rPr>
        <w:t>ชั้นต้น</w:t>
      </w:r>
      <w:r w:rsidRPr="00302E3D">
        <w:rPr>
          <w:rFonts w:ascii="Angsana New" w:hAnsi="Angsana New" w:hint="cs"/>
          <w:sz w:val="30"/>
          <w:szCs w:val="30"/>
          <w:cs/>
        </w:rPr>
        <w:t>พิพากษายกฟ้อง</w:t>
      </w:r>
    </w:p>
    <w:p w14:paraId="291A2966" w14:textId="77777777" w:rsidR="006131DF" w:rsidRPr="00302E3D" w:rsidRDefault="006131DF" w:rsidP="00302E3D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02E3D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6066A7BE" w14:textId="107D638D" w:rsidR="00D177C5" w:rsidRDefault="006131DF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02E3D">
        <w:rPr>
          <w:rFonts w:ascii="Angsana New" w:hAnsi="Angsana New" w:hint="cs"/>
          <w:spacing w:val="-2"/>
          <w:sz w:val="30"/>
          <w:szCs w:val="30"/>
          <w:cs/>
        </w:rPr>
        <w:t>บริษัทได้จัดประเภทรายการบัญชีบางรายการในงบแสดงฐานะการเงินสำหรับปีสิ้นสุดวันที่</w:t>
      </w:r>
      <w:r w:rsidRPr="00302E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2E3D">
        <w:rPr>
          <w:rFonts w:ascii="Angsana New" w:hAnsi="Angsana New"/>
          <w:spacing w:val="-2"/>
          <w:sz w:val="30"/>
          <w:szCs w:val="30"/>
        </w:rPr>
        <w:t>31</w:t>
      </w:r>
      <w:r w:rsidRPr="00302E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2E3D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302E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2E3D">
        <w:rPr>
          <w:rFonts w:ascii="Angsana New" w:hAnsi="Angsana New"/>
          <w:spacing w:val="-2"/>
          <w:sz w:val="30"/>
          <w:szCs w:val="30"/>
        </w:rPr>
        <w:t>2562</w:t>
      </w:r>
      <w:r w:rsidRPr="00302E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2E3D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302E3D">
        <w:rPr>
          <w:rFonts w:ascii="Angsana New" w:hAnsi="Angsana New"/>
          <w:spacing w:val="-2"/>
          <w:sz w:val="30"/>
          <w:szCs w:val="30"/>
          <w:shd w:val="clear" w:color="auto" w:fill="FFFF00"/>
          <w:cs/>
        </w:rPr>
        <w:t xml:space="preserve"> </w:t>
      </w:r>
      <w:r w:rsidRPr="00302E3D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เพื่อให้สอดคล้องกับการจัดประเภทรายการบัญชีในงวดปัจจุบัน</w:t>
      </w:r>
    </w:p>
    <w:p w14:paraId="3560D8BD" w14:textId="77777777" w:rsidR="00BB5DC6" w:rsidRDefault="00BB5DC6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A09C65" w14:textId="77777777" w:rsidR="00BB5DC6" w:rsidRDefault="00BB5DC6" w:rsidP="00BB5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067C17" w14:textId="77777777" w:rsidR="006131DF" w:rsidRPr="00C34E45" w:rsidRDefault="006131DF" w:rsidP="00D829B4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การบริหารจ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ั</w:t>
      </w: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ดการทุน</w:t>
      </w:r>
    </w:p>
    <w:p w14:paraId="0CD350B5" w14:textId="77777777" w:rsidR="006131DF" w:rsidRPr="00A122DF" w:rsidRDefault="006131DF" w:rsidP="00AE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122DF">
        <w:rPr>
          <w:rFonts w:ascii="Angsana New" w:hAnsi="Angsana New" w:hint="cs"/>
          <w:spacing w:val="-2"/>
          <w:sz w:val="30"/>
          <w:szCs w:val="30"/>
          <w:cs/>
        </w:rPr>
        <w:t>วัตถุประสงค์ของบริษัทในการบริหารทางการเงินคือ การดำรงไว้ซึ่งความสามารถในการดำเนินงานต่อเนื่อง และการดำรงไว้ซึ่งโครงสร้างของทุนที่เหมาะสม</w:t>
      </w:r>
    </w:p>
    <w:p w14:paraId="21CBD4C5" w14:textId="50432229" w:rsidR="006131DF" w:rsidRPr="00A122DF" w:rsidRDefault="006131DF" w:rsidP="00AE0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firstLine="121"/>
        <w:jc w:val="thaiDistribute"/>
        <w:rPr>
          <w:rFonts w:ascii="Angsana New" w:hAnsi="Angsana New"/>
          <w:spacing w:val="-2"/>
          <w:sz w:val="30"/>
          <w:szCs w:val="30"/>
        </w:rPr>
      </w:pPr>
      <w:r w:rsidRPr="00A122DF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A122DF">
        <w:rPr>
          <w:rFonts w:ascii="Angsana New" w:hAnsi="Angsana New"/>
          <w:spacing w:val="-2"/>
          <w:sz w:val="30"/>
          <w:szCs w:val="30"/>
        </w:rPr>
        <w:t xml:space="preserve">31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A122DF">
        <w:rPr>
          <w:rFonts w:ascii="Angsana New" w:hAnsi="Angsana New"/>
          <w:spacing w:val="-2"/>
          <w:sz w:val="30"/>
          <w:szCs w:val="30"/>
        </w:rPr>
        <w:t xml:space="preserve">2563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งบการเงินเฉพาะกิจการแสดงอัตราส่วนหนี้สินต่อทุนเป็น</w:t>
      </w:r>
      <w:r w:rsidRPr="00A122DF">
        <w:rPr>
          <w:rFonts w:ascii="Angsana New" w:hAnsi="Angsana New"/>
          <w:spacing w:val="-2"/>
          <w:sz w:val="30"/>
          <w:szCs w:val="30"/>
        </w:rPr>
        <w:t xml:space="preserve"> 0.</w:t>
      </w:r>
      <w:r w:rsidR="009D5DF8" w:rsidRPr="00A122DF">
        <w:rPr>
          <w:rFonts w:ascii="Angsana New" w:hAnsi="Angsana New"/>
          <w:spacing w:val="-2"/>
          <w:sz w:val="30"/>
          <w:szCs w:val="30"/>
        </w:rPr>
        <w:t>2</w:t>
      </w:r>
      <w:r w:rsidR="00123ACC" w:rsidRPr="00A122DF">
        <w:rPr>
          <w:rFonts w:ascii="Angsana New" w:hAnsi="Angsana New"/>
          <w:spacing w:val="-2"/>
          <w:sz w:val="30"/>
          <w:szCs w:val="30"/>
        </w:rPr>
        <w:t>8</w:t>
      </w:r>
      <w:r w:rsidRPr="00A122DF">
        <w:rPr>
          <w:rFonts w:ascii="Angsana New" w:hAnsi="Angsana New"/>
          <w:spacing w:val="-2"/>
          <w:sz w:val="30"/>
          <w:szCs w:val="30"/>
        </w:rPr>
        <w:t xml:space="preserve"> : 1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A424379" w14:textId="3C163553" w:rsidR="00976047" w:rsidRDefault="00976047" w:rsidP="00976047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7604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FDC49D3" w14:textId="6D51F771" w:rsidR="00976047" w:rsidRPr="00A122DF" w:rsidRDefault="00976047" w:rsidP="00A1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122DF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/>
          <w:spacing w:val="-2"/>
          <w:sz w:val="30"/>
          <w:szCs w:val="30"/>
        </w:rPr>
        <w:t>22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กุมภาพันธ์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/>
          <w:spacing w:val="-2"/>
          <w:sz w:val="30"/>
          <w:szCs w:val="30"/>
        </w:rPr>
        <w:t>2564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บริษัทย่อยแห่งหนึ่งได้เข้าทำสัญญากู้ยืมเงินกับบริษัทที่ไม่เกี่ยวข้องกันแห่งหนึ่ง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/>
          <w:spacing w:val="-2"/>
          <w:sz w:val="30"/>
          <w:szCs w:val="30"/>
        </w:rPr>
        <w:t>33.60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อัตราดอกเบี้ยร้อยละ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/>
          <w:spacing w:val="-2"/>
          <w:sz w:val="30"/>
          <w:szCs w:val="30"/>
        </w:rPr>
        <w:t>7.5</w:t>
      </w:r>
      <w:r w:rsidR="00C82FE2">
        <w:rPr>
          <w:rFonts w:ascii="Angsana New" w:hAnsi="Angsana New"/>
          <w:spacing w:val="-2"/>
          <w:sz w:val="30"/>
          <w:szCs w:val="30"/>
        </w:rPr>
        <w:t>0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โดยบริษัทย่อยนำเครื่องจักรของโครงการน้ำประปา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A122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122DF">
        <w:rPr>
          <w:rFonts w:ascii="Angsana New" w:hAnsi="Angsana New" w:hint="cs"/>
          <w:spacing w:val="-2"/>
          <w:sz w:val="30"/>
          <w:szCs w:val="30"/>
          <w:cs/>
        </w:rPr>
        <w:t>สถานีพานทองและสถานีหนองกะขะเข้าค้ำประกันเงินกู้ดังกล่าว</w:t>
      </w:r>
    </w:p>
    <w:p w14:paraId="23AE5911" w14:textId="2F470525" w:rsidR="006131DF" w:rsidRPr="00976047" w:rsidRDefault="006131DF" w:rsidP="00976047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hanging="72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76047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916727" w:rsidRPr="00976047">
        <w:rPr>
          <w:rFonts w:ascii="Angsana New" w:hAnsi="Angsana New" w:hint="cs"/>
          <w:b/>
          <w:bCs/>
          <w:sz w:val="30"/>
          <w:szCs w:val="30"/>
          <w:cs/>
          <w:lang w:val="th-TH"/>
        </w:rPr>
        <w:t>งบการเงิน</w:t>
      </w:r>
    </w:p>
    <w:p w14:paraId="729BB04C" w14:textId="0677FDA1" w:rsidR="006131DF" w:rsidRPr="006131DF" w:rsidRDefault="00916727" w:rsidP="00A1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6131DF" w:rsidRPr="002114E8">
        <w:rPr>
          <w:rFonts w:ascii="Angsana New" w:hAnsi="Angsana New" w:hint="cs"/>
          <w:sz w:val="30"/>
          <w:szCs w:val="30"/>
          <w:cs/>
        </w:rPr>
        <w:t>การเงินนี้ได้รับการอนุมัติให้ออกงบการเงินโดยคณะกรรมการของ</w:t>
      </w:r>
      <w:r w:rsidR="006131DF" w:rsidRPr="001D3260">
        <w:rPr>
          <w:rFonts w:ascii="Angsana New" w:hAnsi="Angsana New" w:hint="cs"/>
          <w:sz w:val="30"/>
          <w:szCs w:val="30"/>
          <w:cs/>
        </w:rPr>
        <w:t>บริษัท</w:t>
      </w:r>
      <w:r w:rsidR="006131DF" w:rsidRPr="001D3260">
        <w:rPr>
          <w:rFonts w:ascii="Angsana New" w:hAnsi="Angsana New"/>
          <w:sz w:val="30"/>
          <w:szCs w:val="30"/>
          <w:cs/>
        </w:rPr>
        <w:t xml:space="preserve"> </w:t>
      </w:r>
      <w:r w:rsidR="006131DF" w:rsidRPr="001D3260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131DF" w:rsidRPr="001D3260">
        <w:rPr>
          <w:rFonts w:ascii="Angsana New" w:hAnsi="Angsana New"/>
          <w:sz w:val="30"/>
          <w:szCs w:val="30"/>
          <w:cs/>
        </w:rPr>
        <w:t xml:space="preserve"> </w:t>
      </w:r>
      <w:r w:rsidR="00285262" w:rsidRPr="00285262">
        <w:rPr>
          <w:rFonts w:ascii="Angsana New" w:hAnsi="Angsana New"/>
          <w:sz w:val="30"/>
          <w:szCs w:val="30"/>
        </w:rPr>
        <w:t xml:space="preserve">26 </w:t>
      </w:r>
      <w:r w:rsidR="006131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131DF">
        <w:rPr>
          <w:rFonts w:ascii="Angsana New" w:hAnsi="Angsana New"/>
          <w:sz w:val="30"/>
          <w:szCs w:val="30"/>
        </w:rPr>
        <w:t>2564</w:t>
      </w:r>
    </w:p>
    <w:p w14:paraId="3B34F724" w14:textId="77777777" w:rsidR="006131DF" w:rsidRPr="00A122DF" w:rsidRDefault="006131DF" w:rsidP="00A12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98E46EE" w14:textId="77777777" w:rsidR="006131DF" w:rsidRPr="006131DF" w:rsidRDefault="006131DF" w:rsidP="0061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sectPr w:rsidR="006131DF" w:rsidRPr="006131DF" w:rsidSect="0087616B">
      <w:headerReference w:type="default" r:id="rId25"/>
      <w:pgSz w:w="11909" w:h="16834" w:code="9"/>
      <w:pgMar w:top="691" w:right="1152" w:bottom="576" w:left="1152" w:header="737" w:footer="56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D362D" w14:textId="77777777" w:rsidR="005F5023" w:rsidRDefault="005F5023" w:rsidP="004956B4">
      <w:r>
        <w:separator/>
      </w:r>
    </w:p>
  </w:endnote>
  <w:endnote w:type="continuationSeparator" w:id="0">
    <w:p w14:paraId="3B813D81" w14:textId="77777777" w:rsidR="005F5023" w:rsidRDefault="005F502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9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687642B" w14:textId="1B4DF29E" w:rsidR="00AA072B" w:rsidRPr="00100F00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00F00">
          <w:rPr>
            <w:rFonts w:ascii="Angsana New" w:hAnsi="Angsana New"/>
            <w:sz w:val="28"/>
            <w:szCs w:val="28"/>
          </w:rPr>
          <w:fldChar w:fldCharType="begin"/>
        </w:r>
        <w:r w:rsidRPr="00100F00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00F00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45</w:t>
        </w:r>
        <w:r w:rsidRPr="00100F00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30008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09C7A8" w14:textId="44E7EB0A" w:rsidR="00AA072B" w:rsidRPr="00596DDD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49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0170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AB6D42F" w14:textId="3723D5BB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59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CB2E7" w14:textId="423CEC01" w:rsidR="00AA072B" w:rsidRPr="00F93BE9" w:rsidRDefault="00AA072B" w:rsidP="009E65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17F9B">
      <w:rPr>
        <w:rFonts w:ascii="Angsana New" w:hAnsi="Angsana New"/>
        <w:noProof/>
        <w:sz w:val="30"/>
        <w:szCs w:val="30"/>
        <w:lang w:val="fr-FR"/>
      </w:rPr>
      <w:t>FS_UREKA_YE'63_T3 26.2.2564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0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03481C37" w14:textId="77777777" w:rsidR="00AA072B" w:rsidRPr="00F93BE9" w:rsidRDefault="00AA072B" w:rsidP="009E657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191020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BBB103A" w14:textId="26A41D82" w:rsidR="00AA072B" w:rsidRPr="00C51247" w:rsidRDefault="00AA072B">
        <w:pPr>
          <w:pStyle w:val="Footer"/>
          <w:jc w:val="right"/>
          <w:rPr>
            <w:rFonts w:ascii="Angsana New" w:hAnsi="Angsana New"/>
            <w:noProof/>
            <w:sz w:val="28"/>
            <w:szCs w:val="28"/>
          </w:rPr>
        </w:pPr>
        <w:r w:rsidRPr="00C51247">
          <w:rPr>
            <w:rFonts w:ascii="Angsana New" w:hAnsi="Angsana New"/>
            <w:noProof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noProof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74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6C0037B" w14:textId="77777777" w:rsidR="00AA072B" w:rsidRDefault="00AA072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0309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C393AA7" w14:textId="77777777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78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89974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2988A33E" w14:textId="53D23F54" w:rsidR="00AA072B" w:rsidRPr="00C51247" w:rsidRDefault="00AA072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C51247">
          <w:rPr>
            <w:rFonts w:ascii="Angsana New" w:hAnsi="Angsana New"/>
            <w:sz w:val="28"/>
            <w:szCs w:val="28"/>
          </w:rPr>
          <w:fldChar w:fldCharType="begin"/>
        </w:r>
        <w:r w:rsidRPr="00C51247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51247">
          <w:rPr>
            <w:rFonts w:ascii="Angsana New" w:hAnsi="Angsana New"/>
            <w:sz w:val="28"/>
            <w:szCs w:val="28"/>
          </w:rPr>
          <w:fldChar w:fldCharType="separate"/>
        </w:r>
        <w:r w:rsidR="00B17F9B">
          <w:rPr>
            <w:rFonts w:ascii="Angsana New" w:hAnsi="Angsana New"/>
            <w:noProof/>
            <w:sz w:val="28"/>
            <w:szCs w:val="28"/>
          </w:rPr>
          <w:t>102</w:t>
        </w:r>
        <w:r w:rsidRPr="00C51247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114A3" w14:textId="77777777" w:rsidR="005F5023" w:rsidRDefault="005F5023" w:rsidP="004956B4">
      <w:r>
        <w:separator/>
      </w:r>
    </w:p>
  </w:footnote>
  <w:footnote w:type="continuationSeparator" w:id="0">
    <w:p w14:paraId="6A18994A" w14:textId="77777777" w:rsidR="005F5023" w:rsidRDefault="005F502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067DA" w14:textId="77777777" w:rsidR="00AA072B" w:rsidRPr="00164FBD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DFCF128" w14:textId="77777777" w:rsidR="00AA072B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87ADD60" w14:textId="60B8BFEA" w:rsidR="00AA072B" w:rsidRPr="005E2F21" w:rsidRDefault="00AA072B" w:rsidP="00E30E6A">
    <w:pPr>
      <w:pStyle w:val="acctmainheading"/>
      <w:spacing w:after="0" w:line="48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F23F22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63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DA2AE" w14:textId="77777777" w:rsidR="00AA072B" w:rsidRPr="001875B2" w:rsidRDefault="00AA072B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F86F368" w14:textId="77777777" w:rsidR="00AA072B" w:rsidRDefault="00AA072B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734C2EA" w14:textId="0E216FAB" w:rsidR="00AA072B" w:rsidRDefault="00AA072B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14:paraId="0E262E3A" w14:textId="77777777" w:rsidR="00AA072B" w:rsidRPr="00665F22" w:rsidRDefault="00AA072B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BDAEA" w14:textId="77777777" w:rsidR="00AA072B" w:rsidRPr="001875B2" w:rsidRDefault="00AA072B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C8A1EB8" w14:textId="77777777" w:rsidR="00AA072B" w:rsidRDefault="00AA072B" w:rsidP="001B77C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9C95F46" w14:textId="3B24AE20" w:rsidR="00AA072B" w:rsidRPr="00960CCC" w:rsidRDefault="00AA072B" w:rsidP="001B77C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960CCC">
      <w:rPr>
        <w:rFonts w:ascii="Angsana New" w:hAnsi="Angsana New"/>
        <w:sz w:val="32"/>
        <w:szCs w:val="32"/>
        <w:lang w:val="en-US" w:bidi="th-TH"/>
      </w:rPr>
      <w:t>25</w:t>
    </w:r>
    <w:r w:rsidRPr="00491F68">
      <w:rPr>
        <w:rFonts w:ascii="Angsana New" w:hAnsi="Angsana New" w:hint="cs"/>
        <w:sz w:val="32"/>
        <w:szCs w:val="32"/>
        <w:lang w:val="en-US" w:bidi="th-TH"/>
      </w:rPr>
      <w:t>63</w:t>
    </w:r>
  </w:p>
  <w:p w14:paraId="0D58BF99" w14:textId="77777777" w:rsidR="00AA072B" w:rsidRPr="001875B2" w:rsidRDefault="00AA072B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409E6" w14:textId="77777777" w:rsidR="00AA072B" w:rsidRPr="004A6A7D" w:rsidRDefault="00AA072B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774C8934" w14:textId="77777777" w:rsidR="00AA072B" w:rsidRPr="004A6A7D" w:rsidRDefault="00AA072B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4E388920" w14:textId="399B3F12" w:rsidR="00AA072B" w:rsidRPr="004A6A7D" w:rsidRDefault="00AA072B" w:rsidP="004A6A7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F55CAC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69F16691" w14:textId="77777777" w:rsidR="00AA072B" w:rsidRPr="004A6A7D" w:rsidRDefault="00AA072B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D1E07" w14:textId="77777777" w:rsidR="00AA072B" w:rsidRDefault="00AA072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CEF0" w14:textId="6878E1D6" w:rsidR="00AA072B" w:rsidRPr="00147FE1" w:rsidRDefault="00AA072B" w:rsidP="00493661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บริษัท ยูเรกา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</w:p>
  <w:p w14:paraId="62D7DA26" w14:textId="77777777" w:rsidR="00AA072B" w:rsidRDefault="00AA072B" w:rsidP="00493661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หมายเหตุประกอบงบการเงิน</w:t>
    </w:r>
  </w:p>
  <w:p w14:paraId="55C589CE" w14:textId="1244F128" w:rsidR="00AA072B" w:rsidRPr="00A810EB" w:rsidRDefault="00AA072B" w:rsidP="008944A4">
    <w:pPr>
      <w:pStyle w:val="acctmainheading"/>
      <w:spacing w:after="0" w:line="240" w:lineRule="auto"/>
      <w:ind w:right="-490"/>
      <w:jc w:val="both"/>
      <w:rPr>
        <w:rFonts w:ascii="Angsana New" w:hAnsi="Angsana New"/>
        <w:sz w:val="30"/>
        <w:szCs w:val="30"/>
        <w:lang w:val="en-US" w:bidi="th-TH"/>
      </w:rPr>
    </w:pP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สำหรับปี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สิ้นสุดวันที่ </w:t>
    </w:r>
    <w:r>
      <w:rPr>
        <w:rFonts w:ascii="Angsana New" w:hAnsi="Angsana New"/>
        <w:sz w:val="30"/>
        <w:szCs w:val="30"/>
        <w:lang w:val="en-US" w:bidi="th-TH"/>
      </w:rPr>
      <w:t xml:space="preserve">31 </w:t>
    </w:r>
    <w:r w:rsidRPr="00A810EB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ธันวาคม</w:t>
    </w:r>
    <w:r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>2563</w:t>
    </w:r>
  </w:p>
  <w:p w14:paraId="16447BA8" w14:textId="77777777" w:rsidR="00AA072B" w:rsidRPr="00E73CC4" w:rsidRDefault="00AA072B" w:rsidP="00493661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4BB0" w14:textId="77777777" w:rsidR="00AA072B" w:rsidRDefault="00AA072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67CFF" w14:textId="31DB14C0" w:rsidR="00AA072B" w:rsidRPr="00164FBD" w:rsidRDefault="00AA072B" w:rsidP="00DA22E7">
    <w:pPr>
      <w:pStyle w:val="acctmainheading"/>
      <w:tabs>
        <w:tab w:val="center" w:pos="4882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 w:val="32"/>
        <w:szCs w:val="32"/>
        <w:cs/>
        <w:lang w:bidi="th-TH"/>
      </w:rPr>
      <w:tab/>
    </w:r>
  </w:p>
  <w:p w14:paraId="2BA5FD75" w14:textId="77777777" w:rsidR="00AA072B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9F93B89" w14:textId="7007248D" w:rsidR="00AA072B" w:rsidRPr="00F23F22" w:rsidRDefault="00AA072B" w:rsidP="00164FBD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14:paraId="096DBBEF" w14:textId="77777777" w:rsidR="00AA072B" w:rsidRPr="00164FBD" w:rsidRDefault="00AA072B" w:rsidP="00015EFC">
    <w:pPr>
      <w:pStyle w:val="acctmainheading"/>
      <w:tabs>
        <w:tab w:val="left" w:pos="2076"/>
      </w:tabs>
      <w:spacing w:after="0" w:line="240" w:lineRule="auto"/>
      <w:rPr>
        <w:rFonts w:ascii="Angsana New" w:hAnsi="Angsana New"/>
        <w:sz w:val="32"/>
        <w:szCs w:val="32"/>
        <w:cs/>
        <w:lang w:bidi="th-TH"/>
      </w:rPr>
    </w:pPr>
    <w:r>
      <w:rPr>
        <w:rFonts w:ascii="Angsana New" w:hAnsi="Angsana New"/>
        <w:sz w:val="32"/>
        <w:szCs w:val="32"/>
        <w:lang w:bidi="th-TH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CEF60" w14:textId="77777777" w:rsidR="00AA072B" w:rsidRPr="001875B2" w:rsidRDefault="00AA072B" w:rsidP="001B77C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4CD7F079" w14:textId="39CDA800" w:rsidR="00AA072B" w:rsidRDefault="00AA072B" w:rsidP="000956FA">
    <w:pPr>
      <w:pStyle w:val="acctmainheading"/>
      <w:tabs>
        <w:tab w:val="left" w:pos="328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  <w:r>
      <w:rPr>
        <w:rFonts w:ascii="Angsana New" w:hAnsi="Angsana New"/>
        <w:b w:val="0"/>
        <w:bCs/>
        <w:sz w:val="32"/>
        <w:szCs w:val="32"/>
        <w:cs/>
        <w:lang w:bidi="th-TH"/>
      </w:rPr>
      <w:tab/>
    </w:r>
  </w:p>
  <w:p w14:paraId="13311E16" w14:textId="3C01937C" w:rsidR="00AA072B" w:rsidRPr="00960CCC" w:rsidRDefault="00AA072B" w:rsidP="001B77CB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14:paraId="5E5BFA72" w14:textId="77777777" w:rsidR="00AA072B" w:rsidRPr="001875B2" w:rsidRDefault="00AA072B" w:rsidP="001B77CB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B9A28" w14:textId="77777777" w:rsidR="00AA072B" w:rsidRPr="001875B2" w:rsidRDefault="00AA072B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BA5D6A8" w14:textId="77777777" w:rsidR="00AA072B" w:rsidRDefault="00AA072B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428DAFA" w14:textId="74E25256" w:rsidR="00AA072B" w:rsidRDefault="00AA072B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14:paraId="2E656A89" w14:textId="77777777" w:rsidR="00AA072B" w:rsidRPr="00665F22" w:rsidRDefault="00AA072B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F5997" w14:textId="77777777" w:rsidR="00AA072B" w:rsidRPr="001875B2" w:rsidRDefault="00AA072B" w:rsidP="00BD42EB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ยูเรกา ดีไซน์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95CAAC1" w14:textId="77777777" w:rsidR="00AA072B" w:rsidRDefault="00AA072B" w:rsidP="00BD42EB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30F9118" w14:textId="0BFE5A5A" w:rsidR="00AA072B" w:rsidRDefault="00AA072B" w:rsidP="00665F22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 w:rsidRPr="00960CCC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960CC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sz w:val="32"/>
        <w:szCs w:val="32"/>
        <w:lang w:val="en-US" w:bidi="th-TH"/>
      </w:rPr>
      <w:t>2563</w:t>
    </w:r>
  </w:p>
  <w:p w14:paraId="273E1D89" w14:textId="77777777" w:rsidR="00AA072B" w:rsidRPr="00665F22" w:rsidRDefault="00AA072B" w:rsidP="00665F2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BE6D68"/>
    <w:multiLevelType w:val="multilevel"/>
    <w:tmpl w:val="06B6B9D0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 w:val="30"/>
        <w:szCs w:val="28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hint="default"/>
      </w:rPr>
    </w:lvl>
  </w:abstractNum>
  <w:abstractNum w:abstractNumId="2">
    <w:nsid w:val="08304366"/>
    <w:multiLevelType w:val="multilevel"/>
    <w:tmpl w:val="B5EA56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9F4F5E"/>
    <w:multiLevelType w:val="hybridMultilevel"/>
    <w:tmpl w:val="343EA862"/>
    <w:lvl w:ilvl="0" w:tplc="2B245500">
      <w:start w:val="1"/>
      <w:numFmt w:val="bullet"/>
      <w:lvlText w:val="•"/>
      <w:lvlJc w:val="left"/>
      <w:pPr>
        <w:ind w:left="1713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0F904B62"/>
    <w:multiLevelType w:val="multilevel"/>
    <w:tmpl w:val="BF14D6B4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19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3B12CCD"/>
    <w:multiLevelType w:val="hybridMultilevel"/>
    <w:tmpl w:val="D54431B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>
    <w:nsid w:val="15E06A52"/>
    <w:multiLevelType w:val="multilevel"/>
    <w:tmpl w:val="490E21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412CB5"/>
    <w:multiLevelType w:val="hybridMultilevel"/>
    <w:tmpl w:val="22428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33847"/>
    <w:multiLevelType w:val="hybridMultilevel"/>
    <w:tmpl w:val="45367C86"/>
    <w:lvl w:ilvl="0" w:tplc="73ECA1D0">
      <w:start w:val="1"/>
      <w:numFmt w:val="decimal"/>
      <w:lvlText w:val="14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E0DDA"/>
    <w:multiLevelType w:val="hybridMultilevel"/>
    <w:tmpl w:val="EA8450FA"/>
    <w:lvl w:ilvl="0" w:tplc="DCC0302E">
      <w:start w:val="1"/>
      <w:numFmt w:val="decimal"/>
      <w:lvlText w:val="11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37D55"/>
    <w:multiLevelType w:val="hybridMultilevel"/>
    <w:tmpl w:val="C90C6EA8"/>
    <w:lvl w:ilvl="0" w:tplc="ABA6756C">
      <w:start w:val="1"/>
      <w:numFmt w:val="thaiLetters"/>
      <w:lvlText w:val="%1."/>
      <w:lvlJc w:val="left"/>
      <w:pPr>
        <w:ind w:left="1713" w:hanging="360"/>
      </w:pPr>
      <w:rPr>
        <w:rFonts w:eastAsia="Arial Unicode MS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5E06461E"/>
    <w:multiLevelType w:val="hybridMultilevel"/>
    <w:tmpl w:val="67EE82A2"/>
    <w:lvl w:ilvl="0" w:tplc="8B42D29C">
      <w:start w:val="49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60A5714C"/>
    <w:multiLevelType w:val="hybridMultilevel"/>
    <w:tmpl w:val="974E1CF6"/>
    <w:lvl w:ilvl="0" w:tplc="A09C0904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34052A3"/>
    <w:multiLevelType w:val="hybridMultilevel"/>
    <w:tmpl w:val="4BA4552C"/>
    <w:lvl w:ilvl="0" w:tplc="074EB71A">
      <w:start w:val="1"/>
      <w:numFmt w:val="thaiLetters"/>
      <w:lvlText w:val="%1)"/>
      <w:lvlJc w:val="left"/>
      <w:pPr>
        <w:ind w:left="1353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949613B"/>
    <w:multiLevelType w:val="hybridMultilevel"/>
    <w:tmpl w:val="8DBE14B0"/>
    <w:lvl w:ilvl="0" w:tplc="15F01D12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74AA5BF5"/>
    <w:multiLevelType w:val="hybridMultilevel"/>
    <w:tmpl w:val="105A8EE2"/>
    <w:lvl w:ilvl="0" w:tplc="7A8A6CAA">
      <w:start w:val="1"/>
      <w:numFmt w:val="decimal"/>
      <w:lvlText w:val="9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78B7491F"/>
    <w:multiLevelType w:val="hybridMultilevel"/>
    <w:tmpl w:val="A6744394"/>
    <w:lvl w:ilvl="0" w:tplc="D01098D8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7B1818A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9"/>
  </w:num>
  <w:num w:numId="5">
    <w:abstractNumId w:val="5"/>
  </w:num>
  <w:num w:numId="6">
    <w:abstractNumId w:val="20"/>
  </w:num>
  <w:num w:numId="7">
    <w:abstractNumId w:val="1"/>
  </w:num>
  <w:num w:numId="8">
    <w:abstractNumId w:val="4"/>
  </w:num>
  <w:num w:numId="9">
    <w:abstractNumId w:val="7"/>
  </w:num>
  <w:num w:numId="10">
    <w:abstractNumId w:val="16"/>
  </w:num>
  <w:num w:numId="11">
    <w:abstractNumId w:val="17"/>
  </w:num>
  <w:num w:numId="12">
    <w:abstractNumId w:val="9"/>
  </w:num>
  <w:num w:numId="13">
    <w:abstractNumId w:val="8"/>
  </w:num>
  <w:num w:numId="14">
    <w:abstractNumId w:val="3"/>
  </w:num>
  <w:num w:numId="15">
    <w:abstractNumId w:val="2"/>
  </w:num>
  <w:num w:numId="16">
    <w:abstractNumId w:val="6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6A"/>
    <w:rsid w:val="000002FD"/>
    <w:rsid w:val="00000348"/>
    <w:rsid w:val="00000971"/>
    <w:rsid w:val="0000097F"/>
    <w:rsid w:val="00000E21"/>
    <w:rsid w:val="00001012"/>
    <w:rsid w:val="0000110B"/>
    <w:rsid w:val="00001234"/>
    <w:rsid w:val="000014B7"/>
    <w:rsid w:val="000019C7"/>
    <w:rsid w:val="00001FD1"/>
    <w:rsid w:val="00002354"/>
    <w:rsid w:val="0000239B"/>
    <w:rsid w:val="00002409"/>
    <w:rsid w:val="00002B78"/>
    <w:rsid w:val="000031BB"/>
    <w:rsid w:val="00003398"/>
    <w:rsid w:val="0000361F"/>
    <w:rsid w:val="000036B6"/>
    <w:rsid w:val="00003A0A"/>
    <w:rsid w:val="00003AD8"/>
    <w:rsid w:val="000042DC"/>
    <w:rsid w:val="00004303"/>
    <w:rsid w:val="00004339"/>
    <w:rsid w:val="00004D39"/>
    <w:rsid w:val="0000525A"/>
    <w:rsid w:val="0000533F"/>
    <w:rsid w:val="000053FB"/>
    <w:rsid w:val="00005669"/>
    <w:rsid w:val="000060D7"/>
    <w:rsid w:val="000062F7"/>
    <w:rsid w:val="00006E4E"/>
    <w:rsid w:val="00007E75"/>
    <w:rsid w:val="00007EA4"/>
    <w:rsid w:val="00010047"/>
    <w:rsid w:val="000103BE"/>
    <w:rsid w:val="00011156"/>
    <w:rsid w:val="000112D0"/>
    <w:rsid w:val="00011AD5"/>
    <w:rsid w:val="00011CED"/>
    <w:rsid w:val="00011E5F"/>
    <w:rsid w:val="00012491"/>
    <w:rsid w:val="00012AC9"/>
    <w:rsid w:val="00012CDF"/>
    <w:rsid w:val="00013002"/>
    <w:rsid w:val="000132B5"/>
    <w:rsid w:val="0001380D"/>
    <w:rsid w:val="0001386E"/>
    <w:rsid w:val="00013D57"/>
    <w:rsid w:val="00013E71"/>
    <w:rsid w:val="00014028"/>
    <w:rsid w:val="00014705"/>
    <w:rsid w:val="0001478F"/>
    <w:rsid w:val="0001495F"/>
    <w:rsid w:val="000149C1"/>
    <w:rsid w:val="000149CF"/>
    <w:rsid w:val="000149F6"/>
    <w:rsid w:val="00014EFE"/>
    <w:rsid w:val="00014F29"/>
    <w:rsid w:val="000151E7"/>
    <w:rsid w:val="00015228"/>
    <w:rsid w:val="00015747"/>
    <w:rsid w:val="00015788"/>
    <w:rsid w:val="00015D25"/>
    <w:rsid w:val="00015E98"/>
    <w:rsid w:val="00015EFC"/>
    <w:rsid w:val="000167D2"/>
    <w:rsid w:val="00016852"/>
    <w:rsid w:val="00016E5B"/>
    <w:rsid w:val="00016F41"/>
    <w:rsid w:val="000171EA"/>
    <w:rsid w:val="00017429"/>
    <w:rsid w:val="000174DE"/>
    <w:rsid w:val="00017704"/>
    <w:rsid w:val="00017C8F"/>
    <w:rsid w:val="000202BE"/>
    <w:rsid w:val="0002045C"/>
    <w:rsid w:val="0002085D"/>
    <w:rsid w:val="00020A42"/>
    <w:rsid w:val="00020F3F"/>
    <w:rsid w:val="000217C9"/>
    <w:rsid w:val="00021ACA"/>
    <w:rsid w:val="00021E1E"/>
    <w:rsid w:val="00022701"/>
    <w:rsid w:val="00022C14"/>
    <w:rsid w:val="00022E18"/>
    <w:rsid w:val="00023028"/>
    <w:rsid w:val="000232CD"/>
    <w:rsid w:val="00023421"/>
    <w:rsid w:val="000234A1"/>
    <w:rsid w:val="00023A82"/>
    <w:rsid w:val="00023B25"/>
    <w:rsid w:val="00023E11"/>
    <w:rsid w:val="00024254"/>
    <w:rsid w:val="00024712"/>
    <w:rsid w:val="000247F6"/>
    <w:rsid w:val="00024D4E"/>
    <w:rsid w:val="00025066"/>
    <w:rsid w:val="000251ED"/>
    <w:rsid w:val="0002562D"/>
    <w:rsid w:val="00025B52"/>
    <w:rsid w:val="00025CBB"/>
    <w:rsid w:val="00025EDA"/>
    <w:rsid w:val="00026DB0"/>
    <w:rsid w:val="00026DF0"/>
    <w:rsid w:val="00026F0F"/>
    <w:rsid w:val="000273B0"/>
    <w:rsid w:val="000278F4"/>
    <w:rsid w:val="0002797A"/>
    <w:rsid w:val="000279BC"/>
    <w:rsid w:val="00027B7D"/>
    <w:rsid w:val="00027EEF"/>
    <w:rsid w:val="000302B0"/>
    <w:rsid w:val="000304CF"/>
    <w:rsid w:val="00030511"/>
    <w:rsid w:val="00030822"/>
    <w:rsid w:val="00031519"/>
    <w:rsid w:val="00031AA9"/>
    <w:rsid w:val="00031AB5"/>
    <w:rsid w:val="0003270A"/>
    <w:rsid w:val="000327A5"/>
    <w:rsid w:val="000327C4"/>
    <w:rsid w:val="000329F0"/>
    <w:rsid w:val="00032B94"/>
    <w:rsid w:val="00032DEF"/>
    <w:rsid w:val="00032F0E"/>
    <w:rsid w:val="00032F2F"/>
    <w:rsid w:val="00033164"/>
    <w:rsid w:val="000336A2"/>
    <w:rsid w:val="000339B8"/>
    <w:rsid w:val="00033ABC"/>
    <w:rsid w:val="00033C94"/>
    <w:rsid w:val="00033DDB"/>
    <w:rsid w:val="00033DF7"/>
    <w:rsid w:val="00034085"/>
    <w:rsid w:val="0003453D"/>
    <w:rsid w:val="00034D66"/>
    <w:rsid w:val="00034D69"/>
    <w:rsid w:val="00034DA5"/>
    <w:rsid w:val="0003518C"/>
    <w:rsid w:val="000353ED"/>
    <w:rsid w:val="00035AA5"/>
    <w:rsid w:val="00035CDD"/>
    <w:rsid w:val="00035D82"/>
    <w:rsid w:val="000360DD"/>
    <w:rsid w:val="0003629E"/>
    <w:rsid w:val="000363B3"/>
    <w:rsid w:val="0003640B"/>
    <w:rsid w:val="00036621"/>
    <w:rsid w:val="000366AE"/>
    <w:rsid w:val="000369C4"/>
    <w:rsid w:val="00036BB7"/>
    <w:rsid w:val="00036EB9"/>
    <w:rsid w:val="00036EF8"/>
    <w:rsid w:val="000370ED"/>
    <w:rsid w:val="0003733B"/>
    <w:rsid w:val="00037B04"/>
    <w:rsid w:val="00037B5E"/>
    <w:rsid w:val="00037EA6"/>
    <w:rsid w:val="00040258"/>
    <w:rsid w:val="00040A54"/>
    <w:rsid w:val="00040D8E"/>
    <w:rsid w:val="00040F76"/>
    <w:rsid w:val="00041069"/>
    <w:rsid w:val="000411AB"/>
    <w:rsid w:val="00041482"/>
    <w:rsid w:val="00041722"/>
    <w:rsid w:val="00041CDE"/>
    <w:rsid w:val="00041DE4"/>
    <w:rsid w:val="00042250"/>
    <w:rsid w:val="00042360"/>
    <w:rsid w:val="00042476"/>
    <w:rsid w:val="000424EF"/>
    <w:rsid w:val="00042763"/>
    <w:rsid w:val="0004292E"/>
    <w:rsid w:val="000429CF"/>
    <w:rsid w:val="0004323E"/>
    <w:rsid w:val="0004337C"/>
    <w:rsid w:val="00043667"/>
    <w:rsid w:val="00043723"/>
    <w:rsid w:val="00043AAC"/>
    <w:rsid w:val="00044022"/>
    <w:rsid w:val="000441CA"/>
    <w:rsid w:val="000444F2"/>
    <w:rsid w:val="00044620"/>
    <w:rsid w:val="0004471D"/>
    <w:rsid w:val="00044C2C"/>
    <w:rsid w:val="0004526F"/>
    <w:rsid w:val="00045607"/>
    <w:rsid w:val="0004571B"/>
    <w:rsid w:val="00045C1E"/>
    <w:rsid w:val="000462CF"/>
    <w:rsid w:val="000466DB"/>
    <w:rsid w:val="00046757"/>
    <w:rsid w:val="0004681F"/>
    <w:rsid w:val="00046AB1"/>
    <w:rsid w:val="00046ABF"/>
    <w:rsid w:val="00046F4D"/>
    <w:rsid w:val="00047118"/>
    <w:rsid w:val="00047479"/>
    <w:rsid w:val="00047D84"/>
    <w:rsid w:val="000500AD"/>
    <w:rsid w:val="000501DD"/>
    <w:rsid w:val="000502E6"/>
    <w:rsid w:val="0005034A"/>
    <w:rsid w:val="00050490"/>
    <w:rsid w:val="000508E6"/>
    <w:rsid w:val="00050965"/>
    <w:rsid w:val="00050B00"/>
    <w:rsid w:val="00050B56"/>
    <w:rsid w:val="000513E8"/>
    <w:rsid w:val="00051447"/>
    <w:rsid w:val="00051FD4"/>
    <w:rsid w:val="0005224E"/>
    <w:rsid w:val="0005252C"/>
    <w:rsid w:val="000525BE"/>
    <w:rsid w:val="000527D2"/>
    <w:rsid w:val="00052DEE"/>
    <w:rsid w:val="00052F33"/>
    <w:rsid w:val="000530E9"/>
    <w:rsid w:val="0005371F"/>
    <w:rsid w:val="000537A5"/>
    <w:rsid w:val="00053D97"/>
    <w:rsid w:val="0005402B"/>
    <w:rsid w:val="000543FD"/>
    <w:rsid w:val="00054775"/>
    <w:rsid w:val="00054E18"/>
    <w:rsid w:val="00054F87"/>
    <w:rsid w:val="000551A2"/>
    <w:rsid w:val="0005560D"/>
    <w:rsid w:val="000556B7"/>
    <w:rsid w:val="00055716"/>
    <w:rsid w:val="00055960"/>
    <w:rsid w:val="00055A05"/>
    <w:rsid w:val="00055BF3"/>
    <w:rsid w:val="00055CE1"/>
    <w:rsid w:val="00055D63"/>
    <w:rsid w:val="000566B0"/>
    <w:rsid w:val="00056714"/>
    <w:rsid w:val="00056BD0"/>
    <w:rsid w:val="00056D74"/>
    <w:rsid w:val="00057149"/>
    <w:rsid w:val="00057163"/>
    <w:rsid w:val="000571F6"/>
    <w:rsid w:val="000572CC"/>
    <w:rsid w:val="000574DA"/>
    <w:rsid w:val="00057879"/>
    <w:rsid w:val="00057F9C"/>
    <w:rsid w:val="000601F8"/>
    <w:rsid w:val="000603AF"/>
    <w:rsid w:val="0006071C"/>
    <w:rsid w:val="00061083"/>
    <w:rsid w:val="000612C2"/>
    <w:rsid w:val="000615B2"/>
    <w:rsid w:val="00061625"/>
    <w:rsid w:val="000618DD"/>
    <w:rsid w:val="00061C9E"/>
    <w:rsid w:val="00061EA8"/>
    <w:rsid w:val="00061EC5"/>
    <w:rsid w:val="00062110"/>
    <w:rsid w:val="000622B0"/>
    <w:rsid w:val="000622D2"/>
    <w:rsid w:val="00062522"/>
    <w:rsid w:val="000625CF"/>
    <w:rsid w:val="0006279D"/>
    <w:rsid w:val="000627EB"/>
    <w:rsid w:val="00062818"/>
    <w:rsid w:val="00062D37"/>
    <w:rsid w:val="000632CB"/>
    <w:rsid w:val="00063C01"/>
    <w:rsid w:val="00063F1D"/>
    <w:rsid w:val="00063FE5"/>
    <w:rsid w:val="00064009"/>
    <w:rsid w:val="00064098"/>
    <w:rsid w:val="000646A7"/>
    <w:rsid w:val="00064A4F"/>
    <w:rsid w:val="00064B0E"/>
    <w:rsid w:val="00064B8D"/>
    <w:rsid w:val="00064D56"/>
    <w:rsid w:val="00064DD6"/>
    <w:rsid w:val="00064E10"/>
    <w:rsid w:val="0006541E"/>
    <w:rsid w:val="000656E1"/>
    <w:rsid w:val="0006571B"/>
    <w:rsid w:val="00065814"/>
    <w:rsid w:val="00065903"/>
    <w:rsid w:val="00065BF4"/>
    <w:rsid w:val="00065C80"/>
    <w:rsid w:val="0006613E"/>
    <w:rsid w:val="000664D8"/>
    <w:rsid w:val="00066ADD"/>
    <w:rsid w:val="00066DDF"/>
    <w:rsid w:val="000672DC"/>
    <w:rsid w:val="00067598"/>
    <w:rsid w:val="00067AB4"/>
    <w:rsid w:val="00067B1E"/>
    <w:rsid w:val="00067D22"/>
    <w:rsid w:val="00067D75"/>
    <w:rsid w:val="00067F4D"/>
    <w:rsid w:val="00070237"/>
    <w:rsid w:val="00070272"/>
    <w:rsid w:val="000708DD"/>
    <w:rsid w:val="00071706"/>
    <w:rsid w:val="00071B90"/>
    <w:rsid w:val="00071C54"/>
    <w:rsid w:val="00071EF5"/>
    <w:rsid w:val="00072C8A"/>
    <w:rsid w:val="00072D9B"/>
    <w:rsid w:val="00072E4F"/>
    <w:rsid w:val="00072EE6"/>
    <w:rsid w:val="00072F2D"/>
    <w:rsid w:val="00073012"/>
    <w:rsid w:val="000730CF"/>
    <w:rsid w:val="00073236"/>
    <w:rsid w:val="000734C5"/>
    <w:rsid w:val="00073C2B"/>
    <w:rsid w:val="00073ED2"/>
    <w:rsid w:val="00074293"/>
    <w:rsid w:val="000744FA"/>
    <w:rsid w:val="000749ED"/>
    <w:rsid w:val="0007509B"/>
    <w:rsid w:val="000751B4"/>
    <w:rsid w:val="00075242"/>
    <w:rsid w:val="0007538B"/>
    <w:rsid w:val="000754D3"/>
    <w:rsid w:val="0007592A"/>
    <w:rsid w:val="000759E0"/>
    <w:rsid w:val="00075DF3"/>
    <w:rsid w:val="00075FC7"/>
    <w:rsid w:val="000764A8"/>
    <w:rsid w:val="000766A4"/>
    <w:rsid w:val="00076851"/>
    <w:rsid w:val="00076961"/>
    <w:rsid w:val="000779D1"/>
    <w:rsid w:val="00080226"/>
    <w:rsid w:val="00080340"/>
    <w:rsid w:val="00080676"/>
    <w:rsid w:val="0008088C"/>
    <w:rsid w:val="00080988"/>
    <w:rsid w:val="00080B65"/>
    <w:rsid w:val="00081183"/>
    <w:rsid w:val="0008148B"/>
    <w:rsid w:val="000815B3"/>
    <w:rsid w:val="00081A1E"/>
    <w:rsid w:val="00081F0B"/>
    <w:rsid w:val="00082A8E"/>
    <w:rsid w:val="00082F02"/>
    <w:rsid w:val="00082F24"/>
    <w:rsid w:val="00083181"/>
    <w:rsid w:val="0008356D"/>
    <w:rsid w:val="00083CBD"/>
    <w:rsid w:val="00083CDA"/>
    <w:rsid w:val="0008417A"/>
    <w:rsid w:val="00084650"/>
    <w:rsid w:val="000849C6"/>
    <w:rsid w:val="00084BAA"/>
    <w:rsid w:val="00084F9B"/>
    <w:rsid w:val="000850E0"/>
    <w:rsid w:val="0008514C"/>
    <w:rsid w:val="0008525A"/>
    <w:rsid w:val="000853FC"/>
    <w:rsid w:val="000859A8"/>
    <w:rsid w:val="00085BB9"/>
    <w:rsid w:val="00085C5A"/>
    <w:rsid w:val="00086394"/>
    <w:rsid w:val="00086B07"/>
    <w:rsid w:val="00087194"/>
    <w:rsid w:val="00087C9A"/>
    <w:rsid w:val="00087D81"/>
    <w:rsid w:val="00090211"/>
    <w:rsid w:val="00090451"/>
    <w:rsid w:val="000905AE"/>
    <w:rsid w:val="00090741"/>
    <w:rsid w:val="00090C5C"/>
    <w:rsid w:val="00090D18"/>
    <w:rsid w:val="000910D7"/>
    <w:rsid w:val="000912C8"/>
    <w:rsid w:val="000918C9"/>
    <w:rsid w:val="000918FD"/>
    <w:rsid w:val="00091E7E"/>
    <w:rsid w:val="00091F66"/>
    <w:rsid w:val="0009228F"/>
    <w:rsid w:val="000922B3"/>
    <w:rsid w:val="000924C4"/>
    <w:rsid w:val="00092805"/>
    <w:rsid w:val="000928B0"/>
    <w:rsid w:val="00092A28"/>
    <w:rsid w:val="00092CF4"/>
    <w:rsid w:val="00092D06"/>
    <w:rsid w:val="00092F9A"/>
    <w:rsid w:val="0009306D"/>
    <w:rsid w:val="00093556"/>
    <w:rsid w:val="000936BB"/>
    <w:rsid w:val="00093782"/>
    <w:rsid w:val="000937C6"/>
    <w:rsid w:val="00093E33"/>
    <w:rsid w:val="00093F45"/>
    <w:rsid w:val="0009410D"/>
    <w:rsid w:val="00094549"/>
    <w:rsid w:val="000945B5"/>
    <w:rsid w:val="00094606"/>
    <w:rsid w:val="000949C6"/>
    <w:rsid w:val="00094C12"/>
    <w:rsid w:val="00094C1A"/>
    <w:rsid w:val="000950F8"/>
    <w:rsid w:val="000956FA"/>
    <w:rsid w:val="00095BC5"/>
    <w:rsid w:val="00095C0D"/>
    <w:rsid w:val="00095E71"/>
    <w:rsid w:val="00095F85"/>
    <w:rsid w:val="00096319"/>
    <w:rsid w:val="000966D8"/>
    <w:rsid w:val="00096C5D"/>
    <w:rsid w:val="00096D01"/>
    <w:rsid w:val="000972B3"/>
    <w:rsid w:val="0009756E"/>
    <w:rsid w:val="00097A1F"/>
    <w:rsid w:val="00097B66"/>
    <w:rsid w:val="00097C9F"/>
    <w:rsid w:val="000A009E"/>
    <w:rsid w:val="000A0244"/>
    <w:rsid w:val="000A03EE"/>
    <w:rsid w:val="000A0929"/>
    <w:rsid w:val="000A0F07"/>
    <w:rsid w:val="000A19A1"/>
    <w:rsid w:val="000A1B63"/>
    <w:rsid w:val="000A1ECA"/>
    <w:rsid w:val="000A21DA"/>
    <w:rsid w:val="000A26AE"/>
    <w:rsid w:val="000A2886"/>
    <w:rsid w:val="000A2B2A"/>
    <w:rsid w:val="000A2FD6"/>
    <w:rsid w:val="000A32FF"/>
    <w:rsid w:val="000A3759"/>
    <w:rsid w:val="000A3890"/>
    <w:rsid w:val="000A3949"/>
    <w:rsid w:val="000A3B5B"/>
    <w:rsid w:val="000A44A7"/>
    <w:rsid w:val="000A46C7"/>
    <w:rsid w:val="000A495E"/>
    <w:rsid w:val="000A4990"/>
    <w:rsid w:val="000A4F2B"/>
    <w:rsid w:val="000A560E"/>
    <w:rsid w:val="000A568B"/>
    <w:rsid w:val="000A5A22"/>
    <w:rsid w:val="000A5B36"/>
    <w:rsid w:val="000A5BAF"/>
    <w:rsid w:val="000A67AA"/>
    <w:rsid w:val="000A6954"/>
    <w:rsid w:val="000A69B3"/>
    <w:rsid w:val="000A6C35"/>
    <w:rsid w:val="000A6D06"/>
    <w:rsid w:val="000A6F10"/>
    <w:rsid w:val="000A6F97"/>
    <w:rsid w:val="000A70BC"/>
    <w:rsid w:val="000A716D"/>
    <w:rsid w:val="000A745D"/>
    <w:rsid w:val="000A7813"/>
    <w:rsid w:val="000A7C09"/>
    <w:rsid w:val="000A7C33"/>
    <w:rsid w:val="000A7C34"/>
    <w:rsid w:val="000A7F37"/>
    <w:rsid w:val="000B0230"/>
    <w:rsid w:val="000B05F2"/>
    <w:rsid w:val="000B060C"/>
    <w:rsid w:val="000B063E"/>
    <w:rsid w:val="000B06A8"/>
    <w:rsid w:val="000B087D"/>
    <w:rsid w:val="000B0E74"/>
    <w:rsid w:val="000B10CE"/>
    <w:rsid w:val="000B113C"/>
    <w:rsid w:val="000B1B06"/>
    <w:rsid w:val="000B1B44"/>
    <w:rsid w:val="000B1E1B"/>
    <w:rsid w:val="000B1FEF"/>
    <w:rsid w:val="000B21B4"/>
    <w:rsid w:val="000B26CA"/>
    <w:rsid w:val="000B308D"/>
    <w:rsid w:val="000B30D7"/>
    <w:rsid w:val="000B312B"/>
    <w:rsid w:val="000B346E"/>
    <w:rsid w:val="000B34F3"/>
    <w:rsid w:val="000B379F"/>
    <w:rsid w:val="000B37D0"/>
    <w:rsid w:val="000B3826"/>
    <w:rsid w:val="000B38E0"/>
    <w:rsid w:val="000B396A"/>
    <w:rsid w:val="000B3AF9"/>
    <w:rsid w:val="000B3E4D"/>
    <w:rsid w:val="000B4036"/>
    <w:rsid w:val="000B4075"/>
    <w:rsid w:val="000B438A"/>
    <w:rsid w:val="000B4729"/>
    <w:rsid w:val="000B5134"/>
    <w:rsid w:val="000B539D"/>
    <w:rsid w:val="000B541F"/>
    <w:rsid w:val="000B54F1"/>
    <w:rsid w:val="000B551C"/>
    <w:rsid w:val="000B5904"/>
    <w:rsid w:val="000B5AFA"/>
    <w:rsid w:val="000B5B96"/>
    <w:rsid w:val="000B5F5F"/>
    <w:rsid w:val="000B65D9"/>
    <w:rsid w:val="000B67A4"/>
    <w:rsid w:val="000B6969"/>
    <w:rsid w:val="000B6C02"/>
    <w:rsid w:val="000B71F2"/>
    <w:rsid w:val="000B7313"/>
    <w:rsid w:val="000B75B7"/>
    <w:rsid w:val="000B78AD"/>
    <w:rsid w:val="000B78FD"/>
    <w:rsid w:val="000B7A60"/>
    <w:rsid w:val="000B7CDF"/>
    <w:rsid w:val="000C01A2"/>
    <w:rsid w:val="000C048C"/>
    <w:rsid w:val="000C0612"/>
    <w:rsid w:val="000C078D"/>
    <w:rsid w:val="000C07AA"/>
    <w:rsid w:val="000C087B"/>
    <w:rsid w:val="000C087C"/>
    <w:rsid w:val="000C0946"/>
    <w:rsid w:val="000C0975"/>
    <w:rsid w:val="000C0E37"/>
    <w:rsid w:val="000C107A"/>
    <w:rsid w:val="000C11E1"/>
    <w:rsid w:val="000C133C"/>
    <w:rsid w:val="000C139D"/>
    <w:rsid w:val="000C16CF"/>
    <w:rsid w:val="000C1739"/>
    <w:rsid w:val="000C1783"/>
    <w:rsid w:val="000C1A61"/>
    <w:rsid w:val="000C21DC"/>
    <w:rsid w:val="000C247A"/>
    <w:rsid w:val="000C247F"/>
    <w:rsid w:val="000C25FF"/>
    <w:rsid w:val="000C2730"/>
    <w:rsid w:val="000C28BD"/>
    <w:rsid w:val="000C2C39"/>
    <w:rsid w:val="000C2CFE"/>
    <w:rsid w:val="000C2E69"/>
    <w:rsid w:val="000C30CB"/>
    <w:rsid w:val="000C31B1"/>
    <w:rsid w:val="000C3413"/>
    <w:rsid w:val="000C3B63"/>
    <w:rsid w:val="000C3B6B"/>
    <w:rsid w:val="000C440A"/>
    <w:rsid w:val="000C4A62"/>
    <w:rsid w:val="000C4CDE"/>
    <w:rsid w:val="000C4D46"/>
    <w:rsid w:val="000C5133"/>
    <w:rsid w:val="000C5691"/>
    <w:rsid w:val="000C5B85"/>
    <w:rsid w:val="000C652D"/>
    <w:rsid w:val="000C68CE"/>
    <w:rsid w:val="000C6D34"/>
    <w:rsid w:val="000C6DAF"/>
    <w:rsid w:val="000C70C6"/>
    <w:rsid w:val="000C7970"/>
    <w:rsid w:val="000D03F1"/>
    <w:rsid w:val="000D049E"/>
    <w:rsid w:val="000D08A3"/>
    <w:rsid w:val="000D0923"/>
    <w:rsid w:val="000D1368"/>
    <w:rsid w:val="000D13AD"/>
    <w:rsid w:val="000D14F3"/>
    <w:rsid w:val="000D1AB9"/>
    <w:rsid w:val="000D201B"/>
    <w:rsid w:val="000D2B45"/>
    <w:rsid w:val="000D3151"/>
    <w:rsid w:val="000D31F6"/>
    <w:rsid w:val="000D3207"/>
    <w:rsid w:val="000D32F4"/>
    <w:rsid w:val="000D33A2"/>
    <w:rsid w:val="000D3445"/>
    <w:rsid w:val="000D36F8"/>
    <w:rsid w:val="000D3A07"/>
    <w:rsid w:val="000D3BE7"/>
    <w:rsid w:val="000D41FB"/>
    <w:rsid w:val="000D44E0"/>
    <w:rsid w:val="000D4934"/>
    <w:rsid w:val="000D4B47"/>
    <w:rsid w:val="000D5112"/>
    <w:rsid w:val="000D524F"/>
    <w:rsid w:val="000D58BB"/>
    <w:rsid w:val="000D5C06"/>
    <w:rsid w:val="000D5F29"/>
    <w:rsid w:val="000D61B6"/>
    <w:rsid w:val="000D6394"/>
    <w:rsid w:val="000D63D5"/>
    <w:rsid w:val="000D68A7"/>
    <w:rsid w:val="000D69F6"/>
    <w:rsid w:val="000D6A05"/>
    <w:rsid w:val="000D6CB1"/>
    <w:rsid w:val="000D6CD5"/>
    <w:rsid w:val="000D6DD9"/>
    <w:rsid w:val="000D6FBD"/>
    <w:rsid w:val="000D72BD"/>
    <w:rsid w:val="000D73C7"/>
    <w:rsid w:val="000D7539"/>
    <w:rsid w:val="000D76C6"/>
    <w:rsid w:val="000D79DC"/>
    <w:rsid w:val="000E0004"/>
    <w:rsid w:val="000E07CF"/>
    <w:rsid w:val="000E083A"/>
    <w:rsid w:val="000E0986"/>
    <w:rsid w:val="000E09A3"/>
    <w:rsid w:val="000E0BF7"/>
    <w:rsid w:val="000E0E92"/>
    <w:rsid w:val="000E1365"/>
    <w:rsid w:val="000E1673"/>
    <w:rsid w:val="000E1BD9"/>
    <w:rsid w:val="000E2086"/>
    <w:rsid w:val="000E2C1C"/>
    <w:rsid w:val="000E2CCA"/>
    <w:rsid w:val="000E2D0C"/>
    <w:rsid w:val="000E329E"/>
    <w:rsid w:val="000E32CD"/>
    <w:rsid w:val="000E334F"/>
    <w:rsid w:val="000E36E5"/>
    <w:rsid w:val="000E39EC"/>
    <w:rsid w:val="000E3B96"/>
    <w:rsid w:val="000E3D21"/>
    <w:rsid w:val="000E4142"/>
    <w:rsid w:val="000E4DA5"/>
    <w:rsid w:val="000E5197"/>
    <w:rsid w:val="000E53D2"/>
    <w:rsid w:val="000E5600"/>
    <w:rsid w:val="000E59C3"/>
    <w:rsid w:val="000E666D"/>
    <w:rsid w:val="000E68A4"/>
    <w:rsid w:val="000E6910"/>
    <w:rsid w:val="000E69BC"/>
    <w:rsid w:val="000E6CEA"/>
    <w:rsid w:val="000E7155"/>
    <w:rsid w:val="000E74E0"/>
    <w:rsid w:val="000E77F2"/>
    <w:rsid w:val="000E7AAD"/>
    <w:rsid w:val="000E7D31"/>
    <w:rsid w:val="000E7E13"/>
    <w:rsid w:val="000F014B"/>
    <w:rsid w:val="000F0691"/>
    <w:rsid w:val="000F0ABD"/>
    <w:rsid w:val="000F0E3C"/>
    <w:rsid w:val="000F1371"/>
    <w:rsid w:val="000F163B"/>
    <w:rsid w:val="000F190F"/>
    <w:rsid w:val="000F2243"/>
    <w:rsid w:val="000F2571"/>
    <w:rsid w:val="000F26CA"/>
    <w:rsid w:val="000F28FE"/>
    <w:rsid w:val="000F2B0C"/>
    <w:rsid w:val="000F2BDC"/>
    <w:rsid w:val="000F2CA3"/>
    <w:rsid w:val="000F2CC1"/>
    <w:rsid w:val="000F2CFD"/>
    <w:rsid w:val="000F2D7E"/>
    <w:rsid w:val="000F2F05"/>
    <w:rsid w:val="000F3180"/>
    <w:rsid w:val="000F3490"/>
    <w:rsid w:val="000F39BA"/>
    <w:rsid w:val="000F3A99"/>
    <w:rsid w:val="000F3CD7"/>
    <w:rsid w:val="000F3ED3"/>
    <w:rsid w:val="000F401B"/>
    <w:rsid w:val="000F429F"/>
    <w:rsid w:val="000F4CAC"/>
    <w:rsid w:val="000F50C4"/>
    <w:rsid w:val="000F5123"/>
    <w:rsid w:val="000F53CF"/>
    <w:rsid w:val="000F562E"/>
    <w:rsid w:val="000F5647"/>
    <w:rsid w:val="000F5B7B"/>
    <w:rsid w:val="000F5D4A"/>
    <w:rsid w:val="000F5DAD"/>
    <w:rsid w:val="000F5DB0"/>
    <w:rsid w:val="000F5F94"/>
    <w:rsid w:val="000F6FC4"/>
    <w:rsid w:val="000F703B"/>
    <w:rsid w:val="000F706A"/>
    <w:rsid w:val="000F72A5"/>
    <w:rsid w:val="000F73A3"/>
    <w:rsid w:val="000F7429"/>
    <w:rsid w:val="000F7813"/>
    <w:rsid w:val="000F7944"/>
    <w:rsid w:val="000F7A6B"/>
    <w:rsid w:val="000F7BFA"/>
    <w:rsid w:val="0010084C"/>
    <w:rsid w:val="001008A0"/>
    <w:rsid w:val="0010095A"/>
    <w:rsid w:val="00100F00"/>
    <w:rsid w:val="001010C9"/>
    <w:rsid w:val="00101C60"/>
    <w:rsid w:val="00101F84"/>
    <w:rsid w:val="00102DE3"/>
    <w:rsid w:val="00102F1B"/>
    <w:rsid w:val="00103399"/>
    <w:rsid w:val="00103613"/>
    <w:rsid w:val="0010387F"/>
    <w:rsid w:val="00103E46"/>
    <w:rsid w:val="00103E74"/>
    <w:rsid w:val="00104050"/>
    <w:rsid w:val="00104056"/>
    <w:rsid w:val="00104135"/>
    <w:rsid w:val="0010437E"/>
    <w:rsid w:val="00104693"/>
    <w:rsid w:val="001046BC"/>
    <w:rsid w:val="00104A4E"/>
    <w:rsid w:val="00104D60"/>
    <w:rsid w:val="00104D7F"/>
    <w:rsid w:val="0010511B"/>
    <w:rsid w:val="0010511C"/>
    <w:rsid w:val="001051CE"/>
    <w:rsid w:val="001057E8"/>
    <w:rsid w:val="00105CB6"/>
    <w:rsid w:val="00106179"/>
    <w:rsid w:val="0010634C"/>
    <w:rsid w:val="001065D8"/>
    <w:rsid w:val="001067E0"/>
    <w:rsid w:val="00106D9B"/>
    <w:rsid w:val="00106E70"/>
    <w:rsid w:val="00106E76"/>
    <w:rsid w:val="00106F07"/>
    <w:rsid w:val="0010760F"/>
    <w:rsid w:val="001077C4"/>
    <w:rsid w:val="001078D9"/>
    <w:rsid w:val="00107A8A"/>
    <w:rsid w:val="0011005D"/>
    <w:rsid w:val="0011036F"/>
    <w:rsid w:val="001106C2"/>
    <w:rsid w:val="00110C5A"/>
    <w:rsid w:val="00110C83"/>
    <w:rsid w:val="001119A3"/>
    <w:rsid w:val="00112386"/>
    <w:rsid w:val="001123F8"/>
    <w:rsid w:val="00112510"/>
    <w:rsid w:val="00112727"/>
    <w:rsid w:val="0011289F"/>
    <w:rsid w:val="00112956"/>
    <w:rsid w:val="00112BA3"/>
    <w:rsid w:val="00112FDA"/>
    <w:rsid w:val="00113080"/>
    <w:rsid w:val="001133E7"/>
    <w:rsid w:val="00113429"/>
    <w:rsid w:val="001134AC"/>
    <w:rsid w:val="00113788"/>
    <w:rsid w:val="00114330"/>
    <w:rsid w:val="001143F0"/>
    <w:rsid w:val="00114610"/>
    <w:rsid w:val="001149F5"/>
    <w:rsid w:val="00114C2C"/>
    <w:rsid w:val="00114DBB"/>
    <w:rsid w:val="00115329"/>
    <w:rsid w:val="001153B9"/>
    <w:rsid w:val="001154B9"/>
    <w:rsid w:val="0011570A"/>
    <w:rsid w:val="00115B6D"/>
    <w:rsid w:val="00115BC8"/>
    <w:rsid w:val="00115F5B"/>
    <w:rsid w:val="001161AF"/>
    <w:rsid w:val="00116BB1"/>
    <w:rsid w:val="001170CA"/>
    <w:rsid w:val="00117168"/>
    <w:rsid w:val="001174A5"/>
    <w:rsid w:val="00117698"/>
    <w:rsid w:val="001178E8"/>
    <w:rsid w:val="00117ABE"/>
    <w:rsid w:val="00117BFC"/>
    <w:rsid w:val="00117DF4"/>
    <w:rsid w:val="00117ECA"/>
    <w:rsid w:val="00117EE8"/>
    <w:rsid w:val="001200F0"/>
    <w:rsid w:val="00120302"/>
    <w:rsid w:val="00120586"/>
    <w:rsid w:val="0012072B"/>
    <w:rsid w:val="001208DE"/>
    <w:rsid w:val="001209D4"/>
    <w:rsid w:val="00120B84"/>
    <w:rsid w:val="00120BE5"/>
    <w:rsid w:val="00120DB7"/>
    <w:rsid w:val="0012102D"/>
    <w:rsid w:val="001211DD"/>
    <w:rsid w:val="0012120C"/>
    <w:rsid w:val="00121ABD"/>
    <w:rsid w:val="00121C1B"/>
    <w:rsid w:val="00121D14"/>
    <w:rsid w:val="00121D61"/>
    <w:rsid w:val="00121F70"/>
    <w:rsid w:val="0012205D"/>
    <w:rsid w:val="0012208C"/>
    <w:rsid w:val="001223A0"/>
    <w:rsid w:val="00122494"/>
    <w:rsid w:val="00122600"/>
    <w:rsid w:val="00122641"/>
    <w:rsid w:val="00122744"/>
    <w:rsid w:val="00122C7F"/>
    <w:rsid w:val="00122CF6"/>
    <w:rsid w:val="00122D8A"/>
    <w:rsid w:val="0012341C"/>
    <w:rsid w:val="001234BB"/>
    <w:rsid w:val="00123ACC"/>
    <w:rsid w:val="001243FC"/>
    <w:rsid w:val="001245DB"/>
    <w:rsid w:val="001245EF"/>
    <w:rsid w:val="00124623"/>
    <w:rsid w:val="001246E7"/>
    <w:rsid w:val="001248B7"/>
    <w:rsid w:val="00124C9D"/>
    <w:rsid w:val="00125417"/>
    <w:rsid w:val="00125E7D"/>
    <w:rsid w:val="00126412"/>
    <w:rsid w:val="001264B0"/>
    <w:rsid w:val="00126872"/>
    <w:rsid w:val="00126B90"/>
    <w:rsid w:val="00126BBF"/>
    <w:rsid w:val="00126C10"/>
    <w:rsid w:val="00126CB9"/>
    <w:rsid w:val="00126EC7"/>
    <w:rsid w:val="00127299"/>
    <w:rsid w:val="00127984"/>
    <w:rsid w:val="00130296"/>
    <w:rsid w:val="001302D4"/>
    <w:rsid w:val="001306CA"/>
    <w:rsid w:val="0013085C"/>
    <w:rsid w:val="001309C1"/>
    <w:rsid w:val="00130A54"/>
    <w:rsid w:val="00130F28"/>
    <w:rsid w:val="00130FA8"/>
    <w:rsid w:val="001312FA"/>
    <w:rsid w:val="00131D6A"/>
    <w:rsid w:val="00131EDF"/>
    <w:rsid w:val="00132135"/>
    <w:rsid w:val="00132190"/>
    <w:rsid w:val="0013222B"/>
    <w:rsid w:val="00132502"/>
    <w:rsid w:val="0013266C"/>
    <w:rsid w:val="0013280A"/>
    <w:rsid w:val="0013295C"/>
    <w:rsid w:val="00132BB8"/>
    <w:rsid w:val="00132D4A"/>
    <w:rsid w:val="00133144"/>
    <w:rsid w:val="00133587"/>
    <w:rsid w:val="00133BE4"/>
    <w:rsid w:val="00133D30"/>
    <w:rsid w:val="00133F67"/>
    <w:rsid w:val="00133F9E"/>
    <w:rsid w:val="00134107"/>
    <w:rsid w:val="00134453"/>
    <w:rsid w:val="001345A3"/>
    <w:rsid w:val="001346C1"/>
    <w:rsid w:val="00135094"/>
    <w:rsid w:val="001354B4"/>
    <w:rsid w:val="00135546"/>
    <w:rsid w:val="00135794"/>
    <w:rsid w:val="001358D7"/>
    <w:rsid w:val="00135E50"/>
    <w:rsid w:val="00136109"/>
    <w:rsid w:val="00136134"/>
    <w:rsid w:val="001363D4"/>
    <w:rsid w:val="00136584"/>
    <w:rsid w:val="00136681"/>
    <w:rsid w:val="00136ED2"/>
    <w:rsid w:val="00137632"/>
    <w:rsid w:val="00137A4B"/>
    <w:rsid w:val="00137A56"/>
    <w:rsid w:val="00137BBA"/>
    <w:rsid w:val="00137D55"/>
    <w:rsid w:val="00137F9B"/>
    <w:rsid w:val="001402E3"/>
    <w:rsid w:val="0014032B"/>
    <w:rsid w:val="0014096B"/>
    <w:rsid w:val="00140D2D"/>
    <w:rsid w:val="00140D79"/>
    <w:rsid w:val="00140FB7"/>
    <w:rsid w:val="00141142"/>
    <w:rsid w:val="001416F0"/>
    <w:rsid w:val="0014190F"/>
    <w:rsid w:val="00141A45"/>
    <w:rsid w:val="00141C8F"/>
    <w:rsid w:val="00141DBF"/>
    <w:rsid w:val="00142202"/>
    <w:rsid w:val="001422E3"/>
    <w:rsid w:val="001424D4"/>
    <w:rsid w:val="00142AA1"/>
    <w:rsid w:val="00143090"/>
    <w:rsid w:val="00143812"/>
    <w:rsid w:val="001438D2"/>
    <w:rsid w:val="001438D5"/>
    <w:rsid w:val="00144015"/>
    <w:rsid w:val="001440E9"/>
    <w:rsid w:val="001448BC"/>
    <w:rsid w:val="0014494C"/>
    <w:rsid w:val="00144C07"/>
    <w:rsid w:val="00144CC6"/>
    <w:rsid w:val="00144E46"/>
    <w:rsid w:val="001450CA"/>
    <w:rsid w:val="001452CC"/>
    <w:rsid w:val="00145BF8"/>
    <w:rsid w:val="00145EC1"/>
    <w:rsid w:val="0014643C"/>
    <w:rsid w:val="001467C0"/>
    <w:rsid w:val="00146932"/>
    <w:rsid w:val="001472BD"/>
    <w:rsid w:val="001474A6"/>
    <w:rsid w:val="001475AD"/>
    <w:rsid w:val="001504BB"/>
    <w:rsid w:val="001504DE"/>
    <w:rsid w:val="0015069C"/>
    <w:rsid w:val="00150A2B"/>
    <w:rsid w:val="00150AE1"/>
    <w:rsid w:val="00150BEA"/>
    <w:rsid w:val="00150C57"/>
    <w:rsid w:val="00150CE8"/>
    <w:rsid w:val="001510B1"/>
    <w:rsid w:val="001510B4"/>
    <w:rsid w:val="0015111F"/>
    <w:rsid w:val="0015118B"/>
    <w:rsid w:val="001513A0"/>
    <w:rsid w:val="001514BA"/>
    <w:rsid w:val="00151EA1"/>
    <w:rsid w:val="0015238D"/>
    <w:rsid w:val="001528F8"/>
    <w:rsid w:val="00152B69"/>
    <w:rsid w:val="00152FAE"/>
    <w:rsid w:val="00153249"/>
    <w:rsid w:val="0015346C"/>
    <w:rsid w:val="0015363A"/>
    <w:rsid w:val="0015380C"/>
    <w:rsid w:val="0015386C"/>
    <w:rsid w:val="00153C6A"/>
    <w:rsid w:val="00153D41"/>
    <w:rsid w:val="00153E9B"/>
    <w:rsid w:val="00153F42"/>
    <w:rsid w:val="00154238"/>
    <w:rsid w:val="00154909"/>
    <w:rsid w:val="00154D30"/>
    <w:rsid w:val="00155018"/>
    <w:rsid w:val="00155B88"/>
    <w:rsid w:val="00155D95"/>
    <w:rsid w:val="001563F6"/>
    <w:rsid w:val="00156418"/>
    <w:rsid w:val="001564B6"/>
    <w:rsid w:val="00156C13"/>
    <w:rsid w:val="001570AF"/>
    <w:rsid w:val="0015724D"/>
    <w:rsid w:val="001576E6"/>
    <w:rsid w:val="0015780B"/>
    <w:rsid w:val="00157950"/>
    <w:rsid w:val="00160A24"/>
    <w:rsid w:val="00160B1B"/>
    <w:rsid w:val="00160FCF"/>
    <w:rsid w:val="00161073"/>
    <w:rsid w:val="001612F6"/>
    <w:rsid w:val="001615F0"/>
    <w:rsid w:val="0016201B"/>
    <w:rsid w:val="001620C9"/>
    <w:rsid w:val="0016279B"/>
    <w:rsid w:val="001629D3"/>
    <w:rsid w:val="00162E13"/>
    <w:rsid w:val="00162E59"/>
    <w:rsid w:val="00163259"/>
    <w:rsid w:val="00163817"/>
    <w:rsid w:val="00163A81"/>
    <w:rsid w:val="00163B74"/>
    <w:rsid w:val="0016400A"/>
    <w:rsid w:val="001643EA"/>
    <w:rsid w:val="001644BB"/>
    <w:rsid w:val="001648C8"/>
    <w:rsid w:val="00164B64"/>
    <w:rsid w:val="00164BAA"/>
    <w:rsid w:val="00164FBD"/>
    <w:rsid w:val="00165710"/>
    <w:rsid w:val="00165AA1"/>
    <w:rsid w:val="00165CFA"/>
    <w:rsid w:val="00166791"/>
    <w:rsid w:val="001667ED"/>
    <w:rsid w:val="001667EF"/>
    <w:rsid w:val="0016688F"/>
    <w:rsid w:val="00166B7C"/>
    <w:rsid w:val="00166E92"/>
    <w:rsid w:val="0016711F"/>
    <w:rsid w:val="00167229"/>
    <w:rsid w:val="001673D9"/>
    <w:rsid w:val="001673DC"/>
    <w:rsid w:val="001674C9"/>
    <w:rsid w:val="00167B16"/>
    <w:rsid w:val="00167D78"/>
    <w:rsid w:val="00170210"/>
    <w:rsid w:val="00170343"/>
    <w:rsid w:val="00170381"/>
    <w:rsid w:val="0017055A"/>
    <w:rsid w:val="00170635"/>
    <w:rsid w:val="0017071D"/>
    <w:rsid w:val="0017079C"/>
    <w:rsid w:val="00170849"/>
    <w:rsid w:val="00170DE6"/>
    <w:rsid w:val="00170FC3"/>
    <w:rsid w:val="001710C7"/>
    <w:rsid w:val="0017128A"/>
    <w:rsid w:val="00171A49"/>
    <w:rsid w:val="00171A56"/>
    <w:rsid w:val="00171C52"/>
    <w:rsid w:val="00171D05"/>
    <w:rsid w:val="00171F06"/>
    <w:rsid w:val="0017252B"/>
    <w:rsid w:val="001727BD"/>
    <w:rsid w:val="0017287E"/>
    <w:rsid w:val="00172C94"/>
    <w:rsid w:val="00173480"/>
    <w:rsid w:val="001735FC"/>
    <w:rsid w:val="0017368C"/>
    <w:rsid w:val="00173A72"/>
    <w:rsid w:val="001743FD"/>
    <w:rsid w:val="0017453D"/>
    <w:rsid w:val="001748FE"/>
    <w:rsid w:val="001749DC"/>
    <w:rsid w:val="00174DE1"/>
    <w:rsid w:val="001755AB"/>
    <w:rsid w:val="00175C9E"/>
    <w:rsid w:val="001762F1"/>
    <w:rsid w:val="001766F3"/>
    <w:rsid w:val="00176738"/>
    <w:rsid w:val="00176905"/>
    <w:rsid w:val="00176E49"/>
    <w:rsid w:val="00176F7B"/>
    <w:rsid w:val="00177077"/>
    <w:rsid w:val="001771C4"/>
    <w:rsid w:val="0017724C"/>
    <w:rsid w:val="0017727E"/>
    <w:rsid w:val="001777F1"/>
    <w:rsid w:val="00177EF8"/>
    <w:rsid w:val="0018045B"/>
    <w:rsid w:val="001805B5"/>
    <w:rsid w:val="00180679"/>
    <w:rsid w:val="001808C6"/>
    <w:rsid w:val="00180CEC"/>
    <w:rsid w:val="001810EA"/>
    <w:rsid w:val="0018159A"/>
    <w:rsid w:val="001815DF"/>
    <w:rsid w:val="00181830"/>
    <w:rsid w:val="0018197F"/>
    <w:rsid w:val="001829C5"/>
    <w:rsid w:val="00182A87"/>
    <w:rsid w:val="00182B88"/>
    <w:rsid w:val="00182CE9"/>
    <w:rsid w:val="001832E2"/>
    <w:rsid w:val="001833FE"/>
    <w:rsid w:val="0018353E"/>
    <w:rsid w:val="0018356D"/>
    <w:rsid w:val="00183740"/>
    <w:rsid w:val="00183773"/>
    <w:rsid w:val="001838DD"/>
    <w:rsid w:val="00183B7E"/>
    <w:rsid w:val="00183E06"/>
    <w:rsid w:val="00184029"/>
    <w:rsid w:val="0018484D"/>
    <w:rsid w:val="00184878"/>
    <w:rsid w:val="001849D8"/>
    <w:rsid w:val="00184E6A"/>
    <w:rsid w:val="00184EAC"/>
    <w:rsid w:val="00185299"/>
    <w:rsid w:val="0018530E"/>
    <w:rsid w:val="001853F3"/>
    <w:rsid w:val="00185595"/>
    <w:rsid w:val="0018562F"/>
    <w:rsid w:val="00185D2E"/>
    <w:rsid w:val="00186450"/>
    <w:rsid w:val="00186CF8"/>
    <w:rsid w:val="00186D36"/>
    <w:rsid w:val="00187029"/>
    <w:rsid w:val="00187400"/>
    <w:rsid w:val="00187561"/>
    <w:rsid w:val="001875B2"/>
    <w:rsid w:val="0018761C"/>
    <w:rsid w:val="001877F7"/>
    <w:rsid w:val="001900CB"/>
    <w:rsid w:val="00190243"/>
    <w:rsid w:val="001905D3"/>
    <w:rsid w:val="001907BF"/>
    <w:rsid w:val="00190862"/>
    <w:rsid w:val="00190937"/>
    <w:rsid w:val="001911C6"/>
    <w:rsid w:val="00191240"/>
    <w:rsid w:val="00191361"/>
    <w:rsid w:val="0019149F"/>
    <w:rsid w:val="0019172A"/>
    <w:rsid w:val="00191B63"/>
    <w:rsid w:val="00192018"/>
    <w:rsid w:val="0019271C"/>
    <w:rsid w:val="00192A04"/>
    <w:rsid w:val="00192F36"/>
    <w:rsid w:val="0019343B"/>
    <w:rsid w:val="0019347A"/>
    <w:rsid w:val="001941AC"/>
    <w:rsid w:val="00194668"/>
    <w:rsid w:val="0019471D"/>
    <w:rsid w:val="001948A3"/>
    <w:rsid w:val="00194A0F"/>
    <w:rsid w:val="00194BD3"/>
    <w:rsid w:val="001950D4"/>
    <w:rsid w:val="00195279"/>
    <w:rsid w:val="00195420"/>
    <w:rsid w:val="0019552A"/>
    <w:rsid w:val="00195640"/>
    <w:rsid w:val="00195A70"/>
    <w:rsid w:val="00195A91"/>
    <w:rsid w:val="00195C51"/>
    <w:rsid w:val="00195F19"/>
    <w:rsid w:val="00196261"/>
    <w:rsid w:val="0019635D"/>
    <w:rsid w:val="00196477"/>
    <w:rsid w:val="0019734C"/>
    <w:rsid w:val="001978CF"/>
    <w:rsid w:val="00197CE3"/>
    <w:rsid w:val="00197EC9"/>
    <w:rsid w:val="001A0650"/>
    <w:rsid w:val="001A0BDA"/>
    <w:rsid w:val="001A0C23"/>
    <w:rsid w:val="001A0C9B"/>
    <w:rsid w:val="001A10FE"/>
    <w:rsid w:val="001A1435"/>
    <w:rsid w:val="001A146C"/>
    <w:rsid w:val="001A1800"/>
    <w:rsid w:val="001A19A9"/>
    <w:rsid w:val="001A1B4C"/>
    <w:rsid w:val="001A22A6"/>
    <w:rsid w:val="001A240B"/>
    <w:rsid w:val="001A252C"/>
    <w:rsid w:val="001A25EE"/>
    <w:rsid w:val="001A29FD"/>
    <w:rsid w:val="001A3140"/>
    <w:rsid w:val="001A3D6B"/>
    <w:rsid w:val="001A4B82"/>
    <w:rsid w:val="001A5321"/>
    <w:rsid w:val="001A5555"/>
    <w:rsid w:val="001A5AC9"/>
    <w:rsid w:val="001A5C01"/>
    <w:rsid w:val="001A5D3B"/>
    <w:rsid w:val="001A704F"/>
    <w:rsid w:val="001A7423"/>
    <w:rsid w:val="001A75FC"/>
    <w:rsid w:val="001B0569"/>
    <w:rsid w:val="001B0707"/>
    <w:rsid w:val="001B0752"/>
    <w:rsid w:val="001B0885"/>
    <w:rsid w:val="001B091E"/>
    <w:rsid w:val="001B0B60"/>
    <w:rsid w:val="001B0F1C"/>
    <w:rsid w:val="001B134A"/>
    <w:rsid w:val="001B13A9"/>
    <w:rsid w:val="001B1AF3"/>
    <w:rsid w:val="001B1C10"/>
    <w:rsid w:val="001B1C1E"/>
    <w:rsid w:val="001B1C98"/>
    <w:rsid w:val="001B1F44"/>
    <w:rsid w:val="001B2015"/>
    <w:rsid w:val="001B22E3"/>
    <w:rsid w:val="001B2333"/>
    <w:rsid w:val="001B250D"/>
    <w:rsid w:val="001B26D8"/>
    <w:rsid w:val="001B26E7"/>
    <w:rsid w:val="001B2ED8"/>
    <w:rsid w:val="001B2EE6"/>
    <w:rsid w:val="001B373F"/>
    <w:rsid w:val="001B3D87"/>
    <w:rsid w:val="001B3F97"/>
    <w:rsid w:val="001B4B06"/>
    <w:rsid w:val="001B4D1B"/>
    <w:rsid w:val="001B5156"/>
    <w:rsid w:val="001B544E"/>
    <w:rsid w:val="001B5451"/>
    <w:rsid w:val="001B54CC"/>
    <w:rsid w:val="001B58D2"/>
    <w:rsid w:val="001B5C18"/>
    <w:rsid w:val="001B5D99"/>
    <w:rsid w:val="001B6107"/>
    <w:rsid w:val="001B6335"/>
    <w:rsid w:val="001B64FE"/>
    <w:rsid w:val="001B66AD"/>
    <w:rsid w:val="001B69C0"/>
    <w:rsid w:val="001B700E"/>
    <w:rsid w:val="001B72B1"/>
    <w:rsid w:val="001B7320"/>
    <w:rsid w:val="001B747A"/>
    <w:rsid w:val="001B77CB"/>
    <w:rsid w:val="001B7B8E"/>
    <w:rsid w:val="001B7D74"/>
    <w:rsid w:val="001B7E13"/>
    <w:rsid w:val="001C009B"/>
    <w:rsid w:val="001C02BD"/>
    <w:rsid w:val="001C0C2F"/>
    <w:rsid w:val="001C0DD4"/>
    <w:rsid w:val="001C1181"/>
    <w:rsid w:val="001C1206"/>
    <w:rsid w:val="001C155C"/>
    <w:rsid w:val="001C16DA"/>
    <w:rsid w:val="001C1839"/>
    <w:rsid w:val="001C1892"/>
    <w:rsid w:val="001C1AB4"/>
    <w:rsid w:val="001C2426"/>
    <w:rsid w:val="001C267B"/>
    <w:rsid w:val="001C2747"/>
    <w:rsid w:val="001C291E"/>
    <w:rsid w:val="001C2AF9"/>
    <w:rsid w:val="001C2B58"/>
    <w:rsid w:val="001C343B"/>
    <w:rsid w:val="001C3793"/>
    <w:rsid w:val="001C3864"/>
    <w:rsid w:val="001C38F6"/>
    <w:rsid w:val="001C3F63"/>
    <w:rsid w:val="001C4EB7"/>
    <w:rsid w:val="001C501D"/>
    <w:rsid w:val="001C51D6"/>
    <w:rsid w:val="001C533A"/>
    <w:rsid w:val="001C5398"/>
    <w:rsid w:val="001C53FB"/>
    <w:rsid w:val="001C5854"/>
    <w:rsid w:val="001C5BD7"/>
    <w:rsid w:val="001C6303"/>
    <w:rsid w:val="001C6384"/>
    <w:rsid w:val="001C6A51"/>
    <w:rsid w:val="001C6C74"/>
    <w:rsid w:val="001C6C76"/>
    <w:rsid w:val="001C6DD3"/>
    <w:rsid w:val="001C70CA"/>
    <w:rsid w:val="001C70EF"/>
    <w:rsid w:val="001C7548"/>
    <w:rsid w:val="001C7625"/>
    <w:rsid w:val="001C79EA"/>
    <w:rsid w:val="001C7B3F"/>
    <w:rsid w:val="001C7B7D"/>
    <w:rsid w:val="001C7C1F"/>
    <w:rsid w:val="001C7D41"/>
    <w:rsid w:val="001C7ED8"/>
    <w:rsid w:val="001C7EE1"/>
    <w:rsid w:val="001D034A"/>
    <w:rsid w:val="001D03B8"/>
    <w:rsid w:val="001D25C0"/>
    <w:rsid w:val="001D2B09"/>
    <w:rsid w:val="001D2C22"/>
    <w:rsid w:val="001D2D86"/>
    <w:rsid w:val="001D2F01"/>
    <w:rsid w:val="001D2FFB"/>
    <w:rsid w:val="001D3182"/>
    <w:rsid w:val="001D36F3"/>
    <w:rsid w:val="001D38E7"/>
    <w:rsid w:val="001D3BCE"/>
    <w:rsid w:val="001D3F65"/>
    <w:rsid w:val="001D456C"/>
    <w:rsid w:val="001D47DB"/>
    <w:rsid w:val="001D4E01"/>
    <w:rsid w:val="001D5134"/>
    <w:rsid w:val="001D51CC"/>
    <w:rsid w:val="001D5257"/>
    <w:rsid w:val="001D59F7"/>
    <w:rsid w:val="001D5C74"/>
    <w:rsid w:val="001D5DA2"/>
    <w:rsid w:val="001D5EF0"/>
    <w:rsid w:val="001D6514"/>
    <w:rsid w:val="001D6BA3"/>
    <w:rsid w:val="001D6C9C"/>
    <w:rsid w:val="001D7191"/>
    <w:rsid w:val="001D7310"/>
    <w:rsid w:val="001D744C"/>
    <w:rsid w:val="001D7475"/>
    <w:rsid w:val="001D76C4"/>
    <w:rsid w:val="001D770B"/>
    <w:rsid w:val="001D7728"/>
    <w:rsid w:val="001D7776"/>
    <w:rsid w:val="001D7CD4"/>
    <w:rsid w:val="001D7EC7"/>
    <w:rsid w:val="001E04F0"/>
    <w:rsid w:val="001E05C1"/>
    <w:rsid w:val="001E08A8"/>
    <w:rsid w:val="001E0CD2"/>
    <w:rsid w:val="001E0EF5"/>
    <w:rsid w:val="001E1037"/>
    <w:rsid w:val="001E11BB"/>
    <w:rsid w:val="001E1331"/>
    <w:rsid w:val="001E1A8D"/>
    <w:rsid w:val="001E1B05"/>
    <w:rsid w:val="001E1C75"/>
    <w:rsid w:val="001E1FF7"/>
    <w:rsid w:val="001E23E9"/>
    <w:rsid w:val="001E2418"/>
    <w:rsid w:val="001E2802"/>
    <w:rsid w:val="001E28BD"/>
    <w:rsid w:val="001E2B5F"/>
    <w:rsid w:val="001E2E3B"/>
    <w:rsid w:val="001E3046"/>
    <w:rsid w:val="001E31F7"/>
    <w:rsid w:val="001E37A1"/>
    <w:rsid w:val="001E39BE"/>
    <w:rsid w:val="001E3BD0"/>
    <w:rsid w:val="001E3F02"/>
    <w:rsid w:val="001E434A"/>
    <w:rsid w:val="001E4ACC"/>
    <w:rsid w:val="001E53F8"/>
    <w:rsid w:val="001E588D"/>
    <w:rsid w:val="001E5C12"/>
    <w:rsid w:val="001E5CA3"/>
    <w:rsid w:val="001E6070"/>
    <w:rsid w:val="001E6135"/>
    <w:rsid w:val="001E674D"/>
    <w:rsid w:val="001E68D2"/>
    <w:rsid w:val="001E6B5F"/>
    <w:rsid w:val="001E708F"/>
    <w:rsid w:val="001E70A7"/>
    <w:rsid w:val="001E73C3"/>
    <w:rsid w:val="001E7683"/>
    <w:rsid w:val="001E770A"/>
    <w:rsid w:val="001E789C"/>
    <w:rsid w:val="001E790F"/>
    <w:rsid w:val="001E7953"/>
    <w:rsid w:val="001E7E99"/>
    <w:rsid w:val="001E7F0D"/>
    <w:rsid w:val="001F0023"/>
    <w:rsid w:val="001F015C"/>
    <w:rsid w:val="001F029B"/>
    <w:rsid w:val="001F0B21"/>
    <w:rsid w:val="001F1587"/>
    <w:rsid w:val="001F1609"/>
    <w:rsid w:val="001F18E4"/>
    <w:rsid w:val="001F196B"/>
    <w:rsid w:val="001F1A12"/>
    <w:rsid w:val="001F1B8D"/>
    <w:rsid w:val="001F1DB2"/>
    <w:rsid w:val="001F1E49"/>
    <w:rsid w:val="001F207C"/>
    <w:rsid w:val="001F26B6"/>
    <w:rsid w:val="001F2978"/>
    <w:rsid w:val="001F2BD5"/>
    <w:rsid w:val="001F2F43"/>
    <w:rsid w:val="001F3174"/>
    <w:rsid w:val="001F337D"/>
    <w:rsid w:val="001F3B98"/>
    <w:rsid w:val="001F3EDA"/>
    <w:rsid w:val="001F3F31"/>
    <w:rsid w:val="001F422D"/>
    <w:rsid w:val="001F453B"/>
    <w:rsid w:val="001F45AA"/>
    <w:rsid w:val="001F46D4"/>
    <w:rsid w:val="001F4C66"/>
    <w:rsid w:val="001F4E75"/>
    <w:rsid w:val="001F4EAD"/>
    <w:rsid w:val="001F50EF"/>
    <w:rsid w:val="001F5112"/>
    <w:rsid w:val="001F5315"/>
    <w:rsid w:val="001F536D"/>
    <w:rsid w:val="001F5668"/>
    <w:rsid w:val="001F5C62"/>
    <w:rsid w:val="001F5D60"/>
    <w:rsid w:val="001F63B5"/>
    <w:rsid w:val="001F6B24"/>
    <w:rsid w:val="001F711A"/>
    <w:rsid w:val="001F74F5"/>
    <w:rsid w:val="001F7833"/>
    <w:rsid w:val="00200573"/>
    <w:rsid w:val="002006A9"/>
    <w:rsid w:val="00201487"/>
    <w:rsid w:val="002015D0"/>
    <w:rsid w:val="0020178D"/>
    <w:rsid w:val="002018A6"/>
    <w:rsid w:val="00201BB4"/>
    <w:rsid w:val="00201CF7"/>
    <w:rsid w:val="00201DD9"/>
    <w:rsid w:val="00201E5C"/>
    <w:rsid w:val="002029A4"/>
    <w:rsid w:val="00202AA6"/>
    <w:rsid w:val="00202E4E"/>
    <w:rsid w:val="00203142"/>
    <w:rsid w:val="002037F4"/>
    <w:rsid w:val="0020418F"/>
    <w:rsid w:val="00204478"/>
    <w:rsid w:val="00204695"/>
    <w:rsid w:val="00204B6D"/>
    <w:rsid w:val="00204D01"/>
    <w:rsid w:val="00204D9D"/>
    <w:rsid w:val="002053AA"/>
    <w:rsid w:val="00205706"/>
    <w:rsid w:val="00205B8F"/>
    <w:rsid w:val="00205C78"/>
    <w:rsid w:val="00205FFA"/>
    <w:rsid w:val="002062DF"/>
    <w:rsid w:val="002063CE"/>
    <w:rsid w:val="00206AF6"/>
    <w:rsid w:val="00206DF9"/>
    <w:rsid w:val="0020706C"/>
    <w:rsid w:val="0020725C"/>
    <w:rsid w:val="00207F8A"/>
    <w:rsid w:val="00210195"/>
    <w:rsid w:val="0021056F"/>
    <w:rsid w:val="00210806"/>
    <w:rsid w:val="00210900"/>
    <w:rsid w:val="00210A17"/>
    <w:rsid w:val="00210B59"/>
    <w:rsid w:val="00210F40"/>
    <w:rsid w:val="0021184C"/>
    <w:rsid w:val="00211981"/>
    <w:rsid w:val="00212B25"/>
    <w:rsid w:val="00212CB0"/>
    <w:rsid w:val="00212DAF"/>
    <w:rsid w:val="00213742"/>
    <w:rsid w:val="00213A6F"/>
    <w:rsid w:val="00213C2D"/>
    <w:rsid w:val="00213FBD"/>
    <w:rsid w:val="00214171"/>
    <w:rsid w:val="00214506"/>
    <w:rsid w:val="0021454C"/>
    <w:rsid w:val="00214576"/>
    <w:rsid w:val="00214AA7"/>
    <w:rsid w:val="00214C5A"/>
    <w:rsid w:val="00214EEA"/>
    <w:rsid w:val="00215A84"/>
    <w:rsid w:val="00215C71"/>
    <w:rsid w:val="00215D51"/>
    <w:rsid w:val="00215F82"/>
    <w:rsid w:val="002160B3"/>
    <w:rsid w:val="00216451"/>
    <w:rsid w:val="00216C3B"/>
    <w:rsid w:val="00216D4A"/>
    <w:rsid w:val="00217084"/>
    <w:rsid w:val="002173E8"/>
    <w:rsid w:val="00217897"/>
    <w:rsid w:val="002200EF"/>
    <w:rsid w:val="0022078F"/>
    <w:rsid w:val="00221661"/>
    <w:rsid w:val="00221663"/>
    <w:rsid w:val="0022184C"/>
    <w:rsid w:val="00221929"/>
    <w:rsid w:val="00221D52"/>
    <w:rsid w:val="002220F6"/>
    <w:rsid w:val="00222F2F"/>
    <w:rsid w:val="00223228"/>
    <w:rsid w:val="00223324"/>
    <w:rsid w:val="00223384"/>
    <w:rsid w:val="00223733"/>
    <w:rsid w:val="002239EE"/>
    <w:rsid w:val="00223EEF"/>
    <w:rsid w:val="00224570"/>
    <w:rsid w:val="002247BC"/>
    <w:rsid w:val="002249EE"/>
    <w:rsid w:val="00224A0A"/>
    <w:rsid w:val="00224D49"/>
    <w:rsid w:val="00224D82"/>
    <w:rsid w:val="002256CD"/>
    <w:rsid w:val="002258C7"/>
    <w:rsid w:val="0022617A"/>
    <w:rsid w:val="0022652A"/>
    <w:rsid w:val="00226801"/>
    <w:rsid w:val="00226EE7"/>
    <w:rsid w:val="00227066"/>
    <w:rsid w:val="002275F3"/>
    <w:rsid w:val="002275F4"/>
    <w:rsid w:val="0022782E"/>
    <w:rsid w:val="002278C0"/>
    <w:rsid w:val="00227ED6"/>
    <w:rsid w:val="0023036A"/>
    <w:rsid w:val="00230378"/>
    <w:rsid w:val="00230D16"/>
    <w:rsid w:val="00231242"/>
    <w:rsid w:val="00231D63"/>
    <w:rsid w:val="002324E8"/>
    <w:rsid w:val="0023263A"/>
    <w:rsid w:val="00232818"/>
    <w:rsid w:val="00232A99"/>
    <w:rsid w:val="00232F18"/>
    <w:rsid w:val="00233765"/>
    <w:rsid w:val="0023393B"/>
    <w:rsid w:val="00233AA9"/>
    <w:rsid w:val="00233E2A"/>
    <w:rsid w:val="00233E54"/>
    <w:rsid w:val="00233EAF"/>
    <w:rsid w:val="002342CC"/>
    <w:rsid w:val="002344C4"/>
    <w:rsid w:val="00234E8C"/>
    <w:rsid w:val="00235185"/>
    <w:rsid w:val="002353D5"/>
    <w:rsid w:val="00235B25"/>
    <w:rsid w:val="002361E8"/>
    <w:rsid w:val="00236554"/>
    <w:rsid w:val="002365AA"/>
    <w:rsid w:val="0023720B"/>
    <w:rsid w:val="002373B2"/>
    <w:rsid w:val="0023749D"/>
    <w:rsid w:val="00237788"/>
    <w:rsid w:val="002400C5"/>
    <w:rsid w:val="00240217"/>
    <w:rsid w:val="002403AF"/>
    <w:rsid w:val="002408A5"/>
    <w:rsid w:val="00240F13"/>
    <w:rsid w:val="00240F34"/>
    <w:rsid w:val="00240FD9"/>
    <w:rsid w:val="00241421"/>
    <w:rsid w:val="00241682"/>
    <w:rsid w:val="00241692"/>
    <w:rsid w:val="002416B6"/>
    <w:rsid w:val="002417F3"/>
    <w:rsid w:val="00241F4E"/>
    <w:rsid w:val="00241FE7"/>
    <w:rsid w:val="00242470"/>
    <w:rsid w:val="00242B78"/>
    <w:rsid w:val="00242D9D"/>
    <w:rsid w:val="00243059"/>
    <w:rsid w:val="00243115"/>
    <w:rsid w:val="00243385"/>
    <w:rsid w:val="00243EBF"/>
    <w:rsid w:val="002442FB"/>
    <w:rsid w:val="00244453"/>
    <w:rsid w:val="00244665"/>
    <w:rsid w:val="00244D58"/>
    <w:rsid w:val="002450FF"/>
    <w:rsid w:val="002455B2"/>
    <w:rsid w:val="002466D9"/>
    <w:rsid w:val="002469C5"/>
    <w:rsid w:val="002470AB"/>
    <w:rsid w:val="00247590"/>
    <w:rsid w:val="002478A8"/>
    <w:rsid w:val="002479B3"/>
    <w:rsid w:val="00247C25"/>
    <w:rsid w:val="00247D40"/>
    <w:rsid w:val="00247EAB"/>
    <w:rsid w:val="00247F9E"/>
    <w:rsid w:val="00247FF2"/>
    <w:rsid w:val="0025001A"/>
    <w:rsid w:val="00250142"/>
    <w:rsid w:val="00250168"/>
    <w:rsid w:val="002501F8"/>
    <w:rsid w:val="00250245"/>
    <w:rsid w:val="0025052E"/>
    <w:rsid w:val="0025055D"/>
    <w:rsid w:val="0025057F"/>
    <w:rsid w:val="00250704"/>
    <w:rsid w:val="002507FD"/>
    <w:rsid w:val="00250A0F"/>
    <w:rsid w:val="00250A26"/>
    <w:rsid w:val="00250AE1"/>
    <w:rsid w:val="00250DB5"/>
    <w:rsid w:val="002510F4"/>
    <w:rsid w:val="00251307"/>
    <w:rsid w:val="002516C6"/>
    <w:rsid w:val="002517F0"/>
    <w:rsid w:val="00251FA5"/>
    <w:rsid w:val="00252247"/>
    <w:rsid w:val="002523D0"/>
    <w:rsid w:val="00252508"/>
    <w:rsid w:val="00252609"/>
    <w:rsid w:val="0025269E"/>
    <w:rsid w:val="0025333F"/>
    <w:rsid w:val="0025358B"/>
    <w:rsid w:val="00253E8C"/>
    <w:rsid w:val="00253F41"/>
    <w:rsid w:val="00254544"/>
    <w:rsid w:val="00254BA1"/>
    <w:rsid w:val="00254D0C"/>
    <w:rsid w:val="00254FEF"/>
    <w:rsid w:val="002552CB"/>
    <w:rsid w:val="00255359"/>
    <w:rsid w:val="00255385"/>
    <w:rsid w:val="00255AEB"/>
    <w:rsid w:val="00255BEF"/>
    <w:rsid w:val="00255FEF"/>
    <w:rsid w:val="002564DA"/>
    <w:rsid w:val="0025690E"/>
    <w:rsid w:val="00256C01"/>
    <w:rsid w:val="00256C85"/>
    <w:rsid w:val="002576DD"/>
    <w:rsid w:val="00257E2F"/>
    <w:rsid w:val="00260140"/>
    <w:rsid w:val="00260350"/>
    <w:rsid w:val="002603FF"/>
    <w:rsid w:val="00260D3D"/>
    <w:rsid w:val="00260E6D"/>
    <w:rsid w:val="002612A1"/>
    <w:rsid w:val="002612DD"/>
    <w:rsid w:val="00261505"/>
    <w:rsid w:val="002615D9"/>
    <w:rsid w:val="0026185D"/>
    <w:rsid w:val="00261C5C"/>
    <w:rsid w:val="00261F1B"/>
    <w:rsid w:val="00262005"/>
    <w:rsid w:val="00262312"/>
    <w:rsid w:val="00262CF0"/>
    <w:rsid w:val="00262D72"/>
    <w:rsid w:val="00262E18"/>
    <w:rsid w:val="00263085"/>
    <w:rsid w:val="0026309C"/>
    <w:rsid w:val="002632F0"/>
    <w:rsid w:val="00263383"/>
    <w:rsid w:val="002636FF"/>
    <w:rsid w:val="00263869"/>
    <w:rsid w:val="00263A71"/>
    <w:rsid w:val="00263BBC"/>
    <w:rsid w:val="00263C74"/>
    <w:rsid w:val="0026414B"/>
    <w:rsid w:val="002644D2"/>
    <w:rsid w:val="00264B10"/>
    <w:rsid w:val="00264C5E"/>
    <w:rsid w:val="00265A63"/>
    <w:rsid w:val="002663A1"/>
    <w:rsid w:val="00266471"/>
    <w:rsid w:val="002664D0"/>
    <w:rsid w:val="002671F6"/>
    <w:rsid w:val="00267485"/>
    <w:rsid w:val="002675C4"/>
    <w:rsid w:val="00267DCC"/>
    <w:rsid w:val="002700CA"/>
    <w:rsid w:val="00270241"/>
    <w:rsid w:val="002705AB"/>
    <w:rsid w:val="0027076B"/>
    <w:rsid w:val="00270970"/>
    <w:rsid w:val="00270A07"/>
    <w:rsid w:val="00270E75"/>
    <w:rsid w:val="00270FD7"/>
    <w:rsid w:val="00271341"/>
    <w:rsid w:val="00271661"/>
    <w:rsid w:val="00271738"/>
    <w:rsid w:val="00271862"/>
    <w:rsid w:val="00271923"/>
    <w:rsid w:val="002719FA"/>
    <w:rsid w:val="0027221C"/>
    <w:rsid w:val="00272933"/>
    <w:rsid w:val="00272DF7"/>
    <w:rsid w:val="00272F29"/>
    <w:rsid w:val="002730B8"/>
    <w:rsid w:val="002733B6"/>
    <w:rsid w:val="0027368F"/>
    <w:rsid w:val="00273873"/>
    <w:rsid w:val="00273AA4"/>
    <w:rsid w:val="0027433E"/>
    <w:rsid w:val="002748ED"/>
    <w:rsid w:val="00274D47"/>
    <w:rsid w:val="00274DEF"/>
    <w:rsid w:val="00275011"/>
    <w:rsid w:val="00275B6D"/>
    <w:rsid w:val="00275C78"/>
    <w:rsid w:val="00275D8E"/>
    <w:rsid w:val="00275F65"/>
    <w:rsid w:val="002766EB"/>
    <w:rsid w:val="00276834"/>
    <w:rsid w:val="002768AA"/>
    <w:rsid w:val="00276EED"/>
    <w:rsid w:val="002770CC"/>
    <w:rsid w:val="00277134"/>
    <w:rsid w:val="002772BE"/>
    <w:rsid w:val="002772EC"/>
    <w:rsid w:val="00277587"/>
    <w:rsid w:val="00277602"/>
    <w:rsid w:val="00277C24"/>
    <w:rsid w:val="002800EC"/>
    <w:rsid w:val="00280288"/>
    <w:rsid w:val="00280C5A"/>
    <w:rsid w:val="00281175"/>
    <w:rsid w:val="00281628"/>
    <w:rsid w:val="002816F7"/>
    <w:rsid w:val="002827F0"/>
    <w:rsid w:val="002828EB"/>
    <w:rsid w:val="00282966"/>
    <w:rsid w:val="00282F3D"/>
    <w:rsid w:val="00282F7C"/>
    <w:rsid w:val="002831BA"/>
    <w:rsid w:val="002831BB"/>
    <w:rsid w:val="0028321C"/>
    <w:rsid w:val="002838F9"/>
    <w:rsid w:val="00283947"/>
    <w:rsid w:val="002839FC"/>
    <w:rsid w:val="00283AC0"/>
    <w:rsid w:val="00284295"/>
    <w:rsid w:val="0028437A"/>
    <w:rsid w:val="002844DB"/>
    <w:rsid w:val="0028517E"/>
    <w:rsid w:val="00285262"/>
    <w:rsid w:val="00285267"/>
    <w:rsid w:val="00285AD6"/>
    <w:rsid w:val="00285D55"/>
    <w:rsid w:val="00285E87"/>
    <w:rsid w:val="00286108"/>
    <w:rsid w:val="0028617F"/>
    <w:rsid w:val="0028618C"/>
    <w:rsid w:val="002861CF"/>
    <w:rsid w:val="00286525"/>
    <w:rsid w:val="00286CB8"/>
    <w:rsid w:val="00286E6C"/>
    <w:rsid w:val="00286FA6"/>
    <w:rsid w:val="00287036"/>
    <w:rsid w:val="0028792D"/>
    <w:rsid w:val="00287FA4"/>
    <w:rsid w:val="002901B9"/>
    <w:rsid w:val="002906BB"/>
    <w:rsid w:val="002911E5"/>
    <w:rsid w:val="0029136E"/>
    <w:rsid w:val="0029147A"/>
    <w:rsid w:val="00291A6E"/>
    <w:rsid w:val="00291CAF"/>
    <w:rsid w:val="00291FAE"/>
    <w:rsid w:val="00292B91"/>
    <w:rsid w:val="00292F6D"/>
    <w:rsid w:val="002930C0"/>
    <w:rsid w:val="00293229"/>
    <w:rsid w:val="002935BD"/>
    <w:rsid w:val="0029361C"/>
    <w:rsid w:val="0029382B"/>
    <w:rsid w:val="002942E4"/>
    <w:rsid w:val="00294570"/>
    <w:rsid w:val="00294BB1"/>
    <w:rsid w:val="00294F5C"/>
    <w:rsid w:val="002956B9"/>
    <w:rsid w:val="00295943"/>
    <w:rsid w:val="002961D0"/>
    <w:rsid w:val="00296515"/>
    <w:rsid w:val="00296531"/>
    <w:rsid w:val="00296A02"/>
    <w:rsid w:val="00296CA1"/>
    <w:rsid w:val="00297187"/>
    <w:rsid w:val="00297359"/>
    <w:rsid w:val="002976EE"/>
    <w:rsid w:val="00297D67"/>
    <w:rsid w:val="002A005C"/>
    <w:rsid w:val="002A02A2"/>
    <w:rsid w:val="002A0990"/>
    <w:rsid w:val="002A0A3B"/>
    <w:rsid w:val="002A0C12"/>
    <w:rsid w:val="002A0D35"/>
    <w:rsid w:val="002A0D7A"/>
    <w:rsid w:val="002A0F6C"/>
    <w:rsid w:val="002A14ED"/>
    <w:rsid w:val="002A1854"/>
    <w:rsid w:val="002A1EF3"/>
    <w:rsid w:val="002A1EF6"/>
    <w:rsid w:val="002A2107"/>
    <w:rsid w:val="002A2384"/>
    <w:rsid w:val="002A29F0"/>
    <w:rsid w:val="002A2BE1"/>
    <w:rsid w:val="002A2C69"/>
    <w:rsid w:val="002A2F40"/>
    <w:rsid w:val="002A317F"/>
    <w:rsid w:val="002A33CA"/>
    <w:rsid w:val="002A3579"/>
    <w:rsid w:val="002A3B73"/>
    <w:rsid w:val="002A3D49"/>
    <w:rsid w:val="002A40AF"/>
    <w:rsid w:val="002A462F"/>
    <w:rsid w:val="002A47F1"/>
    <w:rsid w:val="002A4B46"/>
    <w:rsid w:val="002A4B9B"/>
    <w:rsid w:val="002A4BB1"/>
    <w:rsid w:val="002A50D9"/>
    <w:rsid w:val="002A5291"/>
    <w:rsid w:val="002A5411"/>
    <w:rsid w:val="002A5555"/>
    <w:rsid w:val="002A5DED"/>
    <w:rsid w:val="002A5E2E"/>
    <w:rsid w:val="002A64F1"/>
    <w:rsid w:val="002A65CA"/>
    <w:rsid w:val="002A6B69"/>
    <w:rsid w:val="002A7242"/>
    <w:rsid w:val="002A7535"/>
    <w:rsid w:val="002A7541"/>
    <w:rsid w:val="002A779E"/>
    <w:rsid w:val="002A7979"/>
    <w:rsid w:val="002A7C85"/>
    <w:rsid w:val="002A7D6B"/>
    <w:rsid w:val="002B0250"/>
    <w:rsid w:val="002B061C"/>
    <w:rsid w:val="002B08C7"/>
    <w:rsid w:val="002B08E6"/>
    <w:rsid w:val="002B0AA5"/>
    <w:rsid w:val="002B128A"/>
    <w:rsid w:val="002B1534"/>
    <w:rsid w:val="002B1AA7"/>
    <w:rsid w:val="002B22C5"/>
    <w:rsid w:val="002B2581"/>
    <w:rsid w:val="002B2596"/>
    <w:rsid w:val="002B27E8"/>
    <w:rsid w:val="002B30BA"/>
    <w:rsid w:val="002B3BB0"/>
    <w:rsid w:val="002B4066"/>
    <w:rsid w:val="002B4319"/>
    <w:rsid w:val="002B469A"/>
    <w:rsid w:val="002B4E37"/>
    <w:rsid w:val="002B4E83"/>
    <w:rsid w:val="002B4FF0"/>
    <w:rsid w:val="002B5385"/>
    <w:rsid w:val="002B5619"/>
    <w:rsid w:val="002B5796"/>
    <w:rsid w:val="002B6290"/>
    <w:rsid w:val="002B629C"/>
    <w:rsid w:val="002B65A6"/>
    <w:rsid w:val="002B6716"/>
    <w:rsid w:val="002B6799"/>
    <w:rsid w:val="002B6ACD"/>
    <w:rsid w:val="002B73DE"/>
    <w:rsid w:val="002B75D4"/>
    <w:rsid w:val="002B7853"/>
    <w:rsid w:val="002B785F"/>
    <w:rsid w:val="002B7864"/>
    <w:rsid w:val="002B7877"/>
    <w:rsid w:val="002B79E1"/>
    <w:rsid w:val="002C003C"/>
    <w:rsid w:val="002C01D8"/>
    <w:rsid w:val="002C092E"/>
    <w:rsid w:val="002C0A8C"/>
    <w:rsid w:val="002C1339"/>
    <w:rsid w:val="002C13BE"/>
    <w:rsid w:val="002C1C5E"/>
    <w:rsid w:val="002C20AC"/>
    <w:rsid w:val="002C229A"/>
    <w:rsid w:val="002C24D2"/>
    <w:rsid w:val="002C25BE"/>
    <w:rsid w:val="002C28C0"/>
    <w:rsid w:val="002C3228"/>
    <w:rsid w:val="002C34BC"/>
    <w:rsid w:val="002C3B18"/>
    <w:rsid w:val="002C3BA5"/>
    <w:rsid w:val="002C3BF9"/>
    <w:rsid w:val="002C40ED"/>
    <w:rsid w:val="002C4BDF"/>
    <w:rsid w:val="002C4D95"/>
    <w:rsid w:val="002C4DAE"/>
    <w:rsid w:val="002C4F4E"/>
    <w:rsid w:val="002C4F55"/>
    <w:rsid w:val="002C517C"/>
    <w:rsid w:val="002C56C7"/>
    <w:rsid w:val="002C5B35"/>
    <w:rsid w:val="002C5CE1"/>
    <w:rsid w:val="002C5D2A"/>
    <w:rsid w:val="002C69A3"/>
    <w:rsid w:val="002C69B2"/>
    <w:rsid w:val="002C6B25"/>
    <w:rsid w:val="002C6B55"/>
    <w:rsid w:val="002C6FB5"/>
    <w:rsid w:val="002C76B9"/>
    <w:rsid w:val="002C770E"/>
    <w:rsid w:val="002C7824"/>
    <w:rsid w:val="002C7D2A"/>
    <w:rsid w:val="002D0E25"/>
    <w:rsid w:val="002D1927"/>
    <w:rsid w:val="002D1B91"/>
    <w:rsid w:val="002D2330"/>
    <w:rsid w:val="002D2456"/>
    <w:rsid w:val="002D2464"/>
    <w:rsid w:val="002D2674"/>
    <w:rsid w:val="002D2692"/>
    <w:rsid w:val="002D2D48"/>
    <w:rsid w:val="002D320B"/>
    <w:rsid w:val="002D3851"/>
    <w:rsid w:val="002D38FC"/>
    <w:rsid w:val="002D3A63"/>
    <w:rsid w:val="002D4C3C"/>
    <w:rsid w:val="002D4E89"/>
    <w:rsid w:val="002D5006"/>
    <w:rsid w:val="002D55AB"/>
    <w:rsid w:val="002D612B"/>
    <w:rsid w:val="002D642B"/>
    <w:rsid w:val="002D68C2"/>
    <w:rsid w:val="002D68DB"/>
    <w:rsid w:val="002D6AA8"/>
    <w:rsid w:val="002D6C20"/>
    <w:rsid w:val="002D6C2F"/>
    <w:rsid w:val="002D6D12"/>
    <w:rsid w:val="002D6F00"/>
    <w:rsid w:val="002D718E"/>
    <w:rsid w:val="002D7202"/>
    <w:rsid w:val="002D742F"/>
    <w:rsid w:val="002D7F5F"/>
    <w:rsid w:val="002E02B9"/>
    <w:rsid w:val="002E0309"/>
    <w:rsid w:val="002E064A"/>
    <w:rsid w:val="002E098A"/>
    <w:rsid w:val="002E0D73"/>
    <w:rsid w:val="002E10D2"/>
    <w:rsid w:val="002E118A"/>
    <w:rsid w:val="002E11EE"/>
    <w:rsid w:val="002E1375"/>
    <w:rsid w:val="002E1FF8"/>
    <w:rsid w:val="002E2301"/>
    <w:rsid w:val="002E2783"/>
    <w:rsid w:val="002E283D"/>
    <w:rsid w:val="002E2B59"/>
    <w:rsid w:val="002E30E6"/>
    <w:rsid w:val="002E36FA"/>
    <w:rsid w:val="002E38AF"/>
    <w:rsid w:val="002E3B8A"/>
    <w:rsid w:val="002E3CCA"/>
    <w:rsid w:val="002E46EE"/>
    <w:rsid w:val="002E48BD"/>
    <w:rsid w:val="002E49FE"/>
    <w:rsid w:val="002E54B8"/>
    <w:rsid w:val="002E5592"/>
    <w:rsid w:val="002E5793"/>
    <w:rsid w:val="002E58AC"/>
    <w:rsid w:val="002E595B"/>
    <w:rsid w:val="002E5A33"/>
    <w:rsid w:val="002E5AFB"/>
    <w:rsid w:val="002E5BF6"/>
    <w:rsid w:val="002E6CB6"/>
    <w:rsid w:val="002E6E3C"/>
    <w:rsid w:val="002E7025"/>
    <w:rsid w:val="002E70F6"/>
    <w:rsid w:val="002E765B"/>
    <w:rsid w:val="002E76B9"/>
    <w:rsid w:val="002E787D"/>
    <w:rsid w:val="002E7DA1"/>
    <w:rsid w:val="002E7E36"/>
    <w:rsid w:val="002E7E57"/>
    <w:rsid w:val="002F0160"/>
    <w:rsid w:val="002F02D0"/>
    <w:rsid w:val="002F03F9"/>
    <w:rsid w:val="002F0645"/>
    <w:rsid w:val="002F06B2"/>
    <w:rsid w:val="002F13BD"/>
    <w:rsid w:val="002F154A"/>
    <w:rsid w:val="002F155A"/>
    <w:rsid w:val="002F1BD4"/>
    <w:rsid w:val="002F1CD1"/>
    <w:rsid w:val="002F1D22"/>
    <w:rsid w:val="002F1E1F"/>
    <w:rsid w:val="002F1FFA"/>
    <w:rsid w:val="002F212C"/>
    <w:rsid w:val="002F223F"/>
    <w:rsid w:val="002F22B9"/>
    <w:rsid w:val="002F27E2"/>
    <w:rsid w:val="002F287F"/>
    <w:rsid w:val="002F2DB9"/>
    <w:rsid w:val="002F30D6"/>
    <w:rsid w:val="002F31A1"/>
    <w:rsid w:val="002F3636"/>
    <w:rsid w:val="002F3802"/>
    <w:rsid w:val="002F3AA6"/>
    <w:rsid w:val="002F3AF0"/>
    <w:rsid w:val="002F3BB3"/>
    <w:rsid w:val="002F46B6"/>
    <w:rsid w:val="002F4DD5"/>
    <w:rsid w:val="002F5368"/>
    <w:rsid w:val="002F5936"/>
    <w:rsid w:val="002F5AF2"/>
    <w:rsid w:val="002F5E7A"/>
    <w:rsid w:val="002F60DD"/>
    <w:rsid w:val="002F610E"/>
    <w:rsid w:val="002F639E"/>
    <w:rsid w:val="002F63DB"/>
    <w:rsid w:val="002F6B3F"/>
    <w:rsid w:val="002F6C76"/>
    <w:rsid w:val="002F6EDD"/>
    <w:rsid w:val="002F741F"/>
    <w:rsid w:val="002F7717"/>
    <w:rsid w:val="002F77AB"/>
    <w:rsid w:val="00300121"/>
    <w:rsid w:val="0030066D"/>
    <w:rsid w:val="00300983"/>
    <w:rsid w:val="00300A3C"/>
    <w:rsid w:val="00301016"/>
    <w:rsid w:val="003012F9"/>
    <w:rsid w:val="00301331"/>
    <w:rsid w:val="003013FC"/>
    <w:rsid w:val="00301473"/>
    <w:rsid w:val="003015ED"/>
    <w:rsid w:val="00301FCB"/>
    <w:rsid w:val="00302038"/>
    <w:rsid w:val="0030208F"/>
    <w:rsid w:val="00302101"/>
    <w:rsid w:val="00302135"/>
    <w:rsid w:val="003023BF"/>
    <w:rsid w:val="00302565"/>
    <w:rsid w:val="0030282D"/>
    <w:rsid w:val="00302B58"/>
    <w:rsid w:val="00302C86"/>
    <w:rsid w:val="00302E3D"/>
    <w:rsid w:val="0030308E"/>
    <w:rsid w:val="003035A1"/>
    <w:rsid w:val="003037E8"/>
    <w:rsid w:val="00303874"/>
    <w:rsid w:val="0030387D"/>
    <w:rsid w:val="003038F1"/>
    <w:rsid w:val="00303980"/>
    <w:rsid w:val="00303C8E"/>
    <w:rsid w:val="00303D8D"/>
    <w:rsid w:val="00303E14"/>
    <w:rsid w:val="0030401E"/>
    <w:rsid w:val="00304212"/>
    <w:rsid w:val="003042C1"/>
    <w:rsid w:val="00304957"/>
    <w:rsid w:val="0030499D"/>
    <w:rsid w:val="00305033"/>
    <w:rsid w:val="003050CD"/>
    <w:rsid w:val="00305235"/>
    <w:rsid w:val="003052CF"/>
    <w:rsid w:val="003057D6"/>
    <w:rsid w:val="00305961"/>
    <w:rsid w:val="00305B1F"/>
    <w:rsid w:val="00305C29"/>
    <w:rsid w:val="00305F87"/>
    <w:rsid w:val="0030611D"/>
    <w:rsid w:val="003062FF"/>
    <w:rsid w:val="003063E4"/>
    <w:rsid w:val="00306CFA"/>
    <w:rsid w:val="00306F76"/>
    <w:rsid w:val="003072C1"/>
    <w:rsid w:val="00310034"/>
    <w:rsid w:val="003100C4"/>
    <w:rsid w:val="00310243"/>
    <w:rsid w:val="00310286"/>
    <w:rsid w:val="0031039C"/>
    <w:rsid w:val="0031060B"/>
    <w:rsid w:val="0031193D"/>
    <w:rsid w:val="00311D30"/>
    <w:rsid w:val="00311F45"/>
    <w:rsid w:val="00312012"/>
    <w:rsid w:val="00312192"/>
    <w:rsid w:val="003123E3"/>
    <w:rsid w:val="0031278A"/>
    <w:rsid w:val="00312CB1"/>
    <w:rsid w:val="00312EDF"/>
    <w:rsid w:val="00312FE0"/>
    <w:rsid w:val="003131D2"/>
    <w:rsid w:val="003132FA"/>
    <w:rsid w:val="00313388"/>
    <w:rsid w:val="003135BA"/>
    <w:rsid w:val="00313ABF"/>
    <w:rsid w:val="00313ACA"/>
    <w:rsid w:val="00313C5B"/>
    <w:rsid w:val="00313CB5"/>
    <w:rsid w:val="00313E5C"/>
    <w:rsid w:val="003145FB"/>
    <w:rsid w:val="00314662"/>
    <w:rsid w:val="0031476C"/>
    <w:rsid w:val="00315271"/>
    <w:rsid w:val="003158CF"/>
    <w:rsid w:val="00315CA1"/>
    <w:rsid w:val="003160C9"/>
    <w:rsid w:val="00316105"/>
    <w:rsid w:val="0031687D"/>
    <w:rsid w:val="00316BC3"/>
    <w:rsid w:val="00317668"/>
    <w:rsid w:val="00317745"/>
    <w:rsid w:val="003177E0"/>
    <w:rsid w:val="00317919"/>
    <w:rsid w:val="00317A72"/>
    <w:rsid w:val="00317DF9"/>
    <w:rsid w:val="00320031"/>
    <w:rsid w:val="003202C4"/>
    <w:rsid w:val="0032047A"/>
    <w:rsid w:val="003206CC"/>
    <w:rsid w:val="00320705"/>
    <w:rsid w:val="003209E4"/>
    <w:rsid w:val="00320A45"/>
    <w:rsid w:val="00320B19"/>
    <w:rsid w:val="00320C9A"/>
    <w:rsid w:val="0032125A"/>
    <w:rsid w:val="00321C85"/>
    <w:rsid w:val="00321D10"/>
    <w:rsid w:val="00321DC6"/>
    <w:rsid w:val="00321E5E"/>
    <w:rsid w:val="00322081"/>
    <w:rsid w:val="00322305"/>
    <w:rsid w:val="0032249B"/>
    <w:rsid w:val="00322CEB"/>
    <w:rsid w:val="00322ED5"/>
    <w:rsid w:val="00322F5E"/>
    <w:rsid w:val="00323028"/>
    <w:rsid w:val="00323819"/>
    <w:rsid w:val="0032381D"/>
    <w:rsid w:val="0032394E"/>
    <w:rsid w:val="0032400F"/>
    <w:rsid w:val="0032405C"/>
    <w:rsid w:val="00324579"/>
    <w:rsid w:val="00324AA7"/>
    <w:rsid w:val="00324F22"/>
    <w:rsid w:val="00324F71"/>
    <w:rsid w:val="00325A59"/>
    <w:rsid w:val="00325AE8"/>
    <w:rsid w:val="00325B01"/>
    <w:rsid w:val="00325B12"/>
    <w:rsid w:val="003262A7"/>
    <w:rsid w:val="0032643B"/>
    <w:rsid w:val="003265A6"/>
    <w:rsid w:val="0032679C"/>
    <w:rsid w:val="00326A92"/>
    <w:rsid w:val="00326DFB"/>
    <w:rsid w:val="003271F2"/>
    <w:rsid w:val="003274C1"/>
    <w:rsid w:val="003277A2"/>
    <w:rsid w:val="00327D59"/>
    <w:rsid w:val="003301EC"/>
    <w:rsid w:val="003302EC"/>
    <w:rsid w:val="0033056B"/>
    <w:rsid w:val="00330BE8"/>
    <w:rsid w:val="00330CF9"/>
    <w:rsid w:val="00330E1C"/>
    <w:rsid w:val="00330F82"/>
    <w:rsid w:val="00330F8A"/>
    <w:rsid w:val="00331565"/>
    <w:rsid w:val="00331680"/>
    <w:rsid w:val="003318B1"/>
    <w:rsid w:val="00331A56"/>
    <w:rsid w:val="00331C3D"/>
    <w:rsid w:val="0033238E"/>
    <w:rsid w:val="0033254B"/>
    <w:rsid w:val="0033270C"/>
    <w:rsid w:val="00332B6B"/>
    <w:rsid w:val="00332B7D"/>
    <w:rsid w:val="00332DAB"/>
    <w:rsid w:val="00332F04"/>
    <w:rsid w:val="003335E6"/>
    <w:rsid w:val="0033369A"/>
    <w:rsid w:val="00333989"/>
    <w:rsid w:val="003339BA"/>
    <w:rsid w:val="00333BB9"/>
    <w:rsid w:val="00333C7C"/>
    <w:rsid w:val="0033426F"/>
    <w:rsid w:val="00334956"/>
    <w:rsid w:val="00334C2D"/>
    <w:rsid w:val="00334E4D"/>
    <w:rsid w:val="0033502A"/>
    <w:rsid w:val="0033515B"/>
    <w:rsid w:val="003354DB"/>
    <w:rsid w:val="0033641E"/>
    <w:rsid w:val="003368AA"/>
    <w:rsid w:val="00336938"/>
    <w:rsid w:val="00336C79"/>
    <w:rsid w:val="00336C82"/>
    <w:rsid w:val="00336D08"/>
    <w:rsid w:val="003376FC"/>
    <w:rsid w:val="00337DF8"/>
    <w:rsid w:val="00337E56"/>
    <w:rsid w:val="00337FE3"/>
    <w:rsid w:val="003404CC"/>
    <w:rsid w:val="00340747"/>
    <w:rsid w:val="00340829"/>
    <w:rsid w:val="00340AD6"/>
    <w:rsid w:val="00340F9F"/>
    <w:rsid w:val="00341185"/>
    <w:rsid w:val="00341278"/>
    <w:rsid w:val="003413F8"/>
    <w:rsid w:val="003418B6"/>
    <w:rsid w:val="00341B7E"/>
    <w:rsid w:val="00342320"/>
    <w:rsid w:val="0034272B"/>
    <w:rsid w:val="00342797"/>
    <w:rsid w:val="00342AF5"/>
    <w:rsid w:val="00343115"/>
    <w:rsid w:val="003431AA"/>
    <w:rsid w:val="00343342"/>
    <w:rsid w:val="00343C0B"/>
    <w:rsid w:val="00343DC5"/>
    <w:rsid w:val="00343F18"/>
    <w:rsid w:val="0034431D"/>
    <w:rsid w:val="003444AB"/>
    <w:rsid w:val="00344735"/>
    <w:rsid w:val="003447B6"/>
    <w:rsid w:val="00344885"/>
    <w:rsid w:val="00344A0B"/>
    <w:rsid w:val="00344EFB"/>
    <w:rsid w:val="0034516F"/>
    <w:rsid w:val="00345809"/>
    <w:rsid w:val="00345A6A"/>
    <w:rsid w:val="00345C89"/>
    <w:rsid w:val="00345D62"/>
    <w:rsid w:val="00345ED0"/>
    <w:rsid w:val="0034643F"/>
    <w:rsid w:val="00346732"/>
    <w:rsid w:val="00346784"/>
    <w:rsid w:val="0034689C"/>
    <w:rsid w:val="003470CD"/>
    <w:rsid w:val="0034720B"/>
    <w:rsid w:val="00347698"/>
    <w:rsid w:val="00347A22"/>
    <w:rsid w:val="00347C70"/>
    <w:rsid w:val="00347DD1"/>
    <w:rsid w:val="00347FB9"/>
    <w:rsid w:val="00350032"/>
    <w:rsid w:val="0035026F"/>
    <w:rsid w:val="00350277"/>
    <w:rsid w:val="00350479"/>
    <w:rsid w:val="00351711"/>
    <w:rsid w:val="003519CD"/>
    <w:rsid w:val="00351B88"/>
    <w:rsid w:val="00351C9E"/>
    <w:rsid w:val="003522C8"/>
    <w:rsid w:val="00352948"/>
    <w:rsid w:val="00352FD9"/>
    <w:rsid w:val="00353264"/>
    <w:rsid w:val="0035344A"/>
    <w:rsid w:val="003537BC"/>
    <w:rsid w:val="00353832"/>
    <w:rsid w:val="0035396A"/>
    <w:rsid w:val="0035398F"/>
    <w:rsid w:val="003539F8"/>
    <w:rsid w:val="00353CF2"/>
    <w:rsid w:val="00353F2E"/>
    <w:rsid w:val="00354439"/>
    <w:rsid w:val="003546D8"/>
    <w:rsid w:val="00354936"/>
    <w:rsid w:val="00354C56"/>
    <w:rsid w:val="00355B87"/>
    <w:rsid w:val="00355C0C"/>
    <w:rsid w:val="00355F60"/>
    <w:rsid w:val="0035613F"/>
    <w:rsid w:val="00356511"/>
    <w:rsid w:val="0035675A"/>
    <w:rsid w:val="00356A46"/>
    <w:rsid w:val="00356C25"/>
    <w:rsid w:val="00356C72"/>
    <w:rsid w:val="00357044"/>
    <w:rsid w:val="0035707E"/>
    <w:rsid w:val="0035711C"/>
    <w:rsid w:val="003572E2"/>
    <w:rsid w:val="003575BC"/>
    <w:rsid w:val="003576BF"/>
    <w:rsid w:val="00357AF4"/>
    <w:rsid w:val="00357BC0"/>
    <w:rsid w:val="00357C07"/>
    <w:rsid w:val="00357D40"/>
    <w:rsid w:val="00360961"/>
    <w:rsid w:val="00360D10"/>
    <w:rsid w:val="003610DA"/>
    <w:rsid w:val="003611B3"/>
    <w:rsid w:val="00361410"/>
    <w:rsid w:val="003614E0"/>
    <w:rsid w:val="00361942"/>
    <w:rsid w:val="00361A5D"/>
    <w:rsid w:val="00361AFE"/>
    <w:rsid w:val="00361C8D"/>
    <w:rsid w:val="00361E0B"/>
    <w:rsid w:val="00361E82"/>
    <w:rsid w:val="00361F14"/>
    <w:rsid w:val="00362C06"/>
    <w:rsid w:val="00363531"/>
    <w:rsid w:val="00363658"/>
    <w:rsid w:val="00363926"/>
    <w:rsid w:val="0036421D"/>
    <w:rsid w:val="00364ED8"/>
    <w:rsid w:val="0036522B"/>
    <w:rsid w:val="00365297"/>
    <w:rsid w:val="003653A1"/>
    <w:rsid w:val="0036636A"/>
    <w:rsid w:val="00366A8D"/>
    <w:rsid w:val="00366BFC"/>
    <w:rsid w:val="00367260"/>
    <w:rsid w:val="003672D3"/>
    <w:rsid w:val="00367720"/>
    <w:rsid w:val="00367A5A"/>
    <w:rsid w:val="00367D34"/>
    <w:rsid w:val="00367D3B"/>
    <w:rsid w:val="003702E2"/>
    <w:rsid w:val="003707B0"/>
    <w:rsid w:val="0037099B"/>
    <w:rsid w:val="00370A4C"/>
    <w:rsid w:val="00370DCB"/>
    <w:rsid w:val="00370DCF"/>
    <w:rsid w:val="0037214B"/>
    <w:rsid w:val="00372599"/>
    <w:rsid w:val="00372B56"/>
    <w:rsid w:val="00373514"/>
    <w:rsid w:val="0037390A"/>
    <w:rsid w:val="00373923"/>
    <w:rsid w:val="003741BF"/>
    <w:rsid w:val="00374747"/>
    <w:rsid w:val="003748A0"/>
    <w:rsid w:val="00374A94"/>
    <w:rsid w:val="00374C44"/>
    <w:rsid w:val="00374F06"/>
    <w:rsid w:val="00375036"/>
    <w:rsid w:val="00375273"/>
    <w:rsid w:val="003756C3"/>
    <w:rsid w:val="00375D01"/>
    <w:rsid w:val="00376FE5"/>
    <w:rsid w:val="00377004"/>
    <w:rsid w:val="00377332"/>
    <w:rsid w:val="00377CEC"/>
    <w:rsid w:val="00377E81"/>
    <w:rsid w:val="00380204"/>
    <w:rsid w:val="0038030A"/>
    <w:rsid w:val="003813A0"/>
    <w:rsid w:val="003817CB"/>
    <w:rsid w:val="00381B17"/>
    <w:rsid w:val="00381E0A"/>
    <w:rsid w:val="003821BA"/>
    <w:rsid w:val="00382255"/>
    <w:rsid w:val="0038227B"/>
    <w:rsid w:val="0038244B"/>
    <w:rsid w:val="00382497"/>
    <w:rsid w:val="00382B66"/>
    <w:rsid w:val="00382DB2"/>
    <w:rsid w:val="00383587"/>
    <w:rsid w:val="00384097"/>
    <w:rsid w:val="0038443C"/>
    <w:rsid w:val="0038490A"/>
    <w:rsid w:val="003849AC"/>
    <w:rsid w:val="00384AA1"/>
    <w:rsid w:val="0038511A"/>
    <w:rsid w:val="00385798"/>
    <w:rsid w:val="003857C5"/>
    <w:rsid w:val="003858E6"/>
    <w:rsid w:val="003859D5"/>
    <w:rsid w:val="00385E13"/>
    <w:rsid w:val="00386501"/>
    <w:rsid w:val="00386C90"/>
    <w:rsid w:val="0038745A"/>
    <w:rsid w:val="0039003F"/>
    <w:rsid w:val="00390352"/>
    <w:rsid w:val="0039070D"/>
    <w:rsid w:val="00390788"/>
    <w:rsid w:val="00390898"/>
    <w:rsid w:val="00390B29"/>
    <w:rsid w:val="00390E3B"/>
    <w:rsid w:val="00390E5B"/>
    <w:rsid w:val="00390EBF"/>
    <w:rsid w:val="0039135A"/>
    <w:rsid w:val="00391450"/>
    <w:rsid w:val="00391577"/>
    <w:rsid w:val="00391D76"/>
    <w:rsid w:val="00391FA3"/>
    <w:rsid w:val="003921B7"/>
    <w:rsid w:val="0039224D"/>
    <w:rsid w:val="003926B3"/>
    <w:rsid w:val="003926F2"/>
    <w:rsid w:val="00392B94"/>
    <w:rsid w:val="00392C17"/>
    <w:rsid w:val="00392FAD"/>
    <w:rsid w:val="0039323D"/>
    <w:rsid w:val="0039323E"/>
    <w:rsid w:val="003935DE"/>
    <w:rsid w:val="0039385E"/>
    <w:rsid w:val="00393929"/>
    <w:rsid w:val="00393A83"/>
    <w:rsid w:val="00393AF6"/>
    <w:rsid w:val="00393F25"/>
    <w:rsid w:val="00393F2C"/>
    <w:rsid w:val="003940F2"/>
    <w:rsid w:val="00394367"/>
    <w:rsid w:val="003947F5"/>
    <w:rsid w:val="0039484A"/>
    <w:rsid w:val="0039493F"/>
    <w:rsid w:val="0039612A"/>
    <w:rsid w:val="0039616F"/>
    <w:rsid w:val="0039643E"/>
    <w:rsid w:val="00396DFB"/>
    <w:rsid w:val="00397127"/>
    <w:rsid w:val="003972A8"/>
    <w:rsid w:val="0039737B"/>
    <w:rsid w:val="003973F0"/>
    <w:rsid w:val="003974D1"/>
    <w:rsid w:val="00397A6C"/>
    <w:rsid w:val="00397AE6"/>
    <w:rsid w:val="00397B9D"/>
    <w:rsid w:val="00397DA2"/>
    <w:rsid w:val="00397F91"/>
    <w:rsid w:val="003A0013"/>
    <w:rsid w:val="003A0271"/>
    <w:rsid w:val="003A028E"/>
    <w:rsid w:val="003A03F2"/>
    <w:rsid w:val="003A05D9"/>
    <w:rsid w:val="003A05E9"/>
    <w:rsid w:val="003A1272"/>
    <w:rsid w:val="003A133F"/>
    <w:rsid w:val="003A140F"/>
    <w:rsid w:val="003A1761"/>
    <w:rsid w:val="003A1A9C"/>
    <w:rsid w:val="003A1B40"/>
    <w:rsid w:val="003A1C3D"/>
    <w:rsid w:val="003A1EE3"/>
    <w:rsid w:val="003A219B"/>
    <w:rsid w:val="003A2320"/>
    <w:rsid w:val="003A2497"/>
    <w:rsid w:val="003A24D2"/>
    <w:rsid w:val="003A2736"/>
    <w:rsid w:val="003A2935"/>
    <w:rsid w:val="003A2CB0"/>
    <w:rsid w:val="003A2DB9"/>
    <w:rsid w:val="003A3048"/>
    <w:rsid w:val="003A4224"/>
    <w:rsid w:val="003A4292"/>
    <w:rsid w:val="003A442E"/>
    <w:rsid w:val="003A47BA"/>
    <w:rsid w:val="003A4D93"/>
    <w:rsid w:val="003A4E1C"/>
    <w:rsid w:val="003A53A9"/>
    <w:rsid w:val="003A5434"/>
    <w:rsid w:val="003A572E"/>
    <w:rsid w:val="003A5996"/>
    <w:rsid w:val="003A5AF8"/>
    <w:rsid w:val="003A6537"/>
    <w:rsid w:val="003A6882"/>
    <w:rsid w:val="003A6B6F"/>
    <w:rsid w:val="003A6CAF"/>
    <w:rsid w:val="003A7034"/>
    <w:rsid w:val="003A70F1"/>
    <w:rsid w:val="003A740A"/>
    <w:rsid w:val="003A752C"/>
    <w:rsid w:val="003B005F"/>
    <w:rsid w:val="003B017D"/>
    <w:rsid w:val="003B0248"/>
    <w:rsid w:val="003B0595"/>
    <w:rsid w:val="003B109F"/>
    <w:rsid w:val="003B138B"/>
    <w:rsid w:val="003B13EB"/>
    <w:rsid w:val="003B187A"/>
    <w:rsid w:val="003B1BE4"/>
    <w:rsid w:val="003B1D8A"/>
    <w:rsid w:val="003B1FB3"/>
    <w:rsid w:val="003B2035"/>
    <w:rsid w:val="003B21C5"/>
    <w:rsid w:val="003B22FF"/>
    <w:rsid w:val="003B2532"/>
    <w:rsid w:val="003B2682"/>
    <w:rsid w:val="003B2B62"/>
    <w:rsid w:val="003B2C9A"/>
    <w:rsid w:val="003B30E7"/>
    <w:rsid w:val="003B3482"/>
    <w:rsid w:val="003B35B9"/>
    <w:rsid w:val="003B3BB8"/>
    <w:rsid w:val="003B4039"/>
    <w:rsid w:val="003B4338"/>
    <w:rsid w:val="003B48A5"/>
    <w:rsid w:val="003B4E8C"/>
    <w:rsid w:val="003B51EA"/>
    <w:rsid w:val="003B52CE"/>
    <w:rsid w:val="003B535D"/>
    <w:rsid w:val="003B579D"/>
    <w:rsid w:val="003B5816"/>
    <w:rsid w:val="003B5969"/>
    <w:rsid w:val="003B5E7A"/>
    <w:rsid w:val="003B5EBF"/>
    <w:rsid w:val="003B5F46"/>
    <w:rsid w:val="003B62D2"/>
    <w:rsid w:val="003B6541"/>
    <w:rsid w:val="003B6B70"/>
    <w:rsid w:val="003B71CA"/>
    <w:rsid w:val="003B7335"/>
    <w:rsid w:val="003B7482"/>
    <w:rsid w:val="003B7CCC"/>
    <w:rsid w:val="003C0094"/>
    <w:rsid w:val="003C02D5"/>
    <w:rsid w:val="003C0367"/>
    <w:rsid w:val="003C0399"/>
    <w:rsid w:val="003C0878"/>
    <w:rsid w:val="003C0DBC"/>
    <w:rsid w:val="003C0ECF"/>
    <w:rsid w:val="003C1087"/>
    <w:rsid w:val="003C1175"/>
    <w:rsid w:val="003C123F"/>
    <w:rsid w:val="003C15DB"/>
    <w:rsid w:val="003C200F"/>
    <w:rsid w:val="003C288D"/>
    <w:rsid w:val="003C2B7B"/>
    <w:rsid w:val="003C2EB2"/>
    <w:rsid w:val="003C38F4"/>
    <w:rsid w:val="003C3E78"/>
    <w:rsid w:val="003C3F99"/>
    <w:rsid w:val="003C429D"/>
    <w:rsid w:val="003C4812"/>
    <w:rsid w:val="003C4CD3"/>
    <w:rsid w:val="003C50B0"/>
    <w:rsid w:val="003C510A"/>
    <w:rsid w:val="003C53F9"/>
    <w:rsid w:val="003C544E"/>
    <w:rsid w:val="003C56FB"/>
    <w:rsid w:val="003C583E"/>
    <w:rsid w:val="003C5B3F"/>
    <w:rsid w:val="003C614C"/>
    <w:rsid w:val="003C6431"/>
    <w:rsid w:val="003C6786"/>
    <w:rsid w:val="003C679A"/>
    <w:rsid w:val="003C6978"/>
    <w:rsid w:val="003C6C0F"/>
    <w:rsid w:val="003C6D4B"/>
    <w:rsid w:val="003C6F4A"/>
    <w:rsid w:val="003C718A"/>
    <w:rsid w:val="003C7BFF"/>
    <w:rsid w:val="003C7C73"/>
    <w:rsid w:val="003D0252"/>
    <w:rsid w:val="003D048F"/>
    <w:rsid w:val="003D04D9"/>
    <w:rsid w:val="003D0867"/>
    <w:rsid w:val="003D12BA"/>
    <w:rsid w:val="003D139E"/>
    <w:rsid w:val="003D13A9"/>
    <w:rsid w:val="003D164F"/>
    <w:rsid w:val="003D17D1"/>
    <w:rsid w:val="003D1947"/>
    <w:rsid w:val="003D2727"/>
    <w:rsid w:val="003D275A"/>
    <w:rsid w:val="003D29BD"/>
    <w:rsid w:val="003D2D5B"/>
    <w:rsid w:val="003D2F60"/>
    <w:rsid w:val="003D3807"/>
    <w:rsid w:val="003D39E7"/>
    <w:rsid w:val="003D3B37"/>
    <w:rsid w:val="003D3C13"/>
    <w:rsid w:val="003D3C93"/>
    <w:rsid w:val="003D403D"/>
    <w:rsid w:val="003D41EB"/>
    <w:rsid w:val="003D4978"/>
    <w:rsid w:val="003D521C"/>
    <w:rsid w:val="003D52EB"/>
    <w:rsid w:val="003D5D83"/>
    <w:rsid w:val="003D6125"/>
    <w:rsid w:val="003D618F"/>
    <w:rsid w:val="003D640F"/>
    <w:rsid w:val="003D65A7"/>
    <w:rsid w:val="003D66D3"/>
    <w:rsid w:val="003D6B73"/>
    <w:rsid w:val="003D6D0E"/>
    <w:rsid w:val="003D6DA0"/>
    <w:rsid w:val="003D7233"/>
    <w:rsid w:val="003D78C9"/>
    <w:rsid w:val="003D7D4A"/>
    <w:rsid w:val="003E03EF"/>
    <w:rsid w:val="003E0B8C"/>
    <w:rsid w:val="003E0BC9"/>
    <w:rsid w:val="003E0FF2"/>
    <w:rsid w:val="003E1583"/>
    <w:rsid w:val="003E179D"/>
    <w:rsid w:val="003E179F"/>
    <w:rsid w:val="003E200C"/>
    <w:rsid w:val="003E2473"/>
    <w:rsid w:val="003E27A3"/>
    <w:rsid w:val="003E28EF"/>
    <w:rsid w:val="003E325D"/>
    <w:rsid w:val="003E3919"/>
    <w:rsid w:val="003E39D5"/>
    <w:rsid w:val="003E3CC6"/>
    <w:rsid w:val="003E41B7"/>
    <w:rsid w:val="003E4798"/>
    <w:rsid w:val="003E483A"/>
    <w:rsid w:val="003E5559"/>
    <w:rsid w:val="003E55EC"/>
    <w:rsid w:val="003E57A2"/>
    <w:rsid w:val="003E5CC1"/>
    <w:rsid w:val="003E5DC8"/>
    <w:rsid w:val="003E5DDF"/>
    <w:rsid w:val="003E5EB7"/>
    <w:rsid w:val="003E5FFF"/>
    <w:rsid w:val="003E69ED"/>
    <w:rsid w:val="003E69FD"/>
    <w:rsid w:val="003E6A3E"/>
    <w:rsid w:val="003E6B16"/>
    <w:rsid w:val="003E6BD2"/>
    <w:rsid w:val="003E6CC6"/>
    <w:rsid w:val="003E6E57"/>
    <w:rsid w:val="003E6F33"/>
    <w:rsid w:val="003E726B"/>
    <w:rsid w:val="003E777E"/>
    <w:rsid w:val="003E79F0"/>
    <w:rsid w:val="003E7A35"/>
    <w:rsid w:val="003E7E1C"/>
    <w:rsid w:val="003F00E9"/>
    <w:rsid w:val="003F0215"/>
    <w:rsid w:val="003F08B2"/>
    <w:rsid w:val="003F0B68"/>
    <w:rsid w:val="003F0BC6"/>
    <w:rsid w:val="003F1005"/>
    <w:rsid w:val="003F18A6"/>
    <w:rsid w:val="003F19D8"/>
    <w:rsid w:val="003F1A61"/>
    <w:rsid w:val="003F1DD2"/>
    <w:rsid w:val="003F1F2C"/>
    <w:rsid w:val="003F21EF"/>
    <w:rsid w:val="003F2402"/>
    <w:rsid w:val="003F288C"/>
    <w:rsid w:val="003F2927"/>
    <w:rsid w:val="003F2DC2"/>
    <w:rsid w:val="003F31B7"/>
    <w:rsid w:val="003F3229"/>
    <w:rsid w:val="003F3567"/>
    <w:rsid w:val="003F3635"/>
    <w:rsid w:val="003F37EA"/>
    <w:rsid w:val="003F404C"/>
    <w:rsid w:val="003F429D"/>
    <w:rsid w:val="003F42C7"/>
    <w:rsid w:val="003F43F6"/>
    <w:rsid w:val="003F4533"/>
    <w:rsid w:val="003F4EFF"/>
    <w:rsid w:val="003F50CE"/>
    <w:rsid w:val="003F5330"/>
    <w:rsid w:val="003F5777"/>
    <w:rsid w:val="003F581F"/>
    <w:rsid w:val="003F5CA7"/>
    <w:rsid w:val="003F6116"/>
    <w:rsid w:val="003F6235"/>
    <w:rsid w:val="003F73B3"/>
    <w:rsid w:val="003F7707"/>
    <w:rsid w:val="003F7826"/>
    <w:rsid w:val="003F7842"/>
    <w:rsid w:val="00400097"/>
    <w:rsid w:val="0040104C"/>
    <w:rsid w:val="004014C6"/>
    <w:rsid w:val="00401741"/>
    <w:rsid w:val="004018F9"/>
    <w:rsid w:val="00401EE8"/>
    <w:rsid w:val="0040232C"/>
    <w:rsid w:val="004023B1"/>
    <w:rsid w:val="00402924"/>
    <w:rsid w:val="00402A50"/>
    <w:rsid w:val="00402FCF"/>
    <w:rsid w:val="0040353F"/>
    <w:rsid w:val="004035B8"/>
    <w:rsid w:val="004036A6"/>
    <w:rsid w:val="004036B4"/>
    <w:rsid w:val="004039F8"/>
    <w:rsid w:val="00403A44"/>
    <w:rsid w:val="0040405D"/>
    <w:rsid w:val="0040447A"/>
    <w:rsid w:val="00404574"/>
    <w:rsid w:val="00405025"/>
    <w:rsid w:val="00405366"/>
    <w:rsid w:val="004053B6"/>
    <w:rsid w:val="004055DA"/>
    <w:rsid w:val="00405810"/>
    <w:rsid w:val="00405991"/>
    <w:rsid w:val="00405B9D"/>
    <w:rsid w:val="00406261"/>
    <w:rsid w:val="00406359"/>
    <w:rsid w:val="004063DC"/>
    <w:rsid w:val="004065E9"/>
    <w:rsid w:val="004066C4"/>
    <w:rsid w:val="00406D20"/>
    <w:rsid w:val="00406D98"/>
    <w:rsid w:val="00406F26"/>
    <w:rsid w:val="004071F1"/>
    <w:rsid w:val="00407342"/>
    <w:rsid w:val="004074D5"/>
    <w:rsid w:val="004074FE"/>
    <w:rsid w:val="004075BE"/>
    <w:rsid w:val="00407C5E"/>
    <w:rsid w:val="00410105"/>
    <w:rsid w:val="00410CCD"/>
    <w:rsid w:val="0041122B"/>
    <w:rsid w:val="0041156F"/>
    <w:rsid w:val="00411C5C"/>
    <w:rsid w:val="00412162"/>
    <w:rsid w:val="004121E3"/>
    <w:rsid w:val="0041221B"/>
    <w:rsid w:val="0041262B"/>
    <w:rsid w:val="00412734"/>
    <w:rsid w:val="00412DBC"/>
    <w:rsid w:val="00412F0B"/>
    <w:rsid w:val="004130C9"/>
    <w:rsid w:val="0041320E"/>
    <w:rsid w:val="00413269"/>
    <w:rsid w:val="00413A1A"/>
    <w:rsid w:val="0041460F"/>
    <w:rsid w:val="00414946"/>
    <w:rsid w:val="004152AE"/>
    <w:rsid w:val="00415576"/>
    <w:rsid w:val="00416828"/>
    <w:rsid w:val="00416BAF"/>
    <w:rsid w:val="00416C1A"/>
    <w:rsid w:val="00416E25"/>
    <w:rsid w:val="0041724F"/>
    <w:rsid w:val="004172ED"/>
    <w:rsid w:val="00417677"/>
    <w:rsid w:val="004179E7"/>
    <w:rsid w:val="00417D76"/>
    <w:rsid w:val="00417D78"/>
    <w:rsid w:val="0042072E"/>
    <w:rsid w:val="004208C4"/>
    <w:rsid w:val="0042150C"/>
    <w:rsid w:val="0042160A"/>
    <w:rsid w:val="00421854"/>
    <w:rsid w:val="004223C4"/>
    <w:rsid w:val="0042250B"/>
    <w:rsid w:val="004227EB"/>
    <w:rsid w:val="00422829"/>
    <w:rsid w:val="00422839"/>
    <w:rsid w:val="00422EC2"/>
    <w:rsid w:val="00423233"/>
    <w:rsid w:val="0042343D"/>
    <w:rsid w:val="00423652"/>
    <w:rsid w:val="0042375D"/>
    <w:rsid w:val="0042377D"/>
    <w:rsid w:val="00423C08"/>
    <w:rsid w:val="00423F26"/>
    <w:rsid w:val="00424246"/>
    <w:rsid w:val="00424690"/>
    <w:rsid w:val="00424885"/>
    <w:rsid w:val="00424982"/>
    <w:rsid w:val="00424E52"/>
    <w:rsid w:val="00425782"/>
    <w:rsid w:val="004257AE"/>
    <w:rsid w:val="00425BE5"/>
    <w:rsid w:val="00426247"/>
    <w:rsid w:val="004268BC"/>
    <w:rsid w:val="004268F8"/>
    <w:rsid w:val="004269EF"/>
    <w:rsid w:val="00426E76"/>
    <w:rsid w:val="00426F24"/>
    <w:rsid w:val="004275A2"/>
    <w:rsid w:val="00427A84"/>
    <w:rsid w:val="004300D4"/>
    <w:rsid w:val="0043068A"/>
    <w:rsid w:val="00430E9B"/>
    <w:rsid w:val="004310AB"/>
    <w:rsid w:val="00431536"/>
    <w:rsid w:val="00431871"/>
    <w:rsid w:val="00432056"/>
    <w:rsid w:val="0043243A"/>
    <w:rsid w:val="0043275E"/>
    <w:rsid w:val="00432865"/>
    <w:rsid w:val="00432926"/>
    <w:rsid w:val="00432BBC"/>
    <w:rsid w:val="00432C28"/>
    <w:rsid w:val="00432F6D"/>
    <w:rsid w:val="00432FA2"/>
    <w:rsid w:val="0043319F"/>
    <w:rsid w:val="004335EC"/>
    <w:rsid w:val="004336A5"/>
    <w:rsid w:val="00433791"/>
    <w:rsid w:val="00433E34"/>
    <w:rsid w:val="00433FB1"/>
    <w:rsid w:val="0043452C"/>
    <w:rsid w:val="004347A7"/>
    <w:rsid w:val="00435082"/>
    <w:rsid w:val="0043570E"/>
    <w:rsid w:val="00435718"/>
    <w:rsid w:val="00436105"/>
    <w:rsid w:val="0043673F"/>
    <w:rsid w:val="00436FE7"/>
    <w:rsid w:val="004375A3"/>
    <w:rsid w:val="004379B9"/>
    <w:rsid w:val="00437B50"/>
    <w:rsid w:val="00437B65"/>
    <w:rsid w:val="00437C07"/>
    <w:rsid w:val="00437F42"/>
    <w:rsid w:val="00440251"/>
    <w:rsid w:val="00440571"/>
    <w:rsid w:val="004406CC"/>
    <w:rsid w:val="004407D8"/>
    <w:rsid w:val="0044081C"/>
    <w:rsid w:val="00440999"/>
    <w:rsid w:val="00440CC9"/>
    <w:rsid w:val="00440DAD"/>
    <w:rsid w:val="00440DE7"/>
    <w:rsid w:val="004413BB"/>
    <w:rsid w:val="004413DB"/>
    <w:rsid w:val="00441E84"/>
    <w:rsid w:val="00441F36"/>
    <w:rsid w:val="00442220"/>
    <w:rsid w:val="00442445"/>
    <w:rsid w:val="00442958"/>
    <w:rsid w:val="00442C1E"/>
    <w:rsid w:val="00442DC8"/>
    <w:rsid w:val="004431AB"/>
    <w:rsid w:val="004433AC"/>
    <w:rsid w:val="00443547"/>
    <w:rsid w:val="00443E5A"/>
    <w:rsid w:val="00443F7B"/>
    <w:rsid w:val="00444068"/>
    <w:rsid w:val="00444B8F"/>
    <w:rsid w:val="00444E41"/>
    <w:rsid w:val="00444E80"/>
    <w:rsid w:val="00445388"/>
    <w:rsid w:val="00445681"/>
    <w:rsid w:val="004456F5"/>
    <w:rsid w:val="004458FF"/>
    <w:rsid w:val="0044620E"/>
    <w:rsid w:val="0044651A"/>
    <w:rsid w:val="00446619"/>
    <w:rsid w:val="00446857"/>
    <w:rsid w:val="00446A8D"/>
    <w:rsid w:val="00446D3C"/>
    <w:rsid w:val="00446FAC"/>
    <w:rsid w:val="00447194"/>
    <w:rsid w:val="004472AE"/>
    <w:rsid w:val="004473A4"/>
    <w:rsid w:val="00447426"/>
    <w:rsid w:val="00447751"/>
    <w:rsid w:val="00447BB4"/>
    <w:rsid w:val="004501F9"/>
    <w:rsid w:val="00451073"/>
    <w:rsid w:val="00451308"/>
    <w:rsid w:val="0045133A"/>
    <w:rsid w:val="004514A2"/>
    <w:rsid w:val="0045154E"/>
    <w:rsid w:val="00451990"/>
    <w:rsid w:val="004519DF"/>
    <w:rsid w:val="00451CB2"/>
    <w:rsid w:val="00451FB0"/>
    <w:rsid w:val="004522B3"/>
    <w:rsid w:val="00452C95"/>
    <w:rsid w:val="00453BD0"/>
    <w:rsid w:val="00453BD5"/>
    <w:rsid w:val="00453C6E"/>
    <w:rsid w:val="00453C99"/>
    <w:rsid w:val="00454A70"/>
    <w:rsid w:val="00454BF6"/>
    <w:rsid w:val="00454BF8"/>
    <w:rsid w:val="00454D1A"/>
    <w:rsid w:val="00454F8A"/>
    <w:rsid w:val="0045536C"/>
    <w:rsid w:val="0045568C"/>
    <w:rsid w:val="004556F5"/>
    <w:rsid w:val="004559C8"/>
    <w:rsid w:val="00455C5D"/>
    <w:rsid w:val="0045649A"/>
    <w:rsid w:val="004569A0"/>
    <w:rsid w:val="00457018"/>
    <w:rsid w:val="0045731A"/>
    <w:rsid w:val="004575C8"/>
    <w:rsid w:val="0045773C"/>
    <w:rsid w:val="00457886"/>
    <w:rsid w:val="004578BB"/>
    <w:rsid w:val="00457A04"/>
    <w:rsid w:val="00457A0E"/>
    <w:rsid w:val="00457B47"/>
    <w:rsid w:val="00457E42"/>
    <w:rsid w:val="00457EE1"/>
    <w:rsid w:val="004605A5"/>
    <w:rsid w:val="00460972"/>
    <w:rsid w:val="00461A6A"/>
    <w:rsid w:val="00461C89"/>
    <w:rsid w:val="00461EC8"/>
    <w:rsid w:val="00462282"/>
    <w:rsid w:val="00462823"/>
    <w:rsid w:val="00462E3F"/>
    <w:rsid w:val="00462FAE"/>
    <w:rsid w:val="00463371"/>
    <w:rsid w:val="00463591"/>
    <w:rsid w:val="00463B2E"/>
    <w:rsid w:val="00463CEF"/>
    <w:rsid w:val="00463D4C"/>
    <w:rsid w:val="00463E1B"/>
    <w:rsid w:val="00463EC6"/>
    <w:rsid w:val="00463FC1"/>
    <w:rsid w:val="004640AD"/>
    <w:rsid w:val="00464200"/>
    <w:rsid w:val="004642F9"/>
    <w:rsid w:val="00464CE8"/>
    <w:rsid w:val="00465066"/>
    <w:rsid w:val="004655CA"/>
    <w:rsid w:val="004659D9"/>
    <w:rsid w:val="00465DE5"/>
    <w:rsid w:val="00465E5C"/>
    <w:rsid w:val="004661DC"/>
    <w:rsid w:val="004665A5"/>
    <w:rsid w:val="004669A3"/>
    <w:rsid w:val="00466A3A"/>
    <w:rsid w:val="00466A5B"/>
    <w:rsid w:val="00466DD2"/>
    <w:rsid w:val="00466E16"/>
    <w:rsid w:val="00466E3C"/>
    <w:rsid w:val="0046713B"/>
    <w:rsid w:val="00467152"/>
    <w:rsid w:val="00467388"/>
    <w:rsid w:val="0046742F"/>
    <w:rsid w:val="00467572"/>
    <w:rsid w:val="00470275"/>
    <w:rsid w:val="004703A0"/>
    <w:rsid w:val="00470734"/>
    <w:rsid w:val="0047073B"/>
    <w:rsid w:val="00470BCA"/>
    <w:rsid w:val="00470C2D"/>
    <w:rsid w:val="00470CED"/>
    <w:rsid w:val="00470E73"/>
    <w:rsid w:val="00471974"/>
    <w:rsid w:val="00471B8B"/>
    <w:rsid w:val="00472419"/>
    <w:rsid w:val="00472483"/>
    <w:rsid w:val="00472833"/>
    <w:rsid w:val="00472DF0"/>
    <w:rsid w:val="00473285"/>
    <w:rsid w:val="00473432"/>
    <w:rsid w:val="0047345F"/>
    <w:rsid w:val="004736A8"/>
    <w:rsid w:val="0047377B"/>
    <w:rsid w:val="00473992"/>
    <w:rsid w:val="00473E38"/>
    <w:rsid w:val="0047414A"/>
    <w:rsid w:val="00474330"/>
    <w:rsid w:val="00474751"/>
    <w:rsid w:val="004748CB"/>
    <w:rsid w:val="004749EF"/>
    <w:rsid w:val="00474B0C"/>
    <w:rsid w:val="00474B36"/>
    <w:rsid w:val="00474C13"/>
    <w:rsid w:val="00474EF9"/>
    <w:rsid w:val="004757B0"/>
    <w:rsid w:val="00475846"/>
    <w:rsid w:val="00475C30"/>
    <w:rsid w:val="00476469"/>
    <w:rsid w:val="00476A22"/>
    <w:rsid w:val="00476CD7"/>
    <w:rsid w:val="00476D83"/>
    <w:rsid w:val="0047737A"/>
    <w:rsid w:val="004773CF"/>
    <w:rsid w:val="0047770D"/>
    <w:rsid w:val="004777FC"/>
    <w:rsid w:val="0047780B"/>
    <w:rsid w:val="00477BB5"/>
    <w:rsid w:val="00477F80"/>
    <w:rsid w:val="00480BAA"/>
    <w:rsid w:val="00480E51"/>
    <w:rsid w:val="0048154B"/>
    <w:rsid w:val="0048183C"/>
    <w:rsid w:val="00482257"/>
    <w:rsid w:val="00482666"/>
    <w:rsid w:val="00482702"/>
    <w:rsid w:val="00482D28"/>
    <w:rsid w:val="0048301C"/>
    <w:rsid w:val="00483253"/>
    <w:rsid w:val="004834A2"/>
    <w:rsid w:val="00483A73"/>
    <w:rsid w:val="00483B09"/>
    <w:rsid w:val="00483CE2"/>
    <w:rsid w:val="00483EFF"/>
    <w:rsid w:val="004844A5"/>
    <w:rsid w:val="00484AC9"/>
    <w:rsid w:val="00484E80"/>
    <w:rsid w:val="004855A2"/>
    <w:rsid w:val="00485791"/>
    <w:rsid w:val="004857C4"/>
    <w:rsid w:val="00485920"/>
    <w:rsid w:val="00485BDD"/>
    <w:rsid w:val="004864AE"/>
    <w:rsid w:val="00486692"/>
    <w:rsid w:val="004869E5"/>
    <w:rsid w:val="00486BDC"/>
    <w:rsid w:val="00486C3C"/>
    <w:rsid w:val="00486D56"/>
    <w:rsid w:val="00486F90"/>
    <w:rsid w:val="0048730F"/>
    <w:rsid w:val="00487914"/>
    <w:rsid w:val="00487A1B"/>
    <w:rsid w:val="00487B41"/>
    <w:rsid w:val="00487C10"/>
    <w:rsid w:val="00487C29"/>
    <w:rsid w:val="00487D0B"/>
    <w:rsid w:val="004906F0"/>
    <w:rsid w:val="004909AF"/>
    <w:rsid w:val="00490A80"/>
    <w:rsid w:val="00490BD6"/>
    <w:rsid w:val="00490BE7"/>
    <w:rsid w:val="00490D5D"/>
    <w:rsid w:val="004911D3"/>
    <w:rsid w:val="004912DE"/>
    <w:rsid w:val="00491627"/>
    <w:rsid w:val="00491822"/>
    <w:rsid w:val="004919DD"/>
    <w:rsid w:val="00491B57"/>
    <w:rsid w:val="00491F68"/>
    <w:rsid w:val="004920A1"/>
    <w:rsid w:val="004922D2"/>
    <w:rsid w:val="004924D4"/>
    <w:rsid w:val="00492509"/>
    <w:rsid w:val="00492BF1"/>
    <w:rsid w:val="00492D11"/>
    <w:rsid w:val="00493661"/>
    <w:rsid w:val="0049408F"/>
    <w:rsid w:val="004943F4"/>
    <w:rsid w:val="00494465"/>
    <w:rsid w:val="00494D15"/>
    <w:rsid w:val="00494E71"/>
    <w:rsid w:val="00494FAD"/>
    <w:rsid w:val="004953A8"/>
    <w:rsid w:val="00495513"/>
    <w:rsid w:val="004956B4"/>
    <w:rsid w:val="004957FF"/>
    <w:rsid w:val="0049589A"/>
    <w:rsid w:val="004958FE"/>
    <w:rsid w:val="00495A25"/>
    <w:rsid w:val="00495BAC"/>
    <w:rsid w:val="00495DFC"/>
    <w:rsid w:val="00496278"/>
    <w:rsid w:val="004963DB"/>
    <w:rsid w:val="00496732"/>
    <w:rsid w:val="00496CE5"/>
    <w:rsid w:val="00497298"/>
    <w:rsid w:val="00497361"/>
    <w:rsid w:val="004979EB"/>
    <w:rsid w:val="00497F46"/>
    <w:rsid w:val="004A049B"/>
    <w:rsid w:val="004A0570"/>
    <w:rsid w:val="004A0689"/>
    <w:rsid w:val="004A0C85"/>
    <w:rsid w:val="004A0C9E"/>
    <w:rsid w:val="004A0DD9"/>
    <w:rsid w:val="004A11FC"/>
    <w:rsid w:val="004A16F2"/>
    <w:rsid w:val="004A1957"/>
    <w:rsid w:val="004A225A"/>
    <w:rsid w:val="004A2343"/>
    <w:rsid w:val="004A2786"/>
    <w:rsid w:val="004A2889"/>
    <w:rsid w:val="004A2AED"/>
    <w:rsid w:val="004A2C79"/>
    <w:rsid w:val="004A2D8E"/>
    <w:rsid w:val="004A31AC"/>
    <w:rsid w:val="004A360A"/>
    <w:rsid w:val="004A39F2"/>
    <w:rsid w:val="004A3B8B"/>
    <w:rsid w:val="004A3F0E"/>
    <w:rsid w:val="004A3FE1"/>
    <w:rsid w:val="004A40A4"/>
    <w:rsid w:val="004A4701"/>
    <w:rsid w:val="004A4A4B"/>
    <w:rsid w:val="004A4AD8"/>
    <w:rsid w:val="004A5141"/>
    <w:rsid w:val="004A5255"/>
    <w:rsid w:val="004A554E"/>
    <w:rsid w:val="004A55AC"/>
    <w:rsid w:val="004A55E5"/>
    <w:rsid w:val="004A5662"/>
    <w:rsid w:val="004A57B8"/>
    <w:rsid w:val="004A59F2"/>
    <w:rsid w:val="004A63EF"/>
    <w:rsid w:val="004A64D4"/>
    <w:rsid w:val="004A6524"/>
    <w:rsid w:val="004A69B9"/>
    <w:rsid w:val="004A6A7D"/>
    <w:rsid w:val="004A6B47"/>
    <w:rsid w:val="004A6EC3"/>
    <w:rsid w:val="004A704E"/>
    <w:rsid w:val="004A7116"/>
    <w:rsid w:val="004A725A"/>
    <w:rsid w:val="004A75FB"/>
    <w:rsid w:val="004B034D"/>
    <w:rsid w:val="004B0FBF"/>
    <w:rsid w:val="004B1285"/>
    <w:rsid w:val="004B18E8"/>
    <w:rsid w:val="004B1A34"/>
    <w:rsid w:val="004B2405"/>
    <w:rsid w:val="004B26B0"/>
    <w:rsid w:val="004B2863"/>
    <w:rsid w:val="004B2BC3"/>
    <w:rsid w:val="004B2D76"/>
    <w:rsid w:val="004B2F7D"/>
    <w:rsid w:val="004B30B9"/>
    <w:rsid w:val="004B3244"/>
    <w:rsid w:val="004B32FB"/>
    <w:rsid w:val="004B393E"/>
    <w:rsid w:val="004B39C6"/>
    <w:rsid w:val="004B3AF2"/>
    <w:rsid w:val="004B3DE9"/>
    <w:rsid w:val="004B439F"/>
    <w:rsid w:val="004B5288"/>
    <w:rsid w:val="004B5829"/>
    <w:rsid w:val="004B591B"/>
    <w:rsid w:val="004B5B6A"/>
    <w:rsid w:val="004B5CD7"/>
    <w:rsid w:val="004B6200"/>
    <w:rsid w:val="004B675C"/>
    <w:rsid w:val="004B6828"/>
    <w:rsid w:val="004B6AF9"/>
    <w:rsid w:val="004B6C80"/>
    <w:rsid w:val="004B797E"/>
    <w:rsid w:val="004B7A9B"/>
    <w:rsid w:val="004C0810"/>
    <w:rsid w:val="004C08DB"/>
    <w:rsid w:val="004C0D4B"/>
    <w:rsid w:val="004C0D93"/>
    <w:rsid w:val="004C105A"/>
    <w:rsid w:val="004C1203"/>
    <w:rsid w:val="004C1803"/>
    <w:rsid w:val="004C18DD"/>
    <w:rsid w:val="004C197A"/>
    <w:rsid w:val="004C1C09"/>
    <w:rsid w:val="004C1CF4"/>
    <w:rsid w:val="004C253B"/>
    <w:rsid w:val="004C2B2B"/>
    <w:rsid w:val="004C2C5A"/>
    <w:rsid w:val="004C2F30"/>
    <w:rsid w:val="004C3B66"/>
    <w:rsid w:val="004C3D31"/>
    <w:rsid w:val="004C3E42"/>
    <w:rsid w:val="004C3EE2"/>
    <w:rsid w:val="004C3F11"/>
    <w:rsid w:val="004C52E2"/>
    <w:rsid w:val="004C55E4"/>
    <w:rsid w:val="004C56BD"/>
    <w:rsid w:val="004C5920"/>
    <w:rsid w:val="004C596A"/>
    <w:rsid w:val="004C5A02"/>
    <w:rsid w:val="004C5B73"/>
    <w:rsid w:val="004C5CBC"/>
    <w:rsid w:val="004C5E84"/>
    <w:rsid w:val="004C5FA9"/>
    <w:rsid w:val="004C6687"/>
    <w:rsid w:val="004C67C3"/>
    <w:rsid w:val="004C6B00"/>
    <w:rsid w:val="004C6D2E"/>
    <w:rsid w:val="004C6E38"/>
    <w:rsid w:val="004C7471"/>
    <w:rsid w:val="004C7692"/>
    <w:rsid w:val="004C778B"/>
    <w:rsid w:val="004D0039"/>
    <w:rsid w:val="004D037C"/>
    <w:rsid w:val="004D0453"/>
    <w:rsid w:val="004D0525"/>
    <w:rsid w:val="004D0AC8"/>
    <w:rsid w:val="004D0B78"/>
    <w:rsid w:val="004D14E7"/>
    <w:rsid w:val="004D15B3"/>
    <w:rsid w:val="004D19BD"/>
    <w:rsid w:val="004D1AD2"/>
    <w:rsid w:val="004D239C"/>
    <w:rsid w:val="004D2480"/>
    <w:rsid w:val="004D25F1"/>
    <w:rsid w:val="004D26ED"/>
    <w:rsid w:val="004D26FB"/>
    <w:rsid w:val="004D32B6"/>
    <w:rsid w:val="004D34B8"/>
    <w:rsid w:val="004D3B22"/>
    <w:rsid w:val="004D3B30"/>
    <w:rsid w:val="004D42FB"/>
    <w:rsid w:val="004D4336"/>
    <w:rsid w:val="004D450C"/>
    <w:rsid w:val="004D4827"/>
    <w:rsid w:val="004D4A39"/>
    <w:rsid w:val="004D4CEE"/>
    <w:rsid w:val="004D4E96"/>
    <w:rsid w:val="004D5169"/>
    <w:rsid w:val="004D5662"/>
    <w:rsid w:val="004D576F"/>
    <w:rsid w:val="004D5911"/>
    <w:rsid w:val="004D59E3"/>
    <w:rsid w:val="004D5A47"/>
    <w:rsid w:val="004D6059"/>
    <w:rsid w:val="004D651F"/>
    <w:rsid w:val="004D6CF8"/>
    <w:rsid w:val="004D6F95"/>
    <w:rsid w:val="004D6FE4"/>
    <w:rsid w:val="004D72BC"/>
    <w:rsid w:val="004D73C9"/>
    <w:rsid w:val="004D7501"/>
    <w:rsid w:val="004D7B0B"/>
    <w:rsid w:val="004D7DE0"/>
    <w:rsid w:val="004D7E6A"/>
    <w:rsid w:val="004D7F8D"/>
    <w:rsid w:val="004E0028"/>
    <w:rsid w:val="004E01B1"/>
    <w:rsid w:val="004E0255"/>
    <w:rsid w:val="004E03DC"/>
    <w:rsid w:val="004E0BC4"/>
    <w:rsid w:val="004E0C6B"/>
    <w:rsid w:val="004E1246"/>
    <w:rsid w:val="004E141B"/>
    <w:rsid w:val="004E1450"/>
    <w:rsid w:val="004E16B7"/>
    <w:rsid w:val="004E18E4"/>
    <w:rsid w:val="004E1EE7"/>
    <w:rsid w:val="004E27F6"/>
    <w:rsid w:val="004E27FA"/>
    <w:rsid w:val="004E2841"/>
    <w:rsid w:val="004E34BF"/>
    <w:rsid w:val="004E3569"/>
    <w:rsid w:val="004E35FA"/>
    <w:rsid w:val="004E36B2"/>
    <w:rsid w:val="004E3C6E"/>
    <w:rsid w:val="004E3D6A"/>
    <w:rsid w:val="004E3E6B"/>
    <w:rsid w:val="004E401D"/>
    <w:rsid w:val="004E4A3D"/>
    <w:rsid w:val="004E4AE8"/>
    <w:rsid w:val="004E5123"/>
    <w:rsid w:val="004E5613"/>
    <w:rsid w:val="004E578F"/>
    <w:rsid w:val="004E583F"/>
    <w:rsid w:val="004E5937"/>
    <w:rsid w:val="004E5950"/>
    <w:rsid w:val="004E5D19"/>
    <w:rsid w:val="004E5EEC"/>
    <w:rsid w:val="004E604C"/>
    <w:rsid w:val="004E60BE"/>
    <w:rsid w:val="004E6219"/>
    <w:rsid w:val="004E63A9"/>
    <w:rsid w:val="004E6648"/>
    <w:rsid w:val="004E6840"/>
    <w:rsid w:val="004E6E67"/>
    <w:rsid w:val="004E786D"/>
    <w:rsid w:val="004E7A0D"/>
    <w:rsid w:val="004E7DE7"/>
    <w:rsid w:val="004E7E0F"/>
    <w:rsid w:val="004F043D"/>
    <w:rsid w:val="004F0924"/>
    <w:rsid w:val="004F0B87"/>
    <w:rsid w:val="004F0EAF"/>
    <w:rsid w:val="004F0FCD"/>
    <w:rsid w:val="004F136F"/>
    <w:rsid w:val="004F13A1"/>
    <w:rsid w:val="004F187F"/>
    <w:rsid w:val="004F1A36"/>
    <w:rsid w:val="004F21F5"/>
    <w:rsid w:val="004F2277"/>
    <w:rsid w:val="004F22AB"/>
    <w:rsid w:val="004F26F9"/>
    <w:rsid w:val="004F2814"/>
    <w:rsid w:val="004F2835"/>
    <w:rsid w:val="004F28A6"/>
    <w:rsid w:val="004F2AB2"/>
    <w:rsid w:val="004F2DC4"/>
    <w:rsid w:val="004F2FF8"/>
    <w:rsid w:val="004F312E"/>
    <w:rsid w:val="004F314E"/>
    <w:rsid w:val="004F386A"/>
    <w:rsid w:val="004F399D"/>
    <w:rsid w:val="004F39AE"/>
    <w:rsid w:val="004F3A84"/>
    <w:rsid w:val="004F3A98"/>
    <w:rsid w:val="004F3D34"/>
    <w:rsid w:val="004F3FE0"/>
    <w:rsid w:val="004F4286"/>
    <w:rsid w:val="004F43A7"/>
    <w:rsid w:val="004F444F"/>
    <w:rsid w:val="004F4656"/>
    <w:rsid w:val="004F4944"/>
    <w:rsid w:val="004F4EA7"/>
    <w:rsid w:val="004F5D36"/>
    <w:rsid w:val="004F61F2"/>
    <w:rsid w:val="004F6228"/>
    <w:rsid w:val="004F6704"/>
    <w:rsid w:val="004F685B"/>
    <w:rsid w:val="004F6A23"/>
    <w:rsid w:val="004F6CBB"/>
    <w:rsid w:val="004F6EF1"/>
    <w:rsid w:val="004F7034"/>
    <w:rsid w:val="004F7045"/>
    <w:rsid w:val="004F725D"/>
    <w:rsid w:val="004F72E0"/>
    <w:rsid w:val="004F752A"/>
    <w:rsid w:val="004F79E5"/>
    <w:rsid w:val="004F7EF0"/>
    <w:rsid w:val="004F7F1F"/>
    <w:rsid w:val="00500345"/>
    <w:rsid w:val="0050096E"/>
    <w:rsid w:val="00500A25"/>
    <w:rsid w:val="00500CF5"/>
    <w:rsid w:val="0050124C"/>
    <w:rsid w:val="0050174B"/>
    <w:rsid w:val="00501D2F"/>
    <w:rsid w:val="00502600"/>
    <w:rsid w:val="00502852"/>
    <w:rsid w:val="00502858"/>
    <w:rsid w:val="00502907"/>
    <w:rsid w:val="00502A16"/>
    <w:rsid w:val="00502C44"/>
    <w:rsid w:val="005030E7"/>
    <w:rsid w:val="00503942"/>
    <w:rsid w:val="00503986"/>
    <w:rsid w:val="00503B55"/>
    <w:rsid w:val="00503C4D"/>
    <w:rsid w:val="0050422A"/>
    <w:rsid w:val="00504B67"/>
    <w:rsid w:val="00504BD5"/>
    <w:rsid w:val="00504FE2"/>
    <w:rsid w:val="0050511F"/>
    <w:rsid w:val="005053C0"/>
    <w:rsid w:val="005054F9"/>
    <w:rsid w:val="0050638B"/>
    <w:rsid w:val="0050746B"/>
    <w:rsid w:val="00507FD6"/>
    <w:rsid w:val="0051065C"/>
    <w:rsid w:val="00510A32"/>
    <w:rsid w:val="00510C01"/>
    <w:rsid w:val="00510E40"/>
    <w:rsid w:val="005111CF"/>
    <w:rsid w:val="00511307"/>
    <w:rsid w:val="00511348"/>
    <w:rsid w:val="005116F8"/>
    <w:rsid w:val="00511A2D"/>
    <w:rsid w:val="00511B54"/>
    <w:rsid w:val="00512053"/>
    <w:rsid w:val="00512264"/>
    <w:rsid w:val="00512B44"/>
    <w:rsid w:val="0051359D"/>
    <w:rsid w:val="00513EE9"/>
    <w:rsid w:val="005141C9"/>
    <w:rsid w:val="005144EF"/>
    <w:rsid w:val="005145EB"/>
    <w:rsid w:val="00514726"/>
    <w:rsid w:val="00514776"/>
    <w:rsid w:val="0051487A"/>
    <w:rsid w:val="005154B0"/>
    <w:rsid w:val="005155D9"/>
    <w:rsid w:val="0051582D"/>
    <w:rsid w:val="00515960"/>
    <w:rsid w:val="00515BFA"/>
    <w:rsid w:val="00515E2D"/>
    <w:rsid w:val="005161F1"/>
    <w:rsid w:val="00516284"/>
    <w:rsid w:val="00516F02"/>
    <w:rsid w:val="00517A35"/>
    <w:rsid w:val="00517B00"/>
    <w:rsid w:val="00517D88"/>
    <w:rsid w:val="00520173"/>
    <w:rsid w:val="00520466"/>
    <w:rsid w:val="00520529"/>
    <w:rsid w:val="00520743"/>
    <w:rsid w:val="00520D4D"/>
    <w:rsid w:val="00520D73"/>
    <w:rsid w:val="00520E37"/>
    <w:rsid w:val="005211D0"/>
    <w:rsid w:val="00521472"/>
    <w:rsid w:val="0052153B"/>
    <w:rsid w:val="00521577"/>
    <w:rsid w:val="005216F1"/>
    <w:rsid w:val="005217AB"/>
    <w:rsid w:val="00521A7F"/>
    <w:rsid w:val="00521C2A"/>
    <w:rsid w:val="00521EC5"/>
    <w:rsid w:val="0052213D"/>
    <w:rsid w:val="005225AB"/>
    <w:rsid w:val="005225C8"/>
    <w:rsid w:val="00522686"/>
    <w:rsid w:val="00522851"/>
    <w:rsid w:val="005228FF"/>
    <w:rsid w:val="00522AA0"/>
    <w:rsid w:val="00522B87"/>
    <w:rsid w:val="00522D08"/>
    <w:rsid w:val="00522FA9"/>
    <w:rsid w:val="00523140"/>
    <w:rsid w:val="00523559"/>
    <w:rsid w:val="0052366E"/>
    <w:rsid w:val="00523678"/>
    <w:rsid w:val="00523A24"/>
    <w:rsid w:val="00523FA6"/>
    <w:rsid w:val="005241E0"/>
    <w:rsid w:val="00524273"/>
    <w:rsid w:val="00524584"/>
    <w:rsid w:val="00524CC8"/>
    <w:rsid w:val="00525360"/>
    <w:rsid w:val="0052612A"/>
    <w:rsid w:val="0052633C"/>
    <w:rsid w:val="0052643E"/>
    <w:rsid w:val="005267E2"/>
    <w:rsid w:val="00526B7F"/>
    <w:rsid w:val="00526D49"/>
    <w:rsid w:val="00526DA5"/>
    <w:rsid w:val="00526E9D"/>
    <w:rsid w:val="00526ED7"/>
    <w:rsid w:val="005276A7"/>
    <w:rsid w:val="00527A52"/>
    <w:rsid w:val="00527AEA"/>
    <w:rsid w:val="005301B0"/>
    <w:rsid w:val="00530830"/>
    <w:rsid w:val="00530A9C"/>
    <w:rsid w:val="00530AA2"/>
    <w:rsid w:val="00530B06"/>
    <w:rsid w:val="00530D74"/>
    <w:rsid w:val="00530D79"/>
    <w:rsid w:val="00530D94"/>
    <w:rsid w:val="00530E1E"/>
    <w:rsid w:val="0053115A"/>
    <w:rsid w:val="005311F0"/>
    <w:rsid w:val="00531237"/>
    <w:rsid w:val="005314BD"/>
    <w:rsid w:val="0053162C"/>
    <w:rsid w:val="0053183A"/>
    <w:rsid w:val="00531CD7"/>
    <w:rsid w:val="00531D27"/>
    <w:rsid w:val="00531DC6"/>
    <w:rsid w:val="0053271F"/>
    <w:rsid w:val="0053278C"/>
    <w:rsid w:val="005329C5"/>
    <w:rsid w:val="00532AB0"/>
    <w:rsid w:val="00532C9B"/>
    <w:rsid w:val="00532D44"/>
    <w:rsid w:val="00532DC8"/>
    <w:rsid w:val="00532E38"/>
    <w:rsid w:val="005331EF"/>
    <w:rsid w:val="00533371"/>
    <w:rsid w:val="0053368C"/>
    <w:rsid w:val="00533A13"/>
    <w:rsid w:val="00533A27"/>
    <w:rsid w:val="00533A30"/>
    <w:rsid w:val="00533DC7"/>
    <w:rsid w:val="00534029"/>
    <w:rsid w:val="0053402F"/>
    <w:rsid w:val="005344D7"/>
    <w:rsid w:val="005346DC"/>
    <w:rsid w:val="00534839"/>
    <w:rsid w:val="00534BEB"/>
    <w:rsid w:val="00534E36"/>
    <w:rsid w:val="00534E5A"/>
    <w:rsid w:val="00534E61"/>
    <w:rsid w:val="00535514"/>
    <w:rsid w:val="00535AB6"/>
    <w:rsid w:val="00535D43"/>
    <w:rsid w:val="00535EA8"/>
    <w:rsid w:val="00536049"/>
    <w:rsid w:val="005361D5"/>
    <w:rsid w:val="0053640B"/>
    <w:rsid w:val="005364BE"/>
    <w:rsid w:val="005364F6"/>
    <w:rsid w:val="005365FD"/>
    <w:rsid w:val="005366FF"/>
    <w:rsid w:val="00536BC6"/>
    <w:rsid w:val="005370D6"/>
    <w:rsid w:val="005371BD"/>
    <w:rsid w:val="00537346"/>
    <w:rsid w:val="0053735E"/>
    <w:rsid w:val="005379FB"/>
    <w:rsid w:val="00537C56"/>
    <w:rsid w:val="00537F5F"/>
    <w:rsid w:val="00537F75"/>
    <w:rsid w:val="00540496"/>
    <w:rsid w:val="0054101E"/>
    <w:rsid w:val="0054105D"/>
    <w:rsid w:val="005411A8"/>
    <w:rsid w:val="00541682"/>
    <w:rsid w:val="00541B14"/>
    <w:rsid w:val="00542070"/>
    <w:rsid w:val="00542166"/>
    <w:rsid w:val="005422EE"/>
    <w:rsid w:val="005422F0"/>
    <w:rsid w:val="005423FB"/>
    <w:rsid w:val="005425C1"/>
    <w:rsid w:val="00542826"/>
    <w:rsid w:val="00542945"/>
    <w:rsid w:val="005429E5"/>
    <w:rsid w:val="00542FF6"/>
    <w:rsid w:val="00543A9D"/>
    <w:rsid w:val="005441C2"/>
    <w:rsid w:val="00544385"/>
    <w:rsid w:val="0054457E"/>
    <w:rsid w:val="005446D1"/>
    <w:rsid w:val="00544734"/>
    <w:rsid w:val="005448C3"/>
    <w:rsid w:val="005448CB"/>
    <w:rsid w:val="00544C76"/>
    <w:rsid w:val="00544E43"/>
    <w:rsid w:val="00544F18"/>
    <w:rsid w:val="005451D2"/>
    <w:rsid w:val="00545226"/>
    <w:rsid w:val="00545450"/>
    <w:rsid w:val="005455AA"/>
    <w:rsid w:val="005458D0"/>
    <w:rsid w:val="00545951"/>
    <w:rsid w:val="00545AF8"/>
    <w:rsid w:val="00545E48"/>
    <w:rsid w:val="00545EF3"/>
    <w:rsid w:val="0054610A"/>
    <w:rsid w:val="00546265"/>
    <w:rsid w:val="00546390"/>
    <w:rsid w:val="005465F9"/>
    <w:rsid w:val="00546614"/>
    <w:rsid w:val="00546DE8"/>
    <w:rsid w:val="00546F31"/>
    <w:rsid w:val="00546F51"/>
    <w:rsid w:val="00546F90"/>
    <w:rsid w:val="00547015"/>
    <w:rsid w:val="005470AF"/>
    <w:rsid w:val="00547229"/>
    <w:rsid w:val="00547631"/>
    <w:rsid w:val="00547B14"/>
    <w:rsid w:val="005501F1"/>
    <w:rsid w:val="005506E9"/>
    <w:rsid w:val="005509C8"/>
    <w:rsid w:val="00551032"/>
    <w:rsid w:val="005516DA"/>
    <w:rsid w:val="005516E8"/>
    <w:rsid w:val="005518D9"/>
    <w:rsid w:val="005518EF"/>
    <w:rsid w:val="005519E9"/>
    <w:rsid w:val="00551E58"/>
    <w:rsid w:val="00551F04"/>
    <w:rsid w:val="00551FBB"/>
    <w:rsid w:val="0055211D"/>
    <w:rsid w:val="00552234"/>
    <w:rsid w:val="005526CB"/>
    <w:rsid w:val="00552BB1"/>
    <w:rsid w:val="00552DA5"/>
    <w:rsid w:val="0055302B"/>
    <w:rsid w:val="005536C0"/>
    <w:rsid w:val="00553B44"/>
    <w:rsid w:val="00553D54"/>
    <w:rsid w:val="005541C6"/>
    <w:rsid w:val="0055429B"/>
    <w:rsid w:val="00554351"/>
    <w:rsid w:val="005545DB"/>
    <w:rsid w:val="00554ACE"/>
    <w:rsid w:val="00554B7E"/>
    <w:rsid w:val="00554D17"/>
    <w:rsid w:val="0055524B"/>
    <w:rsid w:val="005555A7"/>
    <w:rsid w:val="00556044"/>
    <w:rsid w:val="00556241"/>
    <w:rsid w:val="00556523"/>
    <w:rsid w:val="00556C85"/>
    <w:rsid w:val="00556D5E"/>
    <w:rsid w:val="00557145"/>
    <w:rsid w:val="005572BC"/>
    <w:rsid w:val="005573CA"/>
    <w:rsid w:val="0055795E"/>
    <w:rsid w:val="00557B4F"/>
    <w:rsid w:val="005601E9"/>
    <w:rsid w:val="005601F2"/>
    <w:rsid w:val="005604C5"/>
    <w:rsid w:val="00560721"/>
    <w:rsid w:val="0056088A"/>
    <w:rsid w:val="0056113B"/>
    <w:rsid w:val="00561179"/>
    <w:rsid w:val="005611FD"/>
    <w:rsid w:val="00561246"/>
    <w:rsid w:val="005615EB"/>
    <w:rsid w:val="00561928"/>
    <w:rsid w:val="00561AD9"/>
    <w:rsid w:val="00561D25"/>
    <w:rsid w:val="00561DD8"/>
    <w:rsid w:val="00561E2D"/>
    <w:rsid w:val="00561F07"/>
    <w:rsid w:val="00562246"/>
    <w:rsid w:val="00562F51"/>
    <w:rsid w:val="00563172"/>
    <w:rsid w:val="00563779"/>
    <w:rsid w:val="0056392D"/>
    <w:rsid w:val="00563A6E"/>
    <w:rsid w:val="0056420B"/>
    <w:rsid w:val="0056440E"/>
    <w:rsid w:val="00564BAA"/>
    <w:rsid w:val="0056551D"/>
    <w:rsid w:val="00565879"/>
    <w:rsid w:val="00565956"/>
    <w:rsid w:val="0056663C"/>
    <w:rsid w:val="00566AF4"/>
    <w:rsid w:val="00566C47"/>
    <w:rsid w:val="00566FE1"/>
    <w:rsid w:val="00567266"/>
    <w:rsid w:val="0056794A"/>
    <w:rsid w:val="00567B1A"/>
    <w:rsid w:val="00567E69"/>
    <w:rsid w:val="0057002B"/>
    <w:rsid w:val="00570038"/>
    <w:rsid w:val="005700F8"/>
    <w:rsid w:val="00570312"/>
    <w:rsid w:val="00570647"/>
    <w:rsid w:val="00570953"/>
    <w:rsid w:val="00570A2C"/>
    <w:rsid w:val="00570C69"/>
    <w:rsid w:val="00570C83"/>
    <w:rsid w:val="00570C86"/>
    <w:rsid w:val="00571346"/>
    <w:rsid w:val="00571972"/>
    <w:rsid w:val="00571F19"/>
    <w:rsid w:val="00572065"/>
    <w:rsid w:val="00572433"/>
    <w:rsid w:val="0057264D"/>
    <w:rsid w:val="0057283F"/>
    <w:rsid w:val="005728C2"/>
    <w:rsid w:val="0057293D"/>
    <w:rsid w:val="005729BD"/>
    <w:rsid w:val="00572C83"/>
    <w:rsid w:val="00572ECC"/>
    <w:rsid w:val="005731E4"/>
    <w:rsid w:val="00573DC0"/>
    <w:rsid w:val="005742AE"/>
    <w:rsid w:val="005742E5"/>
    <w:rsid w:val="005748FD"/>
    <w:rsid w:val="0057490E"/>
    <w:rsid w:val="00574A2C"/>
    <w:rsid w:val="00574C01"/>
    <w:rsid w:val="00575233"/>
    <w:rsid w:val="00575408"/>
    <w:rsid w:val="00575448"/>
    <w:rsid w:val="005754F1"/>
    <w:rsid w:val="00575526"/>
    <w:rsid w:val="005762F4"/>
    <w:rsid w:val="005763A0"/>
    <w:rsid w:val="005764B0"/>
    <w:rsid w:val="00576E85"/>
    <w:rsid w:val="00577488"/>
    <w:rsid w:val="00577544"/>
    <w:rsid w:val="00577617"/>
    <w:rsid w:val="005777C6"/>
    <w:rsid w:val="00577AED"/>
    <w:rsid w:val="00577B98"/>
    <w:rsid w:val="00577C34"/>
    <w:rsid w:val="00577D3E"/>
    <w:rsid w:val="0058000D"/>
    <w:rsid w:val="00580198"/>
    <w:rsid w:val="005802E2"/>
    <w:rsid w:val="005806CC"/>
    <w:rsid w:val="00580F65"/>
    <w:rsid w:val="005814CB"/>
    <w:rsid w:val="005816C8"/>
    <w:rsid w:val="005816CD"/>
    <w:rsid w:val="00581ECE"/>
    <w:rsid w:val="00582290"/>
    <w:rsid w:val="0058241F"/>
    <w:rsid w:val="005825BC"/>
    <w:rsid w:val="00582734"/>
    <w:rsid w:val="00582A94"/>
    <w:rsid w:val="00582EE5"/>
    <w:rsid w:val="00582F16"/>
    <w:rsid w:val="00583199"/>
    <w:rsid w:val="00583374"/>
    <w:rsid w:val="005834F1"/>
    <w:rsid w:val="00583596"/>
    <w:rsid w:val="00583639"/>
    <w:rsid w:val="0058380D"/>
    <w:rsid w:val="00583B5F"/>
    <w:rsid w:val="00583D2A"/>
    <w:rsid w:val="00583E63"/>
    <w:rsid w:val="005850B2"/>
    <w:rsid w:val="005854CC"/>
    <w:rsid w:val="005855DF"/>
    <w:rsid w:val="00585BAD"/>
    <w:rsid w:val="005865B1"/>
    <w:rsid w:val="005867CE"/>
    <w:rsid w:val="00586D69"/>
    <w:rsid w:val="00586F24"/>
    <w:rsid w:val="00586F2D"/>
    <w:rsid w:val="00586FF8"/>
    <w:rsid w:val="005875C4"/>
    <w:rsid w:val="00587BE0"/>
    <w:rsid w:val="00590512"/>
    <w:rsid w:val="00590875"/>
    <w:rsid w:val="00590A7B"/>
    <w:rsid w:val="00590B7E"/>
    <w:rsid w:val="0059115A"/>
    <w:rsid w:val="005911A5"/>
    <w:rsid w:val="00591359"/>
    <w:rsid w:val="00591485"/>
    <w:rsid w:val="00591D4C"/>
    <w:rsid w:val="005925D9"/>
    <w:rsid w:val="005926CA"/>
    <w:rsid w:val="005927C0"/>
    <w:rsid w:val="005929A1"/>
    <w:rsid w:val="00592B78"/>
    <w:rsid w:val="00592BAC"/>
    <w:rsid w:val="005940BE"/>
    <w:rsid w:val="0059425A"/>
    <w:rsid w:val="0059485A"/>
    <w:rsid w:val="00594917"/>
    <w:rsid w:val="00594D51"/>
    <w:rsid w:val="00594FD5"/>
    <w:rsid w:val="0059517D"/>
    <w:rsid w:val="0059579B"/>
    <w:rsid w:val="00595B8B"/>
    <w:rsid w:val="0059615D"/>
    <w:rsid w:val="00596230"/>
    <w:rsid w:val="005962FB"/>
    <w:rsid w:val="00596985"/>
    <w:rsid w:val="00596AB4"/>
    <w:rsid w:val="00596BB9"/>
    <w:rsid w:val="00596F12"/>
    <w:rsid w:val="005970CB"/>
    <w:rsid w:val="0059710C"/>
    <w:rsid w:val="0059719F"/>
    <w:rsid w:val="005977DF"/>
    <w:rsid w:val="00597B6B"/>
    <w:rsid w:val="00597D99"/>
    <w:rsid w:val="00597DC5"/>
    <w:rsid w:val="00597EE2"/>
    <w:rsid w:val="005A07D7"/>
    <w:rsid w:val="005A09EA"/>
    <w:rsid w:val="005A0CE1"/>
    <w:rsid w:val="005A11FD"/>
    <w:rsid w:val="005A122A"/>
    <w:rsid w:val="005A17E5"/>
    <w:rsid w:val="005A1B8B"/>
    <w:rsid w:val="005A1C1C"/>
    <w:rsid w:val="005A210E"/>
    <w:rsid w:val="005A23C2"/>
    <w:rsid w:val="005A274B"/>
    <w:rsid w:val="005A2758"/>
    <w:rsid w:val="005A2D99"/>
    <w:rsid w:val="005A32CA"/>
    <w:rsid w:val="005A3679"/>
    <w:rsid w:val="005A36D9"/>
    <w:rsid w:val="005A3956"/>
    <w:rsid w:val="005A3EDF"/>
    <w:rsid w:val="005A3F3E"/>
    <w:rsid w:val="005A4549"/>
    <w:rsid w:val="005A4D55"/>
    <w:rsid w:val="005A4FC6"/>
    <w:rsid w:val="005A52A9"/>
    <w:rsid w:val="005A550B"/>
    <w:rsid w:val="005A581E"/>
    <w:rsid w:val="005A5B91"/>
    <w:rsid w:val="005A621E"/>
    <w:rsid w:val="005A6377"/>
    <w:rsid w:val="005A63D9"/>
    <w:rsid w:val="005A6455"/>
    <w:rsid w:val="005A658B"/>
    <w:rsid w:val="005A6633"/>
    <w:rsid w:val="005A6721"/>
    <w:rsid w:val="005A67E3"/>
    <w:rsid w:val="005A7039"/>
    <w:rsid w:val="005A76B8"/>
    <w:rsid w:val="005A797F"/>
    <w:rsid w:val="005A7B32"/>
    <w:rsid w:val="005A7BB4"/>
    <w:rsid w:val="005B00E4"/>
    <w:rsid w:val="005B03F8"/>
    <w:rsid w:val="005B06EE"/>
    <w:rsid w:val="005B0945"/>
    <w:rsid w:val="005B0C47"/>
    <w:rsid w:val="005B0C69"/>
    <w:rsid w:val="005B1164"/>
    <w:rsid w:val="005B11B6"/>
    <w:rsid w:val="005B17E1"/>
    <w:rsid w:val="005B18D0"/>
    <w:rsid w:val="005B1B16"/>
    <w:rsid w:val="005B1B67"/>
    <w:rsid w:val="005B2280"/>
    <w:rsid w:val="005B22A9"/>
    <w:rsid w:val="005B2586"/>
    <w:rsid w:val="005B2745"/>
    <w:rsid w:val="005B285A"/>
    <w:rsid w:val="005B2981"/>
    <w:rsid w:val="005B2E80"/>
    <w:rsid w:val="005B32BE"/>
    <w:rsid w:val="005B330D"/>
    <w:rsid w:val="005B3786"/>
    <w:rsid w:val="005B3929"/>
    <w:rsid w:val="005B39D6"/>
    <w:rsid w:val="005B3A77"/>
    <w:rsid w:val="005B3B20"/>
    <w:rsid w:val="005B3BE9"/>
    <w:rsid w:val="005B3FCF"/>
    <w:rsid w:val="005B4CA8"/>
    <w:rsid w:val="005B547D"/>
    <w:rsid w:val="005B57C7"/>
    <w:rsid w:val="005B5E10"/>
    <w:rsid w:val="005B62B7"/>
    <w:rsid w:val="005B6B77"/>
    <w:rsid w:val="005B7ABF"/>
    <w:rsid w:val="005B7FCE"/>
    <w:rsid w:val="005C00CF"/>
    <w:rsid w:val="005C01E3"/>
    <w:rsid w:val="005C066C"/>
    <w:rsid w:val="005C07A4"/>
    <w:rsid w:val="005C0D49"/>
    <w:rsid w:val="005C0EF2"/>
    <w:rsid w:val="005C104C"/>
    <w:rsid w:val="005C167D"/>
    <w:rsid w:val="005C16AF"/>
    <w:rsid w:val="005C17FD"/>
    <w:rsid w:val="005C1BCC"/>
    <w:rsid w:val="005C1BD0"/>
    <w:rsid w:val="005C1F60"/>
    <w:rsid w:val="005C1FC3"/>
    <w:rsid w:val="005C2009"/>
    <w:rsid w:val="005C215A"/>
    <w:rsid w:val="005C21AE"/>
    <w:rsid w:val="005C2693"/>
    <w:rsid w:val="005C2969"/>
    <w:rsid w:val="005C2CD9"/>
    <w:rsid w:val="005C2F12"/>
    <w:rsid w:val="005C3163"/>
    <w:rsid w:val="005C31B6"/>
    <w:rsid w:val="005C3209"/>
    <w:rsid w:val="005C32BC"/>
    <w:rsid w:val="005C3EF4"/>
    <w:rsid w:val="005C3FE7"/>
    <w:rsid w:val="005C432A"/>
    <w:rsid w:val="005C4604"/>
    <w:rsid w:val="005C4693"/>
    <w:rsid w:val="005C471F"/>
    <w:rsid w:val="005C4C32"/>
    <w:rsid w:val="005C4E7E"/>
    <w:rsid w:val="005C4EAC"/>
    <w:rsid w:val="005C4F69"/>
    <w:rsid w:val="005C52C8"/>
    <w:rsid w:val="005C534E"/>
    <w:rsid w:val="005C5BF2"/>
    <w:rsid w:val="005C5F48"/>
    <w:rsid w:val="005C5F6A"/>
    <w:rsid w:val="005C63DE"/>
    <w:rsid w:val="005C6B74"/>
    <w:rsid w:val="005C7064"/>
    <w:rsid w:val="005C7837"/>
    <w:rsid w:val="005C797E"/>
    <w:rsid w:val="005C7AAA"/>
    <w:rsid w:val="005C7C23"/>
    <w:rsid w:val="005C7D60"/>
    <w:rsid w:val="005D0148"/>
    <w:rsid w:val="005D028C"/>
    <w:rsid w:val="005D057E"/>
    <w:rsid w:val="005D060B"/>
    <w:rsid w:val="005D0B49"/>
    <w:rsid w:val="005D0BB2"/>
    <w:rsid w:val="005D0E39"/>
    <w:rsid w:val="005D188E"/>
    <w:rsid w:val="005D1BA8"/>
    <w:rsid w:val="005D1CC5"/>
    <w:rsid w:val="005D20F4"/>
    <w:rsid w:val="005D20FA"/>
    <w:rsid w:val="005D2318"/>
    <w:rsid w:val="005D2520"/>
    <w:rsid w:val="005D2946"/>
    <w:rsid w:val="005D29C5"/>
    <w:rsid w:val="005D2A03"/>
    <w:rsid w:val="005D2B34"/>
    <w:rsid w:val="005D2ED1"/>
    <w:rsid w:val="005D305B"/>
    <w:rsid w:val="005D31B2"/>
    <w:rsid w:val="005D357D"/>
    <w:rsid w:val="005D3610"/>
    <w:rsid w:val="005D3689"/>
    <w:rsid w:val="005D38CF"/>
    <w:rsid w:val="005D3A97"/>
    <w:rsid w:val="005D43C2"/>
    <w:rsid w:val="005D4859"/>
    <w:rsid w:val="005D4DD2"/>
    <w:rsid w:val="005D4F10"/>
    <w:rsid w:val="005D52FA"/>
    <w:rsid w:val="005D5664"/>
    <w:rsid w:val="005D56E4"/>
    <w:rsid w:val="005D57B6"/>
    <w:rsid w:val="005D59DE"/>
    <w:rsid w:val="005D5B48"/>
    <w:rsid w:val="005D5C54"/>
    <w:rsid w:val="005D6217"/>
    <w:rsid w:val="005D6283"/>
    <w:rsid w:val="005D66D5"/>
    <w:rsid w:val="005D680B"/>
    <w:rsid w:val="005D6D66"/>
    <w:rsid w:val="005D6DD2"/>
    <w:rsid w:val="005D7167"/>
    <w:rsid w:val="005D7178"/>
    <w:rsid w:val="005D7340"/>
    <w:rsid w:val="005D77A3"/>
    <w:rsid w:val="005D77ED"/>
    <w:rsid w:val="005D7CAA"/>
    <w:rsid w:val="005D7D09"/>
    <w:rsid w:val="005E0176"/>
    <w:rsid w:val="005E0256"/>
    <w:rsid w:val="005E09D1"/>
    <w:rsid w:val="005E0A96"/>
    <w:rsid w:val="005E0AFF"/>
    <w:rsid w:val="005E0B2C"/>
    <w:rsid w:val="005E0F5C"/>
    <w:rsid w:val="005E105A"/>
    <w:rsid w:val="005E14F0"/>
    <w:rsid w:val="005E151E"/>
    <w:rsid w:val="005E15A6"/>
    <w:rsid w:val="005E1BC5"/>
    <w:rsid w:val="005E1CC6"/>
    <w:rsid w:val="005E1E0B"/>
    <w:rsid w:val="005E2223"/>
    <w:rsid w:val="005E2394"/>
    <w:rsid w:val="005E25A5"/>
    <w:rsid w:val="005E2A79"/>
    <w:rsid w:val="005E2F21"/>
    <w:rsid w:val="005E2F87"/>
    <w:rsid w:val="005E3264"/>
    <w:rsid w:val="005E37AE"/>
    <w:rsid w:val="005E3A30"/>
    <w:rsid w:val="005E44A2"/>
    <w:rsid w:val="005E4853"/>
    <w:rsid w:val="005E4ADB"/>
    <w:rsid w:val="005E4C5E"/>
    <w:rsid w:val="005E5582"/>
    <w:rsid w:val="005E5BBA"/>
    <w:rsid w:val="005E5EE3"/>
    <w:rsid w:val="005E615D"/>
    <w:rsid w:val="005E626F"/>
    <w:rsid w:val="005E62D3"/>
    <w:rsid w:val="005E62FE"/>
    <w:rsid w:val="005E64FC"/>
    <w:rsid w:val="005E65E1"/>
    <w:rsid w:val="005E6B69"/>
    <w:rsid w:val="005E6BBF"/>
    <w:rsid w:val="005E6CCF"/>
    <w:rsid w:val="005E6D5A"/>
    <w:rsid w:val="005E73F6"/>
    <w:rsid w:val="005E762D"/>
    <w:rsid w:val="005E763C"/>
    <w:rsid w:val="005E791F"/>
    <w:rsid w:val="005E7C1D"/>
    <w:rsid w:val="005E7DF8"/>
    <w:rsid w:val="005F025E"/>
    <w:rsid w:val="005F0267"/>
    <w:rsid w:val="005F0DA1"/>
    <w:rsid w:val="005F0EBD"/>
    <w:rsid w:val="005F14AC"/>
    <w:rsid w:val="005F1590"/>
    <w:rsid w:val="005F1619"/>
    <w:rsid w:val="005F1B9A"/>
    <w:rsid w:val="005F1BA9"/>
    <w:rsid w:val="005F1BBC"/>
    <w:rsid w:val="005F1CBC"/>
    <w:rsid w:val="005F2425"/>
    <w:rsid w:val="005F27C5"/>
    <w:rsid w:val="005F33AD"/>
    <w:rsid w:val="005F3650"/>
    <w:rsid w:val="005F390D"/>
    <w:rsid w:val="005F3AFE"/>
    <w:rsid w:val="005F3B18"/>
    <w:rsid w:val="005F4D2A"/>
    <w:rsid w:val="005F4FA6"/>
    <w:rsid w:val="005F5023"/>
    <w:rsid w:val="005F5156"/>
    <w:rsid w:val="005F573B"/>
    <w:rsid w:val="005F5745"/>
    <w:rsid w:val="005F5A19"/>
    <w:rsid w:val="005F5B08"/>
    <w:rsid w:val="005F634F"/>
    <w:rsid w:val="005F6554"/>
    <w:rsid w:val="005F6673"/>
    <w:rsid w:val="005F675A"/>
    <w:rsid w:val="005F69E0"/>
    <w:rsid w:val="005F6BF1"/>
    <w:rsid w:val="005F6DA3"/>
    <w:rsid w:val="005F77D1"/>
    <w:rsid w:val="005F7916"/>
    <w:rsid w:val="005F7F51"/>
    <w:rsid w:val="00600013"/>
    <w:rsid w:val="00600169"/>
    <w:rsid w:val="006001C5"/>
    <w:rsid w:val="00600225"/>
    <w:rsid w:val="00600658"/>
    <w:rsid w:val="00600973"/>
    <w:rsid w:val="00600B9B"/>
    <w:rsid w:val="00600E67"/>
    <w:rsid w:val="00601070"/>
    <w:rsid w:val="006013C9"/>
    <w:rsid w:val="00601580"/>
    <w:rsid w:val="00601687"/>
    <w:rsid w:val="00601EA1"/>
    <w:rsid w:val="0060213A"/>
    <w:rsid w:val="0060228C"/>
    <w:rsid w:val="006024AE"/>
    <w:rsid w:val="00602D83"/>
    <w:rsid w:val="006030D0"/>
    <w:rsid w:val="00603194"/>
    <w:rsid w:val="00603676"/>
    <w:rsid w:val="00603BA5"/>
    <w:rsid w:val="00603C7E"/>
    <w:rsid w:val="00603D64"/>
    <w:rsid w:val="00603DBB"/>
    <w:rsid w:val="00603DFB"/>
    <w:rsid w:val="0060419D"/>
    <w:rsid w:val="00604916"/>
    <w:rsid w:val="0060559B"/>
    <w:rsid w:val="00605AE5"/>
    <w:rsid w:val="00605B8B"/>
    <w:rsid w:val="00605E26"/>
    <w:rsid w:val="00606157"/>
    <w:rsid w:val="006064C1"/>
    <w:rsid w:val="00606824"/>
    <w:rsid w:val="00606A83"/>
    <w:rsid w:val="00606AF3"/>
    <w:rsid w:val="00606CB6"/>
    <w:rsid w:val="00607FAF"/>
    <w:rsid w:val="00610182"/>
    <w:rsid w:val="00610345"/>
    <w:rsid w:val="00610431"/>
    <w:rsid w:val="006104FD"/>
    <w:rsid w:val="00610A2C"/>
    <w:rsid w:val="00610B8B"/>
    <w:rsid w:val="006110A2"/>
    <w:rsid w:val="00611545"/>
    <w:rsid w:val="00611676"/>
    <w:rsid w:val="00611911"/>
    <w:rsid w:val="00611CCE"/>
    <w:rsid w:val="00612077"/>
    <w:rsid w:val="006120BA"/>
    <w:rsid w:val="00612187"/>
    <w:rsid w:val="006121AF"/>
    <w:rsid w:val="006123E2"/>
    <w:rsid w:val="00612734"/>
    <w:rsid w:val="00612824"/>
    <w:rsid w:val="006131DF"/>
    <w:rsid w:val="006134B5"/>
    <w:rsid w:val="00613653"/>
    <w:rsid w:val="0061396B"/>
    <w:rsid w:val="0061416D"/>
    <w:rsid w:val="006142F0"/>
    <w:rsid w:val="006144A1"/>
    <w:rsid w:val="00614A2A"/>
    <w:rsid w:val="00614E40"/>
    <w:rsid w:val="00614F92"/>
    <w:rsid w:val="00615726"/>
    <w:rsid w:val="006159E3"/>
    <w:rsid w:val="006160B2"/>
    <w:rsid w:val="006162F3"/>
    <w:rsid w:val="00616C59"/>
    <w:rsid w:val="00616CB8"/>
    <w:rsid w:val="00616D8C"/>
    <w:rsid w:val="0061711E"/>
    <w:rsid w:val="0061729B"/>
    <w:rsid w:val="0061734C"/>
    <w:rsid w:val="006173B6"/>
    <w:rsid w:val="006178FA"/>
    <w:rsid w:val="00617A6A"/>
    <w:rsid w:val="00620088"/>
    <w:rsid w:val="00620195"/>
    <w:rsid w:val="006203D4"/>
    <w:rsid w:val="00620510"/>
    <w:rsid w:val="0062099C"/>
    <w:rsid w:val="00620F0F"/>
    <w:rsid w:val="006212F3"/>
    <w:rsid w:val="006213AE"/>
    <w:rsid w:val="00621A61"/>
    <w:rsid w:val="0062272B"/>
    <w:rsid w:val="00623459"/>
    <w:rsid w:val="00623525"/>
    <w:rsid w:val="0062352A"/>
    <w:rsid w:val="00623582"/>
    <w:rsid w:val="006236AF"/>
    <w:rsid w:val="00623A3B"/>
    <w:rsid w:val="00623D9C"/>
    <w:rsid w:val="00623DA3"/>
    <w:rsid w:val="00623DC3"/>
    <w:rsid w:val="00624672"/>
    <w:rsid w:val="00624C0E"/>
    <w:rsid w:val="00624EA0"/>
    <w:rsid w:val="00625242"/>
    <w:rsid w:val="0062531A"/>
    <w:rsid w:val="00625489"/>
    <w:rsid w:val="0062570D"/>
    <w:rsid w:val="00625863"/>
    <w:rsid w:val="006261A4"/>
    <w:rsid w:val="00626298"/>
    <w:rsid w:val="0062659D"/>
    <w:rsid w:val="00626FC3"/>
    <w:rsid w:val="00627018"/>
    <w:rsid w:val="006270CC"/>
    <w:rsid w:val="00627586"/>
    <w:rsid w:val="006275B1"/>
    <w:rsid w:val="00627857"/>
    <w:rsid w:val="00627B21"/>
    <w:rsid w:val="00627CFD"/>
    <w:rsid w:val="00627E12"/>
    <w:rsid w:val="0063008C"/>
    <w:rsid w:val="0063038B"/>
    <w:rsid w:val="006305E9"/>
    <w:rsid w:val="00630DDF"/>
    <w:rsid w:val="006313D2"/>
    <w:rsid w:val="00631EEC"/>
    <w:rsid w:val="00631F7D"/>
    <w:rsid w:val="006323BA"/>
    <w:rsid w:val="00632784"/>
    <w:rsid w:val="00632918"/>
    <w:rsid w:val="00632A31"/>
    <w:rsid w:val="00632A82"/>
    <w:rsid w:val="00632B7F"/>
    <w:rsid w:val="00632C59"/>
    <w:rsid w:val="00633038"/>
    <w:rsid w:val="00633233"/>
    <w:rsid w:val="006337E7"/>
    <w:rsid w:val="00634280"/>
    <w:rsid w:val="0063429E"/>
    <w:rsid w:val="0063470B"/>
    <w:rsid w:val="00634901"/>
    <w:rsid w:val="00634984"/>
    <w:rsid w:val="00634E33"/>
    <w:rsid w:val="00634F22"/>
    <w:rsid w:val="00634F48"/>
    <w:rsid w:val="00634F8A"/>
    <w:rsid w:val="00635078"/>
    <w:rsid w:val="006352FA"/>
    <w:rsid w:val="006353DF"/>
    <w:rsid w:val="006357C4"/>
    <w:rsid w:val="006357E5"/>
    <w:rsid w:val="00635ACB"/>
    <w:rsid w:val="00635B6C"/>
    <w:rsid w:val="00635CD1"/>
    <w:rsid w:val="00636894"/>
    <w:rsid w:val="00636CDE"/>
    <w:rsid w:val="00636F17"/>
    <w:rsid w:val="00636F55"/>
    <w:rsid w:val="006372F1"/>
    <w:rsid w:val="00637FC0"/>
    <w:rsid w:val="006401CD"/>
    <w:rsid w:val="0064099F"/>
    <w:rsid w:val="00640AB2"/>
    <w:rsid w:val="00640BCD"/>
    <w:rsid w:val="0064115F"/>
    <w:rsid w:val="006413B2"/>
    <w:rsid w:val="0064147B"/>
    <w:rsid w:val="00641624"/>
    <w:rsid w:val="00641753"/>
    <w:rsid w:val="00641A5A"/>
    <w:rsid w:val="00641B43"/>
    <w:rsid w:val="00641BF0"/>
    <w:rsid w:val="00641D33"/>
    <w:rsid w:val="00641D6F"/>
    <w:rsid w:val="00641E86"/>
    <w:rsid w:val="00641EFD"/>
    <w:rsid w:val="00642154"/>
    <w:rsid w:val="006422EA"/>
    <w:rsid w:val="00642730"/>
    <w:rsid w:val="006427CA"/>
    <w:rsid w:val="0064285E"/>
    <w:rsid w:val="00642C7F"/>
    <w:rsid w:val="006433AE"/>
    <w:rsid w:val="00643D1C"/>
    <w:rsid w:val="0064401B"/>
    <w:rsid w:val="006440DA"/>
    <w:rsid w:val="006447E6"/>
    <w:rsid w:val="00644D41"/>
    <w:rsid w:val="00644D9E"/>
    <w:rsid w:val="006451DC"/>
    <w:rsid w:val="00645226"/>
    <w:rsid w:val="006456AB"/>
    <w:rsid w:val="00645721"/>
    <w:rsid w:val="00645831"/>
    <w:rsid w:val="00645CDE"/>
    <w:rsid w:val="00645DC2"/>
    <w:rsid w:val="006462C9"/>
    <w:rsid w:val="0064630D"/>
    <w:rsid w:val="0064685A"/>
    <w:rsid w:val="006473D2"/>
    <w:rsid w:val="006476D0"/>
    <w:rsid w:val="006478D8"/>
    <w:rsid w:val="00647999"/>
    <w:rsid w:val="006479F6"/>
    <w:rsid w:val="00647ABA"/>
    <w:rsid w:val="00647E25"/>
    <w:rsid w:val="00647FAF"/>
    <w:rsid w:val="00650F17"/>
    <w:rsid w:val="006514D6"/>
    <w:rsid w:val="00651571"/>
    <w:rsid w:val="00651819"/>
    <w:rsid w:val="00652046"/>
    <w:rsid w:val="0065298B"/>
    <w:rsid w:val="00652E0C"/>
    <w:rsid w:val="00652F50"/>
    <w:rsid w:val="00653233"/>
    <w:rsid w:val="00653320"/>
    <w:rsid w:val="006539D3"/>
    <w:rsid w:val="00653A01"/>
    <w:rsid w:val="00653B53"/>
    <w:rsid w:val="00653FED"/>
    <w:rsid w:val="006548CC"/>
    <w:rsid w:val="006548D8"/>
    <w:rsid w:val="00654D75"/>
    <w:rsid w:val="006558E4"/>
    <w:rsid w:val="006558F4"/>
    <w:rsid w:val="00655D3D"/>
    <w:rsid w:val="006561C7"/>
    <w:rsid w:val="006561DA"/>
    <w:rsid w:val="00656259"/>
    <w:rsid w:val="00656442"/>
    <w:rsid w:val="0065673F"/>
    <w:rsid w:val="00656754"/>
    <w:rsid w:val="006569B7"/>
    <w:rsid w:val="00656AC8"/>
    <w:rsid w:val="00656F05"/>
    <w:rsid w:val="00657269"/>
    <w:rsid w:val="0065747E"/>
    <w:rsid w:val="006574FD"/>
    <w:rsid w:val="00657892"/>
    <w:rsid w:val="00657982"/>
    <w:rsid w:val="00657CDF"/>
    <w:rsid w:val="00657D96"/>
    <w:rsid w:val="00660B2C"/>
    <w:rsid w:val="00660B30"/>
    <w:rsid w:val="00660E4F"/>
    <w:rsid w:val="00660FAB"/>
    <w:rsid w:val="00660FBD"/>
    <w:rsid w:val="006610E7"/>
    <w:rsid w:val="00661963"/>
    <w:rsid w:val="00661D5B"/>
    <w:rsid w:val="00661D76"/>
    <w:rsid w:val="00661D79"/>
    <w:rsid w:val="00661E40"/>
    <w:rsid w:val="00662487"/>
    <w:rsid w:val="006626FB"/>
    <w:rsid w:val="0066316A"/>
    <w:rsid w:val="006631D6"/>
    <w:rsid w:val="00663578"/>
    <w:rsid w:val="00663DDF"/>
    <w:rsid w:val="00663F9C"/>
    <w:rsid w:val="00664070"/>
    <w:rsid w:val="00664999"/>
    <w:rsid w:val="00664B41"/>
    <w:rsid w:val="00664C34"/>
    <w:rsid w:val="00664C6F"/>
    <w:rsid w:val="00664CAD"/>
    <w:rsid w:val="0066584B"/>
    <w:rsid w:val="00665A49"/>
    <w:rsid w:val="00665B52"/>
    <w:rsid w:val="00665BAD"/>
    <w:rsid w:val="00665C3F"/>
    <w:rsid w:val="00665E62"/>
    <w:rsid w:val="00665F22"/>
    <w:rsid w:val="00666225"/>
    <w:rsid w:val="0066629F"/>
    <w:rsid w:val="00666371"/>
    <w:rsid w:val="00666B25"/>
    <w:rsid w:val="00666CA1"/>
    <w:rsid w:val="00666D6B"/>
    <w:rsid w:val="0066704D"/>
    <w:rsid w:val="006672A7"/>
    <w:rsid w:val="00667301"/>
    <w:rsid w:val="006700B9"/>
    <w:rsid w:val="006704E3"/>
    <w:rsid w:val="00670577"/>
    <w:rsid w:val="00670871"/>
    <w:rsid w:val="00670DE7"/>
    <w:rsid w:val="00670FFA"/>
    <w:rsid w:val="00671066"/>
    <w:rsid w:val="00671103"/>
    <w:rsid w:val="006714AB"/>
    <w:rsid w:val="0067168B"/>
    <w:rsid w:val="006716B8"/>
    <w:rsid w:val="006719F8"/>
    <w:rsid w:val="00671A81"/>
    <w:rsid w:val="00671F5F"/>
    <w:rsid w:val="0067222F"/>
    <w:rsid w:val="006724CE"/>
    <w:rsid w:val="00672C06"/>
    <w:rsid w:val="00672C17"/>
    <w:rsid w:val="0067376F"/>
    <w:rsid w:val="00673DD9"/>
    <w:rsid w:val="00673EBA"/>
    <w:rsid w:val="0067459B"/>
    <w:rsid w:val="00674687"/>
    <w:rsid w:val="00674A36"/>
    <w:rsid w:val="00674B98"/>
    <w:rsid w:val="00674F27"/>
    <w:rsid w:val="00675200"/>
    <w:rsid w:val="00675231"/>
    <w:rsid w:val="00675608"/>
    <w:rsid w:val="00676071"/>
    <w:rsid w:val="006764BB"/>
    <w:rsid w:val="0067657E"/>
    <w:rsid w:val="0067687A"/>
    <w:rsid w:val="00676934"/>
    <w:rsid w:val="00676A48"/>
    <w:rsid w:val="00676AC5"/>
    <w:rsid w:val="00676C9F"/>
    <w:rsid w:val="006772A6"/>
    <w:rsid w:val="00677397"/>
    <w:rsid w:val="0067751C"/>
    <w:rsid w:val="006775C4"/>
    <w:rsid w:val="0067788B"/>
    <w:rsid w:val="00677AF6"/>
    <w:rsid w:val="00677BB1"/>
    <w:rsid w:val="00677C03"/>
    <w:rsid w:val="00677CB7"/>
    <w:rsid w:val="00677ECA"/>
    <w:rsid w:val="006800DA"/>
    <w:rsid w:val="0068022F"/>
    <w:rsid w:val="006805D9"/>
    <w:rsid w:val="00680682"/>
    <w:rsid w:val="006807CC"/>
    <w:rsid w:val="00680A11"/>
    <w:rsid w:val="00680D6F"/>
    <w:rsid w:val="00680E3F"/>
    <w:rsid w:val="00680FEF"/>
    <w:rsid w:val="006810EA"/>
    <w:rsid w:val="0068114E"/>
    <w:rsid w:val="006811D6"/>
    <w:rsid w:val="00681214"/>
    <w:rsid w:val="0068139C"/>
    <w:rsid w:val="0068155E"/>
    <w:rsid w:val="00681A91"/>
    <w:rsid w:val="0068241E"/>
    <w:rsid w:val="006825BF"/>
    <w:rsid w:val="0068267D"/>
    <w:rsid w:val="00682B6F"/>
    <w:rsid w:val="00682E1C"/>
    <w:rsid w:val="00682F96"/>
    <w:rsid w:val="006833DC"/>
    <w:rsid w:val="00683511"/>
    <w:rsid w:val="006835EF"/>
    <w:rsid w:val="00683740"/>
    <w:rsid w:val="006837DB"/>
    <w:rsid w:val="006838E1"/>
    <w:rsid w:val="00683F7C"/>
    <w:rsid w:val="006842A4"/>
    <w:rsid w:val="00684BE7"/>
    <w:rsid w:val="00685080"/>
    <w:rsid w:val="006853A3"/>
    <w:rsid w:val="006853D8"/>
    <w:rsid w:val="00685444"/>
    <w:rsid w:val="0068561A"/>
    <w:rsid w:val="0068643C"/>
    <w:rsid w:val="006866DA"/>
    <w:rsid w:val="00686C9A"/>
    <w:rsid w:val="00686E78"/>
    <w:rsid w:val="00686E99"/>
    <w:rsid w:val="00687042"/>
    <w:rsid w:val="0068794F"/>
    <w:rsid w:val="0068795A"/>
    <w:rsid w:val="0069019D"/>
    <w:rsid w:val="006902F4"/>
    <w:rsid w:val="00690841"/>
    <w:rsid w:val="00690A9B"/>
    <w:rsid w:val="00690ABF"/>
    <w:rsid w:val="006912CF"/>
    <w:rsid w:val="00691641"/>
    <w:rsid w:val="00691B59"/>
    <w:rsid w:val="00691E30"/>
    <w:rsid w:val="00691FB2"/>
    <w:rsid w:val="00692335"/>
    <w:rsid w:val="0069233B"/>
    <w:rsid w:val="00692419"/>
    <w:rsid w:val="006924E9"/>
    <w:rsid w:val="0069256D"/>
    <w:rsid w:val="006926DC"/>
    <w:rsid w:val="00692945"/>
    <w:rsid w:val="00692E32"/>
    <w:rsid w:val="00692EDE"/>
    <w:rsid w:val="00692EEF"/>
    <w:rsid w:val="00693155"/>
    <w:rsid w:val="00693525"/>
    <w:rsid w:val="00693566"/>
    <w:rsid w:val="0069382A"/>
    <w:rsid w:val="00693EE2"/>
    <w:rsid w:val="00694FC0"/>
    <w:rsid w:val="00694FC1"/>
    <w:rsid w:val="00695287"/>
    <w:rsid w:val="0069541B"/>
    <w:rsid w:val="0069563D"/>
    <w:rsid w:val="006958A8"/>
    <w:rsid w:val="00695974"/>
    <w:rsid w:val="00696621"/>
    <w:rsid w:val="0069665B"/>
    <w:rsid w:val="00697132"/>
    <w:rsid w:val="006972BB"/>
    <w:rsid w:val="006974D8"/>
    <w:rsid w:val="0069796A"/>
    <w:rsid w:val="00697A9A"/>
    <w:rsid w:val="006A00D9"/>
    <w:rsid w:val="006A0164"/>
    <w:rsid w:val="006A05C3"/>
    <w:rsid w:val="006A073B"/>
    <w:rsid w:val="006A073F"/>
    <w:rsid w:val="006A0C92"/>
    <w:rsid w:val="006A0D1E"/>
    <w:rsid w:val="006A11C3"/>
    <w:rsid w:val="006A11F0"/>
    <w:rsid w:val="006A29A4"/>
    <w:rsid w:val="006A431F"/>
    <w:rsid w:val="006A4417"/>
    <w:rsid w:val="006A46F3"/>
    <w:rsid w:val="006A4A47"/>
    <w:rsid w:val="006A5201"/>
    <w:rsid w:val="006A59DC"/>
    <w:rsid w:val="006A5E57"/>
    <w:rsid w:val="006A612C"/>
    <w:rsid w:val="006A6784"/>
    <w:rsid w:val="006A6880"/>
    <w:rsid w:val="006A6DA9"/>
    <w:rsid w:val="006A7493"/>
    <w:rsid w:val="006A76FD"/>
    <w:rsid w:val="006A7A14"/>
    <w:rsid w:val="006A7CB6"/>
    <w:rsid w:val="006A7D04"/>
    <w:rsid w:val="006A7D3A"/>
    <w:rsid w:val="006B0042"/>
    <w:rsid w:val="006B009B"/>
    <w:rsid w:val="006B0296"/>
    <w:rsid w:val="006B0913"/>
    <w:rsid w:val="006B0991"/>
    <w:rsid w:val="006B0AD8"/>
    <w:rsid w:val="006B12CD"/>
    <w:rsid w:val="006B16AE"/>
    <w:rsid w:val="006B17E1"/>
    <w:rsid w:val="006B19AB"/>
    <w:rsid w:val="006B1C23"/>
    <w:rsid w:val="006B1CF7"/>
    <w:rsid w:val="006B2043"/>
    <w:rsid w:val="006B21B1"/>
    <w:rsid w:val="006B2638"/>
    <w:rsid w:val="006B26E0"/>
    <w:rsid w:val="006B2935"/>
    <w:rsid w:val="006B2B83"/>
    <w:rsid w:val="006B2F67"/>
    <w:rsid w:val="006B327B"/>
    <w:rsid w:val="006B33AE"/>
    <w:rsid w:val="006B35AE"/>
    <w:rsid w:val="006B422F"/>
    <w:rsid w:val="006B44B2"/>
    <w:rsid w:val="006B49E5"/>
    <w:rsid w:val="006B4B26"/>
    <w:rsid w:val="006B4CB0"/>
    <w:rsid w:val="006B4D15"/>
    <w:rsid w:val="006B4D5E"/>
    <w:rsid w:val="006B4F03"/>
    <w:rsid w:val="006B511A"/>
    <w:rsid w:val="006B51AF"/>
    <w:rsid w:val="006B51CD"/>
    <w:rsid w:val="006B5780"/>
    <w:rsid w:val="006B58BC"/>
    <w:rsid w:val="006B5CD4"/>
    <w:rsid w:val="006B6A01"/>
    <w:rsid w:val="006B6CFA"/>
    <w:rsid w:val="006B6E72"/>
    <w:rsid w:val="006B7426"/>
    <w:rsid w:val="006B76C8"/>
    <w:rsid w:val="006B7767"/>
    <w:rsid w:val="006B77F4"/>
    <w:rsid w:val="006B7990"/>
    <w:rsid w:val="006B7DA2"/>
    <w:rsid w:val="006B7FA7"/>
    <w:rsid w:val="006C0075"/>
    <w:rsid w:val="006C027B"/>
    <w:rsid w:val="006C0327"/>
    <w:rsid w:val="006C0AD4"/>
    <w:rsid w:val="006C0D03"/>
    <w:rsid w:val="006C0FCC"/>
    <w:rsid w:val="006C1E10"/>
    <w:rsid w:val="006C24D9"/>
    <w:rsid w:val="006C2512"/>
    <w:rsid w:val="006C2741"/>
    <w:rsid w:val="006C28E4"/>
    <w:rsid w:val="006C292A"/>
    <w:rsid w:val="006C2A3D"/>
    <w:rsid w:val="006C2B60"/>
    <w:rsid w:val="006C2DF6"/>
    <w:rsid w:val="006C30F7"/>
    <w:rsid w:val="006C3247"/>
    <w:rsid w:val="006C3724"/>
    <w:rsid w:val="006C3A06"/>
    <w:rsid w:val="006C3B2A"/>
    <w:rsid w:val="006C3DF5"/>
    <w:rsid w:val="006C3F05"/>
    <w:rsid w:val="006C40E0"/>
    <w:rsid w:val="006C46E2"/>
    <w:rsid w:val="006C4CCB"/>
    <w:rsid w:val="006C4ED3"/>
    <w:rsid w:val="006C4F61"/>
    <w:rsid w:val="006C5049"/>
    <w:rsid w:val="006C51AF"/>
    <w:rsid w:val="006C5263"/>
    <w:rsid w:val="006C54BF"/>
    <w:rsid w:val="006C55B3"/>
    <w:rsid w:val="006C5B7D"/>
    <w:rsid w:val="006C5D6A"/>
    <w:rsid w:val="006C5F71"/>
    <w:rsid w:val="006C63E8"/>
    <w:rsid w:val="006C6E61"/>
    <w:rsid w:val="006C6F04"/>
    <w:rsid w:val="006C70F7"/>
    <w:rsid w:val="006C7216"/>
    <w:rsid w:val="006C7359"/>
    <w:rsid w:val="006C737E"/>
    <w:rsid w:val="006C7533"/>
    <w:rsid w:val="006C7985"/>
    <w:rsid w:val="006C7EBC"/>
    <w:rsid w:val="006D0301"/>
    <w:rsid w:val="006D0453"/>
    <w:rsid w:val="006D0547"/>
    <w:rsid w:val="006D06A9"/>
    <w:rsid w:val="006D10CE"/>
    <w:rsid w:val="006D10F4"/>
    <w:rsid w:val="006D1469"/>
    <w:rsid w:val="006D2045"/>
    <w:rsid w:val="006D2825"/>
    <w:rsid w:val="006D2B4F"/>
    <w:rsid w:val="006D2EAE"/>
    <w:rsid w:val="006D2F06"/>
    <w:rsid w:val="006D2FA3"/>
    <w:rsid w:val="006D3925"/>
    <w:rsid w:val="006D40BA"/>
    <w:rsid w:val="006D41DA"/>
    <w:rsid w:val="006D46CC"/>
    <w:rsid w:val="006D4A02"/>
    <w:rsid w:val="006D4A30"/>
    <w:rsid w:val="006D4E50"/>
    <w:rsid w:val="006D4F42"/>
    <w:rsid w:val="006D4F6B"/>
    <w:rsid w:val="006D52D9"/>
    <w:rsid w:val="006D5518"/>
    <w:rsid w:val="006D57AF"/>
    <w:rsid w:val="006D5B9C"/>
    <w:rsid w:val="006D5C52"/>
    <w:rsid w:val="006D5D3E"/>
    <w:rsid w:val="006D6057"/>
    <w:rsid w:val="006D675A"/>
    <w:rsid w:val="006D689D"/>
    <w:rsid w:val="006D690D"/>
    <w:rsid w:val="006D6FD5"/>
    <w:rsid w:val="006D70B4"/>
    <w:rsid w:val="006D719F"/>
    <w:rsid w:val="006D7262"/>
    <w:rsid w:val="006D7751"/>
    <w:rsid w:val="006D782B"/>
    <w:rsid w:val="006D7A18"/>
    <w:rsid w:val="006D7C11"/>
    <w:rsid w:val="006E006A"/>
    <w:rsid w:val="006E007B"/>
    <w:rsid w:val="006E007D"/>
    <w:rsid w:val="006E0385"/>
    <w:rsid w:val="006E0519"/>
    <w:rsid w:val="006E0649"/>
    <w:rsid w:val="006E0A68"/>
    <w:rsid w:val="006E0BF8"/>
    <w:rsid w:val="006E1253"/>
    <w:rsid w:val="006E126A"/>
    <w:rsid w:val="006E17B2"/>
    <w:rsid w:val="006E196D"/>
    <w:rsid w:val="006E19E5"/>
    <w:rsid w:val="006E221B"/>
    <w:rsid w:val="006E2461"/>
    <w:rsid w:val="006E27D9"/>
    <w:rsid w:val="006E2863"/>
    <w:rsid w:val="006E28DC"/>
    <w:rsid w:val="006E2DE7"/>
    <w:rsid w:val="006E342C"/>
    <w:rsid w:val="006E3454"/>
    <w:rsid w:val="006E3EE9"/>
    <w:rsid w:val="006E45F8"/>
    <w:rsid w:val="006E4659"/>
    <w:rsid w:val="006E476E"/>
    <w:rsid w:val="006E4899"/>
    <w:rsid w:val="006E4926"/>
    <w:rsid w:val="006E49CA"/>
    <w:rsid w:val="006E5001"/>
    <w:rsid w:val="006E5286"/>
    <w:rsid w:val="006E5A25"/>
    <w:rsid w:val="006E5B6C"/>
    <w:rsid w:val="006E5E06"/>
    <w:rsid w:val="006E5FC9"/>
    <w:rsid w:val="006E6197"/>
    <w:rsid w:val="006E6F8A"/>
    <w:rsid w:val="006E722E"/>
    <w:rsid w:val="006E7273"/>
    <w:rsid w:val="006E7C20"/>
    <w:rsid w:val="006F070A"/>
    <w:rsid w:val="006F07D1"/>
    <w:rsid w:val="006F0ABB"/>
    <w:rsid w:val="006F0CDD"/>
    <w:rsid w:val="006F0CE3"/>
    <w:rsid w:val="006F123B"/>
    <w:rsid w:val="006F128C"/>
    <w:rsid w:val="006F1524"/>
    <w:rsid w:val="006F18EA"/>
    <w:rsid w:val="006F1BEE"/>
    <w:rsid w:val="006F1D91"/>
    <w:rsid w:val="006F1F42"/>
    <w:rsid w:val="006F223F"/>
    <w:rsid w:val="006F235B"/>
    <w:rsid w:val="006F2390"/>
    <w:rsid w:val="006F2AB0"/>
    <w:rsid w:val="006F2C5B"/>
    <w:rsid w:val="006F37AA"/>
    <w:rsid w:val="006F3BEB"/>
    <w:rsid w:val="006F415A"/>
    <w:rsid w:val="006F472F"/>
    <w:rsid w:val="006F4BF1"/>
    <w:rsid w:val="006F4EAD"/>
    <w:rsid w:val="006F50EA"/>
    <w:rsid w:val="006F5162"/>
    <w:rsid w:val="006F52A2"/>
    <w:rsid w:val="006F5795"/>
    <w:rsid w:val="006F5DD8"/>
    <w:rsid w:val="006F605A"/>
    <w:rsid w:val="006F650D"/>
    <w:rsid w:val="006F6885"/>
    <w:rsid w:val="006F690C"/>
    <w:rsid w:val="006F6AAD"/>
    <w:rsid w:val="006F6B0A"/>
    <w:rsid w:val="006F6B87"/>
    <w:rsid w:val="006F6E71"/>
    <w:rsid w:val="006F6E9A"/>
    <w:rsid w:val="006F6EB6"/>
    <w:rsid w:val="006F7718"/>
    <w:rsid w:val="006F7B62"/>
    <w:rsid w:val="006F7FA0"/>
    <w:rsid w:val="00700A7E"/>
    <w:rsid w:val="00700B4D"/>
    <w:rsid w:val="00700EEF"/>
    <w:rsid w:val="00701037"/>
    <w:rsid w:val="00701117"/>
    <w:rsid w:val="00701430"/>
    <w:rsid w:val="007014AD"/>
    <w:rsid w:val="007015D2"/>
    <w:rsid w:val="007015F2"/>
    <w:rsid w:val="00702493"/>
    <w:rsid w:val="007024E1"/>
    <w:rsid w:val="00702DE7"/>
    <w:rsid w:val="0070328B"/>
    <w:rsid w:val="0070351B"/>
    <w:rsid w:val="00703C99"/>
    <w:rsid w:val="00703E01"/>
    <w:rsid w:val="00703EA2"/>
    <w:rsid w:val="0070446A"/>
    <w:rsid w:val="00704642"/>
    <w:rsid w:val="007048FC"/>
    <w:rsid w:val="00705426"/>
    <w:rsid w:val="007055D6"/>
    <w:rsid w:val="007062C1"/>
    <w:rsid w:val="007064F9"/>
    <w:rsid w:val="00706B15"/>
    <w:rsid w:val="00706C32"/>
    <w:rsid w:val="00706FB7"/>
    <w:rsid w:val="007072AA"/>
    <w:rsid w:val="007076FD"/>
    <w:rsid w:val="007078AB"/>
    <w:rsid w:val="00707B4D"/>
    <w:rsid w:val="00707C08"/>
    <w:rsid w:val="00707E43"/>
    <w:rsid w:val="00707E87"/>
    <w:rsid w:val="00707FD2"/>
    <w:rsid w:val="0071003E"/>
    <w:rsid w:val="00710211"/>
    <w:rsid w:val="007108A7"/>
    <w:rsid w:val="00710B3F"/>
    <w:rsid w:val="00710EAC"/>
    <w:rsid w:val="00710FDE"/>
    <w:rsid w:val="00711D86"/>
    <w:rsid w:val="00711EC0"/>
    <w:rsid w:val="00712457"/>
    <w:rsid w:val="0071308C"/>
    <w:rsid w:val="0071321D"/>
    <w:rsid w:val="0071421C"/>
    <w:rsid w:val="00714262"/>
    <w:rsid w:val="007142C7"/>
    <w:rsid w:val="007145DA"/>
    <w:rsid w:val="00714A23"/>
    <w:rsid w:val="00714B41"/>
    <w:rsid w:val="007150B9"/>
    <w:rsid w:val="0071513A"/>
    <w:rsid w:val="007158DF"/>
    <w:rsid w:val="00715F87"/>
    <w:rsid w:val="00716135"/>
    <w:rsid w:val="0071626D"/>
    <w:rsid w:val="00716551"/>
    <w:rsid w:val="00716939"/>
    <w:rsid w:val="00716973"/>
    <w:rsid w:val="00716E27"/>
    <w:rsid w:val="0071700C"/>
    <w:rsid w:val="00717232"/>
    <w:rsid w:val="007175E2"/>
    <w:rsid w:val="007175FD"/>
    <w:rsid w:val="007177B5"/>
    <w:rsid w:val="007178C0"/>
    <w:rsid w:val="00717B1F"/>
    <w:rsid w:val="00717C77"/>
    <w:rsid w:val="00717E67"/>
    <w:rsid w:val="007207BE"/>
    <w:rsid w:val="00720B28"/>
    <w:rsid w:val="00720DC1"/>
    <w:rsid w:val="0072109E"/>
    <w:rsid w:val="00721118"/>
    <w:rsid w:val="007217FD"/>
    <w:rsid w:val="007219DF"/>
    <w:rsid w:val="00721C66"/>
    <w:rsid w:val="00722008"/>
    <w:rsid w:val="00722B76"/>
    <w:rsid w:val="00722E63"/>
    <w:rsid w:val="007231FC"/>
    <w:rsid w:val="007232F4"/>
    <w:rsid w:val="0072355D"/>
    <w:rsid w:val="007236E9"/>
    <w:rsid w:val="00723734"/>
    <w:rsid w:val="00723DF7"/>
    <w:rsid w:val="00723E8D"/>
    <w:rsid w:val="0072440F"/>
    <w:rsid w:val="00724E68"/>
    <w:rsid w:val="007250D1"/>
    <w:rsid w:val="00725253"/>
    <w:rsid w:val="00725680"/>
    <w:rsid w:val="0072572F"/>
    <w:rsid w:val="00725F87"/>
    <w:rsid w:val="00726100"/>
    <w:rsid w:val="00726833"/>
    <w:rsid w:val="00726A71"/>
    <w:rsid w:val="00726AB5"/>
    <w:rsid w:val="00726C3E"/>
    <w:rsid w:val="00726CAC"/>
    <w:rsid w:val="00726FB1"/>
    <w:rsid w:val="007278CD"/>
    <w:rsid w:val="00727D97"/>
    <w:rsid w:val="00727EDA"/>
    <w:rsid w:val="00727F02"/>
    <w:rsid w:val="00730091"/>
    <w:rsid w:val="007306E0"/>
    <w:rsid w:val="007306E8"/>
    <w:rsid w:val="00730C4F"/>
    <w:rsid w:val="00730C50"/>
    <w:rsid w:val="00730DA4"/>
    <w:rsid w:val="00730F87"/>
    <w:rsid w:val="00731790"/>
    <w:rsid w:val="00731B38"/>
    <w:rsid w:val="00731C49"/>
    <w:rsid w:val="00731D02"/>
    <w:rsid w:val="00732F34"/>
    <w:rsid w:val="00733B20"/>
    <w:rsid w:val="00734111"/>
    <w:rsid w:val="00734449"/>
    <w:rsid w:val="00734A59"/>
    <w:rsid w:val="007355AC"/>
    <w:rsid w:val="0073560C"/>
    <w:rsid w:val="00735756"/>
    <w:rsid w:val="00735875"/>
    <w:rsid w:val="007359AD"/>
    <w:rsid w:val="00735B4B"/>
    <w:rsid w:val="00736278"/>
    <w:rsid w:val="0073635D"/>
    <w:rsid w:val="0073636A"/>
    <w:rsid w:val="007367AD"/>
    <w:rsid w:val="00736F34"/>
    <w:rsid w:val="007371CD"/>
    <w:rsid w:val="00737314"/>
    <w:rsid w:val="00737372"/>
    <w:rsid w:val="007373C5"/>
    <w:rsid w:val="007376F1"/>
    <w:rsid w:val="00737ECD"/>
    <w:rsid w:val="0074099A"/>
    <w:rsid w:val="00740D68"/>
    <w:rsid w:val="00740DC1"/>
    <w:rsid w:val="00740DFC"/>
    <w:rsid w:val="00740F06"/>
    <w:rsid w:val="00740FFF"/>
    <w:rsid w:val="007410B4"/>
    <w:rsid w:val="007415EF"/>
    <w:rsid w:val="0074183C"/>
    <w:rsid w:val="00741AB3"/>
    <w:rsid w:val="00741D21"/>
    <w:rsid w:val="00741FAE"/>
    <w:rsid w:val="0074240A"/>
    <w:rsid w:val="007426BC"/>
    <w:rsid w:val="007427F9"/>
    <w:rsid w:val="00743030"/>
    <w:rsid w:val="00743047"/>
    <w:rsid w:val="0074305A"/>
    <w:rsid w:val="007430C6"/>
    <w:rsid w:val="007431B3"/>
    <w:rsid w:val="007432F0"/>
    <w:rsid w:val="007439EC"/>
    <w:rsid w:val="00743E7F"/>
    <w:rsid w:val="00744005"/>
    <w:rsid w:val="007443B0"/>
    <w:rsid w:val="00744C6E"/>
    <w:rsid w:val="00744C79"/>
    <w:rsid w:val="00744F0C"/>
    <w:rsid w:val="00744FA0"/>
    <w:rsid w:val="00745259"/>
    <w:rsid w:val="00745915"/>
    <w:rsid w:val="00745B3F"/>
    <w:rsid w:val="00745BF7"/>
    <w:rsid w:val="00745D39"/>
    <w:rsid w:val="0074645A"/>
    <w:rsid w:val="00746953"/>
    <w:rsid w:val="00746F97"/>
    <w:rsid w:val="00747B30"/>
    <w:rsid w:val="007503E8"/>
    <w:rsid w:val="0075072C"/>
    <w:rsid w:val="0075096E"/>
    <w:rsid w:val="00750A02"/>
    <w:rsid w:val="00750C0F"/>
    <w:rsid w:val="00750F5A"/>
    <w:rsid w:val="00751426"/>
    <w:rsid w:val="007519CA"/>
    <w:rsid w:val="00751CEE"/>
    <w:rsid w:val="007521B9"/>
    <w:rsid w:val="00752308"/>
    <w:rsid w:val="00752736"/>
    <w:rsid w:val="0075278A"/>
    <w:rsid w:val="007529D5"/>
    <w:rsid w:val="00752C34"/>
    <w:rsid w:val="00752F5F"/>
    <w:rsid w:val="00753704"/>
    <w:rsid w:val="00753868"/>
    <w:rsid w:val="00753D94"/>
    <w:rsid w:val="00754057"/>
    <w:rsid w:val="007540DD"/>
    <w:rsid w:val="00754292"/>
    <w:rsid w:val="007548D9"/>
    <w:rsid w:val="0075509E"/>
    <w:rsid w:val="007553F1"/>
    <w:rsid w:val="007554A3"/>
    <w:rsid w:val="00755598"/>
    <w:rsid w:val="007555AE"/>
    <w:rsid w:val="0075564B"/>
    <w:rsid w:val="007558A8"/>
    <w:rsid w:val="007558E7"/>
    <w:rsid w:val="00755F71"/>
    <w:rsid w:val="00756375"/>
    <w:rsid w:val="007567F2"/>
    <w:rsid w:val="00756DFC"/>
    <w:rsid w:val="00756F74"/>
    <w:rsid w:val="00757285"/>
    <w:rsid w:val="00757696"/>
    <w:rsid w:val="00757CE0"/>
    <w:rsid w:val="007608EF"/>
    <w:rsid w:val="00760AD6"/>
    <w:rsid w:val="00760CDE"/>
    <w:rsid w:val="00760DB4"/>
    <w:rsid w:val="007611C6"/>
    <w:rsid w:val="00761237"/>
    <w:rsid w:val="007617FD"/>
    <w:rsid w:val="00762169"/>
    <w:rsid w:val="00762333"/>
    <w:rsid w:val="007624FE"/>
    <w:rsid w:val="007626CD"/>
    <w:rsid w:val="00762AC9"/>
    <w:rsid w:val="00762DAE"/>
    <w:rsid w:val="007632B8"/>
    <w:rsid w:val="007633D8"/>
    <w:rsid w:val="0076376E"/>
    <w:rsid w:val="007637EC"/>
    <w:rsid w:val="00763935"/>
    <w:rsid w:val="007639B1"/>
    <w:rsid w:val="007644EB"/>
    <w:rsid w:val="007646C4"/>
    <w:rsid w:val="00764CC1"/>
    <w:rsid w:val="00764CFE"/>
    <w:rsid w:val="00764DD6"/>
    <w:rsid w:val="00764F0B"/>
    <w:rsid w:val="00764F71"/>
    <w:rsid w:val="007654AF"/>
    <w:rsid w:val="00765829"/>
    <w:rsid w:val="0076583C"/>
    <w:rsid w:val="00765D13"/>
    <w:rsid w:val="0076638A"/>
    <w:rsid w:val="00766766"/>
    <w:rsid w:val="00766AB3"/>
    <w:rsid w:val="00766B81"/>
    <w:rsid w:val="00766CD6"/>
    <w:rsid w:val="00767010"/>
    <w:rsid w:val="0076702E"/>
    <w:rsid w:val="007677F8"/>
    <w:rsid w:val="007678F6"/>
    <w:rsid w:val="007700CA"/>
    <w:rsid w:val="007700E9"/>
    <w:rsid w:val="00770181"/>
    <w:rsid w:val="0077095A"/>
    <w:rsid w:val="007709EC"/>
    <w:rsid w:val="00770BD0"/>
    <w:rsid w:val="00770E12"/>
    <w:rsid w:val="00771218"/>
    <w:rsid w:val="0077165D"/>
    <w:rsid w:val="0077168F"/>
    <w:rsid w:val="0077184F"/>
    <w:rsid w:val="007718B0"/>
    <w:rsid w:val="007719BB"/>
    <w:rsid w:val="00771A3C"/>
    <w:rsid w:val="00771BD0"/>
    <w:rsid w:val="00771F74"/>
    <w:rsid w:val="007726DC"/>
    <w:rsid w:val="007727F6"/>
    <w:rsid w:val="007728F2"/>
    <w:rsid w:val="0077293B"/>
    <w:rsid w:val="00772A69"/>
    <w:rsid w:val="00772A92"/>
    <w:rsid w:val="00772EEE"/>
    <w:rsid w:val="00773516"/>
    <w:rsid w:val="007738A4"/>
    <w:rsid w:val="00773BD2"/>
    <w:rsid w:val="00774549"/>
    <w:rsid w:val="007746F5"/>
    <w:rsid w:val="007747FE"/>
    <w:rsid w:val="0077584C"/>
    <w:rsid w:val="007758C1"/>
    <w:rsid w:val="007759D9"/>
    <w:rsid w:val="00775BA3"/>
    <w:rsid w:val="00775C36"/>
    <w:rsid w:val="00776540"/>
    <w:rsid w:val="00776577"/>
    <w:rsid w:val="007767DD"/>
    <w:rsid w:val="00776CF6"/>
    <w:rsid w:val="0077725F"/>
    <w:rsid w:val="007772C5"/>
    <w:rsid w:val="00777302"/>
    <w:rsid w:val="007775E0"/>
    <w:rsid w:val="00777845"/>
    <w:rsid w:val="007800A7"/>
    <w:rsid w:val="0078034B"/>
    <w:rsid w:val="00780669"/>
    <w:rsid w:val="00780859"/>
    <w:rsid w:val="00780D7E"/>
    <w:rsid w:val="00780DA5"/>
    <w:rsid w:val="007824F6"/>
    <w:rsid w:val="00782658"/>
    <w:rsid w:val="007826A7"/>
    <w:rsid w:val="00782734"/>
    <w:rsid w:val="00782821"/>
    <w:rsid w:val="007828D1"/>
    <w:rsid w:val="00782C06"/>
    <w:rsid w:val="00782C51"/>
    <w:rsid w:val="00783202"/>
    <w:rsid w:val="00783570"/>
    <w:rsid w:val="00783C62"/>
    <w:rsid w:val="00783EE8"/>
    <w:rsid w:val="00783FC7"/>
    <w:rsid w:val="00784066"/>
    <w:rsid w:val="007841E3"/>
    <w:rsid w:val="0078422F"/>
    <w:rsid w:val="00784E44"/>
    <w:rsid w:val="00785484"/>
    <w:rsid w:val="00785607"/>
    <w:rsid w:val="007856DD"/>
    <w:rsid w:val="00785C1E"/>
    <w:rsid w:val="00785CEE"/>
    <w:rsid w:val="00786056"/>
    <w:rsid w:val="00786114"/>
    <w:rsid w:val="00786906"/>
    <w:rsid w:val="00786990"/>
    <w:rsid w:val="00786BA2"/>
    <w:rsid w:val="00786FEE"/>
    <w:rsid w:val="00787595"/>
    <w:rsid w:val="00787615"/>
    <w:rsid w:val="00787A20"/>
    <w:rsid w:val="00787B1C"/>
    <w:rsid w:val="00787BE7"/>
    <w:rsid w:val="00790542"/>
    <w:rsid w:val="00790686"/>
    <w:rsid w:val="00790DBF"/>
    <w:rsid w:val="00790ECC"/>
    <w:rsid w:val="0079107F"/>
    <w:rsid w:val="00791203"/>
    <w:rsid w:val="00791219"/>
    <w:rsid w:val="0079122C"/>
    <w:rsid w:val="007915C9"/>
    <w:rsid w:val="007918E8"/>
    <w:rsid w:val="00791A76"/>
    <w:rsid w:val="00791A84"/>
    <w:rsid w:val="00791B11"/>
    <w:rsid w:val="00792285"/>
    <w:rsid w:val="0079237F"/>
    <w:rsid w:val="007923BD"/>
    <w:rsid w:val="0079277E"/>
    <w:rsid w:val="00792805"/>
    <w:rsid w:val="00792938"/>
    <w:rsid w:val="00792954"/>
    <w:rsid w:val="00792B99"/>
    <w:rsid w:val="00792C56"/>
    <w:rsid w:val="00792D7A"/>
    <w:rsid w:val="00792EAF"/>
    <w:rsid w:val="00793410"/>
    <w:rsid w:val="00793616"/>
    <w:rsid w:val="007936A5"/>
    <w:rsid w:val="00793DCD"/>
    <w:rsid w:val="00793F98"/>
    <w:rsid w:val="00794000"/>
    <w:rsid w:val="00794101"/>
    <w:rsid w:val="0079415A"/>
    <w:rsid w:val="007942A0"/>
    <w:rsid w:val="0079489A"/>
    <w:rsid w:val="00794EDC"/>
    <w:rsid w:val="00795092"/>
    <w:rsid w:val="007953E4"/>
    <w:rsid w:val="007954FE"/>
    <w:rsid w:val="00795E90"/>
    <w:rsid w:val="00795FD5"/>
    <w:rsid w:val="0079608D"/>
    <w:rsid w:val="00796809"/>
    <w:rsid w:val="007969A2"/>
    <w:rsid w:val="00796B5D"/>
    <w:rsid w:val="00796F2D"/>
    <w:rsid w:val="00797978"/>
    <w:rsid w:val="00797AD6"/>
    <w:rsid w:val="00797B32"/>
    <w:rsid w:val="00797FB2"/>
    <w:rsid w:val="007A006E"/>
    <w:rsid w:val="007A0659"/>
    <w:rsid w:val="007A0743"/>
    <w:rsid w:val="007A095E"/>
    <w:rsid w:val="007A119F"/>
    <w:rsid w:val="007A18EB"/>
    <w:rsid w:val="007A18F5"/>
    <w:rsid w:val="007A1A56"/>
    <w:rsid w:val="007A1C0E"/>
    <w:rsid w:val="007A20D2"/>
    <w:rsid w:val="007A22C7"/>
    <w:rsid w:val="007A22E7"/>
    <w:rsid w:val="007A266B"/>
    <w:rsid w:val="007A2766"/>
    <w:rsid w:val="007A27ED"/>
    <w:rsid w:val="007A27F3"/>
    <w:rsid w:val="007A2C90"/>
    <w:rsid w:val="007A2F36"/>
    <w:rsid w:val="007A2F50"/>
    <w:rsid w:val="007A30B0"/>
    <w:rsid w:val="007A323D"/>
    <w:rsid w:val="007A3CBF"/>
    <w:rsid w:val="007A4746"/>
    <w:rsid w:val="007A4900"/>
    <w:rsid w:val="007A4B77"/>
    <w:rsid w:val="007A53F6"/>
    <w:rsid w:val="007A5647"/>
    <w:rsid w:val="007A5688"/>
    <w:rsid w:val="007A5841"/>
    <w:rsid w:val="007A59CB"/>
    <w:rsid w:val="007A5BE5"/>
    <w:rsid w:val="007A5C36"/>
    <w:rsid w:val="007A61D8"/>
    <w:rsid w:val="007A63B1"/>
    <w:rsid w:val="007A6F18"/>
    <w:rsid w:val="007A7103"/>
    <w:rsid w:val="007A76D6"/>
    <w:rsid w:val="007A78E3"/>
    <w:rsid w:val="007A7B7A"/>
    <w:rsid w:val="007A7B7C"/>
    <w:rsid w:val="007A7BAD"/>
    <w:rsid w:val="007A7C2E"/>
    <w:rsid w:val="007A7CA8"/>
    <w:rsid w:val="007A7FA6"/>
    <w:rsid w:val="007B0290"/>
    <w:rsid w:val="007B0538"/>
    <w:rsid w:val="007B08E5"/>
    <w:rsid w:val="007B091B"/>
    <w:rsid w:val="007B09EE"/>
    <w:rsid w:val="007B0B65"/>
    <w:rsid w:val="007B0BB8"/>
    <w:rsid w:val="007B0CAD"/>
    <w:rsid w:val="007B1693"/>
    <w:rsid w:val="007B2006"/>
    <w:rsid w:val="007B2034"/>
    <w:rsid w:val="007B2234"/>
    <w:rsid w:val="007B27CC"/>
    <w:rsid w:val="007B2B8E"/>
    <w:rsid w:val="007B2F16"/>
    <w:rsid w:val="007B306A"/>
    <w:rsid w:val="007B32F9"/>
    <w:rsid w:val="007B3550"/>
    <w:rsid w:val="007B3B9F"/>
    <w:rsid w:val="007B3BF6"/>
    <w:rsid w:val="007B4052"/>
    <w:rsid w:val="007B4E23"/>
    <w:rsid w:val="007B4FE7"/>
    <w:rsid w:val="007B507C"/>
    <w:rsid w:val="007B5193"/>
    <w:rsid w:val="007B5442"/>
    <w:rsid w:val="007B5810"/>
    <w:rsid w:val="007B5D33"/>
    <w:rsid w:val="007B5FF3"/>
    <w:rsid w:val="007B6258"/>
    <w:rsid w:val="007B6271"/>
    <w:rsid w:val="007B65E2"/>
    <w:rsid w:val="007B66B7"/>
    <w:rsid w:val="007B6A33"/>
    <w:rsid w:val="007B73A3"/>
    <w:rsid w:val="007B76D1"/>
    <w:rsid w:val="007B7DD3"/>
    <w:rsid w:val="007B7E89"/>
    <w:rsid w:val="007B7ECE"/>
    <w:rsid w:val="007B7ED7"/>
    <w:rsid w:val="007C010B"/>
    <w:rsid w:val="007C079F"/>
    <w:rsid w:val="007C089C"/>
    <w:rsid w:val="007C0BA9"/>
    <w:rsid w:val="007C0C61"/>
    <w:rsid w:val="007C1141"/>
    <w:rsid w:val="007C1387"/>
    <w:rsid w:val="007C1989"/>
    <w:rsid w:val="007C1AF9"/>
    <w:rsid w:val="007C1C67"/>
    <w:rsid w:val="007C2229"/>
    <w:rsid w:val="007C2B0B"/>
    <w:rsid w:val="007C2BE6"/>
    <w:rsid w:val="007C2E30"/>
    <w:rsid w:val="007C2F5D"/>
    <w:rsid w:val="007C343B"/>
    <w:rsid w:val="007C35F9"/>
    <w:rsid w:val="007C36C7"/>
    <w:rsid w:val="007C394F"/>
    <w:rsid w:val="007C465A"/>
    <w:rsid w:val="007C4BED"/>
    <w:rsid w:val="007C4C62"/>
    <w:rsid w:val="007C536A"/>
    <w:rsid w:val="007C57B0"/>
    <w:rsid w:val="007C5F4F"/>
    <w:rsid w:val="007C6471"/>
    <w:rsid w:val="007C6565"/>
    <w:rsid w:val="007C670B"/>
    <w:rsid w:val="007C74FA"/>
    <w:rsid w:val="007C7744"/>
    <w:rsid w:val="007C78B0"/>
    <w:rsid w:val="007C78C5"/>
    <w:rsid w:val="007D0091"/>
    <w:rsid w:val="007D00F0"/>
    <w:rsid w:val="007D036C"/>
    <w:rsid w:val="007D040A"/>
    <w:rsid w:val="007D0C71"/>
    <w:rsid w:val="007D0D95"/>
    <w:rsid w:val="007D0F86"/>
    <w:rsid w:val="007D1410"/>
    <w:rsid w:val="007D1B9A"/>
    <w:rsid w:val="007D1CF2"/>
    <w:rsid w:val="007D21EB"/>
    <w:rsid w:val="007D2602"/>
    <w:rsid w:val="007D2702"/>
    <w:rsid w:val="007D2BB1"/>
    <w:rsid w:val="007D2C7F"/>
    <w:rsid w:val="007D313A"/>
    <w:rsid w:val="007D36A5"/>
    <w:rsid w:val="007D3CD7"/>
    <w:rsid w:val="007D3F60"/>
    <w:rsid w:val="007D3FF8"/>
    <w:rsid w:val="007D42A6"/>
    <w:rsid w:val="007D442D"/>
    <w:rsid w:val="007D445A"/>
    <w:rsid w:val="007D4564"/>
    <w:rsid w:val="007D4BAE"/>
    <w:rsid w:val="007D4CE2"/>
    <w:rsid w:val="007D5D1C"/>
    <w:rsid w:val="007D61B0"/>
    <w:rsid w:val="007D6757"/>
    <w:rsid w:val="007D70F2"/>
    <w:rsid w:val="007D719A"/>
    <w:rsid w:val="007D723C"/>
    <w:rsid w:val="007D72F7"/>
    <w:rsid w:val="007D75AF"/>
    <w:rsid w:val="007D7988"/>
    <w:rsid w:val="007D7AE5"/>
    <w:rsid w:val="007D7B7D"/>
    <w:rsid w:val="007D7F63"/>
    <w:rsid w:val="007E0093"/>
    <w:rsid w:val="007E02E7"/>
    <w:rsid w:val="007E0331"/>
    <w:rsid w:val="007E04FF"/>
    <w:rsid w:val="007E06FB"/>
    <w:rsid w:val="007E08B9"/>
    <w:rsid w:val="007E0FCD"/>
    <w:rsid w:val="007E13E5"/>
    <w:rsid w:val="007E15B7"/>
    <w:rsid w:val="007E2108"/>
    <w:rsid w:val="007E2519"/>
    <w:rsid w:val="007E254E"/>
    <w:rsid w:val="007E2631"/>
    <w:rsid w:val="007E2DA5"/>
    <w:rsid w:val="007E2F92"/>
    <w:rsid w:val="007E304B"/>
    <w:rsid w:val="007E306F"/>
    <w:rsid w:val="007E359C"/>
    <w:rsid w:val="007E3B16"/>
    <w:rsid w:val="007E3CA3"/>
    <w:rsid w:val="007E3CC9"/>
    <w:rsid w:val="007E3D00"/>
    <w:rsid w:val="007E3D23"/>
    <w:rsid w:val="007E3E98"/>
    <w:rsid w:val="007E478C"/>
    <w:rsid w:val="007E478E"/>
    <w:rsid w:val="007E4A5E"/>
    <w:rsid w:val="007E4B7A"/>
    <w:rsid w:val="007E50B2"/>
    <w:rsid w:val="007E5226"/>
    <w:rsid w:val="007E57B8"/>
    <w:rsid w:val="007E5EC4"/>
    <w:rsid w:val="007E6A11"/>
    <w:rsid w:val="007E6BA7"/>
    <w:rsid w:val="007E73B1"/>
    <w:rsid w:val="007E74EE"/>
    <w:rsid w:val="007E751F"/>
    <w:rsid w:val="007E7778"/>
    <w:rsid w:val="007E7B2D"/>
    <w:rsid w:val="007E7CDF"/>
    <w:rsid w:val="007F0243"/>
    <w:rsid w:val="007F0456"/>
    <w:rsid w:val="007F0D19"/>
    <w:rsid w:val="007F0DF9"/>
    <w:rsid w:val="007F0EAA"/>
    <w:rsid w:val="007F11D5"/>
    <w:rsid w:val="007F1762"/>
    <w:rsid w:val="007F18D4"/>
    <w:rsid w:val="007F1A09"/>
    <w:rsid w:val="007F1C19"/>
    <w:rsid w:val="007F20FC"/>
    <w:rsid w:val="007F2B5C"/>
    <w:rsid w:val="007F2FF7"/>
    <w:rsid w:val="007F3283"/>
    <w:rsid w:val="007F35FF"/>
    <w:rsid w:val="007F3615"/>
    <w:rsid w:val="007F3959"/>
    <w:rsid w:val="007F3C73"/>
    <w:rsid w:val="007F3E9B"/>
    <w:rsid w:val="007F3F21"/>
    <w:rsid w:val="007F4066"/>
    <w:rsid w:val="007F427E"/>
    <w:rsid w:val="007F4503"/>
    <w:rsid w:val="007F470A"/>
    <w:rsid w:val="007F4924"/>
    <w:rsid w:val="007F49CF"/>
    <w:rsid w:val="007F4B2D"/>
    <w:rsid w:val="007F4C74"/>
    <w:rsid w:val="007F5114"/>
    <w:rsid w:val="007F5159"/>
    <w:rsid w:val="007F568E"/>
    <w:rsid w:val="007F56C4"/>
    <w:rsid w:val="007F5A37"/>
    <w:rsid w:val="007F5CC1"/>
    <w:rsid w:val="007F5D26"/>
    <w:rsid w:val="007F618F"/>
    <w:rsid w:val="007F63D7"/>
    <w:rsid w:val="007F6752"/>
    <w:rsid w:val="007F6C4E"/>
    <w:rsid w:val="007F6C65"/>
    <w:rsid w:val="007F714C"/>
    <w:rsid w:val="007F7550"/>
    <w:rsid w:val="007F7579"/>
    <w:rsid w:val="007F7658"/>
    <w:rsid w:val="007F7805"/>
    <w:rsid w:val="007F7DDE"/>
    <w:rsid w:val="00800386"/>
    <w:rsid w:val="008005E5"/>
    <w:rsid w:val="00800A97"/>
    <w:rsid w:val="00800AF2"/>
    <w:rsid w:val="00800EFC"/>
    <w:rsid w:val="008010EA"/>
    <w:rsid w:val="0080133D"/>
    <w:rsid w:val="00801391"/>
    <w:rsid w:val="00801614"/>
    <w:rsid w:val="00801A03"/>
    <w:rsid w:val="00801CA9"/>
    <w:rsid w:val="00802058"/>
    <w:rsid w:val="008020A9"/>
    <w:rsid w:val="00802209"/>
    <w:rsid w:val="00802BAC"/>
    <w:rsid w:val="00802D81"/>
    <w:rsid w:val="0080301A"/>
    <w:rsid w:val="008031CE"/>
    <w:rsid w:val="008039D7"/>
    <w:rsid w:val="00803DEF"/>
    <w:rsid w:val="00803FE6"/>
    <w:rsid w:val="00804245"/>
    <w:rsid w:val="0080491C"/>
    <w:rsid w:val="00804D73"/>
    <w:rsid w:val="00804DED"/>
    <w:rsid w:val="0080522B"/>
    <w:rsid w:val="0080577A"/>
    <w:rsid w:val="00805B4C"/>
    <w:rsid w:val="00806CEA"/>
    <w:rsid w:val="00806D86"/>
    <w:rsid w:val="00806D97"/>
    <w:rsid w:val="00806DC6"/>
    <w:rsid w:val="00806F3E"/>
    <w:rsid w:val="008072E1"/>
    <w:rsid w:val="008076C2"/>
    <w:rsid w:val="008077AA"/>
    <w:rsid w:val="00807A2A"/>
    <w:rsid w:val="00807C1E"/>
    <w:rsid w:val="00807D9A"/>
    <w:rsid w:val="00810371"/>
    <w:rsid w:val="00810437"/>
    <w:rsid w:val="008106BE"/>
    <w:rsid w:val="00810A38"/>
    <w:rsid w:val="00810C46"/>
    <w:rsid w:val="00810FDB"/>
    <w:rsid w:val="00811ADC"/>
    <w:rsid w:val="00811B9D"/>
    <w:rsid w:val="00811C38"/>
    <w:rsid w:val="00811C61"/>
    <w:rsid w:val="00811D66"/>
    <w:rsid w:val="00811DF8"/>
    <w:rsid w:val="0081227A"/>
    <w:rsid w:val="00812428"/>
    <w:rsid w:val="0081258B"/>
    <w:rsid w:val="00812648"/>
    <w:rsid w:val="00812BB8"/>
    <w:rsid w:val="00813B45"/>
    <w:rsid w:val="00813BEA"/>
    <w:rsid w:val="008140AE"/>
    <w:rsid w:val="008141FD"/>
    <w:rsid w:val="00814408"/>
    <w:rsid w:val="00814446"/>
    <w:rsid w:val="00814493"/>
    <w:rsid w:val="00814881"/>
    <w:rsid w:val="00814AA6"/>
    <w:rsid w:val="00814B54"/>
    <w:rsid w:val="00815651"/>
    <w:rsid w:val="00815C9A"/>
    <w:rsid w:val="00815D34"/>
    <w:rsid w:val="00815F79"/>
    <w:rsid w:val="00816200"/>
    <w:rsid w:val="008162CD"/>
    <w:rsid w:val="0081674D"/>
    <w:rsid w:val="008168B8"/>
    <w:rsid w:val="00816981"/>
    <w:rsid w:val="00816CA6"/>
    <w:rsid w:val="00816DEC"/>
    <w:rsid w:val="00816EBC"/>
    <w:rsid w:val="00816FFE"/>
    <w:rsid w:val="00817097"/>
    <w:rsid w:val="00817187"/>
    <w:rsid w:val="00817352"/>
    <w:rsid w:val="00817533"/>
    <w:rsid w:val="008177D6"/>
    <w:rsid w:val="00817B8D"/>
    <w:rsid w:val="00817DBF"/>
    <w:rsid w:val="00820742"/>
    <w:rsid w:val="00820D59"/>
    <w:rsid w:val="00821080"/>
    <w:rsid w:val="008212F0"/>
    <w:rsid w:val="008216DD"/>
    <w:rsid w:val="00821930"/>
    <w:rsid w:val="008222A4"/>
    <w:rsid w:val="00822493"/>
    <w:rsid w:val="00822735"/>
    <w:rsid w:val="00822DF8"/>
    <w:rsid w:val="0082311B"/>
    <w:rsid w:val="00823B83"/>
    <w:rsid w:val="0082449F"/>
    <w:rsid w:val="00824ACA"/>
    <w:rsid w:val="00824B62"/>
    <w:rsid w:val="00824BE9"/>
    <w:rsid w:val="00824D95"/>
    <w:rsid w:val="008255DF"/>
    <w:rsid w:val="00825CD2"/>
    <w:rsid w:val="0082604B"/>
    <w:rsid w:val="0082640E"/>
    <w:rsid w:val="00826BC8"/>
    <w:rsid w:val="00826E40"/>
    <w:rsid w:val="0082772C"/>
    <w:rsid w:val="0082774C"/>
    <w:rsid w:val="00827A3D"/>
    <w:rsid w:val="00827E70"/>
    <w:rsid w:val="00827FB9"/>
    <w:rsid w:val="008300A4"/>
    <w:rsid w:val="008301AC"/>
    <w:rsid w:val="00830436"/>
    <w:rsid w:val="00830765"/>
    <w:rsid w:val="0083109B"/>
    <w:rsid w:val="008314DF"/>
    <w:rsid w:val="00831B94"/>
    <w:rsid w:val="00831C8D"/>
    <w:rsid w:val="00831C93"/>
    <w:rsid w:val="00831DC6"/>
    <w:rsid w:val="00832663"/>
    <w:rsid w:val="008327B6"/>
    <w:rsid w:val="00833001"/>
    <w:rsid w:val="008330DB"/>
    <w:rsid w:val="008336B2"/>
    <w:rsid w:val="0083398E"/>
    <w:rsid w:val="00833AE5"/>
    <w:rsid w:val="00833C54"/>
    <w:rsid w:val="00834205"/>
    <w:rsid w:val="0083461B"/>
    <w:rsid w:val="0083473B"/>
    <w:rsid w:val="00834BDD"/>
    <w:rsid w:val="0083503D"/>
    <w:rsid w:val="00835432"/>
    <w:rsid w:val="0083544C"/>
    <w:rsid w:val="00835598"/>
    <w:rsid w:val="00835771"/>
    <w:rsid w:val="008357F7"/>
    <w:rsid w:val="00835A57"/>
    <w:rsid w:val="00835ACB"/>
    <w:rsid w:val="00835B00"/>
    <w:rsid w:val="00835D1E"/>
    <w:rsid w:val="0083615D"/>
    <w:rsid w:val="00837205"/>
    <w:rsid w:val="008374F5"/>
    <w:rsid w:val="0083769E"/>
    <w:rsid w:val="00837DE6"/>
    <w:rsid w:val="00837E95"/>
    <w:rsid w:val="0084052C"/>
    <w:rsid w:val="00840813"/>
    <w:rsid w:val="00840A57"/>
    <w:rsid w:val="00840BF2"/>
    <w:rsid w:val="00841140"/>
    <w:rsid w:val="00841282"/>
    <w:rsid w:val="00841487"/>
    <w:rsid w:val="008418CE"/>
    <w:rsid w:val="00841925"/>
    <w:rsid w:val="00841DCD"/>
    <w:rsid w:val="00841ED7"/>
    <w:rsid w:val="00842215"/>
    <w:rsid w:val="00842546"/>
    <w:rsid w:val="00842681"/>
    <w:rsid w:val="008427AA"/>
    <w:rsid w:val="00842E2C"/>
    <w:rsid w:val="00843136"/>
    <w:rsid w:val="0084321C"/>
    <w:rsid w:val="00843224"/>
    <w:rsid w:val="00843336"/>
    <w:rsid w:val="0084342F"/>
    <w:rsid w:val="008434C5"/>
    <w:rsid w:val="008434F2"/>
    <w:rsid w:val="00843724"/>
    <w:rsid w:val="00843741"/>
    <w:rsid w:val="0084390D"/>
    <w:rsid w:val="00843B53"/>
    <w:rsid w:val="00843C30"/>
    <w:rsid w:val="00844438"/>
    <w:rsid w:val="0084483B"/>
    <w:rsid w:val="00845634"/>
    <w:rsid w:val="008456D2"/>
    <w:rsid w:val="00845711"/>
    <w:rsid w:val="0084589F"/>
    <w:rsid w:val="008462D2"/>
    <w:rsid w:val="00846655"/>
    <w:rsid w:val="008466C1"/>
    <w:rsid w:val="00846E0D"/>
    <w:rsid w:val="008473F2"/>
    <w:rsid w:val="00847610"/>
    <w:rsid w:val="008476A8"/>
    <w:rsid w:val="00847790"/>
    <w:rsid w:val="00847C89"/>
    <w:rsid w:val="00847CB8"/>
    <w:rsid w:val="00847EFC"/>
    <w:rsid w:val="008500FE"/>
    <w:rsid w:val="008504F9"/>
    <w:rsid w:val="00850577"/>
    <w:rsid w:val="00850E12"/>
    <w:rsid w:val="0085129C"/>
    <w:rsid w:val="008513A9"/>
    <w:rsid w:val="00851577"/>
    <w:rsid w:val="00851780"/>
    <w:rsid w:val="00851826"/>
    <w:rsid w:val="00851906"/>
    <w:rsid w:val="00851C30"/>
    <w:rsid w:val="00851CD2"/>
    <w:rsid w:val="008522B2"/>
    <w:rsid w:val="00852338"/>
    <w:rsid w:val="0085236B"/>
    <w:rsid w:val="008527EA"/>
    <w:rsid w:val="00852ACB"/>
    <w:rsid w:val="00852CC6"/>
    <w:rsid w:val="00852DB0"/>
    <w:rsid w:val="00852F25"/>
    <w:rsid w:val="00853329"/>
    <w:rsid w:val="00853717"/>
    <w:rsid w:val="00853940"/>
    <w:rsid w:val="00853C2E"/>
    <w:rsid w:val="00853F29"/>
    <w:rsid w:val="00854092"/>
    <w:rsid w:val="00854543"/>
    <w:rsid w:val="00854552"/>
    <w:rsid w:val="0085460D"/>
    <w:rsid w:val="008546F3"/>
    <w:rsid w:val="0085485D"/>
    <w:rsid w:val="00854E4D"/>
    <w:rsid w:val="008551F1"/>
    <w:rsid w:val="00855399"/>
    <w:rsid w:val="00855728"/>
    <w:rsid w:val="00855969"/>
    <w:rsid w:val="00855995"/>
    <w:rsid w:val="008559E7"/>
    <w:rsid w:val="008564C7"/>
    <w:rsid w:val="0085651A"/>
    <w:rsid w:val="00856525"/>
    <w:rsid w:val="00856618"/>
    <w:rsid w:val="008568F0"/>
    <w:rsid w:val="00856CC5"/>
    <w:rsid w:val="00857511"/>
    <w:rsid w:val="00857585"/>
    <w:rsid w:val="008575F5"/>
    <w:rsid w:val="008576D9"/>
    <w:rsid w:val="00857703"/>
    <w:rsid w:val="0085774E"/>
    <w:rsid w:val="00857F36"/>
    <w:rsid w:val="008601D5"/>
    <w:rsid w:val="0086020D"/>
    <w:rsid w:val="008604EA"/>
    <w:rsid w:val="0086063F"/>
    <w:rsid w:val="00860B29"/>
    <w:rsid w:val="00860D0A"/>
    <w:rsid w:val="00860DC9"/>
    <w:rsid w:val="00860F0A"/>
    <w:rsid w:val="00860FE9"/>
    <w:rsid w:val="00861553"/>
    <w:rsid w:val="00861614"/>
    <w:rsid w:val="00861DD4"/>
    <w:rsid w:val="008627EC"/>
    <w:rsid w:val="00862840"/>
    <w:rsid w:val="00862B11"/>
    <w:rsid w:val="008630B1"/>
    <w:rsid w:val="00863317"/>
    <w:rsid w:val="0086350C"/>
    <w:rsid w:val="00863550"/>
    <w:rsid w:val="008637D4"/>
    <w:rsid w:val="00863D5B"/>
    <w:rsid w:val="00863E03"/>
    <w:rsid w:val="00863E25"/>
    <w:rsid w:val="00863EAB"/>
    <w:rsid w:val="00863FFA"/>
    <w:rsid w:val="008640AD"/>
    <w:rsid w:val="00864130"/>
    <w:rsid w:val="0086471B"/>
    <w:rsid w:val="00864B0B"/>
    <w:rsid w:val="00865559"/>
    <w:rsid w:val="008659AF"/>
    <w:rsid w:val="008659F4"/>
    <w:rsid w:val="00865AC8"/>
    <w:rsid w:val="00865DF8"/>
    <w:rsid w:val="0086640F"/>
    <w:rsid w:val="008664EA"/>
    <w:rsid w:val="0086678F"/>
    <w:rsid w:val="00866AB2"/>
    <w:rsid w:val="008672CA"/>
    <w:rsid w:val="0086751D"/>
    <w:rsid w:val="008675B9"/>
    <w:rsid w:val="0086772E"/>
    <w:rsid w:val="0086796B"/>
    <w:rsid w:val="00867AA3"/>
    <w:rsid w:val="00867B0D"/>
    <w:rsid w:val="00870864"/>
    <w:rsid w:val="00870A66"/>
    <w:rsid w:val="00870F0D"/>
    <w:rsid w:val="0087116F"/>
    <w:rsid w:val="008717AB"/>
    <w:rsid w:val="008719BE"/>
    <w:rsid w:val="0087202D"/>
    <w:rsid w:val="0087253A"/>
    <w:rsid w:val="00872D43"/>
    <w:rsid w:val="0087325E"/>
    <w:rsid w:val="00873772"/>
    <w:rsid w:val="00873D09"/>
    <w:rsid w:val="00873FC6"/>
    <w:rsid w:val="0087415F"/>
    <w:rsid w:val="00874491"/>
    <w:rsid w:val="008748CF"/>
    <w:rsid w:val="0087498F"/>
    <w:rsid w:val="00874ED7"/>
    <w:rsid w:val="00875229"/>
    <w:rsid w:val="00875572"/>
    <w:rsid w:val="0087561B"/>
    <w:rsid w:val="00875E7B"/>
    <w:rsid w:val="0087601B"/>
    <w:rsid w:val="0087616B"/>
    <w:rsid w:val="008764AD"/>
    <w:rsid w:val="0087657D"/>
    <w:rsid w:val="008765BA"/>
    <w:rsid w:val="008768CA"/>
    <w:rsid w:val="00876C72"/>
    <w:rsid w:val="00876F2E"/>
    <w:rsid w:val="00877D91"/>
    <w:rsid w:val="00877DB2"/>
    <w:rsid w:val="00877EA1"/>
    <w:rsid w:val="008800C5"/>
    <w:rsid w:val="008800E2"/>
    <w:rsid w:val="00880403"/>
    <w:rsid w:val="008805BA"/>
    <w:rsid w:val="0088078B"/>
    <w:rsid w:val="00880865"/>
    <w:rsid w:val="0088093B"/>
    <w:rsid w:val="00880FC7"/>
    <w:rsid w:val="0088116F"/>
    <w:rsid w:val="00881946"/>
    <w:rsid w:val="00881B4F"/>
    <w:rsid w:val="00881FD8"/>
    <w:rsid w:val="008821C3"/>
    <w:rsid w:val="0088257E"/>
    <w:rsid w:val="008829EC"/>
    <w:rsid w:val="00882D7E"/>
    <w:rsid w:val="00882EE9"/>
    <w:rsid w:val="00883703"/>
    <w:rsid w:val="00883EB2"/>
    <w:rsid w:val="00884018"/>
    <w:rsid w:val="0088494B"/>
    <w:rsid w:val="00884B9F"/>
    <w:rsid w:val="008850B1"/>
    <w:rsid w:val="008856D0"/>
    <w:rsid w:val="00885947"/>
    <w:rsid w:val="008859FF"/>
    <w:rsid w:val="00885A68"/>
    <w:rsid w:val="00885EC5"/>
    <w:rsid w:val="00885EF7"/>
    <w:rsid w:val="008862EC"/>
    <w:rsid w:val="0088635B"/>
    <w:rsid w:val="00886565"/>
    <w:rsid w:val="008867FC"/>
    <w:rsid w:val="0088745F"/>
    <w:rsid w:val="00887582"/>
    <w:rsid w:val="00887763"/>
    <w:rsid w:val="0088787A"/>
    <w:rsid w:val="00887AFD"/>
    <w:rsid w:val="00887D8F"/>
    <w:rsid w:val="008904BD"/>
    <w:rsid w:val="008907A7"/>
    <w:rsid w:val="00890A94"/>
    <w:rsid w:val="008911B4"/>
    <w:rsid w:val="0089129A"/>
    <w:rsid w:val="008912EF"/>
    <w:rsid w:val="0089141D"/>
    <w:rsid w:val="00891B4E"/>
    <w:rsid w:val="00891D9D"/>
    <w:rsid w:val="008920A2"/>
    <w:rsid w:val="00892652"/>
    <w:rsid w:val="008927B1"/>
    <w:rsid w:val="00892D06"/>
    <w:rsid w:val="00893134"/>
    <w:rsid w:val="008932A1"/>
    <w:rsid w:val="00893391"/>
    <w:rsid w:val="00893492"/>
    <w:rsid w:val="0089369B"/>
    <w:rsid w:val="00893A75"/>
    <w:rsid w:val="00893AD4"/>
    <w:rsid w:val="008940CF"/>
    <w:rsid w:val="008944A4"/>
    <w:rsid w:val="00894536"/>
    <w:rsid w:val="008945EE"/>
    <w:rsid w:val="0089465F"/>
    <w:rsid w:val="00894D17"/>
    <w:rsid w:val="00894FEA"/>
    <w:rsid w:val="0089549B"/>
    <w:rsid w:val="00895613"/>
    <w:rsid w:val="008957DB"/>
    <w:rsid w:val="0089599B"/>
    <w:rsid w:val="008959D5"/>
    <w:rsid w:val="00895A1F"/>
    <w:rsid w:val="00895C47"/>
    <w:rsid w:val="00895D2A"/>
    <w:rsid w:val="00895DBA"/>
    <w:rsid w:val="00895E85"/>
    <w:rsid w:val="00895FDF"/>
    <w:rsid w:val="008960E5"/>
    <w:rsid w:val="0089615C"/>
    <w:rsid w:val="00896317"/>
    <w:rsid w:val="00896379"/>
    <w:rsid w:val="00896AFB"/>
    <w:rsid w:val="00896DD1"/>
    <w:rsid w:val="00896FD9"/>
    <w:rsid w:val="00897414"/>
    <w:rsid w:val="0089772D"/>
    <w:rsid w:val="0089792B"/>
    <w:rsid w:val="008979C6"/>
    <w:rsid w:val="008A010A"/>
    <w:rsid w:val="008A0113"/>
    <w:rsid w:val="008A016F"/>
    <w:rsid w:val="008A01BE"/>
    <w:rsid w:val="008A0211"/>
    <w:rsid w:val="008A028E"/>
    <w:rsid w:val="008A0519"/>
    <w:rsid w:val="008A06C6"/>
    <w:rsid w:val="008A09FE"/>
    <w:rsid w:val="008A0BD0"/>
    <w:rsid w:val="008A0DD2"/>
    <w:rsid w:val="008A107D"/>
    <w:rsid w:val="008A1AEA"/>
    <w:rsid w:val="008A1B96"/>
    <w:rsid w:val="008A1D68"/>
    <w:rsid w:val="008A1F5B"/>
    <w:rsid w:val="008A21D8"/>
    <w:rsid w:val="008A2E1D"/>
    <w:rsid w:val="008A36F4"/>
    <w:rsid w:val="008A3C43"/>
    <w:rsid w:val="008A3F65"/>
    <w:rsid w:val="008A47BF"/>
    <w:rsid w:val="008A4B01"/>
    <w:rsid w:val="008A4DEE"/>
    <w:rsid w:val="008A4F9A"/>
    <w:rsid w:val="008A50C5"/>
    <w:rsid w:val="008A51BF"/>
    <w:rsid w:val="008A541D"/>
    <w:rsid w:val="008A605B"/>
    <w:rsid w:val="008A6226"/>
    <w:rsid w:val="008A668A"/>
    <w:rsid w:val="008A69BE"/>
    <w:rsid w:val="008A6E33"/>
    <w:rsid w:val="008A6F3D"/>
    <w:rsid w:val="008A7841"/>
    <w:rsid w:val="008A796F"/>
    <w:rsid w:val="008B01D9"/>
    <w:rsid w:val="008B0500"/>
    <w:rsid w:val="008B0752"/>
    <w:rsid w:val="008B08CB"/>
    <w:rsid w:val="008B09B3"/>
    <w:rsid w:val="008B0DC3"/>
    <w:rsid w:val="008B0DF7"/>
    <w:rsid w:val="008B10FF"/>
    <w:rsid w:val="008B15AF"/>
    <w:rsid w:val="008B1633"/>
    <w:rsid w:val="008B1AD5"/>
    <w:rsid w:val="008B1C48"/>
    <w:rsid w:val="008B1D40"/>
    <w:rsid w:val="008B266F"/>
    <w:rsid w:val="008B2768"/>
    <w:rsid w:val="008B29ED"/>
    <w:rsid w:val="008B2CC3"/>
    <w:rsid w:val="008B367A"/>
    <w:rsid w:val="008B36C4"/>
    <w:rsid w:val="008B3C46"/>
    <w:rsid w:val="008B3FAA"/>
    <w:rsid w:val="008B4123"/>
    <w:rsid w:val="008B41EC"/>
    <w:rsid w:val="008B4282"/>
    <w:rsid w:val="008B4639"/>
    <w:rsid w:val="008B466C"/>
    <w:rsid w:val="008B4AAC"/>
    <w:rsid w:val="008B504C"/>
    <w:rsid w:val="008B59AC"/>
    <w:rsid w:val="008B5EDF"/>
    <w:rsid w:val="008B6121"/>
    <w:rsid w:val="008B620B"/>
    <w:rsid w:val="008B630E"/>
    <w:rsid w:val="008B6E98"/>
    <w:rsid w:val="008B702D"/>
    <w:rsid w:val="008B7395"/>
    <w:rsid w:val="008B7E7C"/>
    <w:rsid w:val="008C0340"/>
    <w:rsid w:val="008C0417"/>
    <w:rsid w:val="008C0976"/>
    <w:rsid w:val="008C0993"/>
    <w:rsid w:val="008C0C14"/>
    <w:rsid w:val="008C0F9C"/>
    <w:rsid w:val="008C1169"/>
    <w:rsid w:val="008C144B"/>
    <w:rsid w:val="008C1B26"/>
    <w:rsid w:val="008C1C68"/>
    <w:rsid w:val="008C1E27"/>
    <w:rsid w:val="008C1F0E"/>
    <w:rsid w:val="008C1FD1"/>
    <w:rsid w:val="008C274A"/>
    <w:rsid w:val="008C2858"/>
    <w:rsid w:val="008C2B4F"/>
    <w:rsid w:val="008C30F3"/>
    <w:rsid w:val="008C3737"/>
    <w:rsid w:val="008C38E8"/>
    <w:rsid w:val="008C3BF6"/>
    <w:rsid w:val="008C3C23"/>
    <w:rsid w:val="008C3DDE"/>
    <w:rsid w:val="008C412C"/>
    <w:rsid w:val="008C42DF"/>
    <w:rsid w:val="008C44B0"/>
    <w:rsid w:val="008C4566"/>
    <w:rsid w:val="008C4A63"/>
    <w:rsid w:val="008C50F4"/>
    <w:rsid w:val="008C538F"/>
    <w:rsid w:val="008C53EF"/>
    <w:rsid w:val="008C54C8"/>
    <w:rsid w:val="008C5830"/>
    <w:rsid w:val="008C5E28"/>
    <w:rsid w:val="008C69C0"/>
    <w:rsid w:val="008C6F69"/>
    <w:rsid w:val="008C700D"/>
    <w:rsid w:val="008C7522"/>
    <w:rsid w:val="008C75E1"/>
    <w:rsid w:val="008C795F"/>
    <w:rsid w:val="008C7B90"/>
    <w:rsid w:val="008C7E32"/>
    <w:rsid w:val="008C7E8A"/>
    <w:rsid w:val="008C7F03"/>
    <w:rsid w:val="008D0209"/>
    <w:rsid w:val="008D05BB"/>
    <w:rsid w:val="008D0A17"/>
    <w:rsid w:val="008D0DCA"/>
    <w:rsid w:val="008D0E00"/>
    <w:rsid w:val="008D0F78"/>
    <w:rsid w:val="008D11FA"/>
    <w:rsid w:val="008D12B7"/>
    <w:rsid w:val="008D155D"/>
    <w:rsid w:val="008D1631"/>
    <w:rsid w:val="008D209F"/>
    <w:rsid w:val="008D229A"/>
    <w:rsid w:val="008D2848"/>
    <w:rsid w:val="008D29EB"/>
    <w:rsid w:val="008D2A3E"/>
    <w:rsid w:val="008D34D4"/>
    <w:rsid w:val="008D356F"/>
    <w:rsid w:val="008D3692"/>
    <w:rsid w:val="008D3DCF"/>
    <w:rsid w:val="008D3FE7"/>
    <w:rsid w:val="008D447A"/>
    <w:rsid w:val="008D45E0"/>
    <w:rsid w:val="008D4C52"/>
    <w:rsid w:val="008D4F54"/>
    <w:rsid w:val="008D55F0"/>
    <w:rsid w:val="008D56DF"/>
    <w:rsid w:val="008D5747"/>
    <w:rsid w:val="008D5C15"/>
    <w:rsid w:val="008D5D4E"/>
    <w:rsid w:val="008D5D94"/>
    <w:rsid w:val="008D5F26"/>
    <w:rsid w:val="008D6551"/>
    <w:rsid w:val="008D6A29"/>
    <w:rsid w:val="008D6F4F"/>
    <w:rsid w:val="008D6FE0"/>
    <w:rsid w:val="008D7098"/>
    <w:rsid w:val="008D71A6"/>
    <w:rsid w:val="008D7513"/>
    <w:rsid w:val="008D7868"/>
    <w:rsid w:val="008D7A2E"/>
    <w:rsid w:val="008D7A39"/>
    <w:rsid w:val="008D7BB7"/>
    <w:rsid w:val="008E0067"/>
    <w:rsid w:val="008E052B"/>
    <w:rsid w:val="008E0EBB"/>
    <w:rsid w:val="008E1306"/>
    <w:rsid w:val="008E13DB"/>
    <w:rsid w:val="008E153D"/>
    <w:rsid w:val="008E1570"/>
    <w:rsid w:val="008E1707"/>
    <w:rsid w:val="008E1A4A"/>
    <w:rsid w:val="008E1C48"/>
    <w:rsid w:val="008E1FB7"/>
    <w:rsid w:val="008E344D"/>
    <w:rsid w:val="008E35FD"/>
    <w:rsid w:val="008E38DE"/>
    <w:rsid w:val="008E3932"/>
    <w:rsid w:val="008E3B12"/>
    <w:rsid w:val="008E3B27"/>
    <w:rsid w:val="008E3BF4"/>
    <w:rsid w:val="008E3F52"/>
    <w:rsid w:val="008E4281"/>
    <w:rsid w:val="008E44FA"/>
    <w:rsid w:val="008E48A2"/>
    <w:rsid w:val="008E4F66"/>
    <w:rsid w:val="008E51A6"/>
    <w:rsid w:val="008E5646"/>
    <w:rsid w:val="008E612E"/>
    <w:rsid w:val="008E62CF"/>
    <w:rsid w:val="008E63A9"/>
    <w:rsid w:val="008E688A"/>
    <w:rsid w:val="008E6D13"/>
    <w:rsid w:val="008E74F6"/>
    <w:rsid w:val="008E7659"/>
    <w:rsid w:val="008E7666"/>
    <w:rsid w:val="008E77E6"/>
    <w:rsid w:val="008E7BF7"/>
    <w:rsid w:val="008F0560"/>
    <w:rsid w:val="008F076B"/>
    <w:rsid w:val="008F07A8"/>
    <w:rsid w:val="008F07B4"/>
    <w:rsid w:val="008F08CF"/>
    <w:rsid w:val="008F0C82"/>
    <w:rsid w:val="008F13A1"/>
    <w:rsid w:val="008F158F"/>
    <w:rsid w:val="008F164B"/>
    <w:rsid w:val="008F1691"/>
    <w:rsid w:val="008F1C67"/>
    <w:rsid w:val="008F258B"/>
    <w:rsid w:val="008F2720"/>
    <w:rsid w:val="008F28B0"/>
    <w:rsid w:val="008F2AAB"/>
    <w:rsid w:val="008F2BC4"/>
    <w:rsid w:val="008F2D04"/>
    <w:rsid w:val="008F2E65"/>
    <w:rsid w:val="008F3335"/>
    <w:rsid w:val="008F3552"/>
    <w:rsid w:val="008F3E26"/>
    <w:rsid w:val="008F3F02"/>
    <w:rsid w:val="008F3F31"/>
    <w:rsid w:val="008F4049"/>
    <w:rsid w:val="008F4744"/>
    <w:rsid w:val="008F4B99"/>
    <w:rsid w:val="008F4C43"/>
    <w:rsid w:val="008F532A"/>
    <w:rsid w:val="008F561F"/>
    <w:rsid w:val="008F599D"/>
    <w:rsid w:val="008F5D79"/>
    <w:rsid w:val="008F5F54"/>
    <w:rsid w:val="008F616A"/>
    <w:rsid w:val="008F6200"/>
    <w:rsid w:val="008F6396"/>
    <w:rsid w:val="008F69D1"/>
    <w:rsid w:val="008F6D77"/>
    <w:rsid w:val="008F6DC6"/>
    <w:rsid w:val="008F731A"/>
    <w:rsid w:val="008F749E"/>
    <w:rsid w:val="008F7AE6"/>
    <w:rsid w:val="008F7EC9"/>
    <w:rsid w:val="009003A3"/>
    <w:rsid w:val="00900644"/>
    <w:rsid w:val="009006CC"/>
    <w:rsid w:val="009009B1"/>
    <w:rsid w:val="00900D63"/>
    <w:rsid w:val="00901256"/>
    <w:rsid w:val="00901CC6"/>
    <w:rsid w:val="00901F03"/>
    <w:rsid w:val="00902276"/>
    <w:rsid w:val="00902325"/>
    <w:rsid w:val="009029A9"/>
    <w:rsid w:val="00902D16"/>
    <w:rsid w:val="0090312D"/>
    <w:rsid w:val="009031F3"/>
    <w:rsid w:val="0090350B"/>
    <w:rsid w:val="009035DA"/>
    <w:rsid w:val="00903833"/>
    <w:rsid w:val="00903836"/>
    <w:rsid w:val="00903D27"/>
    <w:rsid w:val="00903DC0"/>
    <w:rsid w:val="00903FD4"/>
    <w:rsid w:val="00903FE0"/>
    <w:rsid w:val="009043C6"/>
    <w:rsid w:val="00904771"/>
    <w:rsid w:val="00904DCC"/>
    <w:rsid w:val="0090512F"/>
    <w:rsid w:val="009051F6"/>
    <w:rsid w:val="00905239"/>
    <w:rsid w:val="00905357"/>
    <w:rsid w:val="00905A7E"/>
    <w:rsid w:val="00905B51"/>
    <w:rsid w:val="00905C39"/>
    <w:rsid w:val="00906145"/>
    <w:rsid w:val="00906373"/>
    <w:rsid w:val="00906B57"/>
    <w:rsid w:val="00906D0D"/>
    <w:rsid w:val="00907672"/>
    <w:rsid w:val="00907862"/>
    <w:rsid w:val="0090786A"/>
    <w:rsid w:val="00907A2B"/>
    <w:rsid w:val="00907C69"/>
    <w:rsid w:val="00907F80"/>
    <w:rsid w:val="0091078D"/>
    <w:rsid w:val="00910F0E"/>
    <w:rsid w:val="009116DA"/>
    <w:rsid w:val="00911950"/>
    <w:rsid w:val="00911DBF"/>
    <w:rsid w:val="00912068"/>
    <w:rsid w:val="009121AA"/>
    <w:rsid w:val="00912319"/>
    <w:rsid w:val="0091247D"/>
    <w:rsid w:val="0091291A"/>
    <w:rsid w:val="00912D40"/>
    <w:rsid w:val="00913056"/>
    <w:rsid w:val="00913217"/>
    <w:rsid w:val="009132E4"/>
    <w:rsid w:val="009139C8"/>
    <w:rsid w:val="00913CE2"/>
    <w:rsid w:val="009142C9"/>
    <w:rsid w:val="00914300"/>
    <w:rsid w:val="0091431A"/>
    <w:rsid w:val="0091491C"/>
    <w:rsid w:val="00914DD5"/>
    <w:rsid w:val="0091517C"/>
    <w:rsid w:val="00915366"/>
    <w:rsid w:val="00915770"/>
    <w:rsid w:val="00915986"/>
    <w:rsid w:val="00915A11"/>
    <w:rsid w:val="00915D1F"/>
    <w:rsid w:val="00915D99"/>
    <w:rsid w:val="009161BF"/>
    <w:rsid w:val="00916727"/>
    <w:rsid w:val="00916AF3"/>
    <w:rsid w:val="00916B7B"/>
    <w:rsid w:val="00916D02"/>
    <w:rsid w:val="00916DAE"/>
    <w:rsid w:val="00916DB0"/>
    <w:rsid w:val="00916E04"/>
    <w:rsid w:val="00916EFA"/>
    <w:rsid w:val="0091708F"/>
    <w:rsid w:val="00917252"/>
    <w:rsid w:val="00917393"/>
    <w:rsid w:val="0091741D"/>
    <w:rsid w:val="00920017"/>
    <w:rsid w:val="009200A0"/>
    <w:rsid w:val="00920381"/>
    <w:rsid w:val="00920399"/>
    <w:rsid w:val="00920966"/>
    <w:rsid w:val="00920C45"/>
    <w:rsid w:val="00920E18"/>
    <w:rsid w:val="00920E66"/>
    <w:rsid w:val="00921066"/>
    <w:rsid w:val="009211C6"/>
    <w:rsid w:val="009218DE"/>
    <w:rsid w:val="009219F9"/>
    <w:rsid w:val="00921EB5"/>
    <w:rsid w:val="00922059"/>
    <w:rsid w:val="00922195"/>
    <w:rsid w:val="00922417"/>
    <w:rsid w:val="009225C3"/>
    <w:rsid w:val="0092279F"/>
    <w:rsid w:val="00922987"/>
    <w:rsid w:val="00922D81"/>
    <w:rsid w:val="0092324E"/>
    <w:rsid w:val="00923452"/>
    <w:rsid w:val="0092352C"/>
    <w:rsid w:val="00923872"/>
    <w:rsid w:val="009239E3"/>
    <w:rsid w:val="00923D87"/>
    <w:rsid w:val="00923F83"/>
    <w:rsid w:val="009248C9"/>
    <w:rsid w:val="0092491C"/>
    <w:rsid w:val="00924C90"/>
    <w:rsid w:val="0092541E"/>
    <w:rsid w:val="00925638"/>
    <w:rsid w:val="009256A8"/>
    <w:rsid w:val="009256D5"/>
    <w:rsid w:val="00925C15"/>
    <w:rsid w:val="00925FB3"/>
    <w:rsid w:val="0092615A"/>
    <w:rsid w:val="00926683"/>
    <w:rsid w:val="00926A92"/>
    <w:rsid w:val="009271F9"/>
    <w:rsid w:val="00927C2A"/>
    <w:rsid w:val="0093025D"/>
    <w:rsid w:val="00930417"/>
    <w:rsid w:val="00930C6F"/>
    <w:rsid w:val="00930C8E"/>
    <w:rsid w:val="00931083"/>
    <w:rsid w:val="009312EE"/>
    <w:rsid w:val="009315E1"/>
    <w:rsid w:val="00931B98"/>
    <w:rsid w:val="00931BE9"/>
    <w:rsid w:val="00931C83"/>
    <w:rsid w:val="0093232F"/>
    <w:rsid w:val="00932507"/>
    <w:rsid w:val="00932510"/>
    <w:rsid w:val="00932534"/>
    <w:rsid w:val="00932AB8"/>
    <w:rsid w:val="00932C52"/>
    <w:rsid w:val="00932F9D"/>
    <w:rsid w:val="0093397A"/>
    <w:rsid w:val="00933A16"/>
    <w:rsid w:val="00933C29"/>
    <w:rsid w:val="00933C30"/>
    <w:rsid w:val="00933E87"/>
    <w:rsid w:val="00933F11"/>
    <w:rsid w:val="009342F1"/>
    <w:rsid w:val="00934309"/>
    <w:rsid w:val="0093465C"/>
    <w:rsid w:val="00934748"/>
    <w:rsid w:val="00934A40"/>
    <w:rsid w:val="00934BD8"/>
    <w:rsid w:val="0093505D"/>
    <w:rsid w:val="0093514B"/>
    <w:rsid w:val="0093519D"/>
    <w:rsid w:val="009352A2"/>
    <w:rsid w:val="009353D9"/>
    <w:rsid w:val="009356E8"/>
    <w:rsid w:val="00935983"/>
    <w:rsid w:val="00935A9E"/>
    <w:rsid w:val="00935CFB"/>
    <w:rsid w:val="00935FAC"/>
    <w:rsid w:val="00936DB4"/>
    <w:rsid w:val="00936F15"/>
    <w:rsid w:val="00936F2B"/>
    <w:rsid w:val="00937027"/>
    <w:rsid w:val="0093745A"/>
    <w:rsid w:val="00937583"/>
    <w:rsid w:val="00937642"/>
    <w:rsid w:val="00937EB0"/>
    <w:rsid w:val="00937F0D"/>
    <w:rsid w:val="009401AB"/>
    <w:rsid w:val="00940477"/>
    <w:rsid w:val="00940546"/>
    <w:rsid w:val="0094089E"/>
    <w:rsid w:val="009408D1"/>
    <w:rsid w:val="00940C9E"/>
    <w:rsid w:val="0094139F"/>
    <w:rsid w:val="009423F4"/>
    <w:rsid w:val="0094269D"/>
    <w:rsid w:val="009428AB"/>
    <w:rsid w:val="009428D7"/>
    <w:rsid w:val="00942AA2"/>
    <w:rsid w:val="00942ADF"/>
    <w:rsid w:val="00942BB5"/>
    <w:rsid w:val="00942DC2"/>
    <w:rsid w:val="00942DD6"/>
    <w:rsid w:val="0094306B"/>
    <w:rsid w:val="00943151"/>
    <w:rsid w:val="0094325D"/>
    <w:rsid w:val="00943600"/>
    <w:rsid w:val="00943E63"/>
    <w:rsid w:val="00943EEA"/>
    <w:rsid w:val="00944121"/>
    <w:rsid w:val="00944277"/>
    <w:rsid w:val="009446A4"/>
    <w:rsid w:val="009446C8"/>
    <w:rsid w:val="009447BB"/>
    <w:rsid w:val="00944BCF"/>
    <w:rsid w:val="00945349"/>
    <w:rsid w:val="00945725"/>
    <w:rsid w:val="00945818"/>
    <w:rsid w:val="0094603F"/>
    <w:rsid w:val="009460A8"/>
    <w:rsid w:val="00946534"/>
    <w:rsid w:val="00946698"/>
    <w:rsid w:val="00946882"/>
    <w:rsid w:val="00946D51"/>
    <w:rsid w:val="00947A45"/>
    <w:rsid w:val="00947CE9"/>
    <w:rsid w:val="00947E1F"/>
    <w:rsid w:val="00947E57"/>
    <w:rsid w:val="00947F16"/>
    <w:rsid w:val="0095011A"/>
    <w:rsid w:val="00950309"/>
    <w:rsid w:val="009504A3"/>
    <w:rsid w:val="0095053F"/>
    <w:rsid w:val="00950657"/>
    <w:rsid w:val="009506D5"/>
    <w:rsid w:val="00950868"/>
    <w:rsid w:val="00950ADC"/>
    <w:rsid w:val="00950AEC"/>
    <w:rsid w:val="00950D72"/>
    <w:rsid w:val="00951E26"/>
    <w:rsid w:val="0095225E"/>
    <w:rsid w:val="009522CF"/>
    <w:rsid w:val="00952375"/>
    <w:rsid w:val="00952933"/>
    <w:rsid w:val="00952A19"/>
    <w:rsid w:val="00952EF0"/>
    <w:rsid w:val="00952F78"/>
    <w:rsid w:val="009537B8"/>
    <w:rsid w:val="009538DB"/>
    <w:rsid w:val="0095398D"/>
    <w:rsid w:val="00953C21"/>
    <w:rsid w:val="00953D18"/>
    <w:rsid w:val="00953E75"/>
    <w:rsid w:val="0095416C"/>
    <w:rsid w:val="009544AB"/>
    <w:rsid w:val="00954787"/>
    <w:rsid w:val="00954A30"/>
    <w:rsid w:val="00954AB5"/>
    <w:rsid w:val="00954B64"/>
    <w:rsid w:val="00954D64"/>
    <w:rsid w:val="00955266"/>
    <w:rsid w:val="009553D0"/>
    <w:rsid w:val="00955551"/>
    <w:rsid w:val="0095587B"/>
    <w:rsid w:val="00955AB4"/>
    <w:rsid w:val="00955ECD"/>
    <w:rsid w:val="00956321"/>
    <w:rsid w:val="00956543"/>
    <w:rsid w:val="00956764"/>
    <w:rsid w:val="00957129"/>
    <w:rsid w:val="00957D1E"/>
    <w:rsid w:val="00957EB2"/>
    <w:rsid w:val="009601DC"/>
    <w:rsid w:val="00960349"/>
    <w:rsid w:val="00960371"/>
    <w:rsid w:val="009605FB"/>
    <w:rsid w:val="009609AF"/>
    <w:rsid w:val="00960B46"/>
    <w:rsid w:val="00960CCC"/>
    <w:rsid w:val="00960DF0"/>
    <w:rsid w:val="00961497"/>
    <w:rsid w:val="00961748"/>
    <w:rsid w:val="00961D52"/>
    <w:rsid w:val="00961D91"/>
    <w:rsid w:val="00961DCD"/>
    <w:rsid w:val="009622EA"/>
    <w:rsid w:val="00962373"/>
    <w:rsid w:val="009627F7"/>
    <w:rsid w:val="00962DC7"/>
    <w:rsid w:val="00962E8F"/>
    <w:rsid w:val="00962F48"/>
    <w:rsid w:val="00962F5F"/>
    <w:rsid w:val="0096304D"/>
    <w:rsid w:val="00963058"/>
    <w:rsid w:val="0096327B"/>
    <w:rsid w:val="009632DB"/>
    <w:rsid w:val="009635F8"/>
    <w:rsid w:val="0096393B"/>
    <w:rsid w:val="00963BA4"/>
    <w:rsid w:val="00963EAE"/>
    <w:rsid w:val="0096446F"/>
    <w:rsid w:val="00964E8B"/>
    <w:rsid w:val="009655A1"/>
    <w:rsid w:val="00965761"/>
    <w:rsid w:val="00965833"/>
    <w:rsid w:val="00965E0E"/>
    <w:rsid w:val="00966FF1"/>
    <w:rsid w:val="009676F6"/>
    <w:rsid w:val="00967B5B"/>
    <w:rsid w:val="00967DF3"/>
    <w:rsid w:val="009701DD"/>
    <w:rsid w:val="00970812"/>
    <w:rsid w:val="00970ABF"/>
    <w:rsid w:val="0097102F"/>
    <w:rsid w:val="00971064"/>
    <w:rsid w:val="00971403"/>
    <w:rsid w:val="0097144B"/>
    <w:rsid w:val="009717B6"/>
    <w:rsid w:val="00971A29"/>
    <w:rsid w:val="00971B4F"/>
    <w:rsid w:val="00972F4B"/>
    <w:rsid w:val="00973552"/>
    <w:rsid w:val="00974131"/>
    <w:rsid w:val="0097429A"/>
    <w:rsid w:val="0097445C"/>
    <w:rsid w:val="00974A7F"/>
    <w:rsid w:val="00974E33"/>
    <w:rsid w:val="00974FC5"/>
    <w:rsid w:val="00974FE1"/>
    <w:rsid w:val="00975169"/>
    <w:rsid w:val="00975499"/>
    <w:rsid w:val="009758C5"/>
    <w:rsid w:val="00975917"/>
    <w:rsid w:val="00975A83"/>
    <w:rsid w:val="00975F2D"/>
    <w:rsid w:val="00976047"/>
    <w:rsid w:val="009766BE"/>
    <w:rsid w:val="009769DF"/>
    <w:rsid w:val="009772A2"/>
    <w:rsid w:val="0097743D"/>
    <w:rsid w:val="0097749B"/>
    <w:rsid w:val="0097760A"/>
    <w:rsid w:val="00977B39"/>
    <w:rsid w:val="00977DA3"/>
    <w:rsid w:val="00977F65"/>
    <w:rsid w:val="00977FB8"/>
    <w:rsid w:val="0098064C"/>
    <w:rsid w:val="00980800"/>
    <w:rsid w:val="00981247"/>
    <w:rsid w:val="009813D3"/>
    <w:rsid w:val="00981E90"/>
    <w:rsid w:val="00981ED0"/>
    <w:rsid w:val="0098260C"/>
    <w:rsid w:val="00982DB2"/>
    <w:rsid w:val="00983292"/>
    <w:rsid w:val="00983422"/>
    <w:rsid w:val="009835C4"/>
    <w:rsid w:val="0098379B"/>
    <w:rsid w:val="009838FF"/>
    <w:rsid w:val="009841F0"/>
    <w:rsid w:val="0098442E"/>
    <w:rsid w:val="009845B9"/>
    <w:rsid w:val="00984641"/>
    <w:rsid w:val="0098496E"/>
    <w:rsid w:val="00984B40"/>
    <w:rsid w:val="00985622"/>
    <w:rsid w:val="009865CB"/>
    <w:rsid w:val="00986980"/>
    <w:rsid w:val="009871B5"/>
    <w:rsid w:val="009875B7"/>
    <w:rsid w:val="0098788F"/>
    <w:rsid w:val="009878D1"/>
    <w:rsid w:val="00987B8C"/>
    <w:rsid w:val="00987EC0"/>
    <w:rsid w:val="00990136"/>
    <w:rsid w:val="00990D0B"/>
    <w:rsid w:val="00990E8B"/>
    <w:rsid w:val="00991251"/>
    <w:rsid w:val="0099128D"/>
    <w:rsid w:val="00991A49"/>
    <w:rsid w:val="00991F36"/>
    <w:rsid w:val="00992154"/>
    <w:rsid w:val="009923A8"/>
    <w:rsid w:val="0099278E"/>
    <w:rsid w:val="00992911"/>
    <w:rsid w:val="00993469"/>
    <w:rsid w:val="009935AB"/>
    <w:rsid w:val="00993D16"/>
    <w:rsid w:val="0099483C"/>
    <w:rsid w:val="009949AF"/>
    <w:rsid w:val="00994A65"/>
    <w:rsid w:val="00994E87"/>
    <w:rsid w:val="00995BFC"/>
    <w:rsid w:val="00995C8F"/>
    <w:rsid w:val="00995FD2"/>
    <w:rsid w:val="00996183"/>
    <w:rsid w:val="009962FB"/>
    <w:rsid w:val="009967D7"/>
    <w:rsid w:val="009969B2"/>
    <w:rsid w:val="00996CAA"/>
    <w:rsid w:val="00997290"/>
    <w:rsid w:val="0099775B"/>
    <w:rsid w:val="00997A4E"/>
    <w:rsid w:val="00997C9E"/>
    <w:rsid w:val="00997CB0"/>
    <w:rsid w:val="00997DBE"/>
    <w:rsid w:val="009A019E"/>
    <w:rsid w:val="009A0229"/>
    <w:rsid w:val="009A02AB"/>
    <w:rsid w:val="009A06A4"/>
    <w:rsid w:val="009A0CD0"/>
    <w:rsid w:val="009A0D32"/>
    <w:rsid w:val="009A104F"/>
    <w:rsid w:val="009A1ED0"/>
    <w:rsid w:val="009A230C"/>
    <w:rsid w:val="009A279F"/>
    <w:rsid w:val="009A29F6"/>
    <w:rsid w:val="009A2C0D"/>
    <w:rsid w:val="009A2DB7"/>
    <w:rsid w:val="009A2E15"/>
    <w:rsid w:val="009A3040"/>
    <w:rsid w:val="009A3928"/>
    <w:rsid w:val="009A3D1C"/>
    <w:rsid w:val="009A3DF8"/>
    <w:rsid w:val="009A3F2A"/>
    <w:rsid w:val="009A434F"/>
    <w:rsid w:val="009A435B"/>
    <w:rsid w:val="009A48AF"/>
    <w:rsid w:val="009A4A8A"/>
    <w:rsid w:val="009A4BAA"/>
    <w:rsid w:val="009A4D68"/>
    <w:rsid w:val="009A5156"/>
    <w:rsid w:val="009A5B0F"/>
    <w:rsid w:val="009A5CC1"/>
    <w:rsid w:val="009A5E34"/>
    <w:rsid w:val="009A6836"/>
    <w:rsid w:val="009A71DD"/>
    <w:rsid w:val="009B0124"/>
    <w:rsid w:val="009B062F"/>
    <w:rsid w:val="009B0B25"/>
    <w:rsid w:val="009B0D8F"/>
    <w:rsid w:val="009B0EA8"/>
    <w:rsid w:val="009B1168"/>
    <w:rsid w:val="009B23E9"/>
    <w:rsid w:val="009B26BE"/>
    <w:rsid w:val="009B27A5"/>
    <w:rsid w:val="009B2929"/>
    <w:rsid w:val="009B2DEE"/>
    <w:rsid w:val="009B2E31"/>
    <w:rsid w:val="009B3711"/>
    <w:rsid w:val="009B3AC2"/>
    <w:rsid w:val="009B3CDD"/>
    <w:rsid w:val="009B42ED"/>
    <w:rsid w:val="009B466A"/>
    <w:rsid w:val="009B4683"/>
    <w:rsid w:val="009B471B"/>
    <w:rsid w:val="009B4C11"/>
    <w:rsid w:val="009B4CF0"/>
    <w:rsid w:val="009B5441"/>
    <w:rsid w:val="009B576C"/>
    <w:rsid w:val="009B5BF7"/>
    <w:rsid w:val="009B5D53"/>
    <w:rsid w:val="009B6233"/>
    <w:rsid w:val="009B6728"/>
    <w:rsid w:val="009B676B"/>
    <w:rsid w:val="009B6AC9"/>
    <w:rsid w:val="009B705E"/>
    <w:rsid w:val="009B7183"/>
    <w:rsid w:val="009B72D5"/>
    <w:rsid w:val="009B7566"/>
    <w:rsid w:val="009C0041"/>
    <w:rsid w:val="009C005A"/>
    <w:rsid w:val="009C01D6"/>
    <w:rsid w:val="009C043C"/>
    <w:rsid w:val="009C0B66"/>
    <w:rsid w:val="009C0BAB"/>
    <w:rsid w:val="009C13BC"/>
    <w:rsid w:val="009C1B92"/>
    <w:rsid w:val="009C2B9E"/>
    <w:rsid w:val="009C34AB"/>
    <w:rsid w:val="009C39A5"/>
    <w:rsid w:val="009C3A95"/>
    <w:rsid w:val="009C432E"/>
    <w:rsid w:val="009C4884"/>
    <w:rsid w:val="009C4C1A"/>
    <w:rsid w:val="009C4D42"/>
    <w:rsid w:val="009C5355"/>
    <w:rsid w:val="009C55AD"/>
    <w:rsid w:val="009C56E1"/>
    <w:rsid w:val="009C5CE7"/>
    <w:rsid w:val="009C6535"/>
    <w:rsid w:val="009C6740"/>
    <w:rsid w:val="009C707E"/>
    <w:rsid w:val="009C7128"/>
    <w:rsid w:val="009C7864"/>
    <w:rsid w:val="009C78CE"/>
    <w:rsid w:val="009C7B6E"/>
    <w:rsid w:val="009D077D"/>
    <w:rsid w:val="009D1433"/>
    <w:rsid w:val="009D1F22"/>
    <w:rsid w:val="009D2072"/>
    <w:rsid w:val="009D26C5"/>
    <w:rsid w:val="009D2B8E"/>
    <w:rsid w:val="009D2CFB"/>
    <w:rsid w:val="009D381B"/>
    <w:rsid w:val="009D3B28"/>
    <w:rsid w:val="009D45A4"/>
    <w:rsid w:val="009D4686"/>
    <w:rsid w:val="009D4AD7"/>
    <w:rsid w:val="009D4F1D"/>
    <w:rsid w:val="009D50D8"/>
    <w:rsid w:val="009D512C"/>
    <w:rsid w:val="009D519D"/>
    <w:rsid w:val="009D53FE"/>
    <w:rsid w:val="009D5AB8"/>
    <w:rsid w:val="009D5D58"/>
    <w:rsid w:val="009D5DF8"/>
    <w:rsid w:val="009D5EC3"/>
    <w:rsid w:val="009D6037"/>
    <w:rsid w:val="009D615E"/>
    <w:rsid w:val="009D62CC"/>
    <w:rsid w:val="009D6315"/>
    <w:rsid w:val="009D63D3"/>
    <w:rsid w:val="009D650B"/>
    <w:rsid w:val="009D660C"/>
    <w:rsid w:val="009D6B5A"/>
    <w:rsid w:val="009D6DB1"/>
    <w:rsid w:val="009D6E3F"/>
    <w:rsid w:val="009D6E42"/>
    <w:rsid w:val="009D71BC"/>
    <w:rsid w:val="009D73E8"/>
    <w:rsid w:val="009D7795"/>
    <w:rsid w:val="009D7837"/>
    <w:rsid w:val="009D7A9E"/>
    <w:rsid w:val="009D7AD5"/>
    <w:rsid w:val="009D7EE8"/>
    <w:rsid w:val="009D7FCD"/>
    <w:rsid w:val="009E02F6"/>
    <w:rsid w:val="009E0315"/>
    <w:rsid w:val="009E0F8D"/>
    <w:rsid w:val="009E1271"/>
    <w:rsid w:val="009E12AE"/>
    <w:rsid w:val="009E12EA"/>
    <w:rsid w:val="009E1374"/>
    <w:rsid w:val="009E147C"/>
    <w:rsid w:val="009E14D3"/>
    <w:rsid w:val="009E153A"/>
    <w:rsid w:val="009E1589"/>
    <w:rsid w:val="009E15DC"/>
    <w:rsid w:val="009E1650"/>
    <w:rsid w:val="009E1CBB"/>
    <w:rsid w:val="009E1CD4"/>
    <w:rsid w:val="009E1D40"/>
    <w:rsid w:val="009E2021"/>
    <w:rsid w:val="009E2090"/>
    <w:rsid w:val="009E20D8"/>
    <w:rsid w:val="009E2481"/>
    <w:rsid w:val="009E294E"/>
    <w:rsid w:val="009E2991"/>
    <w:rsid w:val="009E2ECB"/>
    <w:rsid w:val="009E32FC"/>
    <w:rsid w:val="009E35DA"/>
    <w:rsid w:val="009E3619"/>
    <w:rsid w:val="009E3BF1"/>
    <w:rsid w:val="009E3EC3"/>
    <w:rsid w:val="009E4161"/>
    <w:rsid w:val="009E47C0"/>
    <w:rsid w:val="009E4A44"/>
    <w:rsid w:val="009E4B63"/>
    <w:rsid w:val="009E4B88"/>
    <w:rsid w:val="009E53DC"/>
    <w:rsid w:val="009E54DE"/>
    <w:rsid w:val="009E5731"/>
    <w:rsid w:val="009E589A"/>
    <w:rsid w:val="009E59DF"/>
    <w:rsid w:val="009E5E4B"/>
    <w:rsid w:val="009E6445"/>
    <w:rsid w:val="009E64C7"/>
    <w:rsid w:val="009E657E"/>
    <w:rsid w:val="009E6839"/>
    <w:rsid w:val="009E68AF"/>
    <w:rsid w:val="009E6999"/>
    <w:rsid w:val="009E6B51"/>
    <w:rsid w:val="009E6FC7"/>
    <w:rsid w:val="009E720D"/>
    <w:rsid w:val="009E72BE"/>
    <w:rsid w:val="009E7428"/>
    <w:rsid w:val="009E7F0D"/>
    <w:rsid w:val="009F065C"/>
    <w:rsid w:val="009F1188"/>
    <w:rsid w:val="009F1905"/>
    <w:rsid w:val="009F1A86"/>
    <w:rsid w:val="009F25D5"/>
    <w:rsid w:val="009F26D8"/>
    <w:rsid w:val="009F290E"/>
    <w:rsid w:val="009F2F9A"/>
    <w:rsid w:val="009F3D18"/>
    <w:rsid w:val="009F3DBE"/>
    <w:rsid w:val="009F4258"/>
    <w:rsid w:val="009F4360"/>
    <w:rsid w:val="009F4CA0"/>
    <w:rsid w:val="009F4CD0"/>
    <w:rsid w:val="009F520C"/>
    <w:rsid w:val="009F5950"/>
    <w:rsid w:val="009F5B93"/>
    <w:rsid w:val="009F5C62"/>
    <w:rsid w:val="009F5DCC"/>
    <w:rsid w:val="009F6220"/>
    <w:rsid w:val="009F6894"/>
    <w:rsid w:val="009F6A69"/>
    <w:rsid w:val="009F6E2A"/>
    <w:rsid w:val="009F749A"/>
    <w:rsid w:val="009F74B8"/>
    <w:rsid w:val="009F757D"/>
    <w:rsid w:val="009F7675"/>
    <w:rsid w:val="009F7A67"/>
    <w:rsid w:val="009F7B72"/>
    <w:rsid w:val="009F7E3C"/>
    <w:rsid w:val="00A00220"/>
    <w:rsid w:val="00A00314"/>
    <w:rsid w:val="00A00E8A"/>
    <w:rsid w:val="00A01285"/>
    <w:rsid w:val="00A0130A"/>
    <w:rsid w:val="00A0155B"/>
    <w:rsid w:val="00A015A1"/>
    <w:rsid w:val="00A015F0"/>
    <w:rsid w:val="00A01F22"/>
    <w:rsid w:val="00A0228B"/>
    <w:rsid w:val="00A02384"/>
    <w:rsid w:val="00A02542"/>
    <w:rsid w:val="00A03123"/>
    <w:rsid w:val="00A03284"/>
    <w:rsid w:val="00A034F9"/>
    <w:rsid w:val="00A03664"/>
    <w:rsid w:val="00A03891"/>
    <w:rsid w:val="00A038CB"/>
    <w:rsid w:val="00A03AAF"/>
    <w:rsid w:val="00A03B0A"/>
    <w:rsid w:val="00A03E7F"/>
    <w:rsid w:val="00A04843"/>
    <w:rsid w:val="00A0485B"/>
    <w:rsid w:val="00A04BC4"/>
    <w:rsid w:val="00A04F59"/>
    <w:rsid w:val="00A04F88"/>
    <w:rsid w:val="00A0519B"/>
    <w:rsid w:val="00A054BF"/>
    <w:rsid w:val="00A055ED"/>
    <w:rsid w:val="00A05764"/>
    <w:rsid w:val="00A06217"/>
    <w:rsid w:val="00A0646E"/>
    <w:rsid w:val="00A0660F"/>
    <w:rsid w:val="00A0684D"/>
    <w:rsid w:val="00A06A67"/>
    <w:rsid w:val="00A06C9D"/>
    <w:rsid w:val="00A07194"/>
    <w:rsid w:val="00A071C2"/>
    <w:rsid w:val="00A0738C"/>
    <w:rsid w:val="00A0772F"/>
    <w:rsid w:val="00A07A34"/>
    <w:rsid w:val="00A07A53"/>
    <w:rsid w:val="00A07E36"/>
    <w:rsid w:val="00A100A3"/>
    <w:rsid w:val="00A10433"/>
    <w:rsid w:val="00A10921"/>
    <w:rsid w:val="00A10CE0"/>
    <w:rsid w:val="00A10CFF"/>
    <w:rsid w:val="00A10E9E"/>
    <w:rsid w:val="00A1117C"/>
    <w:rsid w:val="00A113EF"/>
    <w:rsid w:val="00A117E8"/>
    <w:rsid w:val="00A11E32"/>
    <w:rsid w:val="00A1213B"/>
    <w:rsid w:val="00A12219"/>
    <w:rsid w:val="00A122DF"/>
    <w:rsid w:val="00A12AB4"/>
    <w:rsid w:val="00A12C15"/>
    <w:rsid w:val="00A12CB5"/>
    <w:rsid w:val="00A12D2F"/>
    <w:rsid w:val="00A12FB3"/>
    <w:rsid w:val="00A131AF"/>
    <w:rsid w:val="00A13325"/>
    <w:rsid w:val="00A13839"/>
    <w:rsid w:val="00A1383E"/>
    <w:rsid w:val="00A13853"/>
    <w:rsid w:val="00A13DC2"/>
    <w:rsid w:val="00A14509"/>
    <w:rsid w:val="00A147C1"/>
    <w:rsid w:val="00A14916"/>
    <w:rsid w:val="00A149EB"/>
    <w:rsid w:val="00A14BB9"/>
    <w:rsid w:val="00A14FD2"/>
    <w:rsid w:val="00A150FC"/>
    <w:rsid w:val="00A15175"/>
    <w:rsid w:val="00A1535A"/>
    <w:rsid w:val="00A15C85"/>
    <w:rsid w:val="00A15E64"/>
    <w:rsid w:val="00A15F5F"/>
    <w:rsid w:val="00A15F93"/>
    <w:rsid w:val="00A16A69"/>
    <w:rsid w:val="00A17359"/>
    <w:rsid w:val="00A17506"/>
    <w:rsid w:val="00A17584"/>
    <w:rsid w:val="00A175F1"/>
    <w:rsid w:val="00A17833"/>
    <w:rsid w:val="00A17A8B"/>
    <w:rsid w:val="00A17B6C"/>
    <w:rsid w:val="00A17C99"/>
    <w:rsid w:val="00A2007D"/>
    <w:rsid w:val="00A202AC"/>
    <w:rsid w:val="00A20357"/>
    <w:rsid w:val="00A205EC"/>
    <w:rsid w:val="00A20B3D"/>
    <w:rsid w:val="00A211B8"/>
    <w:rsid w:val="00A214AD"/>
    <w:rsid w:val="00A21994"/>
    <w:rsid w:val="00A2207A"/>
    <w:rsid w:val="00A2260D"/>
    <w:rsid w:val="00A22929"/>
    <w:rsid w:val="00A22B32"/>
    <w:rsid w:val="00A22D61"/>
    <w:rsid w:val="00A23380"/>
    <w:rsid w:val="00A234C5"/>
    <w:rsid w:val="00A23879"/>
    <w:rsid w:val="00A23ABC"/>
    <w:rsid w:val="00A23B04"/>
    <w:rsid w:val="00A23EF3"/>
    <w:rsid w:val="00A23F37"/>
    <w:rsid w:val="00A24394"/>
    <w:rsid w:val="00A2445C"/>
    <w:rsid w:val="00A244AE"/>
    <w:rsid w:val="00A24634"/>
    <w:rsid w:val="00A2477B"/>
    <w:rsid w:val="00A2485D"/>
    <w:rsid w:val="00A249BE"/>
    <w:rsid w:val="00A24C09"/>
    <w:rsid w:val="00A2516E"/>
    <w:rsid w:val="00A25408"/>
    <w:rsid w:val="00A2619B"/>
    <w:rsid w:val="00A2624F"/>
    <w:rsid w:val="00A264E3"/>
    <w:rsid w:val="00A26C07"/>
    <w:rsid w:val="00A27467"/>
    <w:rsid w:val="00A27C51"/>
    <w:rsid w:val="00A3024D"/>
    <w:rsid w:val="00A302D8"/>
    <w:rsid w:val="00A3059C"/>
    <w:rsid w:val="00A307F9"/>
    <w:rsid w:val="00A3087F"/>
    <w:rsid w:val="00A30918"/>
    <w:rsid w:val="00A30A26"/>
    <w:rsid w:val="00A30C4C"/>
    <w:rsid w:val="00A30E89"/>
    <w:rsid w:val="00A30F66"/>
    <w:rsid w:val="00A31A7D"/>
    <w:rsid w:val="00A320D3"/>
    <w:rsid w:val="00A32693"/>
    <w:rsid w:val="00A328F7"/>
    <w:rsid w:val="00A330EF"/>
    <w:rsid w:val="00A33244"/>
    <w:rsid w:val="00A33250"/>
    <w:rsid w:val="00A33605"/>
    <w:rsid w:val="00A33653"/>
    <w:rsid w:val="00A336B0"/>
    <w:rsid w:val="00A33772"/>
    <w:rsid w:val="00A33844"/>
    <w:rsid w:val="00A33A44"/>
    <w:rsid w:val="00A33A5B"/>
    <w:rsid w:val="00A33A88"/>
    <w:rsid w:val="00A34319"/>
    <w:rsid w:val="00A34F20"/>
    <w:rsid w:val="00A35038"/>
    <w:rsid w:val="00A3555C"/>
    <w:rsid w:val="00A356DB"/>
    <w:rsid w:val="00A35CCE"/>
    <w:rsid w:val="00A36052"/>
    <w:rsid w:val="00A36875"/>
    <w:rsid w:val="00A3688F"/>
    <w:rsid w:val="00A37020"/>
    <w:rsid w:val="00A37998"/>
    <w:rsid w:val="00A40009"/>
    <w:rsid w:val="00A4059E"/>
    <w:rsid w:val="00A4071E"/>
    <w:rsid w:val="00A40BBD"/>
    <w:rsid w:val="00A40D46"/>
    <w:rsid w:val="00A40F6B"/>
    <w:rsid w:val="00A41308"/>
    <w:rsid w:val="00A41B20"/>
    <w:rsid w:val="00A42427"/>
    <w:rsid w:val="00A42578"/>
    <w:rsid w:val="00A42861"/>
    <w:rsid w:val="00A4289E"/>
    <w:rsid w:val="00A42A1F"/>
    <w:rsid w:val="00A42C98"/>
    <w:rsid w:val="00A439A3"/>
    <w:rsid w:val="00A43C54"/>
    <w:rsid w:val="00A43CB9"/>
    <w:rsid w:val="00A43D2E"/>
    <w:rsid w:val="00A43EF9"/>
    <w:rsid w:val="00A440D7"/>
    <w:rsid w:val="00A44A75"/>
    <w:rsid w:val="00A44AD8"/>
    <w:rsid w:val="00A44B03"/>
    <w:rsid w:val="00A44F8E"/>
    <w:rsid w:val="00A45001"/>
    <w:rsid w:val="00A451F6"/>
    <w:rsid w:val="00A45518"/>
    <w:rsid w:val="00A45731"/>
    <w:rsid w:val="00A458AD"/>
    <w:rsid w:val="00A459B3"/>
    <w:rsid w:val="00A45A51"/>
    <w:rsid w:val="00A468BE"/>
    <w:rsid w:val="00A46B49"/>
    <w:rsid w:val="00A46D42"/>
    <w:rsid w:val="00A47108"/>
    <w:rsid w:val="00A47684"/>
    <w:rsid w:val="00A4791F"/>
    <w:rsid w:val="00A47AFE"/>
    <w:rsid w:val="00A47EB7"/>
    <w:rsid w:val="00A47F04"/>
    <w:rsid w:val="00A5033E"/>
    <w:rsid w:val="00A50418"/>
    <w:rsid w:val="00A505A4"/>
    <w:rsid w:val="00A50721"/>
    <w:rsid w:val="00A509F1"/>
    <w:rsid w:val="00A50BA9"/>
    <w:rsid w:val="00A50BBE"/>
    <w:rsid w:val="00A50E07"/>
    <w:rsid w:val="00A510B4"/>
    <w:rsid w:val="00A5147F"/>
    <w:rsid w:val="00A515F4"/>
    <w:rsid w:val="00A516B1"/>
    <w:rsid w:val="00A51C69"/>
    <w:rsid w:val="00A51D46"/>
    <w:rsid w:val="00A527AB"/>
    <w:rsid w:val="00A528B3"/>
    <w:rsid w:val="00A52D06"/>
    <w:rsid w:val="00A5322A"/>
    <w:rsid w:val="00A535C0"/>
    <w:rsid w:val="00A543B5"/>
    <w:rsid w:val="00A54939"/>
    <w:rsid w:val="00A54C56"/>
    <w:rsid w:val="00A54DF0"/>
    <w:rsid w:val="00A54E24"/>
    <w:rsid w:val="00A550F2"/>
    <w:rsid w:val="00A55679"/>
    <w:rsid w:val="00A55AC3"/>
    <w:rsid w:val="00A55C9D"/>
    <w:rsid w:val="00A55DE1"/>
    <w:rsid w:val="00A5606C"/>
    <w:rsid w:val="00A561B9"/>
    <w:rsid w:val="00A56247"/>
    <w:rsid w:val="00A56353"/>
    <w:rsid w:val="00A56776"/>
    <w:rsid w:val="00A569C7"/>
    <w:rsid w:val="00A56AEA"/>
    <w:rsid w:val="00A56B7F"/>
    <w:rsid w:val="00A56CC2"/>
    <w:rsid w:val="00A56DE3"/>
    <w:rsid w:val="00A57333"/>
    <w:rsid w:val="00A57B13"/>
    <w:rsid w:val="00A57D40"/>
    <w:rsid w:val="00A57D78"/>
    <w:rsid w:val="00A57DEF"/>
    <w:rsid w:val="00A605C4"/>
    <w:rsid w:val="00A606DB"/>
    <w:rsid w:val="00A6078F"/>
    <w:rsid w:val="00A6099C"/>
    <w:rsid w:val="00A60A10"/>
    <w:rsid w:val="00A60E57"/>
    <w:rsid w:val="00A6126B"/>
    <w:rsid w:val="00A61561"/>
    <w:rsid w:val="00A618D7"/>
    <w:rsid w:val="00A61B95"/>
    <w:rsid w:val="00A61C6E"/>
    <w:rsid w:val="00A621C4"/>
    <w:rsid w:val="00A62A33"/>
    <w:rsid w:val="00A62DF1"/>
    <w:rsid w:val="00A62FA3"/>
    <w:rsid w:val="00A6346F"/>
    <w:rsid w:val="00A635DB"/>
    <w:rsid w:val="00A63648"/>
    <w:rsid w:val="00A637D8"/>
    <w:rsid w:val="00A63C7D"/>
    <w:rsid w:val="00A63FB1"/>
    <w:rsid w:val="00A64622"/>
    <w:rsid w:val="00A646AB"/>
    <w:rsid w:val="00A64976"/>
    <w:rsid w:val="00A653B6"/>
    <w:rsid w:val="00A65B4C"/>
    <w:rsid w:val="00A65C18"/>
    <w:rsid w:val="00A65D7B"/>
    <w:rsid w:val="00A66354"/>
    <w:rsid w:val="00A6719A"/>
    <w:rsid w:val="00A6739D"/>
    <w:rsid w:val="00A6748F"/>
    <w:rsid w:val="00A674AC"/>
    <w:rsid w:val="00A679DB"/>
    <w:rsid w:val="00A67A41"/>
    <w:rsid w:val="00A7024F"/>
    <w:rsid w:val="00A70314"/>
    <w:rsid w:val="00A706C7"/>
    <w:rsid w:val="00A7094D"/>
    <w:rsid w:val="00A70A44"/>
    <w:rsid w:val="00A70A9E"/>
    <w:rsid w:val="00A70F61"/>
    <w:rsid w:val="00A70FE0"/>
    <w:rsid w:val="00A71302"/>
    <w:rsid w:val="00A71390"/>
    <w:rsid w:val="00A7268A"/>
    <w:rsid w:val="00A728B0"/>
    <w:rsid w:val="00A72BE7"/>
    <w:rsid w:val="00A72C17"/>
    <w:rsid w:val="00A72D70"/>
    <w:rsid w:val="00A72E66"/>
    <w:rsid w:val="00A730F9"/>
    <w:rsid w:val="00A7325F"/>
    <w:rsid w:val="00A73398"/>
    <w:rsid w:val="00A7361B"/>
    <w:rsid w:val="00A73DE8"/>
    <w:rsid w:val="00A73F29"/>
    <w:rsid w:val="00A74139"/>
    <w:rsid w:val="00A742BD"/>
    <w:rsid w:val="00A74332"/>
    <w:rsid w:val="00A746EC"/>
    <w:rsid w:val="00A74784"/>
    <w:rsid w:val="00A74940"/>
    <w:rsid w:val="00A74BB8"/>
    <w:rsid w:val="00A74D98"/>
    <w:rsid w:val="00A755C9"/>
    <w:rsid w:val="00A758AD"/>
    <w:rsid w:val="00A75C54"/>
    <w:rsid w:val="00A761AD"/>
    <w:rsid w:val="00A76358"/>
    <w:rsid w:val="00A7644C"/>
    <w:rsid w:val="00A76C6F"/>
    <w:rsid w:val="00A76D42"/>
    <w:rsid w:val="00A7758E"/>
    <w:rsid w:val="00A7782B"/>
    <w:rsid w:val="00A77DA5"/>
    <w:rsid w:val="00A77FC8"/>
    <w:rsid w:val="00A810EB"/>
    <w:rsid w:val="00A816EB"/>
    <w:rsid w:val="00A81838"/>
    <w:rsid w:val="00A81A14"/>
    <w:rsid w:val="00A81CAA"/>
    <w:rsid w:val="00A81D9C"/>
    <w:rsid w:val="00A81E1B"/>
    <w:rsid w:val="00A81E90"/>
    <w:rsid w:val="00A82164"/>
    <w:rsid w:val="00A82A74"/>
    <w:rsid w:val="00A830ED"/>
    <w:rsid w:val="00A83106"/>
    <w:rsid w:val="00A83726"/>
    <w:rsid w:val="00A83920"/>
    <w:rsid w:val="00A83B6C"/>
    <w:rsid w:val="00A83BF0"/>
    <w:rsid w:val="00A83FA2"/>
    <w:rsid w:val="00A8456C"/>
    <w:rsid w:val="00A849D5"/>
    <w:rsid w:val="00A84E7D"/>
    <w:rsid w:val="00A84FA4"/>
    <w:rsid w:val="00A85138"/>
    <w:rsid w:val="00A851D6"/>
    <w:rsid w:val="00A85ABC"/>
    <w:rsid w:val="00A85E59"/>
    <w:rsid w:val="00A85EDC"/>
    <w:rsid w:val="00A860C1"/>
    <w:rsid w:val="00A86526"/>
    <w:rsid w:val="00A8670A"/>
    <w:rsid w:val="00A86966"/>
    <w:rsid w:val="00A86E6D"/>
    <w:rsid w:val="00A86FB4"/>
    <w:rsid w:val="00A872E2"/>
    <w:rsid w:val="00A877B9"/>
    <w:rsid w:val="00A87D04"/>
    <w:rsid w:val="00A90145"/>
    <w:rsid w:val="00A904C2"/>
    <w:rsid w:val="00A90595"/>
    <w:rsid w:val="00A90851"/>
    <w:rsid w:val="00A90861"/>
    <w:rsid w:val="00A9097C"/>
    <w:rsid w:val="00A909FB"/>
    <w:rsid w:val="00A90AEB"/>
    <w:rsid w:val="00A90C11"/>
    <w:rsid w:val="00A90C5B"/>
    <w:rsid w:val="00A90C6B"/>
    <w:rsid w:val="00A91664"/>
    <w:rsid w:val="00A916C6"/>
    <w:rsid w:val="00A919B5"/>
    <w:rsid w:val="00A91E4D"/>
    <w:rsid w:val="00A9243E"/>
    <w:rsid w:val="00A92501"/>
    <w:rsid w:val="00A92DCE"/>
    <w:rsid w:val="00A93241"/>
    <w:rsid w:val="00A933A5"/>
    <w:rsid w:val="00A93869"/>
    <w:rsid w:val="00A93961"/>
    <w:rsid w:val="00A940AB"/>
    <w:rsid w:val="00A9421F"/>
    <w:rsid w:val="00A9422E"/>
    <w:rsid w:val="00A945C3"/>
    <w:rsid w:val="00A95579"/>
    <w:rsid w:val="00A9564D"/>
    <w:rsid w:val="00A95719"/>
    <w:rsid w:val="00A95CE8"/>
    <w:rsid w:val="00A95E59"/>
    <w:rsid w:val="00A96191"/>
    <w:rsid w:val="00A961D4"/>
    <w:rsid w:val="00A96374"/>
    <w:rsid w:val="00A9672D"/>
    <w:rsid w:val="00A96B80"/>
    <w:rsid w:val="00A96DC6"/>
    <w:rsid w:val="00A96FB9"/>
    <w:rsid w:val="00A970F6"/>
    <w:rsid w:val="00A971F1"/>
    <w:rsid w:val="00A97CF5"/>
    <w:rsid w:val="00A97E87"/>
    <w:rsid w:val="00AA01F9"/>
    <w:rsid w:val="00AA0384"/>
    <w:rsid w:val="00AA047F"/>
    <w:rsid w:val="00AA072B"/>
    <w:rsid w:val="00AA0780"/>
    <w:rsid w:val="00AA1509"/>
    <w:rsid w:val="00AA1999"/>
    <w:rsid w:val="00AA1C47"/>
    <w:rsid w:val="00AA1D28"/>
    <w:rsid w:val="00AA2173"/>
    <w:rsid w:val="00AA266D"/>
    <w:rsid w:val="00AA2A37"/>
    <w:rsid w:val="00AA2D2E"/>
    <w:rsid w:val="00AA2E46"/>
    <w:rsid w:val="00AA3048"/>
    <w:rsid w:val="00AA3056"/>
    <w:rsid w:val="00AA32E6"/>
    <w:rsid w:val="00AA3CB9"/>
    <w:rsid w:val="00AA3DD6"/>
    <w:rsid w:val="00AA4315"/>
    <w:rsid w:val="00AA43EB"/>
    <w:rsid w:val="00AA458C"/>
    <w:rsid w:val="00AA4888"/>
    <w:rsid w:val="00AA490A"/>
    <w:rsid w:val="00AA49A2"/>
    <w:rsid w:val="00AA4D41"/>
    <w:rsid w:val="00AA5BA1"/>
    <w:rsid w:val="00AA5C7D"/>
    <w:rsid w:val="00AA5D5A"/>
    <w:rsid w:val="00AA6202"/>
    <w:rsid w:val="00AA693B"/>
    <w:rsid w:val="00AA6959"/>
    <w:rsid w:val="00AA6A54"/>
    <w:rsid w:val="00AA6A96"/>
    <w:rsid w:val="00AA6C13"/>
    <w:rsid w:val="00AA6FB9"/>
    <w:rsid w:val="00AA712B"/>
    <w:rsid w:val="00AA7137"/>
    <w:rsid w:val="00AA7616"/>
    <w:rsid w:val="00AA7AFC"/>
    <w:rsid w:val="00AA7D0A"/>
    <w:rsid w:val="00AB07CC"/>
    <w:rsid w:val="00AB0AF6"/>
    <w:rsid w:val="00AB12AC"/>
    <w:rsid w:val="00AB14CB"/>
    <w:rsid w:val="00AB1CC2"/>
    <w:rsid w:val="00AB1FD9"/>
    <w:rsid w:val="00AB23CF"/>
    <w:rsid w:val="00AB2C74"/>
    <w:rsid w:val="00AB2DD0"/>
    <w:rsid w:val="00AB3142"/>
    <w:rsid w:val="00AB31D3"/>
    <w:rsid w:val="00AB338D"/>
    <w:rsid w:val="00AB33DE"/>
    <w:rsid w:val="00AB3C8B"/>
    <w:rsid w:val="00AB3CCE"/>
    <w:rsid w:val="00AB3D3A"/>
    <w:rsid w:val="00AB3DA8"/>
    <w:rsid w:val="00AB40A0"/>
    <w:rsid w:val="00AB47E2"/>
    <w:rsid w:val="00AB4BF3"/>
    <w:rsid w:val="00AB4CBB"/>
    <w:rsid w:val="00AB4D52"/>
    <w:rsid w:val="00AB4E15"/>
    <w:rsid w:val="00AB4EEA"/>
    <w:rsid w:val="00AB5880"/>
    <w:rsid w:val="00AB5C4F"/>
    <w:rsid w:val="00AB5F1B"/>
    <w:rsid w:val="00AB6049"/>
    <w:rsid w:val="00AB626D"/>
    <w:rsid w:val="00AB62DC"/>
    <w:rsid w:val="00AB6445"/>
    <w:rsid w:val="00AB67B8"/>
    <w:rsid w:val="00AB6B8B"/>
    <w:rsid w:val="00AB6CAE"/>
    <w:rsid w:val="00AB6FB6"/>
    <w:rsid w:val="00AB70D0"/>
    <w:rsid w:val="00AB713D"/>
    <w:rsid w:val="00AB7629"/>
    <w:rsid w:val="00AB774B"/>
    <w:rsid w:val="00AB7917"/>
    <w:rsid w:val="00AC00AE"/>
    <w:rsid w:val="00AC02FB"/>
    <w:rsid w:val="00AC0827"/>
    <w:rsid w:val="00AC091A"/>
    <w:rsid w:val="00AC0E8C"/>
    <w:rsid w:val="00AC1588"/>
    <w:rsid w:val="00AC1756"/>
    <w:rsid w:val="00AC1B1C"/>
    <w:rsid w:val="00AC1C80"/>
    <w:rsid w:val="00AC21E2"/>
    <w:rsid w:val="00AC2464"/>
    <w:rsid w:val="00AC2528"/>
    <w:rsid w:val="00AC318B"/>
    <w:rsid w:val="00AC395F"/>
    <w:rsid w:val="00AC3D9F"/>
    <w:rsid w:val="00AC3E27"/>
    <w:rsid w:val="00AC3FCD"/>
    <w:rsid w:val="00AC422D"/>
    <w:rsid w:val="00AC4688"/>
    <w:rsid w:val="00AC49BE"/>
    <w:rsid w:val="00AC4DCF"/>
    <w:rsid w:val="00AC4ED8"/>
    <w:rsid w:val="00AC558A"/>
    <w:rsid w:val="00AC55CC"/>
    <w:rsid w:val="00AC55FD"/>
    <w:rsid w:val="00AC5A7F"/>
    <w:rsid w:val="00AC5C32"/>
    <w:rsid w:val="00AC5EA2"/>
    <w:rsid w:val="00AC5FD1"/>
    <w:rsid w:val="00AC6507"/>
    <w:rsid w:val="00AC66B7"/>
    <w:rsid w:val="00AC697E"/>
    <w:rsid w:val="00AC6C56"/>
    <w:rsid w:val="00AC6EBB"/>
    <w:rsid w:val="00AC6FC3"/>
    <w:rsid w:val="00AC7015"/>
    <w:rsid w:val="00AC745B"/>
    <w:rsid w:val="00AC7477"/>
    <w:rsid w:val="00AC7610"/>
    <w:rsid w:val="00AC77BE"/>
    <w:rsid w:val="00AC7D14"/>
    <w:rsid w:val="00AC7E11"/>
    <w:rsid w:val="00AC7EA9"/>
    <w:rsid w:val="00AD0052"/>
    <w:rsid w:val="00AD03A6"/>
    <w:rsid w:val="00AD079B"/>
    <w:rsid w:val="00AD0C01"/>
    <w:rsid w:val="00AD0EB2"/>
    <w:rsid w:val="00AD12AA"/>
    <w:rsid w:val="00AD14E7"/>
    <w:rsid w:val="00AD1B0E"/>
    <w:rsid w:val="00AD1B75"/>
    <w:rsid w:val="00AD1D3E"/>
    <w:rsid w:val="00AD1D41"/>
    <w:rsid w:val="00AD213C"/>
    <w:rsid w:val="00AD229E"/>
    <w:rsid w:val="00AD2447"/>
    <w:rsid w:val="00AD26A8"/>
    <w:rsid w:val="00AD26D1"/>
    <w:rsid w:val="00AD2B6D"/>
    <w:rsid w:val="00AD2EA4"/>
    <w:rsid w:val="00AD2F24"/>
    <w:rsid w:val="00AD3655"/>
    <w:rsid w:val="00AD3921"/>
    <w:rsid w:val="00AD3CD6"/>
    <w:rsid w:val="00AD4157"/>
    <w:rsid w:val="00AD41A5"/>
    <w:rsid w:val="00AD4A0D"/>
    <w:rsid w:val="00AD4A56"/>
    <w:rsid w:val="00AD4A8A"/>
    <w:rsid w:val="00AD501C"/>
    <w:rsid w:val="00AD50FE"/>
    <w:rsid w:val="00AD52E3"/>
    <w:rsid w:val="00AD547C"/>
    <w:rsid w:val="00AD5844"/>
    <w:rsid w:val="00AD6C62"/>
    <w:rsid w:val="00AD6CAC"/>
    <w:rsid w:val="00AD6D32"/>
    <w:rsid w:val="00AD7182"/>
    <w:rsid w:val="00AD7756"/>
    <w:rsid w:val="00AD7913"/>
    <w:rsid w:val="00AD7FBC"/>
    <w:rsid w:val="00AE03A4"/>
    <w:rsid w:val="00AE0442"/>
    <w:rsid w:val="00AE0807"/>
    <w:rsid w:val="00AE0B88"/>
    <w:rsid w:val="00AE0BC1"/>
    <w:rsid w:val="00AE0F96"/>
    <w:rsid w:val="00AE1102"/>
    <w:rsid w:val="00AE169B"/>
    <w:rsid w:val="00AE199A"/>
    <w:rsid w:val="00AE1D41"/>
    <w:rsid w:val="00AE1D62"/>
    <w:rsid w:val="00AE2067"/>
    <w:rsid w:val="00AE24C6"/>
    <w:rsid w:val="00AE2665"/>
    <w:rsid w:val="00AE281A"/>
    <w:rsid w:val="00AE2966"/>
    <w:rsid w:val="00AE2B41"/>
    <w:rsid w:val="00AE2D82"/>
    <w:rsid w:val="00AE2DE6"/>
    <w:rsid w:val="00AE30F2"/>
    <w:rsid w:val="00AE3187"/>
    <w:rsid w:val="00AE35BA"/>
    <w:rsid w:val="00AE3BFD"/>
    <w:rsid w:val="00AE3DC5"/>
    <w:rsid w:val="00AE3ECC"/>
    <w:rsid w:val="00AE4453"/>
    <w:rsid w:val="00AE4500"/>
    <w:rsid w:val="00AE45F8"/>
    <w:rsid w:val="00AE49A7"/>
    <w:rsid w:val="00AE4D9E"/>
    <w:rsid w:val="00AE4EB2"/>
    <w:rsid w:val="00AE502C"/>
    <w:rsid w:val="00AE5218"/>
    <w:rsid w:val="00AE5703"/>
    <w:rsid w:val="00AE5D66"/>
    <w:rsid w:val="00AE60FD"/>
    <w:rsid w:val="00AE64F5"/>
    <w:rsid w:val="00AE6FB9"/>
    <w:rsid w:val="00AE7083"/>
    <w:rsid w:val="00AE7157"/>
    <w:rsid w:val="00AE71F5"/>
    <w:rsid w:val="00AE7380"/>
    <w:rsid w:val="00AE7533"/>
    <w:rsid w:val="00AE7628"/>
    <w:rsid w:val="00AE7733"/>
    <w:rsid w:val="00AE7855"/>
    <w:rsid w:val="00AE7A01"/>
    <w:rsid w:val="00AE7AD5"/>
    <w:rsid w:val="00AE7F54"/>
    <w:rsid w:val="00AF0014"/>
    <w:rsid w:val="00AF0150"/>
    <w:rsid w:val="00AF022B"/>
    <w:rsid w:val="00AF0818"/>
    <w:rsid w:val="00AF0EC0"/>
    <w:rsid w:val="00AF0EE8"/>
    <w:rsid w:val="00AF1514"/>
    <w:rsid w:val="00AF153B"/>
    <w:rsid w:val="00AF1E5A"/>
    <w:rsid w:val="00AF23A8"/>
    <w:rsid w:val="00AF29F7"/>
    <w:rsid w:val="00AF32CA"/>
    <w:rsid w:val="00AF346F"/>
    <w:rsid w:val="00AF355D"/>
    <w:rsid w:val="00AF363E"/>
    <w:rsid w:val="00AF3768"/>
    <w:rsid w:val="00AF3CDB"/>
    <w:rsid w:val="00AF401C"/>
    <w:rsid w:val="00AF47C1"/>
    <w:rsid w:val="00AF48B5"/>
    <w:rsid w:val="00AF4A80"/>
    <w:rsid w:val="00AF4CA3"/>
    <w:rsid w:val="00AF4FA4"/>
    <w:rsid w:val="00AF539E"/>
    <w:rsid w:val="00AF54C8"/>
    <w:rsid w:val="00AF5577"/>
    <w:rsid w:val="00AF55C9"/>
    <w:rsid w:val="00AF58BD"/>
    <w:rsid w:val="00AF5AAA"/>
    <w:rsid w:val="00AF5BC9"/>
    <w:rsid w:val="00AF6719"/>
    <w:rsid w:val="00AF68B1"/>
    <w:rsid w:val="00AF6A91"/>
    <w:rsid w:val="00AF7278"/>
    <w:rsid w:val="00AF7467"/>
    <w:rsid w:val="00AF7515"/>
    <w:rsid w:val="00AF79B7"/>
    <w:rsid w:val="00AF7AA8"/>
    <w:rsid w:val="00AF7B9A"/>
    <w:rsid w:val="00AF7D31"/>
    <w:rsid w:val="00AF7D9F"/>
    <w:rsid w:val="00AF7DB2"/>
    <w:rsid w:val="00B0038D"/>
    <w:rsid w:val="00B00498"/>
    <w:rsid w:val="00B00803"/>
    <w:rsid w:val="00B008D0"/>
    <w:rsid w:val="00B01010"/>
    <w:rsid w:val="00B012FE"/>
    <w:rsid w:val="00B0164D"/>
    <w:rsid w:val="00B01877"/>
    <w:rsid w:val="00B023CC"/>
    <w:rsid w:val="00B024F2"/>
    <w:rsid w:val="00B03387"/>
    <w:rsid w:val="00B03537"/>
    <w:rsid w:val="00B03C36"/>
    <w:rsid w:val="00B03C82"/>
    <w:rsid w:val="00B03CCB"/>
    <w:rsid w:val="00B0410D"/>
    <w:rsid w:val="00B04155"/>
    <w:rsid w:val="00B04722"/>
    <w:rsid w:val="00B047BA"/>
    <w:rsid w:val="00B048DE"/>
    <w:rsid w:val="00B04B0D"/>
    <w:rsid w:val="00B051A8"/>
    <w:rsid w:val="00B051FF"/>
    <w:rsid w:val="00B055F0"/>
    <w:rsid w:val="00B05648"/>
    <w:rsid w:val="00B05FDD"/>
    <w:rsid w:val="00B05FE8"/>
    <w:rsid w:val="00B0610A"/>
    <w:rsid w:val="00B06423"/>
    <w:rsid w:val="00B06463"/>
    <w:rsid w:val="00B06902"/>
    <w:rsid w:val="00B06BB0"/>
    <w:rsid w:val="00B06F85"/>
    <w:rsid w:val="00B070B9"/>
    <w:rsid w:val="00B072CC"/>
    <w:rsid w:val="00B073C7"/>
    <w:rsid w:val="00B07A6F"/>
    <w:rsid w:val="00B10473"/>
    <w:rsid w:val="00B108B3"/>
    <w:rsid w:val="00B10D64"/>
    <w:rsid w:val="00B11270"/>
    <w:rsid w:val="00B11370"/>
    <w:rsid w:val="00B11B09"/>
    <w:rsid w:val="00B11DF7"/>
    <w:rsid w:val="00B11E79"/>
    <w:rsid w:val="00B11F5B"/>
    <w:rsid w:val="00B124D7"/>
    <w:rsid w:val="00B12C56"/>
    <w:rsid w:val="00B12E44"/>
    <w:rsid w:val="00B12EC2"/>
    <w:rsid w:val="00B1321E"/>
    <w:rsid w:val="00B141B2"/>
    <w:rsid w:val="00B143F7"/>
    <w:rsid w:val="00B1456B"/>
    <w:rsid w:val="00B147A4"/>
    <w:rsid w:val="00B14A03"/>
    <w:rsid w:val="00B14BE1"/>
    <w:rsid w:val="00B14E31"/>
    <w:rsid w:val="00B14F16"/>
    <w:rsid w:val="00B15006"/>
    <w:rsid w:val="00B155A0"/>
    <w:rsid w:val="00B15A6C"/>
    <w:rsid w:val="00B15E55"/>
    <w:rsid w:val="00B16106"/>
    <w:rsid w:val="00B1618F"/>
    <w:rsid w:val="00B161E5"/>
    <w:rsid w:val="00B16457"/>
    <w:rsid w:val="00B16814"/>
    <w:rsid w:val="00B16A48"/>
    <w:rsid w:val="00B16BC6"/>
    <w:rsid w:val="00B17221"/>
    <w:rsid w:val="00B17410"/>
    <w:rsid w:val="00B1769A"/>
    <w:rsid w:val="00B17912"/>
    <w:rsid w:val="00B17F61"/>
    <w:rsid w:val="00B17F9B"/>
    <w:rsid w:val="00B20589"/>
    <w:rsid w:val="00B205B2"/>
    <w:rsid w:val="00B20BAB"/>
    <w:rsid w:val="00B20EBC"/>
    <w:rsid w:val="00B2100E"/>
    <w:rsid w:val="00B21423"/>
    <w:rsid w:val="00B21A62"/>
    <w:rsid w:val="00B21B06"/>
    <w:rsid w:val="00B21CDB"/>
    <w:rsid w:val="00B21E37"/>
    <w:rsid w:val="00B220A2"/>
    <w:rsid w:val="00B220FB"/>
    <w:rsid w:val="00B22966"/>
    <w:rsid w:val="00B22A83"/>
    <w:rsid w:val="00B22BA9"/>
    <w:rsid w:val="00B22CBE"/>
    <w:rsid w:val="00B22E17"/>
    <w:rsid w:val="00B22E6C"/>
    <w:rsid w:val="00B22FF0"/>
    <w:rsid w:val="00B23029"/>
    <w:rsid w:val="00B23089"/>
    <w:rsid w:val="00B23272"/>
    <w:rsid w:val="00B2329F"/>
    <w:rsid w:val="00B23346"/>
    <w:rsid w:val="00B235E2"/>
    <w:rsid w:val="00B2363F"/>
    <w:rsid w:val="00B23961"/>
    <w:rsid w:val="00B239DC"/>
    <w:rsid w:val="00B23B2A"/>
    <w:rsid w:val="00B23BD7"/>
    <w:rsid w:val="00B23CFF"/>
    <w:rsid w:val="00B23F9B"/>
    <w:rsid w:val="00B24620"/>
    <w:rsid w:val="00B24A50"/>
    <w:rsid w:val="00B250F2"/>
    <w:rsid w:val="00B252A8"/>
    <w:rsid w:val="00B258A5"/>
    <w:rsid w:val="00B259A9"/>
    <w:rsid w:val="00B25A18"/>
    <w:rsid w:val="00B26496"/>
    <w:rsid w:val="00B266B6"/>
    <w:rsid w:val="00B26833"/>
    <w:rsid w:val="00B26CFB"/>
    <w:rsid w:val="00B26D3F"/>
    <w:rsid w:val="00B27151"/>
    <w:rsid w:val="00B273DB"/>
    <w:rsid w:val="00B2744B"/>
    <w:rsid w:val="00B27576"/>
    <w:rsid w:val="00B27636"/>
    <w:rsid w:val="00B27A89"/>
    <w:rsid w:val="00B27D0D"/>
    <w:rsid w:val="00B27E27"/>
    <w:rsid w:val="00B30324"/>
    <w:rsid w:val="00B30344"/>
    <w:rsid w:val="00B30B0C"/>
    <w:rsid w:val="00B30BA4"/>
    <w:rsid w:val="00B30F0D"/>
    <w:rsid w:val="00B3158B"/>
    <w:rsid w:val="00B31766"/>
    <w:rsid w:val="00B31A23"/>
    <w:rsid w:val="00B31B21"/>
    <w:rsid w:val="00B31C59"/>
    <w:rsid w:val="00B31C9C"/>
    <w:rsid w:val="00B31E90"/>
    <w:rsid w:val="00B3257F"/>
    <w:rsid w:val="00B32779"/>
    <w:rsid w:val="00B327A8"/>
    <w:rsid w:val="00B32A98"/>
    <w:rsid w:val="00B32C70"/>
    <w:rsid w:val="00B32DB0"/>
    <w:rsid w:val="00B32DFC"/>
    <w:rsid w:val="00B32FE5"/>
    <w:rsid w:val="00B3355E"/>
    <w:rsid w:val="00B33DD3"/>
    <w:rsid w:val="00B340EE"/>
    <w:rsid w:val="00B342E9"/>
    <w:rsid w:val="00B34559"/>
    <w:rsid w:val="00B34A82"/>
    <w:rsid w:val="00B34B24"/>
    <w:rsid w:val="00B354B6"/>
    <w:rsid w:val="00B35752"/>
    <w:rsid w:val="00B35BB7"/>
    <w:rsid w:val="00B35D47"/>
    <w:rsid w:val="00B35E1C"/>
    <w:rsid w:val="00B35FC2"/>
    <w:rsid w:val="00B364F7"/>
    <w:rsid w:val="00B369C8"/>
    <w:rsid w:val="00B36F54"/>
    <w:rsid w:val="00B37053"/>
    <w:rsid w:val="00B372A1"/>
    <w:rsid w:val="00B37408"/>
    <w:rsid w:val="00B37809"/>
    <w:rsid w:val="00B37859"/>
    <w:rsid w:val="00B4024F"/>
    <w:rsid w:val="00B405D9"/>
    <w:rsid w:val="00B406A8"/>
    <w:rsid w:val="00B40751"/>
    <w:rsid w:val="00B40DC5"/>
    <w:rsid w:val="00B40FCB"/>
    <w:rsid w:val="00B4145A"/>
    <w:rsid w:val="00B418BA"/>
    <w:rsid w:val="00B41B38"/>
    <w:rsid w:val="00B41BC9"/>
    <w:rsid w:val="00B41F90"/>
    <w:rsid w:val="00B42095"/>
    <w:rsid w:val="00B42231"/>
    <w:rsid w:val="00B42285"/>
    <w:rsid w:val="00B4258C"/>
    <w:rsid w:val="00B425E8"/>
    <w:rsid w:val="00B425F2"/>
    <w:rsid w:val="00B42C89"/>
    <w:rsid w:val="00B42E85"/>
    <w:rsid w:val="00B42FD7"/>
    <w:rsid w:val="00B431DF"/>
    <w:rsid w:val="00B43238"/>
    <w:rsid w:val="00B435B9"/>
    <w:rsid w:val="00B436A6"/>
    <w:rsid w:val="00B43FF5"/>
    <w:rsid w:val="00B44870"/>
    <w:rsid w:val="00B44C8D"/>
    <w:rsid w:val="00B451C9"/>
    <w:rsid w:val="00B453CC"/>
    <w:rsid w:val="00B45C3F"/>
    <w:rsid w:val="00B46685"/>
    <w:rsid w:val="00B46748"/>
    <w:rsid w:val="00B467D3"/>
    <w:rsid w:val="00B468AE"/>
    <w:rsid w:val="00B46A92"/>
    <w:rsid w:val="00B47100"/>
    <w:rsid w:val="00B472D8"/>
    <w:rsid w:val="00B47555"/>
    <w:rsid w:val="00B477BD"/>
    <w:rsid w:val="00B47BCB"/>
    <w:rsid w:val="00B501B1"/>
    <w:rsid w:val="00B505F1"/>
    <w:rsid w:val="00B50A1D"/>
    <w:rsid w:val="00B5151E"/>
    <w:rsid w:val="00B51F4B"/>
    <w:rsid w:val="00B52853"/>
    <w:rsid w:val="00B52A89"/>
    <w:rsid w:val="00B52B5D"/>
    <w:rsid w:val="00B52CBB"/>
    <w:rsid w:val="00B52E36"/>
    <w:rsid w:val="00B52F16"/>
    <w:rsid w:val="00B530F0"/>
    <w:rsid w:val="00B53154"/>
    <w:rsid w:val="00B5324B"/>
    <w:rsid w:val="00B5384A"/>
    <w:rsid w:val="00B53C1D"/>
    <w:rsid w:val="00B53C71"/>
    <w:rsid w:val="00B53D2C"/>
    <w:rsid w:val="00B53D2E"/>
    <w:rsid w:val="00B53D75"/>
    <w:rsid w:val="00B5453D"/>
    <w:rsid w:val="00B54AF4"/>
    <w:rsid w:val="00B54DA2"/>
    <w:rsid w:val="00B54E0D"/>
    <w:rsid w:val="00B5509A"/>
    <w:rsid w:val="00B5512E"/>
    <w:rsid w:val="00B55347"/>
    <w:rsid w:val="00B555AB"/>
    <w:rsid w:val="00B5593C"/>
    <w:rsid w:val="00B55D33"/>
    <w:rsid w:val="00B55E2E"/>
    <w:rsid w:val="00B5604D"/>
    <w:rsid w:val="00B560F0"/>
    <w:rsid w:val="00B56169"/>
    <w:rsid w:val="00B5633E"/>
    <w:rsid w:val="00B572F3"/>
    <w:rsid w:val="00B57517"/>
    <w:rsid w:val="00B57F55"/>
    <w:rsid w:val="00B600FF"/>
    <w:rsid w:val="00B60569"/>
    <w:rsid w:val="00B60605"/>
    <w:rsid w:val="00B60711"/>
    <w:rsid w:val="00B611E5"/>
    <w:rsid w:val="00B612CA"/>
    <w:rsid w:val="00B614B7"/>
    <w:rsid w:val="00B62899"/>
    <w:rsid w:val="00B62C4C"/>
    <w:rsid w:val="00B631C8"/>
    <w:rsid w:val="00B63345"/>
    <w:rsid w:val="00B63365"/>
    <w:rsid w:val="00B6394F"/>
    <w:rsid w:val="00B639A7"/>
    <w:rsid w:val="00B639D9"/>
    <w:rsid w:val="00B63A3C"/>
    <w:rsid w:val="00B6453F"/>
    <w:rsid w:val="00B646E2"/>
    <w:rsid w:val="00B64918"/>
    <w:rsid w:val="00B64C7F"/>
    <w:rsid w:val="00B64CF8"/>
    <w:rsid w:val="00B64DC2"/>
    <w:rsid w:val="00B64F9C"/>
    <w:rsid w:val="00B65DB0"/>
    <w:rsid w:val="00B660D7"/>
    <w:rsid w:val="00B661E9"/>
    <w:rsid w:val="00B6640A"/>
    <w:rsid w:val="00B66C7A"/>
    <w:rsid w:val="00B670AC"/>
    <w:rsid w:val="00B67156"/>
    <w:rsid w:val="00B672A6"/>
    <w:rsid w:val="00B6799E"/>
    <w:rsid w:val="00B679FA"/>
    <w:rsid w:val="00B67A51"/>
    <w:rsid w:val="00B67AE6"/>
    <w:rsid w:val="00B67E2C"/>
    <w:rsid w:val="00B67F4E"/>
    <w:rsid w:val="00B67F94"/>
    <w:rsid w:val="00B702E9"/>
    <w:rsid w:val="00B70405"/>
    <w:rsid w:val="00B7090B"/>
    <w:rsid w:val="00B70BC7"/>
    <w:rsid w:val="00B710B7"/>
    <w:rsid w:val="00B71182"/>
    <w:rsid w:val="00B7138A"/>
    <w:rsid w:val="00B71493"/>
    <w:rsid w:val="00B71772"/>
    <w:rsid w:val="00B717B3"/>
    <w:rsid w:val="00B717D0"/>
    <w:rsid w:val="00B717D5"/>
    <w:rsid w:val="00B717E0"/>
    <w:rsid w:val="00B71A58"/>
    <w:rsid w:val="00B71AC9"/>
    <w:rsid w:val="00B71C97"/>
    <w:rsid w:val="00B72197"/>
    <w:rsid w:val="00B72282"/>
    <w:rsid w:val="00B72369"/>
    <w:rsid w:val="00B724BB"/>
    <w:rsid w:val="00B72593"/>
    <w:rsid w:val="00B72614"/>
    <w:rsid w:val="00B726F1"/>
    <w:rsid w:val="00B72BF1"/>
    <w:rsid w:val="00B73285"/>
    <w:rsid w:val="00B733EE"/>
    <w:rsid w:val="00B73C9D"/>
    <w:rsid w:val="00B7402B"/>
    <w:rsid w:val="00B749E5"/>
    <w:rsid w:val="00B74D5D"/>
    <w:rsid w:val="00B74D77"/>
    <w:rsid w:val="00B752DF"/>
    <w:rsid w:val="00B7563E"/>
    <w:rsid w:val="00B759D2"/>
    <w:rsid w:val="00B761FE"/>
    <w:rsid w:val="00B763AA"/>
    <w:rsid w:val="00B76697"/>
    <w:rsid w:val="00B76B90"/>
    <w:rsid w:val="00B76E65"/>
    <w:rsid w:val="00B770C5"/>
    <w:rsid w:val="00B775C0"/>
    <w:rsid w:val="00B77CC6"/>
    <w:rsid w:val="00B77FD4"/>
    <w:rsid w:val="00B801C8"/>
    <w:rsid w:val="00B8031F"/>
    <w:rsid w:val="00B804DE"/>
    <w:rsid w:val="00B80672"/>
    <w:rsid w:val="00B80839"/>
    <w:rsid w:val="00B80B0A"/>
    <w:rsid w:val="00B817A8"/>
    <w:rsid w:val="00B81808"/>
    <w:rsid w:val="00B81DDE"/>
    <w:rsid w:val="00B82103"/>
    <w:rsid w:val="00B82336"/>
    <w:rsid w:val="00B82594"/>
    <w:rsid w:val="00B82B8A"/>
    <w:rsid w:val="00B82C67"/>
    <w:rsid w:val="00B82DF4"/>
    <w:rsid w:val="00B82E55"/>
    <w:rsid w:val="00B82FF6"/>
    <w:rsid w:val="00B83426"/>
    <w:rsid w:val="00B83435"/>
    <w:rsid w:val="00B83496"/>
    <w:rsid w:val="00B834E9"/>
    <w:rsid w:val="00B83544"/>
    <w:rsid w:val="00B835B8"/>
    <w:rsid w:val="00B8372B"/>
    <w:rsid w:val="00B83932"/>
    <w:rsid w:val="00B83FAB"/>
    <w:rsid w:val="00B8400A"/>
    <w:rsid w:val="00B8403C"/>
    <w:rsid w:val="00B84061"/>
    <w:rsid w:val="00B844B9"/>
    <w:rsid w:val="00B85281"/>
    <w:rsid w:val="00B85377"/>
    <w:rsid w:val="00B854DB"/>
    <w:rsid w:val="00B85AFE"/>
    <w:rsid w:val="00B8627D"/>
    <w:rsid w:val="00B863C3"/>
    <w:rsid w:val="00B863E5"/>
    <w:rsid w:val="00B86784"/>
    <w:rsid w:val="00B868F9"/>
    <w:rsid w:val="00B86E8C"/>
    <w:rsid w:val="00B87364"/>
    <w:rsid w:val="00B87416"/>
    <w:rsid w:val="00B876A1"/>
    <w:rsid w:val="00B87A45"/>
    <w:rsid w:val="00B87FB2"/>
    <w:rsid w:val="00B9004B"/>
    <w:rsid w:val="00B90364"/>
    <w:rsid w:val="00B90526"/>
    <w:rsid w:val="00B90A05"/>
    <w:rsid w:val="00B910E1"/>
    <w:rsid w:val="00B918A0"/>
    <w:rsid w:val="00B91944"/>
    <w:rsid w:val="00B9196D"/>
    <w:rsid w:val="00B91BF3"/>
    <w:rsid w:val="00B91C3A"/>
    <w:rsid w:val="00B91F3E"/>
    <w:rsid w:val="00B91FB7"/>
    <w:rsid w:val="00B92338"/>
    <w:rsid w:val="00B93363"/>
    <w:rsid w:val="00B937F2"/>
    <w:rsid w:val="00B93807"/>
    <w:rsid w:val="00B93B69"/>
    <w:rsid w:val="00B94F91"/>
    <w:rsid w:val="00B95B81"/>
    <w:rsid w:val="00B95FC4"/>
    <w:rsid w:val="00B96031"/>
    <w:rsid w:val="00B962DB"/>
    <w:rsid w:val="00B96604"/>
    <w:rsid w:val="00B968BB"/>
    <w:rsid w:val="00B96915"/>
    <w:rsid w:val="00B96AB1"/>
    <w:rsid w:val="00B96DC8"/>
    <w:rsid w:val="00B970F8"/>
    <w:rsid w:val="00B971D3"/>
    <w:rsid w:val="00B974AF"/>
    <w:rsid w:val="00B9759E"/>
    <w:rsid w:val="00B97770"/>
    <w:rsid w:val="00B97DF7"/>
    <w:rsid w:val="00B97E1E"/>
    <w:rsid w:val="00BA045B"/>
    <w:rsid w:val="00BA0C42"/>
    <w:rsid w:val="00BA140D"/>
    <w:rsid w:val="00BA172A"/>
    <w:rsid w:val="00BA1781"/>
    <w:rsid w:val="00BA20E1"/>
    <w:rsid w:val="00BA2854"/>
    <w:rsid w:val="00BA2A2C"/>
    <w:rsid w:val="00BA2AD2"/>
    <w:rsid w:val="00BA2CB1"/>
    <w:rsid w:val="00BA2EE0"/>
    <w:rsid w:val="00BA348E"/>
    <w:rsid w:val="00BA34DC"/>
    <w:rsid w:val="00BA37F1"/>
    <w:rsid w:val="00BA4137"/>
    <w:rsid w:val="00BA4781"/>
    <w:rsid w:val="00BA4864"/>
    <w:rsid w:val="00BA490D"/>
    <w:rsid w:val="00BA49AE"/>
    <w:rsid w:val="00BA5075"/>
    <w:rsid w:val="00BA58C3"/>
    <w:rsid w:val="00BA5977"/>
    <w:rsid w:val="00BA5C2D"/>
    <w:rsid w:val="00BA600F"/>
    <w:rsid w:val="00BA6471"/>
    <w:rsid w:val="00BA658C"/>
    <w:rsid w:val="00BA6C2C"/>
    <w:rsid w:val="00BA7010"/>
    <w:rsid w:val="00BA7307"/>
    <w:rsid w:val="00BA77F9"/>
    <w:rsid w:val="00BA7813"/>
    <w:rsid w:val="00BA79AB"/>
    <w:rsid w:val="00BA7D92"/>
    <w:rsid w:val="00BB0639"/>
    <w:rsid w:val="00BB098C"/>
    <w:rsid w:val="00BB0B85"/>
    <w:rsid w:val="00BB15BD"/>
    <w:rsid w:val="00BB1D54"/>
    <w:rsid w:val="00BB26B7"/>
    <w:rsid w:val="00BB2BAF"/>
    <w:rsid w:val="00BB30B0"/>
    <w:rsid w:val="00BB3160"/>
    <w:rsid w:val="00BB32BF"/>
    <w:rsid w:val="00BB39B5"/>
    <w:rsid w:val="00BB3CA8"/>
    <w:rsid w:val="00BB3FD0"/>
    <w:rsid w:val="00BB41CB"/>
    <w:rsid w:val="00BB4278"/>
    <w:rsid w:val="00BB4438"/>
    <w:rsid w:val="00BB4C25"/>
    <w:rsid w:val="00BB4C4A"/>
    <w:rsid w:val="00BB4E4C"/>
    <w:rsid w:val="00BB5348"/>
    <w:rsid w:val="00BB5613"/>
    <w:rsid w:val="00BB5744"/>
    <w:rsid w:val="00BB5A02"/>
    <w:rsid w:val="00BB5B79"/>
    <w:rsid w:val="00BB5C80"/>
    <w:rsid w:val="00BB5D0A"/>
    <w:rsid w:val="00BB5DC6"/>
    <w:rsid w:val="00BB5F90"/>
    <w:rsid w:val="00BB6A42"/>
    <w:rsid w:val="00BB6ACD"/>
    <w:rsid w:val="00BB6FF8"/>
    <w:rsid w:val="00BB71C0"/>
    <w:rsid w:val="00BB7544"/>
    <w:rsid w:val="00BB765C"/>
    <w:rsid w:val="00BB790E"/>
    <w:rsid w:val="00BB7BF8"/>
    <w:rsid w:val="00BB7FE4"/>
    <w:rsid w:val="00BC0137"/>
    <w:rsid w:val="00BC0368"/>
    <w:rsid w:val="00BC04B3"/>
    <w:rsid w:val="00BC05B7"/>
    <w:rsid w:val="00BC062B"/>
    <w:rsid w:val="00BC065E"/>
    <w:rsid w:val="00BC0EDE"/>
    <w:rsid w:val="00BC123A"/>
    <w:rsid w:val="00BC134D"/>
    <w:rsid w:val="00BC16C3"/>
    <w:rsid w:val="00BC219D"/>
    <w:rsid w:val="00BC26BA"/>
    <w:rsid w:val="00BC2E60"/>
    <w:rsid w:val="00BC2EE6"/>
    <w:rsid w:val="00BC2F73"/>
    <w:rsid w:val="00BC3D6D"/>
    <w:rsid w:val="00BC44EB"/>
    <w:rsid w:val="00BC4922"/>
    <w:rsid w:val="00BC4AAB"/>
    <w:rsid w:val="00BC4CA0"/>
    <w:rsid w:val="00BC523E"/>
    <w:rsid w:val="00BC53E1"/>
    <w:rsid w:val="00BC54C6"/>
    <w:rsid w:val="00BC5A3E"/>
    <w:rsid w:val="00BC6050"/>
    <w:rsid w:val="00BC608C"/>
    <w:rsid w:val="00BC609B"/>
    <w:rsid w:val="00BC60DC"/>
    <w:rsid w:val="00BC6183"/>
    <w:rsid w:val="00BC6252"/>
    <w:rsid w:val="00BC63A6"/>
    <w:rsid w:val="00BC642D"/>
    <w:rsid w:val="00BC6606"/>
    <w:rsid w:val="00BC662F"/>
    <w:rsid w:val="00BC67C9"/>
    <w:rsid w:val="00BC69A9"/>
    <w:rsid w:val="00BC7BF7"/>
    <w:rsid w:val="00BD0121"/>
    <w:rsid w:val="00BD075C"/>
    <w:rsid w:val="00BD0F17"/>
    <w:rsid w:val="00BD0F47"/>
    <w:rsid w:val="00BD0FE5"/>
    <w:rsid w:val="00BD134A"/>
    <w:rsid w:val="00BD1551"/>
    <w:rsid w:val="00BD170E"/>
    <w:rsid w:val="00BD182B"/>
    <w:rsid w:val="00BD1B79"/>
    <w:rsid w:val="00BD217E"/>
    <w:rsid w:val="00BD2239"/>
    <w:rsid w:val="00BD2D3F"/>
    <w:rsid w:val="00BD2DB2"/>
    <w:rsid w:val="00BD2DC3"/>
    <w:rsid w:val="00BD2E12"/>
    <w:rsid w:val="00BD37A5"/>
    <w:rsid w:val="00BD3928"/>
    <w:rsid w:val="00BD3AAC"/>
    <w:rsid w:val="00BD3B18"/>
    <w:rsid w:val="00BD3C8D"/>
    <w:rsid w:val="00BD3CE1"/>
    <w:rsid w:val="00BD400F"/>
    <w:rsid w:val="00BD42EB"/>
    <w:rsid w:val="00BD44C2"/>
    <w:rsid w:val="00BD49D5"/>
    <w:rsid w:val="00BD4A05"/>
    <w:rsid w:val="00BD4E80"/>
    <w:rsid w:val="00BD4F9F"/>
    <w:rsid w:val="00BD519E"/>
    <w:rsid w:val="00BD5D4D"/>
    <w:rsid w:val="00BD5FEC"/>
    <w:rsid w:val="00BD62D2"/>
    <w:rsid w:val="00BD6A92"/>
    <w:rsid w:val="00BD71C7"/>
    <w:rsid w:val="00BD7487"/>
    <w:rsid w:val="00BD7874"/>
    <w:rsid w:val="00BD7E69"/>
    <w:rsid w:val="00BE011B"/>
    <w:rsid w:val="00BE032C"/>
    <w:rsid w:val="00BE03D5"/>
    <w:rsid w:val="00BE0784"/>
    <w:rsid w:val="00BE0B86"/>
    <w:rsid w:val="00BE0F76"/>
    <w:rsid w:val="00BE1573"/>
    <w:rsid w:val="00BE1925"/>
    <w:rsid w:val="00BE1E1A"/>
    <w:rsid w:val="00BE1E6B"/>
    <w:rsid w:val="00BE216C"/>
    <w:rsid w:val="00BE2270"/>
    <w:rsid w:val="00BE22F1"/>
    <w:rsid w:val="00BE2569"/>
    <w:rsid w:val="00BE268D"/>
    <w:rsid w:val="00BE2CC5"/>
    <w:rsid w:val="00BE2E7F"/>
    <w:rsid w:val="00BE30EA"/>
    <w:rsid w:val="00BE3762"/>
    <w:rsid w:val="00BE37B9"/>
    <w:rsid w:val="00BE37C0"/>
    <w:rsid w:val="00BE3994"/>
    <w:rsid w:val="00BE3CD9"/>
    <w:rsid w:val="00BE42AE"/>
    <w:rsid w:val="00BE43F3"/>
    <w:rsid w:val="00BE4685"/>
    <w:rsid w:val="00BE49F3"/>
    <w:rsid w:val="00BE4A2F"/>
    <w:rsid w:val="00BE4EAF"/>
    <w:rsid w:val="00BE4EB2"/>
    <w:rsid w:val="00BE51B5"/>
    <w:rsid w:val="00BE525F"/>
    <w:rsid w:val="00BE5483"/>
    <w:rsid w:val="00BE5972"/>
    <w:rsid w:val="00BE59F0"/>
    <w:rsid w:val="00BE5B2F"/>
    <w:rsid w:val="00BE6DC7"/>
    <w:rsid w:val="00BE7147"/>
    <w:rsid w:val="00BE716E"/>
    <w:rsid w:val="00BE765E"/>
    <w:rsid w:val="00BE7A98"/>
    <w:rsid w:val="00BE7ACD"/>
    <w:rsid w:val="00BE7D61"/>
    <w:rsid w:val="00BF0365"/>
    <w:rsid w:val="00BF0453"/>
    <w:rsid w:val="00BF04D2"/>
    <w:rsid w:val="00BF0518"/>
    <w:rsid w:val="00BF053A"/>
    <w:rsid w:val="00BF0863"/>
    <w:rsid w:val="00BF0C6F"/>
    <w:rsid w:val="00BF0DB7"/>
    <w:rsid w:val="00BF1035"/>
    <w:rsid w:val="00BF1A83"/>
    <w:rsid w:val="00BF1C45"/>
    <w:rsid w:val="00BF1C8E"/>
    <w:rsid w:val="00BF1EE1"/>
    <w:rsid w:val="00BF20AE"/>
    <w:rsid w:val="00BF2676"/>
    <w:rsid w:val="00BF2BBE"/>
    <w:rsid w:val="00BF36AE"/>
    <w:rsid w:val="00BF36F5"/>
    <w:rsid w:val="00BF3974"/>
    <w:rsid w:val="00BF397C"/>
    <w:rsid w:val="00BF3D1A"/>
    <w:rsid w:val="00BF3F7E"/>
    <w:rsid w:val="00BF4354"/>
    <w:rsid w:val="00BF4486"/>
    <w:rsid w:val="00BF47DC"/>
    <w:rsid w:val="00BF4AE7"/>
    <w:rsid w:val="00BF4BD3"/>
    <w:rsid w:val="00BF4C91"/>
    <w:rsid w:val="00BF4E17"/>
    <w:rsid w:val="00BF4F5E"/>
    <w:rsid w:val="00BF5160"/>
    <w:rsid w:val="00BF51AB"/>
    <w:rsid w:val="00BF548B"/>
    <w:rsid w:val="00BF5690"/>
    <w:rsid w:val="00BF5692"/>
    <w:rsid w:val="00BF5E38"/>
    <w:rsid w:val="00BF67E0"/>
    <w:rsid w:val="00BF6952"/>
    <w:rsid w:val="00BF698B"/>
    <w:rsid w:val="00BF6C0C"/>
    <w:rsid w:val="00BF6F42"/>
    <w:rsid w:val="00BF7273"/>
    <w:rsid w:val="00BF72BE"/>
    <w:rsid w:val="00BF7A6A"/>
    <w:rsid w:val="00C009C3"/>
    <w:rsid w:val="00C00F69"/>
    <w:rsid w:val="00C01338"/>
    <w:rsid w:val="00C01362"/>
    <w:rsid w:val="00C014B9"/>
    <w:rsid w:val="00C01E95"/>
    <w:rsid w:val="00C01F53"/>
    <w:rsid w:val="00C02309"/>
    <w:rsid w:val="00C02A0E"/>
    <w:rsid w:val="00C02A31"/>
    <w:rsid w:val="00C03215"/>
    <w:rsid w:val="00C03316"/>
    <w:rsid w:val="00C033B7"/>
    <w:rsid w:val="00C035D1"/>
    <w:rsid w:val="00C0372F"/>
    <w:rsid w:val="00C03CE4"/>
    <w:rsid w:val="00C03DC7"/>
    <w:rsid w:val="00C0414A"/>
    <w:rsid w:val="00C04557"/>
    <w:rsid w:val="00C04B6B"/>
    <w:rsid w:val="00C04C94"/>
    <w:rsid w:val="00C05111"/>
    <w:rsid w:val="00C055E3"/>
    <w:rsid w:val="00C058C8"/>
    <w:rsid w:val="00C059A3"/>
    <w:rsid w:val="00C05B5E"/>
    <w:rsid w:val="00C05BCF"/>
    <w:rsid w:val="00C05D58"/>
    <w:rsid w:val="00C06443"/>
    <w:rsid w:val="00C06580"/>
    <w:rsid w:val="00C0675E"/>
    <w:rsid w:val="00C06CDC"/>
    <w:rsid w:val="00C06FC0"/>
    <w:rsid w:val="00C07599"/>
    <w:rsid w:val="00C07BB9"/>
    <w:rsid w:val="00C07E8E"/>
    <w:rsid w:val="00C07F58"/>
    <w:rsid w:val="00C07FC2"/>
    <w:rsid w:val="00C07FEE"/>
    <w:rsid w:val="00C10A4D"/>
    <w:rsid w:val="00C10CAC"/>
    <w:rsid w:val="00C10F8A"/>
    <w:rsid w:val="00C111CD"/>
    <w:rsid w:val="00C1129B"/>
    <w:rsid w:val="00C11BEB"/>
    <w:rsid w:val="00C12028"/>
    <w:rsid w:val="00C1231D"/>
    <w:rsid w:val="00C12632"/>
    <w:rsid w:val="00C126E1"/>
    <w:rsid w:val="00C128C6"/>
    <w:rsid w:val="00C128D0"/>
    <w:rsid w:val="00C12CA8"/>
    <w:rsid w:val="00C12DA5"/>
    <w:rsid w:val="00C13142"/>
    <w:rsid w:val="00C1339B"/>
    <w:rsid w:val="00C133FF"/>
    <w:rsid w:val="00C13A01"/>
    <w:rsid w:val="00C13A42"/>
    <w:rsid w:val="00C13B36"/>
    <w:rsid w:val="00C13F27"/>
    <w:rsid w:val="00C140EE"/>
    <w:rsid w:val="00C147C6"/>
    <w:rsid w:val="00C14F6D"/>
    <w:rsid w:val="00C15492"/>
    <w:rsid w:val="00C15691"/>
    <w:rsid w:val="00C158A6"/>
    <w:rsid w:val="00C15DCB"/>
    <w:rsid w:val="00C16A72"/>
    <w:rsid w:val="00C16B37"/>
    <w:rsid w:val="00C16E53"/>
    <w:rsid w:val="00C16EA8"/>
    <w:rsid w:val="00C16EC3"/>
    <w:rsid w:val="00C172DF"/>
    <w:rsid w:val="00C175A6"/>
    <w:rsid w:val="00C17782"/>
    <w:rsid w:val="00C17BF8"/>
    <w:rsid w:val="00C17F13"/>
    <w:rsid w:val="00C2009E"/>
    <w:rsid w:val="00C200D8"/>
    <w:rsid w:val="00C20172"/>
    <w:rsid w:val="00C202C7"/>
    <w:rsid w:val="00C20722"/>
    <w:rsid w:val="00C207C7"/>
    <w:rsid w:val="00C20E34"/>
    <w:rsid w:val="00C210A7"/>
    <w:rsid w:val="00C217CC"/>
    <w:rsid w:val="00C21A56"/>
    <w:rsid w:val="00C21ECE"/>
    <w:rsid w:val="00C21EE4"/>
    <w:rsid w:val="00C221E1"/>
    <w:rsid w:val="00C225E9"/>
    <w:rsid w:val="00C22A42"/>
    <w:rsid w:val="00C22AD4"/>
    <w:rsid w:val="00C22C39"/>
    <w:rsid w:val="00C22CBC"/>
    <w:rsid w:val="00C2333D"/>
    <w:rsid w:val="00C23830"/>
    <w:rsid w:val="00C23D48"/>
    <w:rsid w:val="00C23FA2"/>
    <w:rsid w:val="00C24207"/>
    <w:rsid w:val="00C244A0"/>
    <w:rsid w:val="00C244FE"/>
    <w:rsid w:val="00C2451D"/>
    <w:rsid w:val="00C248A5"/>
    <w:rsid w:val="00C2492B"/>
    <w:rsid w:val="00C24B6B"/>
    <w:rsid w:val="00C24DCB"/>
    <w:rsid w:val="00C24E2D"/>
    <w:rsid w:val="00C24EC0"/>
    <w:rsid w:val="00C25169"/>
    <w:rsid w:val="00C25359"/>
    <w:rsid w:val="00C2626A"/>
    <w:rsid w:val="00C262EC"/>
    <w:rsid w:val="00C265EA"/>
    <w:rsid w:val="00C26A11"/>
    <w:rsid w:val="00C26E9F"/>
    <w:rsid w:val="00C276A9"/>
    <w:rsid w:val="00C27E12"/>
    <w:rsid w:val="00C27EC8"/>
    <w:rsid w:val="00C3074F"/>
    <w:rsid w:val="00C30752"/>
    <w:rsid w:val="00C30849"/>
    <w:rsid w:val="00C30BC3"/>
    <w:rsid w:val="00C30DE8"/>
    <w:rsid w:val="00C3111A"/>
    <w:rsid w:val="00C31B71"/>
    <w:rsid w:val="00C327A8"/>
    <w:rsid w:val="00C32BB3"/>
    <w:rsid w:val="00C32C81"/>
    <w:rsid w:val="00C32C90"/>
    <w:rsid w:val="00C32D4A"/>
    <w:rsid w:val="00C336CE"/>
    <w:rsid w:val="00C33A00"/>
    <w:rsid w:val="00C33AFE"/>
    <w:rsid w:val="00C33D5F"/>
    <w:rsid w:val="00C34008"/>
    <w:rsid w:val="00C340C8"/>
    <w:rsid w:val="00C341EA"/>
    <w:rsid w:val="00C3438F"/>
    <w:rsid w:val="00C3455A"/>
    <w:rsid w:val="00C34ADA"/>
    <w:rsid w:val="00C34FEF"/>
    <w:rsid w:val="00C35857"/>
    <w:rsid w:val="00C35B2D"/>
    <w:rsid w:val="00C35C7E"/>
    <w:rsid w:val="00C35EC5"/>
    <w:rsid w:val="00C35F74"/>
    <w:rsid w:val="00C361FC"/>
    <w:rsid w:val="00C36201"/>
    <w:rsid w:val="00C36537"/>
    <w:rsid w:val="00C365F8"/>
    <w:rsid w:val="00C367FA"/>
    <w:rsid w:val="00C36E3D"/>
    <w:rsid w:val="00C36F6F"/>
    <w:rsid w:val="00C3701B"/>
    <w:rsid w:val="00C3708B"/>
    <w:rsid w:val="00C37126"/>
    <w:rsid w:val="00C37162"/>
    <w:rsid w:val="00C3792E"/>
    <w:rsid w:val="00C37A9A"/>
    <w:rsid w:val="00C37B43"/>
    <w:rsid w:val="00C37BE7"/>
    <w:rsid w:val="00C37DC8"/>
    <w:rsid w:val="00C40172"/>
    <w:rsid w:val="00C40220"/>
    <w:rsid w:val="00C40492"/>
    <w:rsid w:val="00C40B4F"/>
    <w:rsid w:val="00C4101E"/>
    <w:rsid w:val="00C4117E"/>
    <w:rsid w:val="00C415E4"/>
    <w:rsid w:val="00C419E8"/>
    <w:rsid w:val="00C42926"/>
    <w:rsid w:val="00C42B4F"/>
    <w:rsid w:val="00C4380F"/>
    <w:rsid w:val="00C43B09"/>
    <w:rsid w:val="00C43C76"/>
    <w:rsid w:val="00C4426D"/>
    <w:rsid w:val="00C4446F"/>
    <w:rsid w:val="00C44695"/>
    <w:rsid w:val="00C44747"/>
    <w:rsid w:val="00C447A4"/>
    <w:rsid w:val="00C4495E"/>
    <w:rsid w:val="00C44CF8"/>
    <w:rsid w:val="00C45570"/>
    <w:rsid w:val="00C45712"/>
    <w:rsid w:val="00C45A98"/>
    <w:rsid w:val="00C45D2A"/>
    <w:rsid w:val="00C45D33"/>
    <w:rsid w:val="00C45F82"/>
    <w:rsid w:val="00C461B9"/>
    <w:rsid w:val="00C466B6"/>
    <w:rsid w:val="00C46779"/>
    <w:rsid w:val="00C46D3B"/>
    <w:rsid w:val="00C46E73"/>
    <w:rsid w:val="00C46FBB"/>
    <w:rsid w:val="00C4724F"/>
    <w:rsid w:val="00C47298"/>
    <w:rsid w:val="00C47624"/>
    <w:rsid w:val="00C47892"/>
    <w:rsid w:val="00C478B1"/>
    <w:rsid w:val="00C47A7C"/>
    <w:rsid w:val="00C47C9A"/>
    <w:rsid w:val="00C5032D"/>
    <w:rsid w:val="00C507D6"/>
    <w:rsid w:val="00C50F4D"/>
    <w:rsid w:val="00C51247"/>
    <w:rsid w:val="00C514CC"/>
    <w:rsid w:val="00C5182B"/>
    <w:rsid w:val="00C51A82"/>
    <w:rsid w:val="00C51B28"/>
    <w:rsid w:val="00C51DE8"/>
    <w:rsid w:val="00C520F2"/>
    <w:rsid w:val="00C52317"/>
    <w:rsid w:val="00C5279E"/>
    <w:rsid w:val="00C527DF"/>
    <w:rsid w:val="00C529BD"/>
    <w:rsid w:val="00C52C46"/>
    <w:rsid w:val="00C53BA1"/>
    <w:rsid w:val="00C542A7"/>
    <w:rsid w:val="00C5435D"/>
    <w:rsid w:val="00C5458F"/>
    <w:rsid w:val="00C54A0C"/>
    <w:rsid w:val="00C54B6B"/>
    <w:rsid w:val="00C54BFA"/>
    <w:rsid w:val="00C54D07"/>
    <w:rsid w:val="00C54F19"/>
    <w:rsid w:val="00C550D1"/>
    <w:rsid w:val="00C551B9"/>
    <w:rsid w:val="00C552D3"/>
    <w:rsid w:val="00C55863"/>
    <w:rsid w:val="00C55D1A"/>
    <w:rsid w:val="00C56288"/>
    <w:rsid w:val="00C5642B"/>
    <w:rsid w:val="00C565FB"/>
    <w:rsid w:val="00C568E4"/>
    <w:rsid w:val="00C56DF6"/>
    <w:rsid w:val="00C5727E"/>
    <w:rsid w:val="00C574A4"/>
    <w:rsid w:val="00C576C9"/>
    <w:rsid w:val="00C578A7"/>
    <w:rsid w:val="00C57B46"/>
    <w:rsid w:val="00C57C59"/>
    <w:rsid w:val="00C60931"/>
    <w:rsid w:val="00C6113E"/>
    <w:rsid w:val="00C61297"/>
    <w:rsid w:val="00C6131F"/>
    <w:rsid w:val="00C61714"/>
    <w:rsid w:val="00C6176F"/>
    <w:rsid w:val="00C619F5"/>
    <w:rsid w:val="00C61B84"/>
    <w:rsid w:val="00C61C60"/>
    <w:rsid w:val="00C61F81"/>
    <w:rsid w:val="00C62C9A"/>
    <w:rsid w:val="00C62CAE"/>
    <w:rsid w:val="00C62E4E"/>
    <w:rsid w:val="00C63599"/>
    <w:rsid w:val="00C63638"/>
    <w:rsid w:val="00C637B1"/>
    <w:rsid w:val="00C63AB2"/>
    <w:rsid w:val="00C640C7"/>
    <w:rsid w:val="00C64835"/>
    <w:rsid w:val="00C648C9"/>
    <w:rsid w:val="00C64900"/>
    <w:rsid w:val="00C64E4B"/>
    <w:rsid w:val="00C65123"/>
    <w:rsid w:val="00C65165"/>
    <w:rsid w:val="00C65757"/>
    <w:rsid w:val="00C65898"/>
    <w:rsid w:val="00C659D4"/>
    <w:rsid w:val="00C65C86"/>
    <w:rsid w:val="00C65E24"/>
    <w:rsid w:val="00C6608B"/>
    <w:rsid w:val="00C6640C"/>
    <w:rsid w:val="00C6678A"/>
    <w:rsid w:val="00C668E2"/>
    <w:rsid w:val="00C66C26"/>
    <w:rsid w:val="00C66E08"/>
    <w:rsid w:val="00C66E55"/>
    <w:rsid w:val="00C66FBC"/>
    <w:rsid w:val="00C671BE"/>
    <w:rsid w:val="00C67DE7"/>
    <w:rsid w:val="00C67FA7"/>
    <w:rsid w:val="00C70726"/>
    <w:rsid w:val="00C70754"/>
    <w:rsid w:val="00C707DE"/>
    <w:rsid w:val="00C70B47"/>
    <w:rsid w:val="00C70BF3"/>
    <w:rsid w:val="00C70FA4"/>
    <w:rsid w:val="00C71282"/>
    <w:rsid w:val="00C7178A"/>
    <w:rsid w:val="00C71C56"/>
    <w:rsid w:val="00C7245A"/>
    <w:rsid w:val="00C726CD"/>
    <w:rsid w:val="00C72CED"/>
    <w:rsid w:val="00C7308E"/>
    <w:rsid w:val="00C732D7"/>
    <w:rsid w:val="00C732FA"/>
    <w:rsid w:val="00C734EB"/>
    <w:rsid w:val="00C73670"/>
    <w:rsid w:val="00C737B2"/>
    <w:rsid w:val="00C737E7"/>
    <w:rsid w:val="00C73B1F"/>
    <w:rsid w:val="00C74038"/>
    <w:rsid w:val="00C74127"/>
    <w:rsid w:val="00C747E5"/>
    <w:rsid w:val="00C748C6"/>
    <w:rsid w:val="00C74BE3"/>
    <w:rsid w:val="00C75283"/>
    <w:rsid w:val="00C755CF"/>
    <w:rsid w:val="00C75864"/>
    <w:rsid w:val="00C75B18"/>
    <w:rsid w:val="00C760B2"/>
    <w:rsid w:val="00C7615A"/>
    <w:rsid w:val="00C7657B"/>
    <w:rsid w:val="00C765EA"/>
    <w:rsid w:val="00C766C3"/>
    <w:rsid w:val="00C76790"/>
    <w:rsid w:val="00C767AF"/>
    <w:rsid w:val="00C76FFB"/>
    <w:rsid w:val="00C771FA"/>
    <w:rsid w:val="00C77311"/>
    <w:rsid w:val="00C7741C"/>
    <w:rsid w:val="00C7748B"/>
    <w:rsid w:val="00C80456"/>
    <w:rsid w:val="00C8056A"/>
    <w:rsid w:val="00C807C1"/>
    <w:rsid w:val="00C80937"/>
    <w:rsid w:val="00C809D5"/>
    <w:rsid w:val="00C8120E"/>
    <w:rsid w:val="00C8130F"/>
    <w:rsid w:val="00C8137A"/>
    <w:rsid w:val="00C8153D"/>
    <w:rsid w:val="00C81580"/>
    <w:rsid w:val="00C817EF"/>
    <w:rsid w:val="00C817F3"/>
    <w:rsid w:val="00C81A31"/>
    <w:rsid w:val="00C81CF8"/>
    <w:rsid w:val="00C8251D"/>
    <w:rsid w:val="00C825EB"/>
    <w:rsid w:val="00C82FA3"/>
    <w:rsid w:val="00C82FE2"/>
    <w:rsid w:val="00C830AA"/>
    <w:rsid w:val="00C832B2"/>
    <w:rsid w:val="00C83985"/>
    <w:rsid w:val="00C83ADB"/>
    <w:rsid w:val="00C83CC0"/>
    <w:rsid w:val="00C83CE9"/>
    <w:rsid w:val="00C83FDD"/>
    <w:rsid w:val="00C84341"/>
    <w:rsid w:val="00C847B7"/>
    <w:rsid w:val="00C84AFB"/>
    <w:rsid w:val="00C84DC9"/>
    <w:rsid w:val="00C85153"/>
    <w:rsid w:val="00C8534F"/>
    <w:rsid w:val="00C8556C"/>
    <w:rsid w:val="00C85621"/>
    <w:rsid w:val="00C85B18"/>
    <w:rsid w:val="00C85C94"/>
    <w:rsid w:val="00C85F78"/>
    <w:rsid w:val="00C86862"/>
    <w:rsid w:val="00C86CC4"/>
    <w:rsid w:val="00C8721E"/>
    <w:rsid w:val="00C87220"/>
    <w:rsid w:val="00C87447"/>
    <w:rsid w:val="00C874D9"/>
    <w:rsid w:val="00C8770D"/>
    <w:rsid w:val="00C90093"/>
    <w:rsid w:val="00C900DA"/>
    <w:rsid w:val="00C9016D"/>
    <w:rsid w:val="00C9023A"/>
    <w:rsid w:val="00C9062F"/>
    <w:rsid w:val="00C90DF5"/>
    <w:rsid w:val="00C910B4"/>
    <w:rsid w:val="00C9132C"/>
    <w:rsid w:val="00C9140D"/>
    <w:rsid w:val="00C919B6"/>
    <w:rsid w:val="00C91D65"/>
    <w:rsid w:val="00C91F00"/>
    <w:rsid w:val="00C922C9"/>
    <w:rsid w:val="00C92336"/>
    <w:rsid w:val="00C92494"/>
    <w:rsid w:val="00C925D1"/>
    <w:rsid w:val="00C928DE"/>
    <w:rsid w:val="00C92AB8"/>
    <w:rsid w:val="00C92B3A"/>
    <w:rsid w:val="00C92DEC"/>
    <w:rsid w:val="00C92F2B"/>
    <w:rsid w:val="00C92FFD"/>
    <w:rsid w:val="00C933E2"/>
    <w:rsid w:val="00C937C2"/>
    <w:rsid w:val="00C93B09"/>
    <w:rsid w:val="00C93C25"/>
    <w:rsid w:val="00C93D28"/>
    <w:rsid w:val="00C940BA"/>
    <w:rsid w:val="00C9418D"/>
    <w:rsid w:val="00C9436B"/>
    <w:rsid w:val="00C94645"/>
    <w:rsid w:val="00C94A72"/>
    <w:rsid w:val="00C94C18"/>
    <w:rsid w:val="00C94C2A"/>
    <w:rsid w:val="00C94EEB"/>
    <w:rsid w:val="00C94F6C"/>
    <w:rsid w:val="00C952A0"/>
    <w:rsid w:val="00C95478"/>
    <w:rsid w:val="00C95C4D"/>
    <w:rsid w:val="00C95F75"/>
    <w:rsid w:val="00C96448"/>
    <w:rsid w:val="00C9657D"/>
    <w:rsid w:val="00C9661E"/>
    <w:rsid w:val="00C9690B"/>
    <w:rsid w:val="00C96B72"/>
    <w:rsid w:val="00C96B88"/>
    <w:rsid w:val="00C96C40"/>
    <w:rsid w:val="00C97114"/>
    <w:rsid w:val="00C9735D"/>
    <w:rsid w:val="00C97887"/>
    <w:rsid w:val="00C97F2F"/>
    <w:rsid w:val="00CA0004"/>
    <w:rsid w:val="00CA00E8"/>
    <w:rsid w:val="00CA020D"/>
    <w:rsid w:val="00CA0447"/>
    <w:rsid w:val="00CA05F8"/>
    <w:rsid w:val="00CA07E8"/>
    <w:rsid w:val="00CA0832"/>
    <w:rsid w:val="00CA0B9F"/>
    <w:rsid w:val="00CA0DE9"/>
    <w:rsid w:val="00CA1459"/>
    <w:rsid w:val="00CA1569"/>
    <w:rsid w:val="00CA1A1C"/>
    <w:rsid w:val="00CA2150"/>
    <w:rsid w:val="00CA221B"/>
    <w:rsid w:val="00CA26FC"/>
    <w:rsid w:val="00CA2836"/>
    <w:rsid w:val="00CA2984"/>
    <w:rsid w:val="00CA2F85"/>
    <w:rsid w:val="00CA3125"/>
    <w:rsid w:val="00CA3216"/>
    <w:rsid w:val="00CA33B7"/>
    <w:rsid w:val="00CA3578"/>
    <w:rsid w:val="00CA35D6"/>
    <w:rsid w:val="00CA3686"/>
    <w:rsid w:val="00CA3697"/>
    <w:rsid w:val="00CA37B3"/>
    <w:rsid w:val="00CA384E"/>
    <w:rsid w:val="00CA3C5F"/>
    <w:rsid w:val="00CA3F93"/>
    <w:rsid w:val="00CA487F"/>
    <w:rsid w:val="00CA4883"/>
    <w:rsid w:val="00CA4C07"/>
    <w:rsid w:val="00CA4CCC"/>
    <w:rsid w:val="00CA4ED3"/>
    <w:rsid w:val="00CA533D"/>
    <w:rsid w:val="00CA5817"/>
    <w:rsid w:val="00CA5BD9"/>
    <w:rsid w:val="00CA5DB4"/>
    <w:rsid w:val="00CA6281"/>
    <w:rsid w:val="00CA6338"/>
    <w:rsid w:val="00CA638E"/>
    <w:rsid w:val="00CA73F2"/>
    <w:rsid w:val="00CA770E"/>
    <w:rsid w:val="00CA77CF"/>
    <w:rsid w:val="00CA78CA"/>
    <w:rsid w:val="00CA7F5B"/>
    <w:rsid w:val="00CB049A"/>
    <w:rsid w:val="00CB0585"/>
    <w:rsid w:val="00CB063B"/>
    <w:rsid w:val="00CB0692"/>
    <w:rsid w:val="00CB0837"/>
    <w:rsid w:val="00CB0D2E"/>
    <w:rsid w:val="00CB10D2"/>
    <w:rsid w:val="00CB10D7"/>
    <w:rsid w:val="00CB1317"/>
    <w:rsid w:val="00CB1920"/>
    <w:rsid w:val="00CB19F5"/>
    <w:rsid w:val="00CB1EEE"/>
    <w:rsid w:val="00CB23A6"/>
    <w:rsid w:val="00CB27AB"/>
    <w:rsid w:val="00CB286F"/>
    <w:rsid w:val="00CB29A8"/>
    <w:rsid w:val="00CB29D5"/>
    <w:rsid w:val="00CB2D41"/>
    <w:rsid w:val="00CB2F92"/>
    <w:rsid w:val="00CB3204"/>
    <w:rsid w:val="00CB32CB"/>
    <w:rsid w:val="00CB336A"/>
    <w:rsid w:val="00CB3520"/>
    <w:rsid w:val="00CB3C29"/>
    <w:rsid w:val="00CB3C96"/>
    <w:rsid w:val="00CB404C"/>
    <w:rsid w:val="00CB422A"/>
    <w:rsid w:val="00CB43FE"/>
    <w:rsid w:val="00CB44D8"/>
    <w:rsid w:val="00CB45D2"/>
    <w:rsid w:val="00CB4A03"/>
    <w:rsid w:val="00CB5040"/>
    <w:rsid w:val="00CB51A6"/>
    <w:rsid w:val="00CB51A8"/>
    <w:rsid w:val="00CB5432"/>
    <w:rsid w:val="00CB5C1E"/>
    <w:rsid w:val="00CB5CB7"/>
    <w:rsid w:val="00CB6DC1"/>
    <w:rsid w:val="00CB72A5"/>
    <w:rsid w:val="00CB7654"/>
    <w:rsid w:val="00CB79E5"/>
    <w:rsid w:val="00CB7D83"/>
    <w:rsid w:val="00CB7E47"/>
    <w:rsid w:val="00CC0431"/>
    <w:rsid w:val="00CC04B7"/>
    <w:rsid w:val="00CC070A"/>
    <w:rsid w:val="00CC0F8A"/>
    <w:rsid w:val="00CC1017"/>
    <w:rsid w:val="00CC108A"/>
    <w:rsid w:val="00CC1107"/>
    <w:rsid w:val="00CC11AE"/>
    <w:rsid w:val="00CC130C"/>
    <w:rsid w:val="00CC1414"/>
    <w:rsid w:val="00CC144C"/>
    <w:rsid w:val="00CC1C09"/>
    <w:rsid w:val="00CC1DC1"/>
    <w:rsid w:val="00CC1E73"/>
    <w:rsid w:val="00CC1F9C"/>
    <w:rsid w:val="00CC1FB1"/>
    <w:rsid w:val="00CC2060"/>
    <w:rsid w:val="00CC23E5"/>
    <w:rsid w:val="00CC26FA"/>
    <w:rsid w:val="00CC27ED"/>
    <w:rsid w:val="00CC2A95"/>
    <w:rsid w:val="00CC3722"/>
    <w:rsid w:val="00CC38E8"/>
    <w:rsid w:val="00CC3EF5"/>
    <w:rsid w:val="00CC40AA"/>
    <w:rsid w:val="00CC4177"/>
    <w:rsid w:val="00CC41E6"/>
    <w:rsid w:val="00CC4825"/>
    <w:rsid w:val="00CC4FA3"/>
    <w:rsid w:val="00CC53EF"/>
    <w:rsid w:val="00CC5E1B"/>
    <w:rsid w:val="00CC6065"/>
    <w:rsid w:val="00CC607F"/>
    <w:rsid w:val="00CC6205"/>
    <w:rsid w:val="00CC7572"/>
    <w:rsid w:val="00CC7970"/>
    <w:rsid w:val="00CC7D0D"/>
    <w:rsid w:val="00CD0221"/>
    <w:rsid w:val="00CD04A7"/>
    <w:rsid w:val="00CD05E5"/>
    <w:rsid w:val="00CD108F"/>
    <w:rsid w:val="00CD1342"/>
    <w:rsid w:val="00CD1416"/>
    <w:rsid w:val="00CD1B6A"/>
    <w:rsid w:val="00CD2129"/>
    <w:rsid w:val="00CD2819"/>
    <w:rsid w:val="00CD2E1B"/>
    <w:rsid w:val="00CD3203"/>
    <w:rsid w:val="00CD3F4E"/>
    <w:rsid w:val="00CD4979"/>
    <w:rsid w:val="00CD4AAD"/>
    <w:rsid w:val="00CD4C97"/>
    <w:rsid w:val="00CD4EE2"/>
    <w:rsid w:val="00CD5140"/>
    <w:rsid w:val="00CD5722"/>
    <w:rsid w:val="00CD5764"/>
    <w:rsid w:val="00CD5FCB"/>
    <w:rsid w:val="00CD62DC"/>
    <w:rsid w:val="00CD6A4B"/>
    <w:rsid w:val="00CD7220"/>
    <w:rsid w:val="00CD77B0"/>
    <w:rsid w:val="00CD787D"/>
    <w:rsid w:val="00CD7CDB"/>
    <w:rsid w:val="00CD7D2D"/>
    <w:rsid w:val="00CD7EBC"/>
    <w:rsid w:val="00CE0229"/>
    <w:rsid w:val="00CE02CC"/>
    <w:rsid w:val="00CE036D"/>
    <w:rsid w:val="00CE0829"/>
    <w:rsid w:val="00CE0E75"/>
    <w:rsid w:val="00CE0EA2"/>
    <w:rsid w:val="00CE0F07"/>
    <w:rsid w:val="00CE111E"/>
    <w:rsid w:val="00CE14FE"/>
    <w:rsid w:val="00CE1FC4"/>
    <w:rsid w:val="00CE205D"/>
    <w:rsid w:val="00CE213D"/>
    <w:rsid w:val="00CE24D0"/>
    <w:rsid w:val="00CE26EB"/>
    <w:rsid w:val="00CE27E6"/>
    <w:rsid w:val="00CE2E18"/>
    <w:rsid w:val="00CE2F27"/>
    <w:rsid w:val="00CE34E6"/>
    <w:rsid w:val="00CE3A1D"/>
    <w:rsid w:val="00CE3DD2"/>
    <w:rsid w:val="00CE3DF7"/>
    <w:rsid w:val="00CE3F65"/>
    <w:rsid w:val="00CE42BB"/>
    <w:rsid w:val="00CE4607"/>
    <w:rsid w:val="00CE4873"/>
    <w:rsid w:val="00CE4C9B"/>
    <w:rsid w:val="00CE4E47"/>
    <w:rsid w:val="00CE5229"/>
    <w:rsid w:val="00CE555C"/>
    <w:rsid w:val="00CE59ED"/>
    <w:rsid w:val="00CE5B8C"/>
    <w:rsid w:val="00CE5C1E"/>
    <w:rsid w:val="00CE5F99"/>
    <w:rsid w:val="00CE5FE5"/>
    <w:rsid w:val="00CE60C6"/>
    <w:rsid w:val="00CE6146"/>
    <w:rsid w:val="00CE61DE"/>
    <w:rsid w:val="00CE660E"/>
    <w:rsid w:val="00CE67F7"/>
    <w:rsid w:val="00CE6A4E"/>
    <w:rsid w:val="00CE6DB6"/>
    <w:rsid w:val="00CE6DFA"/>
    <w:rsid w:val="00CE7319"/>
    <w:rsid w:val="00CE74BF"/>
    <w:rsid w:val="00CE762A"/>
    <w:rsid w:val="00CE7B55"/>
    <w:rsid w:val="00CE7E0F"/>
    <w:rsid w:val="00CF0466"/>
    <w:rsid w:val="00CF0DD8"/>
    <w:rsid w:val="00CF0FE3"/>
    <w:rsid w:val="00CF1000"/>
    <w:rsid w:val="00CF10D0"/>
    <w:rsid w:val="00CF1422"/>
    <w:rsid w:val="00CF142F"/>
    <w:rsid w:val="00CF1B47"/>
    <w:rsid w:val="00CF1EE0"/>
    <w:rsid w:val="00CF21F9"/>
    <w:rsid w:val="00CF221D"/>
    <w:rsid w:val="00CF2863"/>
    <w:rsid w:val="00CF2F25"/>
    <w:rsid w:val="00CF3041"/>
    <w:rsid w:val="00CF31C6"/>
    <w:rsid w:val="00CF32C4"/>
    <w:rsid w:val="00CF344D"/>
    <w:rsid w:val="00CF35AF"/>
    <w:rsid w:val="00CF3718"/>
    <w:rsid w:val="00CF39F2"/>
    <w:rsid w:val="00CF3ACF"/>
    <w:rsid w:val="00CF49D7"/>
    <w:rsid w:val="00CF4B82"/>
    <w:rsid w:val="00CF5053"/>
    <w:rsid w:val="00CF5D10"/>
    <w:rsid w:val="00CF6D9F"/>
    <w:rsid w:val="00CF702A"/>
    <w:rsid w:val="00CF70DA"/>
    <w:rsid w:val="00CF71BB"/>
    <w:rsid w:val="00CF724D"/>
    <w:rsid w:val="00CF7455"/>
    <w:rsid w:val="00CF78ED"/>
    <w:rsid w:val="00CF798D"/>
    <w:rsid w:val="00CF7D8E"/>
    <w:rsid w:val="00D0013E"/>
    <w:rsid w:val="00D003AA"/>
    <w:rsid w:val="00D0081F"/>
    <w:rsid w:val="00D008FA"/>
    <w:rsid w:val="00D00B12"/>
    <w:rsid w:val="00D00C7D"/>
    <w:rsid w:val="00D00DF6"/>
    <w:rsid w:val="00D0111D"/>
    <w:rsid w:val="00D01180"/>
    <w:rsid w:val="00D01442"/>
    <w:rsid w:val="00D014C7"/>
    <w:rsid w:val="00D01F4D"/>
    <w:rsid w:val="00D0207A"/>
    <w:rsid w:val="00D02309"/>
    <w:rsid w:val="00D0254B"/>
    <w:rsid w:val="00D02566"/>
    <w:rsid w:val="00D02729"/>
    <w:rsid w:val="00D02818"/>
    <w:rsid w:val="00D028B1"/>
    <w:rsid w:val="00D02AFE"/>
    <w:rsid w:val="00D02C4A"/>
    <w:rsid w:val="00D032F3"/>
    <w:rsid w:val="00D03382"/>
    <w:rsid w:val="00D03579"/>
    <w:rsid w:val="00D0361F"/>
    <w:rsid w:val="00D03754"/>
    <w:rsid w:val="00D0395A"/>
    <w:rsid w:val="00D04030"/>
    <w:rsid w:val="00D04071"/>
    <w:rsid w:val="00D04219"/>
    <w:rsid w:val="00D044BB"/>
    <w:rsid w:val="00D04BA3"/>
    <w:rsid w:val="00D04D0C"/>
    <w:rsid w:val="00D05016"/>
    <w:rsid w:val="00D050DD"/>
    <w:rsid w:val="00D05434"/>
    <w:rsid w:val="00D056F9"/>
    <w:rsid w:val="00D0602F"/>
    <w:rsid w:val="00D06278"/>
    <w:rsid w:val="00D06BFA"/>
    <w:rsid w:val="00D06CD6"/>
    <w:rsid w:val="00D06F4E"/>
    <w:rsid w:val="00D07030"/>
    <w:rsid w:val="00D070BE"/>
    <w:rsid w:val="00D070D3"/>
    <w:rsid w:val="00D07185"/>
    <w:rsid w:val="00D07993"/>
    <w:rsid w:val="00D07A57"/>
    <w:rsid w:val="00D07A72"/>
    <w:rsid w:val="00D07CB1"/>
    <w:rsid w:val="00D07ECE"/>
    <w:rsid w:val="00D07F8C"/>
    <w:rsid w:val="00D10050"/>
    <w:rsid w:val="00D10663"/>
    <w:rsid w:val="00D10714"/>
    <w:rsid w:val="00D1141B"/>
    <w:rsid w:val="00D11482"/>
    <w:rsid w:val="00D114B8"/>
    <w:rsid w:val="00D1167B"/>
    <w:rsid w:val="00D11A66"/>
    <w:rsid w:val="00D11DA5"/>
    <w:rsid w:val="00D11ED6"/>
    <w:rsid w:val="00D11F33"/>
    <w:rsid w:val="00D1225A"/>
    <w:rsid w:val="00D124FB"/>
    <w:rsid w:val="00D12806"/>
    <w:rsid w:val="00D12BA1"/>
    <w:rsid w:val="00D12C93"/>
    <w:rsid w:val="00D12F66"/>
    <w:rsid w:val="00D13370"/>
    <w:rsid w:val="00D1373C"/>
    <w:rsid w:val="00D13759"/>
    <w:rsid w:val="00D138E6"/>
    <w:rsid w:val="00D144ED"/>
    <w:rsid w:val="00D156A6"/>
    <w:rsid w:val="00D1572D"/>
    <w:rsid w:val="00D15AD2"/>
    <w:rsid w:val="00D15FEA"/>
    <w:rsid w:val="00D160AC"/>
    <w:rsid w:val="00D16BA8"/>
    <w:rsid w:val="00D16CC7"/>
    <w:rsid w:val="00D16E83"/>
    <w:rsid w:val="00D171A6"/>
    <w:rsid w:val="00D1730D"/>
    <w:rsid w:val="00D17631"/>
    <w:rsid w:val="00D177C5"/>
    <w:rsid w:val="00D179B0"/>
    <w:rsid w:val="00D17EA2"/>
    <w:rsid w:val="00D20033"/>
    <w:rsid w:val="00D201B6"/>
    <w:rsid w:val="00D20383"/>
    <w:rsid w:val="00D203D4"/>
    <w:rsid w:val="00D204F0"/>
    <w:rsid w:val="00D20711"/>
    <w:rsid w:val="00D20975"/>
    <w:rsid w:val="00D20AB4"/>
    <w:rsid w:val="00D20F96"/>
    <w:rsid w:val="00D21397"/>
    <w:rsid w:val="00D214E2"/>
    <w:rsid w:val="00D21DDE"/>
    <w:rsid w:val="00D22203"/>
    <w:rsid w:val="00D225A0"/>
    <w:rsid w:val="00D22638"/>
    <w:rsid w:val="00D226EF"/>
    <w:rsid w:val="00D22A72"/>
    <w:rsid w:val="00D22C16"/>
    <w:rsid w:val="00D22CA9"/>
    <w:rsid w:val="00D22DAC"/>
    <w:rsid w:val="00D230D4"/>
    <w:rsid w:val="00D23101"/>
    <w:rsid w:val="00D237E1"/>
    <w:rsid w:val="00D239C4"/>
    <w:rsid w:val="00D23A5D"/>
    <w:rsid w:val="00D23B5C"/>
    <w:rsid w:val="00D23F83"/>
    <w:rsid w:val="00D23F95"/>
    <w:rsid w:val="00D23FA4"/>
    <w:rsid w:val="00D24858"/>
    <w:rsid w:val="00D24A7B"/>
    <w:rsid w:val="00D24C80"/>
    <w:rsid w:val="00D25403"/>
    <w:rsid w:val="00D254A7"/>
    <w:rsid w:val="00D25B13"/>
    <w:rsid w:val="00D26167"/>
    <w:rsid w:val="00D2675A"/>
    <w:rsid w:val="00D26A8D"/>
    <w:rsid w:val="00D26DA6"/>
    <w:rsid w:val="00D27091"/>
    <w:rsid w:val="00D27269"/>
    <w:rsid w:val="00D275C4"/>
    <w:rsid w:val="00D27C9C"/>
    <w:rsid w:val="00D27D5A"/>
    <w:rsid w:val="00D27FCF"/>
    <w:rsid w:val="00D3005E"/>
    <w:rsid w:val="00D3047B"/>
    <w:rsid w:val="00D3057C"/>
    <w:rsid w:val="00D3067B"/>
    <w:rsid w:val="00D3095D"/>
    <w:rsid w:val="00D30BEA"/>
    <w:rsid w:val="00D3158E"/>
    <w:rsid w:val="00D31739"/>
    <w:rsid w:val="00D31CE3"/>
    <w:rsid w:val="00D31EA0"/>
    <w:rsid w:val="00D3213F"/>
    <w:rsid w:val="00D3217B"/>
    <w:rsid w:val="00D32449"/>
    <w:rsid w:val="00D32B0D"/>
    <w:rsid w:val="00D32B22"/>
    <w:rsid w:val="00D32C48"/>
    <w:rsid w:val="00D33378"/>
    <w:rsid w:val="00D33768"/>
    <w:rsid w:val="00D33902"/>
    <w:rsid w:val="00D3390E"/>
    <w:rsid w:val="00D339F5"/>
    <w:rsid w:val="00D33F96"/>
    <w:rsid w:val="00D3433E"/>
    <w:rsid w:val="00D343F0"/>
    <w:rsid w:val="00D34420"/>
    <w:rsid w:val="00D344F7"/>
    <w:rsid w:val="00D3457A"/>
    <w:rsid w:val="00D346C4"/>
    <w:rsid w:val="00D3475E"/>
    <w:rsid w:val="00D34E10"/>
    <w:rsid w:val="00D351E8"/>
    <w:rsid w:val="00D35F23"/>
    <w:rsid w:val="00D3647E"/>
    <w:rsid w:val="00D36891"/>
    <w:rsid w:val="00D36A35"/>
    <w:rsid w:val="00D376E0"/>
    <w:rsid w:val="00D37D7F"/>
    <w:rsid w:val="00D37F00"/>
    <w:rsid w:val="00D400F3"/>
    <w:rsid w:val="00D40390"/>
    <w:rsid w:val="00D40723"/>
    <w:rsid w:val="00D4075F"/>
    <w:rsid w:val="00D409C0"/>
    <w:rsid w:val="00D419DA"/>
    <w:rsid w:val="00D41DE0"/>
    <w:rsid w:val="00D41F49"/>
    <w:rsid w:val="00D41FFF"/>
    <w:rsid w:val="00D422DF"/>
    <w:rsid w:val="00D4269A"/>
    <w:rsid w:val="00D42A3A"/>
    <w:rsid w:val="00D42D2D"/>
    <w:rsid w:val="00D42EC2"/>
    <w:rsid w:val="00D4306E"/>
    <w:rsid w:val="00D43A1D"/>
    <w:rsid w:val="00D4410E"/>
    <w:rsid w:val="00D4427E"/>
    <w:rsid w:val="00D4485F"/>
    <w:rsid w:val="00D45769"/>
    <w:rsid w:val="00D45866"/>
    <w:rsid w:val="00D4587C"/>
    <w:rsid w:val="00D45A6D"/>
    <w:rsid w:val="00D45AB3"/>
    <w:rsid w:val="00D461CB"/>
    <w:rsid w:val="00D4651A"/>
    <w:rsid w:val="00D46C14"/>
    <w:rsid w:val="00D46CA5"/>
    <w:rsid w:val="00D46F1B"/>
    <w:rsid w:val="00D470C8"/>
    <w:rsid w:val="00D476CA"/>
    <w:rsid w:val="00D477D7"/>
    <w:rsid w:val="00D50072"/>
    <w:rsid w:val="00D50454"/>
    <w:rsid w:val="00D513DF"/>
    <w:rsid w:val="00D5169A"/>
    <w:rsid w:val="00D52010"/>
    <w:rsid w:val="00D52233"/>
    <w:rsid w:val="00D5228A"/>
    <w:rsid w:val="00D523B9"/>
    <w:rsid w:val="00D52459"/>
    <w:rsid w:val="00D524E5"/>
    <w:rsid w:val="00D52606"/>
    <w:rsid w:val="00D52B83"/>
    <w:rsid w:val="00D52D7A"/>
    <w:rsid w:val="00D52E8D"/>
    <w:rsid w:val="00D53101"/>
    <w:rsid w:val="00D53475"/>
    <w:rsid w:val="00D53500"/>
    <w:rsid w:val="00D536E1"/>
    <w:rsid w:val="00D5382F"/>
    <w:rsid w:val="00D53922"/>
    <w:rsid w:val="00D53A7E"/>
    <w:rsid w:val="00D53B79"/>
    <w:rsid w:val="00D53DF7"/>
    <w:rsid w:val="00D5491D"/>
    <w:rsid w:val="00D549F5"/>
    <w:rsid w:val="00D54D30"/>
    <w:rsid w:val="00D55137"/>
    <w:rsid w:val="00D5515C"/>
    <w:rsid w:val="00D553A3"/>
    <w:rsid w:val="00D55961"/>
    <w:rsid w:val="00D55F0C"/>
    <w:rsid w:val="00D56166"/>
    <w:rsid w:val="00D5616F"/>
    <w:rsid w:val="00D561E1"/>
    <w:rsid w:val="00D563BE"/>
    <w:rsid w:val="00D566CF"/>
    <w:rsid w:val="00D56775"/>
    <w:rsid w:val="00D56B63"/>
    <w:rsid w:val="00D56E12"/>
    <w:rsid w:val="00D56EAF"/>
    <w:rsid w:val="00D574A1"/>
    <w:rsid w:val="00D57A87"/>
    <w:rsid w:val="00D57BBE"/>
    <w:rsid w:val="00D6032A"/>
    <w:rsid w:val="00D6038A"/>
    <w:rsid w:val="00D606E1"/>
    <w:rsid w:val="00D60896"/>
    <w:rsid w:val="00D60AC0"/>
    <w:rsid w:val="00D60DB2"/>
    <w:rsid w:val="00D61258"/>
    <w:rsid w:val="00D61750"/>
    <w:rsid w:val="00D61AE4"/>
    <w:rsid w:val="00D61F41"/>
    <w:rsid w:val="00D6218B"/>
    <w:rsid w:val="00D6270E"/>
    <w:rsid w:val="00D62DFF"/>
    <w:rsid w:val="00D62FB3"/>
    <w:rsid w:val="00D63076"/>
    <w:rsid w:val="00D6329A"/>
    <w:rsid w:val="00D63719"/>
    <w:rsid w:val="00D64535"/>
    <w:rsid w:val="00D6458E"/>
    <w:rsid w:val="00D647D5"/>
    <w:rsid w:val="00D64803"/>
    <w:rsid w:val="00D64A84"/>
    <w:rsid w:val="00D64AC4"/>
    <w:rsid w:val="00D65E25"/>
    <w:rsid w:val="00D65FE6"/>
    <w:rsid w:val="00D6638E"/>
    <w:rsid w:val="00D6647F"/>
    <w:rsid w:val="00D66DEB"/>
    <w:rsid w:val="00D66F72"/>
    <w:rsid w:val="00D6708A"/>
    <w:rsid w:val="00D671D8"/>
    <w:rsid w:val="00D67930"/>
    <w:rsid w:val="00D7005A"/>
    <w:rsid w:val="00D70105"/>
    <w:rsid w:val="00D70586"/>
    <w:rsid w:val="00D70868"/>
    <w:rsid w:val="00D709D6"/>
    <w:rsid w:val="00D70A6F"/>
    <w:rsid w:val="00D70D07"/>
    <w:rsid w:val="00D70D88"/>
    <w:rsid w:val="00D71164"/>
    <w:rsid w:val="00D711A5"/>
    <w:rsid w:val="00D72091"/>
    <w:rsid w:val="00D727C3"/>
    <w:rsid w:val="00D72A37"/>
    <w:rsid w:val="00D72BEF"/>
    <w:rsid w:val="00D731A6"/>
    <w:rsid w:val="00D733EA"/>
    <w:rsid w:val="00D7346C"/>
    <w:rsid w:val="00D734FE"/>
    <w:rsid w:val="00D73DD6"/>
    <w:rsid w:val="00D74178"/>
    <w:rsid w:val="00D748AC"/>
    <w:rsid w:val="00D74AF4"/>
    <w:rsid w:val="00D74D05"/>
    <w:rsid w:val="00D74E2C"/>
    <w:rsid w:val="00D750AD"/>
    <w:rsid w:val="00D753D5"/>
    <w:rsid w:val="00D753ED"/>
    <w:rsid w:val="00D753F7"/>
    <w:rsid w:val="00D75B73"/>
    <w:rsid w:val="00D76198"/>
    <w:rsid w:val="00D76258"/>
    <w:rsid w:val="00D7646D"/>
    <w:rsid w:val="00D76A02"/>
    <w:rsid w:val="00D76A9B"/>
    <w:rsid w:val="00D76CE1"/>
    <w:rsid w:val="00D76D2D"/>
    <w:rsid w:val="00D77492"/>
    <w:rsid w:val="00D774A2"/>
    <w:rsid w:val="00D77C35"/>
    <w:rsid w:val="00D77C42"/>
    <w:rsid w:val="00D8064E"/>
    <w:rsid w:val="00D8086A"/>
    <w:rsid w:val="00D81043"/>
    <w:rsid w:val="00D812E5"/>
    <w:rsid w:val="00D813EC"/>
    <w:rsid w:val="00D81404"/>
    <w:rsid w:val="00D81897"/>
    <w:rsid w:val="00D81B51"/>
    <w:rsid w:val="00D81E4B"/>
    <w:rsid w:val="00D81F14"/>
    <w:rsid w:val="00D81F32"/>
    <w:rsid w:val="00D824EA"/>
    <w:rsid w:val="00D825BA"/>
    <w:rsid w:val="00D829B4"/>
    <w:rsid w:val="00D82C9E"/>
    <w:rsid w:val="00D82EFA"/>
    <w:rsid w:val="00D82F04"/>
    <w:rsid w:val="00D834A2"/>
    <w:rsid w:val="00D83669"/>
    <w:rsid w:val="00D83BA7"/>
    <w:rsid w:val="00D83F9F"/>
    <w:rsid w:val="00D83FF5"/>
    <w:rsid w:val="00D841AD"/>
    <w:rsid w:val="00D8421B"/>
    <w:rsid w:val="00D849D3"/>
    <w:rsid w:val="00D84B90"/>
    <w:rsid w:val="00D84C5A"/>
    <w:rsid w:val="00D84CE1"/>
    <w:rsid w:val="00D84D91"/>
    <w:rsid w:val="00D84EF6"/>
    <w:rsid w:val="00D8508F"/>
    <w:rsid w:val="00D853EC"/>
    <w:rsid w:val="00D85B4C"/>
    <w:rsid w:val="00D85C6E"/>
    <w:rsid w:val="00D85DB0"/>
    <w:rsid w:val="00D85E5A"/>
    <w:rsid w:val="00D860E4"/>
    <w:rsid w:val="00D86639"/>
    <w:rsid w:val="00D8665E"/>
    <w:rsid w:val="00D86A00"/>
    <w:rsid w:val="00D86A84"/>
    <w:rsid w:val="00D87163"/>
    <w:rsid w:val="00D879A7"/>
    <w:rsid w:val="00D87AFE"/>
    <w:rsid w:val="00D87FB7"/>
    <w:rsid w:val="00D87FCC"/>
    <w:rsid w:val="00D87FCE"/>
    <w:rsid w:val="00D90055"/>
    <w:rsid w:val="00D90423"/>
    <w:rsid w:val="00D90445"/>
    <w:rsid w:val="00D90614"/>
    <w:rsid w:val="00D908D6"/>
    <w:rsid w:val="00D90C25"/>
    <w:rsid w:val="00D91013"/>
    <w:rsid w:val="00D914A9"/>
    <w:rsid w:val="00D915B6"/>
    <w:rsid w:val="00D91AA1"/>
    <w:rsid w:val="00D91BF7"/>
    <w:rsid w:val="00D91CF0"/>
    <w:rsid w:val="00D91EA3"/>
    <w:rsid w:val="00D91FE5"/>
    <w:rsid w:val="00D9206C"/>
    <w:rsid w:val="00D92254"/>
    <w:rsid w:val="00D92BDC"/>
    <w:rsid w:val="00D92F77"/>
    <w:rsid w:val="00D93096"/>
    <w:rsid w:val="00D932D2"/>
    <w:rsid w:val="00D932F3"/>
    <w:rsid w:val="00D93B2B"/>
    <w:rsid w:val="00D93DAE"/>
    <w:rsid w:val="00D9408E"/>
    <w:rsid w:val="00D94652"/>
    <w:rsid w:val="00D9495F"/>
    <w:rsid w:val="00D94AC7"/>
    <w:rsid w:val="00D94ED1"/>
    <w:rsid w:val="00D94F26"/>
    <w:rsid w:val="00D95311"/>
    <w:rsid w:val="00D95358"/>
    <w:rsid w:val="00D953D1"/>
    <w:rsid w:val="00D95917"/>
    <w:rsid w:val="00D9594E"/>
    <w:rsid w:val="00D95DA4"/>
    <w:rsid w:val="00D95ED1"/>
    <w:rsid w:val="00D95FD2"/>
    <w:rsid w:val="00D96762"/>
    <w:rsid w:val="00D96A1D"/>
    <w:rsid w:val="00D96CC2"/>
    <w:rsid w:val="00D970B7"/>
    <w:rsid w:val="00D976BC"/>
    <w:rsid w:val="00D9779A"/>
    <w:rsid w:val="00D97ABE"/>
    <w:rsid w:val="00D97B66"/>
    <w:rsid w:val="00DA012A"/>
    <w:rsid w:val="00DA024F"/>
    <w:rsid w:val="00DA0CC2"/>
    <w:rsid w:val="00DA1233"/>
    <w:rsid w:val="00DA16B6"/>
    <w:rsid w:val="00DA1EB7"/>
    <w:rsid w:val="00DA1FB6"/>
    <w:rsid w:val="00DA225E"/>
    <w:rsid w:val="00DA22E7"/>
    <w:rsid w:val="00DA2A40"/>
    <w:rsid w:val="00DA2B65"/>
    <w:rsid w:val="00DA3520"/>
    <w:rsid w:val="00DA37A1"/>
    <w:rsid w:val="00DA37F3"/>
    <w:rsid w:val="00DA3D32"/>
    <w:rsid w:val="00DA3E3F"/>
    <w:rsid w:val="00DA487B"/>
    <w:rsid w:val="00DA4956"/>
    <w:rsid w:val="00DA5162"/>
    <w:rsid w:val="00DA5580"/>
    <w:rsid w:val="00DA58D8"/>
    <w:rsid w:val="00DA59F1"/>
    <w:rsid w:val="00DA5AA6"/>
    <w:rsid w:val="00DA5AB6"/>
    <w:rsid w:val="00DA5E3B"/>
    <w:rsid w:val="00DA62BD"/>
    <w:rsid w:val="00DA64C8"/>
    <w:rsid w:val="00DA64CD"/>
    <w:rsid w:val="00DA6599"/>
    <w:rsid w:val="00DA6968"/>
    <w:rsid w:val="00DA69A0"/>
    <w:rsid w:val="00DA69A1"/>
    <w:rsid w:val="00DA69C9"/>
    <w:rsid w:val="00DA6AAA"/>
    <w:rsid w:val="00DA6E48"/>
    <w:rsid w:val="00DA79B5"/>
    <w:rsid w:val="00DA7BCD"/>
    <w:rsid w:val="00DB01D6"/>
    <w:rsid w:val="00DB0C4A"/>
    <w:rsid w:val="00DB0EBE"/>
    <w:rsid w:val="00DB0F1B"/>
    <w:rsid w:val="00DB0F7B"/>
    <w:rsid w:val="00DB0FFC"/>
    <w:rsid w:val="00DB12A7"/>
    <w:rsid w:val="00DB12B2"/>
    <w:rsid w:val="00DB145C"/>
    <w:rsid w:val="00DB1514"/>
    <w:rsid w:val="00DB21C5"/>
    <w:rsid w:val="00DB222D"/>
    <w:rsid w:val="00DB2373"/>
    <w:rsid w:val="00DB2659"/>
    <w:rsid w:val="00DB2A92"/>
    <w:rsid w:val="00DB2B4E"/>
    <w:rsid w:val="00DB3272"/>
    <w:rsid w:val="00DB32E4"/>
    <w:rsid w:val="00DB330F"/>
    <w:rsid w:val="00DB350F"/>
    <w:rsid w:val="00DB3662"/>
    <w:rsid w:val="00DB38ED"/>
    <w:rsid w:val="00DB3BF8"/>
    <w:rsid w:val="00DB40C4"/>
    <w:rsid w:val="00DB444F"/>
    <w:rsid w:val="00DB471D"/>
    <w:rsid w:val="00DB47B1"/>
    <w:rsid w:val="00DB49DA"/>
    <w:rsid w:val="00DB4A84"/>
    <w:rsid w:val="00DB54AC"/>
    <w:rsid w:val="00DB59D3"/>
    <w:rsid w:val="00DB5A05"/>
    <w:rsid w:val="00DB5A8B"/>
    <w:rsid w:val="00DB63CE"/>
    <w:rsid w:val="00DB670B"/>
    <w:rsid w:val="00DB6795"/>
    <w:rsid w:val="00DB67D8"/>
    <w:rsid w:val="00DB6F0A"/>
    <w:rsid w:val="00DB7338"/>
    <w:rsid w:val="00DB7354"/>
    <w:rsid w:val="00DB73A8"/>
    <w:rsid w:val="00DB7542"/>
    <w:rsid w:val="00DB75B7"/>
    <w:rsid w:val="00DB75E4"/>
    <w:rsid w:val="00DB7A30"/>
    <w:rsid w:val="00DC0198"/>
    <w:rsid w:val="00DC087D"/>
    <w:rsid w:val="00DC0D5D"/>
    <w:rsid w:val="00DC1058"/>
    <w:rsid w:val="00DC11FF"/>
    <w:rsid w:val="00DC131F"/>
    <w:rsid w:val="00DC13A7"/>
    <w:rsid w:val="00DC18C9"/>
    <w:rsid w:val="00DC1AA0"/>
    <w:rsid w:val="00DC1BE9"/>
    <w:rsid w:val="00DC1E6B"/>
    <w:rsid w:val="00DC216C"/>
    <w:rsid w:val="00DC25F6"/>
    <w:rsid w:val="00DC2DFB"/>
    <w:rsid w:val="00DC31B5"/>
    <w:rsid w:val="00DC31D4"/>
    <w:rsid w:val="00DC358A"/>
    <w:rsid w:val="00DC36F9"/>
    <w:rsid w:val="00DC3C29"/>
    <w:rsid w:val="00DC3CEB"/>
    <w:rsid w:val="00DC40F1"/>
    <w:rsid w:val="00DC46F1"/>
    <w:rsid w:val="00DC4A9C"/>
    <w:rsid w:val="00DC4F41"/>
    <w:rsid w:val="00DC4FF2"/>
    <w:rsid w:val="00DC5441"/>
    <w:rsid w:val="00DC54F1"/>
    <w:rsid w:val="00DC56C9"/>
    <w:rsid w:val="00DC580C"/>
    <w:rsid w:val="00DC5AB0"/>
    <w:rsid w:val="00DC5E34"/>
    <w:rsid w:val="00DC5EDB"/>
    <w:rsid w:val="00DC5F6C"/>
    <w:rsid w:val="00DC5F80"/>
    <w:rsid w:val="00DC6200"/>
    <w:rsid w:val="00DC6338"/>
    <w:rsid w:val="00DC6AC0"/>
    <w:rsid w:val="00DC7486"/>
    <w:rsid w:val="00DC7B71"/>
    <w:rsid w:val="00DC7D7F"/>
    <w:rsid w:val="00DC7F95"/>
    <w:rsid w:val="00DD005E"/>
    <w:rsid w:val="00DD0187"/>
    <w:rsid w:val="00DD031F"/>
    <w:rsid w:val="00DD03EF"/>
    <w:rsid w:val="00DD0498"/>
    <w:rsid w:val="00DD06D0"/>
    <w:rsid w:val="00DD0B37"/>
    <w:rsid w:val="00DD0C68"/>
    <w:rsid w:val="00DD0D78"/>
    <w:rsid w:val="00DD0E61"/>
    <w:rsid w:val="00DD1029"/>
    <w:rsid w:val="00DD13BB"/>
    <w:rsid w:val="00DD1763"/>
    <w:rsid w:val="00DD18C3"/>
    <w:rsid w:val="00DD1BEE"/>
    <w:rsid w:val="00DD1CDD"/>
    <w:rsid w:val="00DD1E23"/>
    <w:rsid w:val="00DD22A8"/>
    <w:rsid w:val="00DD260B"/>
    <w:rsid w:val="00DD26D9"/>
    <w:rsid w:val="00DD2BD2"/>
    <w:rsid w:val="00DD2ED4"/>
    <w:rsid w:val="00DD3D68"/>
    <w:rsid w:val="00DD3FC0"/>
    <w:rsid w:val="00DD4087"/>
    <w:rsid w:val="00DD4B85"/>
    <w:rsid w:val="00DD4DDF"/>
    <w:rsid w:val="00DD4DF0"/>
    <w:rsid w:val="00DD5036"/>
    <w:rsid w:val="00DD530A"/>
    <w:rsid w:val="00DD54A3"/>
    <w:rsid w:val="00DD5764"/>
    <w:rsid w:val="00DD5A7E"/>
    <w:rsid w:val="00DD5DF0"/>
    <w:rsid w:val="00DD5F12"/>
    <w:rsid w:val="00DD5F6A"/>
    <w:rsid w:val="00DD6086"/>
    <w:rsid w:val="00DD63F4"/>
    <w:rsid w:val="00DD653C"/>
    <w:rsid w:val="00DD67C3"/>
    <w:rsid w:val="00DD69DB"/>
    <w:rsid w:val="00DD6A0D"/>
    <w:rsid w:val="00DD74F9"/>
    <w:rsid w:val="00DD7609"/>
    <w:rsid w:val="00DD7AE8"/>
    <w:rsid w:val="00DD7E5C"/>
    <w:rsid w:val="00DD7F19"/>
    <w:rsid w:val="00DE005C"/>
    <w:rsid w:val="00DE04F8"/>
    <w:rsid w:val="00DE0564"/>
    <w:rsid w:val="00DE0E60"/>
    <w:rsid w:val="00DE15B3"/>
    <w:rsid w:val="00DE1669"/>
    <w:rsid w:val="00DE1763"/>
    <w:rsid w:val="00DE1BA3"/>
    <w:rsid w:val="00DE1C88"/>
    <w:rsid w:val="00DE1D75"/>
    <w:rsid w:val="00DE1FDE"/>
    <w:rsid w:val="00DE294A"/>
    <w:rsid w:val="00DE2FC6"/>
    <w:rsid w:val="00DE32ED"/>
    <w:rsid w:val="00DE3436"/>
    <w:rsid w:val="00DE3529"/>
    <w:rsid w:val="00DE36DE"/>
    <w:rsid w:val="00DE37C9"/>
    <w:rsid w:val="00DE3958"/>
    <w:rsid w:val="00DE3A86"/>
    <w:rsid w:val="00DE3C59"/>
    <w:rsid w:val="00DE3E6A"/>
    <w:rsid w:val="00DE3F98"/>
    <w:rsid w:val="00DE3FB2"/>
    <w:rsid w:val="00DE416E"/>
    <w:rsid w:val="00DE42B2"/>
    <w:rsid w:val="00DE47E0"/>
    <w:rsid w:val="00DE4CEC"/>
    <w:rsid w:val="00DE4D07"/>
    <w:rsid w:val="00DE4D43"/>
    <w:rsid w:val="00DE4D9E"/>
    <w:rsid w:val="00DE4F62"/>
    <w:rsid w:val="00DE5351"/>
    <w:rsid w:val="00DE552C"/>
    <w:rsid w:val="00DE5686"/>
    <w:rsid w:val="00DE5780"/>
    <w:rsid w:val="00DE5A46"/>
    <w:rsid w:val="00DE5FB0"/>
    <w:rsid w:val="00DE656A"/>
    <w:rsid w:val="00DE6AE5"/>
    <w:rsid w:val="00DE6BDF"/>
    <w:rsid w:val="00DE70A5"/>
    <w:rsid w:val="00DE7418"/>
    <w:rsid w:val="00DE75C9"/>
    <w:rsid w:val="00DE7906"/>
    <w:rsid w:val="00DF0035"/>
    <w:rsid w:val="00DF01B7"/>
    <w:rsid w:val="00DF043D"/>
    <w:rsid w:val="00DF05AB"/>
    <w:rsid w:val="00DF0C21"/>
    <w:rsid w:val="00DF12F0"/>
    <w:rsid w:val="00DF13B6"/>
    <w:rsid w:val="00DF192B"/>
    <w:rsid w:val="00DF1C51"/>
    <w:rsid w:val="00DF1D27"/>
    <w:rsid w:val="00DF1F5E"/>
    <w:rsid w:val="00DF1FD1"/>
    <w:rsid w:val="00DF20BE"/>
    <w:rsid w:val="00DF270D"/>
    <w:rsid w:val="00DF2C3D"/>
    <w:rsid w:val="00DF2E8E"/>
    <w:rsid w:val="00DF2EA9"/>
    <w:rsid w:val="00DF31A4"/>
    <w:rsid w:val="00DF32EC"/>
    <w:rsid w:val="00DF3349"/>
    <w:rsid w:val="00DF33B9"/>
    <w:rsid w:val="00DF345B"/>
    <w:rsid w:val="00DF3699"/>
    <w:rsid w:val="00DF3724"/>
    <w:rsid w:val="00DF38E1"/>
    <w:rsid w:val="00DF3ADF"/>
    <w:rsid w:val="00DF3C03"/>
    <w:rsid w:val="00DF3D91"/>
    <w:rsid w:val="00DF3DA1"/>
    <w:rsid w:val="00DF431A"/>
    <w:rsid w:val="00DF4A5E"/>
    <w:rsid w:val="00DF4B99"/>
    <w:rsid w:val="00DF5319"/>
    <w:rsid w:val="00DF55DC"/>
    <w:rsid w:val="00DF6186"/>
    <w:rsid w:val="00DF6543"/>
    <w:rsid w:val="00DF670C"/>
    <w:rsid w:val="00DF6842"/>
    <w:rsid w:val="00DF6C72"/>
    <w:rsid w:val="00DF6D52"/>
    <w:rsid w:val="00DF6F2B"/>
    <w:rsid w:val="00DF70C1"/>
    <w:rsid w:val="00DF73FE"/>
    <w:rsid w:val="00DF7546"/>
    <w:rsid w:val="00DF75BD"/>
    <w:rsid w:val="00DF7C6C"/>
    <w:rsid w:val="00DF7D12"/>
    <w:rsid w:val="00E00073"/>
    <w:rsid w:val="00E00155"/>
    <w:rsid w:val="00E004A8"/>
    <w:rsid w:val="00E005E3"/>
    <w:rsid w:val="00E00E2C"/>
    <w:rsid w:val="00E00E78"/>
    <w:rsid w:val="00E00FF1"/>
    <w:rsid w:val="00E015DE"/>
    <w:rsid w:val="00E01772"/>
    <w:rsid w:val="00E01B35"/>
    <w:rsid w:val="00E01C32"/>
    <w:rsid w:val="00E021C3"/>
    <w:rsid w:val="00E02690"/>
    <w:rsid w:val="00E02D30"/>
    <w:rsid w:val="00E02D8A"/>
    <w:rsid w:val="00E02DAA"/>
    <w:rsid w:val="00E0356A"/>
    <w:rsid w:val="00E03ADC"/>
    <w:rsid w:val="00E03D8D"/>
    <w:rsid w:val="00E03F65"/>
    <w:rsid w:val="00E04603"/>
    <w:rsid w:val="00E04BA3"/>
    <w:rsid w:val="00E05055"/>
    <w:rsid w:val="00E05137"/>
    <w:rsid w:val="00E054ED"/>
    <w:rsid w:val="00E056D8"/>
    <w:rsid w:val="00E05FFC"/>
    <w:rsid w:val="00E0616A"/>
    <w:rsid w:val="00E06314"/>
    <w:rsid w:val="00E063E3"/>
    <w:rsid w:val="00E067D3"/>
    <w:rsid w:val="00E06C2D"/>
    <w:rsid w:val="00E06E30"/>
    <w:rsid w:val="00E07458"/>
    <w:rsid w:val="00E0752D"/>
    <w:rsid w:val="00E10050"/>
    <w:rsid w:val="00E103CD"/>
    <w:rsid w:val="00E108F3"/>
    <w:rsid w:val="00E10BC2"/>
    <w:rsid w:val="00E11361"/>
    <w:rsid w:val="00E1163F"/>
    <w:rsid w:val="00E119C7"/>
    <w:rsid w:val="00E11E73"/>
    <w:rsid w:val="00E120CC"/>
    <w:rsid w:val="00E122B6"/>
    <w:rsid w:val="00E12A37"/>
    <w:rsid w:val="00E12FD2"/>
    <w:rsid w:val="00E1338C"/>
    <w:rsid w:val="00E133AF"/>
    <w:rsid w:val="00E1400F"/>
    <w:rsid w:val="00E147FD"/>
    <w:rsid w:val="00E1512A"/>
    <w:rsid w:val="00E15648"/>
    <w:rsid w:val="00E158ED"/>
    <w:rsid w:val="00E15BD7"/>
    <w:rsid w:val="00E15BEF"/>
    <w:rsid w:val="00E166E6"/>
    <w:rsid w:val="00E1671E"/>
    <w:rsid w:val="00E168ED"/>
    <w:rsid w:val="00E16ABF"/>
    <w:rsid w:val="00E16BFF"/>
    <w:rsid w:val="00E16F17"/>
    <w:rsid w:val="00E17053"/>
    <w:rsid w:val="00E175EE"/>
    <w:rsid w:val="00E17972"/>
    <w:rsid w:val="00E17ADB"/>
    <w:rsid w:val="00E17C08"/>
    <w:rsid w:val="00E17CCD"/>
    <w:rsid w:val="00E17CF9"/>
    <w:rsid w:val="00E2012C"/>
    <w:rsid w:val="00E204BE"/>
    <w:rsid w:val="00E2074A"/>
    <w:rsid w:val="00E2093C"/>
    <w:rsid w:val="00E2096E"/>
    <w:rsid w:val="00E20A96"/>
    <w:rsid w:val="00E21026"/>
    <w:rsid w:val="00E2107A"/>
    <w:rsid w:val="00E212E8"/>
    <w:rsid w:val="00E216C2"/>
    <w:rsid w:val="00E21BB2"/>
    <w:rsid w:val="00E21D7C"/>
    <w:rsid w:val="00E21E74"/>
    <w:rsid w:val="00E21EF1"/>
    <w:rsid w:val="00E221AE"/>
    <w:rsid w:val="00E22252"/>
    <w:rsid w:val="00E2243B"/>
    <w:rsid w:val="00E22492"/>
    <w:rsid w:val="00E2259F"/>
    <w:rsid w:val="00E22938"/>
    <w:rsid w:val="00E2293C"/>
    <w:rsid w:val="00E22BC8"/>
    <w:rsid w:val="00E22D94"/>
    <w:rsid w:val="00E232D3"/>
    <w:rsid w:val="00E233A7"/>
    <w:rsid w:val="00E24175"/>
    <w:rsid w:val="00E2445C"/>
    <w:rsid w:val="00E24981"/>
    <w:rsid w:val="00E25A08"/>
    <w:rsid w:val="00E25A41"/>
    <w:rsid w:val="00E2671D"/>
    <w:rsid w:val="00E26879"/>
    <w:rsid w:val="00E276B2"/>
    <w:rsid w:val="00E27C99"/>
    <w:rsid w:val="00E27F98"/>
    <w:rsid w:val="00E27FB2"/>
    <w:rsid w:val="00E30054"/>
    <w:rsid w:val="00E30D08"/>
    <w:rsid w:val="00E30E6A"/>
    <w:rsid w:val="00E30EE4"/>
    <w:rsid w:val="00E313F1"/>
    <w:rsid w:val="00E31680"/>
    <w:rsid w:val="00E3185E"/>
    <w:rsid w:val="00E3200F"/>
    <w:rsid w:val="00E324A5"/>
    <w:rsid w:val="00E32B93"/>
    <w:rsid w:val="00E32BDF"/>
    <w:rsid w:val="00E32DF8"/>
    <w:rsid w:val="00E3321F"/>
    <w:rsid w:val="00E3351E"/>
    <w:rsid w:val="00E33BFB"/>
    <w:rsid w:val="00E33C72"/>
    <w:rsid w:val="00E33DE2"/>
    <w:rsid w:val="00E34809"/>
    <w:rsid w:val="00E3480A"/>
    <w:rsid w:val="00E34AB9"/>
    <w:rsid w:val="00E34C23"/>
    <w:rsid w:val="00E353F3"/>
    <w:rsid w:val="00E35C25"/>
    <w:rsid w:val="00E35E1F"/>
    <w:rsid w:val="00E35FAB"/>
    <w:rsid w:val="00E36205"/>
    <w:rsid w:val="00E3623A"/>
    <w:rsid w:val="00E36DF3"/>
    <w:rsid w:val="00E37143"/>
    <w:rsid w:val="00E37183"/>
    <w:rsid w:val="00E37439"/>
    <w:rsid w:val="00E37748"/>
    <w:rsid w:val="00E377D9"/>
    <w:rsid w:val="00E37CA0"/>
    <w:rsid w:val="00E37E43"/>
    <w:rsid w:val="00E402D0"/>
    <w:rsid w:val="00E40A14"/>
    <w:rsid w:val="00E41067"/>
    <w:rsid w:val="00E414B4"/>
    <w:rsid w:val="00E415BE"/>
    <w:rsid w:val="00E41C37"/>
    <w:rsid w:val="00E41C95"/>
    <w:rsid w:val="00E422D1"/>
    <w:rsid w:val="00E4254C"/>
    <w:rsid w:val="00E42668"/>
    <w:rsid w:val="00E43B7D"/>
    <w:rsid w:val="00E44248"/>
    <w:rsid w:val="00E44489"/>
    <w:rsid w:val="00E445C1"/>
    <w:rsid w:val="00E44F0B"/>
    <w:rsid w:val="00E45797"/>
    <w:rsid w:val="00E45858"/>
    <w:rsid w:val="00E459CC"/>
    <w:rsid w:val="00E45BF0"/>
    <w:rsid w:val="00E460AD"/>
    <w:rsid w:val="00E464FB"/>
    <w:rsid w:val="00E4676E"/>
    <w:rsid w:val="00E468CB"/>
    <w:rsid w:val="00E471BE"/>
    <w:rsid w:val="00E472B3"/>
    <w:rsid w:val="00E47673"/>
    <w:rsid w:val="00E4796A"/>
    <w:rsid w:val="00E47A4D"/>
    <w:rsid w:val="00E47D91"/>
    <w:rsid w:val="00E47F73"/>
    <w:rsid w:val="00E50690"/>
    <w:rsid w:val="00E50AC6"/>
    <w:rsid w:val="00E50F0B"/>
    <w:rsid w:val="00E5126D"/>
    <w:rsid w:val="00E514FC"/>
    <w:rsid w:val="00E517B9"/>
    <w:rsid w:val="00E51A04"/>
    <w:rsid w:val="00E51C19"/>
    <w:rsid w:val="00E51CB4"/>
    <w:rsid w:val="00E51DC5"/>
    <w:rsid w:val="00E525EF"/>
    <w:rsid w:val="00E527A2"/>
    <w:rsid w:val="00E5295E"/>
    <w:rsid w:val="00E52B28"/>
    <w:rsid w:val="00E52C75"/>
    <w:rsid w:val="00E52D9C"/>
    <w:rsid w:val="00E52E09"/>
    <w:rsid w:val="00E53111"/>
    <w:rsid w:val="00E536A6"/>
    <w:rsid w:val="00E539ED"/>
    <w:rsid w:val="00E53FF2"/>
    <w:rsid w:val="00E541FF"/>
    <w:rsid w:val="00E54242"/>
    <w:rsid w:val="00E5466E"/>
    <w:rsid w:val="00E54C34"/>
    <w:rsid w:val="00E54D20"/>
    <w:rsid w:val="00E54D2E"/>
    <w:rsid w:val="00E54ED7"/>
    <w:rsid w:val="00E5531A"/>
    <w:rsid w:val="00E554BF"/>
    <w:rsid w:val="00E5554B"/>
    <w:rsid w:val="00E55BDF"/>
    <w:rsid w:val="00E55F63"/>
    <w:rsid w:val="00E56420"/>
    <w:rsid w:val="00E56479"/>
    <w:rsid w:val="00E56751"/>
    <w:rsid w:val="00E5680E"/>
    <w:rsid w:val="00E56B8E"/>
    <w:rsid w:val="00E56E01"/>
    <w:rsid w:val="00E5709A"/>
    <w:rsid w:val="00E57340"/>
    <w:rsid w:val="00E574FD"/>
    <w:rsid w:val="00E5753F"/>
    <w:rsid w:val="00E576B3"/>
    <w:rsid w:val="00E5798D"/>
    <w:rsid w:val="00E57B03"/>
    <w:rsid w:val="00E57C86"/>
    <w:rsid w:val="00E57FC6"/>
    <w:rsid w:val="00E60305"/>
    <w:rsid w:val="00E606EE"/>
    <w:rsid w:val="00E60DE4"/>
    <w:rsid w:val="00E60DF2"/>
    <w:rsid w:val="00E6107E"/>
    <w:rsid w:val="00E614FA"/>
    <w:rsid w:val="00E61AB0"/>
    <w:rsid w:val="00E61B16"/>
    <w:rsid w:val="00E61D5B"/>
    <w:rsid w:val="00E61DB2"/>
    <w:rsid w:val="00E623F4"/>
    <w:rsid w:val="00E62699"/>
    <w:rsid w:val="00E626CA"/>
    <w:rsid w:val="00E62796"/>
    <w:rsid w:val="00E62A88"/>
    <w:rsid w:val="00E62B8C"/>
    <w:rsid w:val="00E62BF7"/>
    <w:rsid w:val="00E62FE4"/>
    <w:rsid w:val="00E632E5"/>
    <w:rsid w:val="00E63320"/>
    <w:rsid w:val="00E63494"/>
    <w:rsid w:val="00E641B9"/>
    <w:rsid w:val="00E641CB"/>
    <w:rsid w:val="00E642EE"/>
    <w:rsid w:val="00E64C2A"/>
    <w:rsid w:val="00E64E79"/>
    <w:rsid w:val="00E64F16"/>
    <w:rsid w:val="00E650A4"/>
    <w:rsid w:val="00E653F4"/>
    <w:rsid w:val="00E65710"/>
    <w:rsid w:val="00E65C57"/>
    <w:rsid w:val="00E66B50"/>
    <w:rsid w:val="00E66CA2"/>
    <w:rsid w:val="00E6708B"/>
    <w:rsid w:val="00E670C2"/>
    <w:rsid w:val="00E67385"/>
    <w:rsid w:val="00E67769"/>
    <w:rsid w:val="00E67882"/>
    <w:rsid w:val="00E67939"/>
    <w:rsid w:val="00E67A83"/>
    <w:rsid w:val="00E67B51"/>
    <w:rsid w:val="00E67F40"/>
    <w:rsid w:val="00E705DA"/>
    <w:rsid w:val="00E70E47"/>
    <w:rsid w:val="00E71439"/>
    <w:rsid w:val="00E716B0"/>
    <w:rsid w:val="00E7180A"/>
    <w:rsid w:val="00E71A54"/>
    <w:rsid w:val="00E71B72"/>
    <w:rsid w:val="00E71CB9"/>
    <w:rsid w:val="00E71E03"/>
    <w:rsid w:val="00E71E72"/>
    <w:rsid w:val="00E72142"/>
    <w:rsid w:val="00E726DC"/>
    <w:rsid w:val="00E72BAE"/>
    <w:rsid w:val="00E72E01"/>
    <w:rsid w:val="00E73528"/>
    <w:rsid w:val="00E73779"/>
    <w:rsid w:val="00E73BDF"/>
    <w:rsid w:val="00E73C91"/>
    <w:rsid w:val="00E73EE4"/>
    <w:rsid w:val="00E73FB6"/>
    <w:rsid w:val="00E7435F"/>
    <w:rsid w:val="00E745FC"/>
    <w:rsid w:val="00E7519D"/>
    <w:rsid w:val="00E751FF"/>
    <w:rsid w:val="00E752CE"/>
    <w:rsid w:val="00E754F5"/>
    <w:rsid w:val="00E75C75"/>
    <w:rsid w:val="00E75C82"/>
    <w:rsid w:val="00E76771"/>
    <w:rsid w:val="00E76A41"/>
    <w:rsid w:val="00E76B7E"/>
    <w:rsid w:val="00E76CC0"/>
    <w:rsid w:val="00E76EFB"/>
    <w:rsid w:val="00E770CA"/>
    <w:rsid w:val="00E77687"/>
    <w:rsid w:val="00E77DB6"/>
    <w:rsid w:val="00E77E66"/>
    <w:rsid w:val="00E80463"/>
    <w:rsid w:val="00E80796"/>
    <w:rsid w:val="00E8096D"/>
    <w:rsid w:val="00E80ACB"/>
    <w:rsid w:val="00E80CBF"/>
    <w:rsid w:val="00E810E4"/>
    <w:rsid w:val="00E813CF"/>
    <w:rsid w:val="00E816E4"/>
    <w:rsid w:val="00E818B7"/>
    <w:rsid w:val="00E81AD6"/>
    <w:rsid w:val="00E81EFA"/>
    <w:rsid w:val="00E81FBC"/>
    <w:rsid w:val="00E82989"/>
    <w:rsid w:val="00E82C04"/>
    <w:rsid w:val="00E83417"/>
    <w:rsid w:val="00E83564"/>
    <w:rsid w:val="00E83584"/>
    <w:rsid w:val="00E83900"/>
    <w:rsid w:val="00E83995"/>
    <w:rsid w:val="00E846CF"/>
    <w:rsid w:val="00E84A37"/>
    <w:rsid w:val="00E8507B"/>
    <w:rsid w:val="00E85B30"/>
    <w:rsid w:val="00E85CED"/>
    <w:rsid w:val="00E85DCC"/>
    <w:rsid w:val="00E86385"/>
    <w:rsid w:val="00E8647F"/>
    <w:rsid w:val="00E8649A"/>
    <w:rsid w:val="00E86E56"/>
    <w:rsid w:val="00E875B9"/>
    <w:rsid w:val="00E875C9"/>
    <w:rsid w:val="00E87A9B"/>
    <w:rsid w:val="00E87FB1"/>
    <w:rsid w:val="00E905A3"/>
    <w:rsid w:val="00E905BB"/>
    <w:rsid w:val="00E90BDD"/>
    <w:rsid w:val="00E910B9"/>
    <w:rsid w:val="00E91249"/>
    <w:rsid w:val="00E91B59"/>
    <w:rsid w:val="00E91CEA"/>
    <w:rsid w:val="00E9234B"/>
    <w:rsid w:val="00E92552"/>
    <w:rsid w:val="00E925F8"/>
    <w:rsid w:val="00E9283C"/>
    <w:rsid w:val="00E92A33"/>
    <w:rsid w:val="00E93DC8"/>
    <w:rsid w:val="00E940BB"/>
    <w:rsid w:val="00E9413A"/>
    <w:rsid w:val="00E94471"/>
    <w:rsid w:val="00E94717"/>
    <w:rsid w:val="00E9508B"/>
    <w:rsid w:val="00E95160"/>
    <w:rsid w:val="00E95275"/>
    <w:rsid w:val="00E9547C"/>
    <w:rsid w:val="00E95997"/>
    <w:rsid w:val="00E95A64"/>
    <w:rsid w:val="00E95C96"/>
    <w:rsid w:val="00E96472"/>
    <w:rsid w:val="00E96836"/>
    <w:rsid w:val="00E96B5C"/>
    <w:rsid w:val="00E96B83"/>
    <w:rsid w:val="00E96C09"/>
    <w:rsid w:val="00E96CF0"/>
    <w:rsid w:val="00E96F4E"/>
    <w:rsid w:val="00E96FCD"/>
    <w:rsid w:val="00E97181"/>
    <w:rsid w:val="00E9731A"/>
    <w:rsid w:val="00E97AFB"/>
    <w:rsid w:val="00E97FCC"/>
    <w:rsid w:val="00EA0347"/>
    <w:rsid w:val="00EA0549"/>
    <w:rsid w:val="00EA073D"/>
    <w:rsid w:val="00EA0896"/>
    <w:rsid w:val="00EA1016"/>
    <w:rsid w:val="00EA1054"/>
    <w:rsid w:val="00EA1093"/>
    <w:rsid w:val="00EA1129"/>
    <w:rsid w:val="00EA128F"/>
    <w:rsid w:val="00EA12D2"/>
    <w:rsid w:val="00EA1D46"/>
    <w:rsid w:val="00EA1DAA"/>
    <w:rsid w:val="00EA23FF"/>
    <w:rsid w:val="00EA2CDF"/>
    <w:rsid w:val="00EA3046"/>
    <w:rsid w:val="00EA3E35"/>
    <w:rsid w:val="00EA3E63"/>
    <w:rsid w:val="00EA44C9"/>
    <w:rsid w:val="00EA49B6"/>
    <w:rsid w:val="00EA4A1D"/>
    <w:rsid w:val="00EA4B97"/>
    <w:rsid w:val="00EA4C03"/>
    <w:rsid w:val="00EA4CB2"/>
    <w:rsid w:val="00EA4DFD"/>
    <w:rsid w:val="00EA515E"/>
    <w:rsid w:val="00EA51C7"/>
    <w:rsid w:val="00EA525E"/>
    <w:rsid w:val="00EA5701"/>
    <w:rsid w:val="00EA5794"/>
    <w:rsid w:val="00EA5AD8"/>
    <w:rsid w:val="00EA5CB6"/>
    <w:rsid w:val="00EA61BA"/>
    <w:rsid w:val="00EA6947"/>
    <w:rsid w:val="00EA7B26"/>
    <w:rsid w:val="00EA7CDF"/>
    <w:rsid w:val="00EB0052"/>
    <w:rsid w:val="00EB00D0"/>
    <w:rsid w:val="00EB02C0"/>
    <w:rsid w:val="00EB02C5"/>
    <w:rsid w:val="00EB06F4"/>
    <w:rsid w:val="00EB0F8B"/>
    <w:rsid w:val="00EB0FBC"/>
    <w:rsid w:val="00EB1014"/>
    <w:rsid w:val="00EB1ADB"/>
    <w:rsid w:val="00EB2138"/>
    <w:rsid w:val="00EB22E0"/>
    <w:rsid w:val="00EB297E"/>
    <w:rsid w:val="00EB2BB6"/>
    <w:rsid w:val="00EB2F05"/>
    <w:rsid w:val="00EB3378"/>
    <w:rsid w:val="00EB36F1"/>
    <w:rsid w:val="00EB3C7E"/>
    <w:rsid w:val="00EB3F54"/>
    <w:rsid w:val="00EB4035"/>
    <w:rsid w:val="00EB4515"/>
    <w:rsid w:val="00EB487A"/>
    <w:rsid w:val="00EB4A92"/>
    <w:rsid w:val="00EB4D21"/>
    <w:rsid w:val="00EB500A"/>
    <w:rsid w:val="00EB5179"/>
    <w:rsid w:val="00EB5268"/>
    <w:rsid w:val="00EB5303"/>
    <w:rsid w:val="00EB5371"/>
    <w:rsid w:val="00EB538A"/>
    <w:rsid w:val="00EB593B"/>
    <w:rsid w:val="00EB5B30"/>
    <w:rsid w:val="00EB5E05"/>
    <w:rsid w:val="00EB65E0"/>
    <w:rsid w:val="00EB66E3"/>
    <w:rsid w:val="00EB6712"/>
    <w:rsid w:val="00EB67E4"/>
    <w:rsid w:val="00EB6D52"/>
    <w:rsid w:val="00EB71D0"/>
    <w:rsid w:val="00EB7539"/>
    <w:rsid w:val="00EB7E39"/>
    <w:rsid w:val="00EC0311"/>
    <w:rsid w:val="00EC0576"/>
    <w:rsid w:val="00EC07FA"/>
    <w:rsid w:val="00EC17E6"/>
    <w:rsid w:val="00EC1C6F"/>
    <w:rsid w:val="00EC2211"/>
    <w:rsid w:val="00EC2715"/>
    <w:rsid w:val="00EC2841"/>
    <w:rsid w:val="00EC2ED9"/>
    <w:rsid w:val="00EC2F0A"/>
    <w:rsid w:val="00EC30F2"/>
    <w:rsid w:val="00EC3158"/>
    <w:rsid w:val="00EC340D"/>
    <w:rsid w:val="00EC3458"/>
    <w:rsid w:val="00EC35ED"/>
    <w:rsid w:val="00EC3D4F"/>
    <w:rsid w:val="00EC3EC6"/>
    <w:rsid w:val="00EC459C"/>
    <w:rsid w:val="00EC47E9"/>
    <w:rsid w:val="00EC4800"/>
    <w:rsid w:val="00EC48A7"/>
    <w:rsid w:val="00EC4B56"/>
    <w:rsid w:val="00EC5215"/>
    <w:rsid w:val="00EC5285"/>
    <w:rsid w:val="00EC5590"/>
    <w:rsid w:val="00EC55B4"/>
    <w:rsid w:val="00EC5755"/>
    <w:rsid w:val="00EC5953"/>
    <w:rsid w:val="00EC5A14"/>
    <w:rsid w:val="00EC5B41"/>
    <w:rsid w:val="00EC6172"/>
    <w:rsid w:val="00EC6391"/>
    <w:rsid w:val="00EC6445"/>
    <w:rsid w:val="00EC64AF"/>
    <w:rsid w:val="00EC6F43"/>
    <w:rsid w:val="00EC72A2"/>
    <w:rsid w:val="00EC72F2"/>
    <w:rsid w:val="00EC7971"/>
    <w:rsid w:val="00EC7A6A"/>
    <w:rsid w:val="00EC7ED0"/>
    <w:rsid w:val="00ED0205"/>
    <w:rsid w:val="00ED034D"/>
    <w:rsid w:val="00ED083E"/>
    <w:rsid w:val="00ED0847"/>
    <w:rsid w:val="00ED1287"/>
    <w:rsid w:val="00ED1452"/>
    <w:rsid w:val="00ED1F0B"/>
    <w:rsid w:val="00ED2358"/>
    <w:rsid w:val="00ED30E7"/>
    <w:rsid w:val="00ED34FE"/>
    <w:rsid w:val="00ED3B7E"/>
    <w:rsid w:val="00ED3BEE"/>
    <w:rsid w:val="00ED4367"/>
    <w:rsid w:val="00ED4849"/>
    <w:rsid w:val="00ED4B73"/>
    <w:rsid w:val="00ED4E56"/>
    <w:rsid w:val="00ED57E1"/>
    <w:rsid w:val="00ED59A9"/>
    <w:rsid w:val="00ED654E"/>
    <w:rsid w:val="00ED67CF"/>
    <w:rsid w:val="00ED68D0"/>
    <w:rsid w:val="00ED6F1A"/>
    <w:rsid w:val="00ED762B"/>
    <w:rsid w:val="00ED7A2E"/>
    <w:rsid w:val="00ED7B7C"/>
    <w:rsid w:val="00ED7C6A"/>
    <w:rsid w:val="00ED7F5C"/>
    <w:rsid w:val="00EE0395"/>
    <w:rsid w:val="00EE04C8"/>
    <w:rsid w:val="00EE094A"/>
    <w:rsid w:val="00EE0C7D"/>
    <w:rsid w:val="00EE0FE1"/>
    <w:rsid w:val="00EE1288"/>
    <w:rsid w:val="00EE199E"/>
    <w:rsid w:val="00EE1AE8"/>
    <w:rsid w:val="00EE1C67"/>
    <w:rsid w:val="00EE28E6"/>
    <w:rsid w:val="00EE29E1"/>
    <w:rsid w:val="00EE2EA0"/>
    <w:rsid w:val="00EE317C"/>
    <w:rsid w:val="00EE35C5"/>
    <w:rsid w:val="00EE39B0"/>
    <w:rsid w:val="00EE3BA1"/>
    <w:rsid w:val="00EE3BCA"/>
    <w:rsid w:val="00EE3DB7"/>
    <w:rsid w:val="00EE412B"/>
    <w:rsid w:val="00EE43BE"/>
    <w:rsid w:val="00EE446C"/>
    <w:rsid w:val="00EE478C"/>
    <w:rsid w:val="00EE47CD"/>
    <w:rsid w:val="00EE4B8F"/>
    <w:rsid w:val="00EE4C46"/>
    <w:rsid w:val="00EE4D72"/>
    <w:rsid w:val="00EE4E15"/>
    <w:rsid w:val="00EE5087"/>
    <w:rsid w:val="00EE51EE"/>
    <w:rsid w:val="00EE560F"/>
    <w:rsid w:val="00EE57E2"/>
    <w:rsid w:val="00EE5FED"/>
    <w:rsid w:val="00EE6373"/>
    <w:rsid w:val="00EE6868"/>
    <w:rsid w:val="00EE6A74"/>
    <w:rsid w:val="00EE6BC9"/>
    <w:rsid w:val="00EE6D51"/>
    <w:rsid w:val="00EE71C6"/>
    <w:rsid w:val="00EE7389"/>
    <w:rsid w:val="00EE74C0"/>
    <w:rsid w:val="00EE77CE"/>
    <w:rsid w:val="00EE7ED9"/>
    <w:rsid w:val="00EF00D2"/>
    <w:rsid w:val="00EF0586"/>
    <w:rsid w:val="00EF06FB"/>
    <w:rsid w:val="00EF089E"/>
    <w:rsid w:val="00EF0FF5"/>
    <w:rsid w:val="00EF14FF"/>
    <w:rsid w:val="00EF1846"/>
    <w:rsid w:val="00EF1AD6"/>
    <w:rsid w:val="00EF238C"/>
    <w:rsid w:val="00EF247E"/>
    <w:rsid w:val="00EF2512"/>
    <w:rsid w:val="00EF2564"/>
    <w:rsid w:val="00EF297B"/>
    <w:rsid w:val="00EF2AEC"/>
    <w:rsid w:val="00EF2FF1"/>
    <w:rsid w:val="00EF322A"/>
    <w:rsid w:val="00EF3477"/>
    <w:rsid w:val="00EF35F3"/>
    <w:rsid w:val="00EF39C6"/>
    <w:rsid w:val="00EF3B31"/>
    <w:rsid w:val="00EF3BC8"/>
    <w:rsid w:val="00EF3C59"/>
    <w:rsid w:val="00EF3CAA"/>
    <w:rsid w:val="00EF3D91"/>
    <w:rsid w:val="00EF3F5A"/>
    <w:rsid w:val="00EF3FA5"/>
    <w:rsid w:val="00EF4361"/>
    <w:rsid w:val="00EF4724"/>
    <w:rsid w:val="00EF4787"/>
    <w:rsid w:val="00EF479B"/>
    <w:rsid w:val="00EF4848"/>
    <w:rsid w:val="00EF4A20"/>
    <w:rsid w:val="00EF4BAE"/>
    <w:rsid w:val="00EF4CAB"/>
    <w:rsid w:val="00EF4E57"/>
    <w:rsid w:val="00EF516C"/>
    <w:rsid w:val="00EF555F"/>
    <w:rsid w:val="00EF5DBF"/>
    <w:rsid w:val="00EF62ED"/>
    <w:rsid w:val="00EF6364"/>
    <w:rsid w:val="00EF6601"/>
    <w:rsid w:val="00EF6808"/>
    <w:rsid w:val="00EF6B50"/>
    <w:rsid w:val="00EF6E60"/>
    <w:rsid w:val="00EF705E"/>
    <w:rsid w:val="00EF7135"/>
    <w:rsid w:val="00EF7427"/>
    <w:rsid w:val="00EF7441"/>
    <w:rsid w:val="00EF790E"/>
    <w:rsid w:val="00EF7C4B"/>
    <w:rsid w:val="00F00097"/>
    <w:rsid w:val="00F00EC0"/>
    <w:rsid w:val="00F00FA0"/>
    <w:rsid w:val="00F01245"/>
    <w:rsid w:val="00F013C7"/>
    <w:rsid w:val="00F01A03"/>
    <w:rsid w:val="00F01D28"/>
    <w:rsid w:val="00F01E11"/>
    <w:rsid w:val="00F01FB5"/>
    <w:rsid w:val="00F0249D"/>
    <w:rsid w:val="00F02594"/>
    <w:rsid w:val="00F028EC"/>
    <w:rsid w:val="00F02AD3"/>
    <w:rsid w:val="00F02B41"/>
    <w:rsid w:val="00F034E9"/>
    <w:rsid w:val="00F035ED"/>
    <w:rsid w:val="00F03654"/>
    <w:rsid w:val="00F03781"/>
    <w:rsid w:val="00F038FE"/>
    <w:rsid w:val="00F03922"/>
    <w:rsid w:val="00F03924"/>
    <w:rsid w:val="00F03DFC"/>
    <w:rsid w:val="00F040F9"/>
    <w:rsid w:val="00F04146"/>
    <w:rsid w:val="00F044FE"/>
    <w:rsid w:val="00F04C00"/>
    <w:rsid w:val="00F05900"/>
    <w:rsid w:val="00F05A62"/>
    <w:rsid w:val="00F05AD0"/>
    <w:rsid w:val="00F05AE0"/>
    <w:rsid w:val="00F05C73"/>
    <w:rsid w:val="00F05E1B"/>
    <w:rsid w:val="00F06076"/>
    <w:rsid w:val="00F06328"/>
    <w:rsid w:val="00F06736"/>
    <w:rsid w:val="00F067E2"/>
    <w:rsid w:val="00F06E14"/>
    <w:rsid w:val="00F077C6"/>
    <w:rsid w:val="00F077DA"/>
    <w:rsid w:val="00F07AF1"/>
    <w:rsid w:val="00F07AFF"/>
    <w:rsid w:val="00F07B23"/>
    <w:rsid w:val="00F07B86"/>
    <w:rsid w:val="00F07B9F"/>
    <w:rsid w:val="00F07FA9"/>
    <w:rsid w:val="00F100A3"/>
    <w:rsid w:val="00F10284"/>
    <w:rsid w:val="00F1039B"/>
    <w:rsid w:val="00F10936"/>
    <w:rsid w:val="00F10F76"/>
    <w:rsid w:val="00F112C2"/>
    <w:rsid w:val="00F113A4"/>
    <w:rsid w:val="00F11C21"/>
    <w:rsid w:val="00F127D5"/>
    <w:rsid w:val="00F12DF0"/>
    <w:rsid w:val="00F131AE"/>
    <w:rsid w:val="00F13414"/>
    <w:rsid w:val="00F13A5B"/>
    <w:rsid w:val="00F13AF4"/>
    <w:rsid w:val="00F13CCC"/>
    <w:rsid w:val="00F13E35"/>
    <w:rsid w:val="00F14082"/>
    <w:rsid w:val="00F142D0"/>
    <w:rsid w:val="00F15B3A"/>
    <w:rsid w:val="00F15C94"/>
    <w:rsid w:val="00F15D88"/>
    <w:rsid w:val="00F162A1"/>
    <w:rsid w:val="00F165ED"/>
    <w:rsid w:val="00F16C3F"/>
    <w:rsid w:val="00F16D64"/>
    <w:rsid w:val="00F171FD"/>
    <w:rsid w:val="00F1733C"/>
    <w:rsid w:val="00F17B5C"/>
    <w:rsid w:val="00F17CE1"/>
    <w:rsid w:val="00F20B66"/>
    <w:rsid w:val="00F20F22"/>
    <w:rsid w:val="00F21096"/>
    <w:rsid w:val="00F21123"/>
    <w:rsid w:val="00F2118C"/>
    <w:rsid w:val="00F21217"/>
    <w:rsid w:val="00F212A8"/>
    <w:rsid w:val="00F2191C"/>
    <w:rsid w:val="00F219F6"/>
    <w:rsid w:val="00F21F46"/>
    <w:rsid w:val="00F22719"/>
    <w:rsid w:val="00F22954"/>
    <w:rsid w:val="00F238AA"/>
    <w:rsid w:val="00F238F9"/>
    <w:rsid w:val="00F23984"/>
    <w:rsid w:val="00F23A79"/>
    <w:rsid w:val="00F23B41"/>
    <w:rsid w:val="00F23BD7"/>
    <w:rsid w:val="00F23CE1"/>
    <w:rsid w:val="00F23F22"/>
    <w:rsid w:val="00F24029"/>
    <w:rsid w:val="00F240A5"/>
    <w:rsid w:val="00F251F7"/>
    <w:rsid w:val="00F25453"/>
    <w:rsid w:val="00F2550F"/>
    <w:rsid w:val="00F25E72"/>
    <w:rsid w:val="00F25EA1"/>
    <w:rsid w:val="00F26731"/>
    <w:rsid w:val="00F27099"/>
    <w:rsid w:val="00F2745A"/>
    <w:rsid w:val="00F274C2"/>
    <w:rsid w:val="00F278E5"/>
    <w:rsid w:val="00F27AE9"/>
    <w:rsid w:val="00F27D35"/>
    <w:rsid w:val="00F27E57"/>
    <w:rsid w:val="00F30239"/>
    <w:rsid w:val="00F302B8"/>
    <w:rsid w:val="00F30631"/>
    <w:rsid w:val="00F308EB"/>
    <w:rsid w:val="00F30CDC"/>
    <w:rsid w:val="00F30D70"/>
    <w:rsid w:val="00F30D95"/>
    <w:rsid w:val="00F31135"/>
    <w:rsid w:val="00F318E9"/>
    <w:rsid w:val="00F31985"/>
    <w:rsid w:val="00F31BFF"/>
    <w:rsid w:val="00F31D1D"/>
    <w:rsid w:val="00F320AD"/>
    <w:rsid w:val="00F322EF"/>
    <w:rsid w:val="00F32857"/>
    <w:rsid w:val="00F3298B"/>
    <w:rsid w:val="00F32A6C"/>
    <w:rsid w:val="00F32D1B"/>
    <w:rsid w:val="00F32DDA"/>
    <w:rsid w:val="00F332FD"/>
    <w:rsid w:val="00F33376"/>
    <w:rsid w:val="00F33408"/>
    <w:rsid w:val="00F33A2D"/>
    <w:rsid w:val="00F33D9A"/>
    <w:rsid w:val="00F340DC"/>
    <w:rsid w:val="00F346B7"/>
    <w:rsid w:val="00F34BAD"/>
    <w:rsid w:val="00F34C17"/>
    <w:rsid w:val="00F34CCC"/>
    <w:rsid w:val="00F34D02"/>
    <w:rsid w:val="00F34DB0"/>
    <w:rsid w:val="00F35091"/>
    <w:rsid w:val="00F354E0"/>
    <w:rsid w:val="00F358DB"/>
    <w:rsid w:val="00F359EB"/>
    <w:rsid w:val="00F35B22"/>
    <w:rsid w:val="00F35BEC"/>
    <w:rsid w:val="00F36259"/>
    <w:rsid w:val="00F3635B"/>
    <w:rsid w:val="00F363E2"/>
    <w:rsid w:val="00F36839"/>
    <w:rsid w:val="00F369BD"/>
    <w:rsid w:val="00F369E1"/>
    <w:rsid w:val="00F37646"/>
    <w:rsid w:val="00F3765F"/>
    <w:rsid w:val="00F378AA"/>
    <w:rsid w:val="00F37D4D"/>
    <w:rsid w:val="00F37D6D"/>
    <w:rsid w:val="00F37DC7"/>
    <w:rsid w:val="00F37DE1"/>
    <w:rsid w:val="00F37DEC"/>
    <w:rsid w:val="00F40EDE"/>
    <w:rsid w:val="00F410BB"/>
    <w:rsid w:val="00F416DC"/>
    <w:rsid w:val="00F4259C"/>
    <w:rsid w:val="00F427C6"/>
    <w:rsid w:val="00F42809"/>
    <w:rsid w:val="00F4285A"/>
    <w:rsid w:val="00F42A7D"/>
    <w:rsid w:val="00F42D60"/>
    <w:rsid w:val="00F43BD9"/>
    <w:rsid w:val="00F43BE6"/>
    <w:rsid w:val="00F43E0D"/>
    <w:rsid w:val="00F441AA"/>
    <w:rsid w:val="00F4432B"/>
    <w:rsid w:val="00F44797"/>
    <w:rsid w:val="00F44AE8"/>
    <w:rsid w:val="00F44D01"/>
    <w:rsid w:val="00F44FBF"/>
    <w:rsid w:val="00F452F9"/>
    <w:rsid w:val="00F453CB"/>
    <w:rsid w:val="00F459AA"/>
    <w:rsid w:val="00F45E6F"/>
    <w:rsid w:val="00F46CCE"/>
    <w:rsid w:val="00F471AE"/>
    <w:rsid w:val="00F477CB"/>
    <w:rsid w:val="00F47814"/>
    <w:rsid w:val="00F478EB"/>
    <w:rsid w:val="00F47F70"/>
    <w:rsid w:val="00F503C5"/>
    <w:rsid w:val="00F507DB"/>
    <w:rsid w:val="00F50A8A"/>
    <w:rsid w:val="00F50C14"/>
    <w:rsid w:val="00F50CB6"/>
    <w:rsid w:val="00F50EB6"/>
    <w:rsid w:val="00F5100B"/>
    <w:rsid w:val="00F51A89"/>
    <w:rsid w:val="00F51C62"/>
    <w:rsid w:val="00F51D14"/>
    <w:rsid w:val="00F51E9F"/>
    <w:rsid w:val="00F52319"/>
    <w:rsid w:val="00F52351"/>
    <w:rsid w:val="00F52806"/>
    <w:rsid w:val="00F52D4D"/>
    <w:rsid w:val="00F52D87"/>
    <w:rsid w:val="00F52DEF"/>
    <w:rsid w:val="00F533CD"/>
    <w:rsid w:val="00F537F7"/>
    <w:rsid w:val="00F53945"/>
    <w:rsid w:val="00F53A4B"/>
    <w:rsid w:val="00F54D21"/>
    <w:rsid w:val="00F55332"/>
    <w:rsid w:val="00F55335"/>
    <w:rsid w:val="00F553CA"/>
    <w:rsid w:val="00F5543F"/>
    <w:rsid w:val="00F5564C"/>
    <w:rsid w:val="00F55BCF"/>
    <w:rsid w:val="00F55BE0"/>
    <w:rsid w:val="00F55C21"/>
    <w:rsid w:val="00F55CAC"/>
    <w:rsid w:val="00F55FD4"/>
    <w:rsid w:val="00F56396"/>
    <w:rsid w:val="00F565C2"/>
    <w:rsid w:val="00F5672B"/>
    <w:rsid w:val="00F567B5"/>
    <w:rsid w:val="00F56993"/>
    <w:rsid w:val="00F56A45"/>
    <w:rsid w:val="00F56A81"/>
    <w:rsid w:val="00F56D2C"/>
    <w:rsid w:val="00F571C7"/>
    <w:rsid w:val="00F57B0D"/>
    <w:rsid w:val="00F605FF"/>
    <w:rsid w:val="00F60DA0"/>
    <w:rsid w:val="00F610D7"/>
    <w:rsid w:val="00F614E4"/>
    <w:rsid w:val="00F6150C"/>
    <w:rsid w:val="00F61919"/>
    <w:rsid w:val="00F61983"/>
    <w:rsid w:val="00F61E55"/>
    <w:rsid w:val="00F6242D"/>
    <w:rsid w:val="00F624B7"/>
    <w:rsid w:val="00F6256F"/>
    <w:rsid w:val="00F62737"/>
    <w:rsid w:val="00F62775"/>
    <w:rsid w:val="00F62BAD"/>
    <w:rsid w:val="00F62F14"/>
    <w:rsid w:val="00F63592"/>
    <w:rsid w:val="00F63729"/>
    <w:rsid w:val="00F6373D"/>
    <w:rsid w:val="00F637A1"/>
    <w:rsid w:val="00F63A4B"/>
    <w:rsid w:val="00F63D99"/>
    <w:rsid w:val="00F64249"/>
    <w:rsid w:val="00F64968"/>
    <w:rsid w:val="00F64C90"/>
    <w:rsid w:val="00F64CBB"/>
    <w:rsid w:val="00F64D24"/>
    <w:rsid w:val="00F650A5"/>
    <w:rsid w:val="00F650AE"/>
    <w:rsid w:val="00F650F5"/>
    <w:rsid w:val="00F6519F"/>
    <w:rsid w:val="00F65308"/>
    <w:rsid w:val="00F65436"/>
    <w:rsid w:val="00F65646"/>
    <w:rsid w:val="00F659D7"/>
    <w:rsid w:val="00F65A93"/>
    <w:rsid w:val="00F65FBD"/>
    <w:rsid w:val="00F661BD"/>
    <w:rsid w:val="00F6652D"/>
    <w:rsid w:val="00F66753"/>
    <w:rsid w:val="00F66BE4"/>
    <w:rsid w:val="00F66E27"/>
    <w:rsid w:val="00F66FF1"/>
    <w:rsid w:val="00F6715B"/>
    <w:rsid w:val="00F67242"/>
    <w:rsid w:val="00F6742C"/>
    <w:rsid w:val="00F67621"/>
    <w:rsid w:val="00F676C9"/>
    <w:rsid w:val="00F677B3"/>
    <w:rsid w:val="00F678D5"/>
    <w:rsid w:val="00F70272"/>
    <w:rsid w:val="00F70519"/>
    <w:rsid w:val="00F705E8"/>
    <w:rsid w:val="00F706E9"/>
    <w:rsid w:val="00F70764"/>
    <w:rsid w:val="00F70896"/>
    <w:rsid w:val="00F70CF8"/>
    <w:rsid w:val="00F70EDA"/>
    <w:rsid w:val="00F70F9E"/>
    <w:rsid w:val="00F710E0"/>
    <w:rsid w:val="00F712C9"/>
    <w:rsid w:val="00F71797"/>
    <w:rsid w:val="00F718DD"/>
    <w:rsid w:val="00F71BC5"/>
    <w:rsid w:val="00F71DD6"/>
    <w:rsid w:val="00F71FAF"/>
    <w:rsid w:val="00F727D7"/>
    <w:rsid w:val="00F72844"/>
    <w:rsid w:val="00F72E82"/>
    <w:rsid w:val="00F72E89"/>
    <w:rsid w:val="00F72FA1"/>
    <w:rsid w:val="00F73366"/>
    <w:rsid w:val="00F7377E"/>
    <w:rsid w:val="00F73D8A"/>
    <w:rsid w:val="00F7412B"/>
    <w:rsid w:val="00F74549"/>
    <w:rsid w:val="00F74727"/>
    <w:rsid w:val="00F74A73"/>
    <w:rsid w:val="00F74BCD"/>
    <w:rsid w:val="00F74BF1"/>
    <w:rsid w:val="00F75126"/>
    <w:rsid w:val="00F755DA"/>
    <w:rsid w:val="00F75951"/>
    <w:rsid w:val="00F760FF"/>
    <w:rsid w:val="00F76205"/>
    <w:rsid w:val="00F7689D"/>
    <w:rsid w:val="00F76AE2"/>
    <w:rsid w:val="00F76F29"/>
    <w:rsid w:val="00F770F8"/>
    <w:rsid w:val="00F7754A"/>
    <w:rsid w:val="00F77E7B"/>
    <w:rsid w:val="00F77FD7"/>
    <w:rsid w:val="00F80DCB"/>
    <w:rsid w:val="00F81130"/>
    <w:rsid w:val="00F81248"/>
    <w:rsid w:val="00F81662"/>
    <w:rsid w:val="00F8169D"/>
    <w:rsid w:val="00F81741"/>
    <w:rsid w:val="00F81A1E"/>
    <w:rsid w:val="00F81B67"/>
    <w:rsid w:val="00F81E04"/>
    <w:rsid w:val="00F81E92"/>
    <w:rsid w:val="00F8215A"/>
    <w:rsid w:val="00F82377"/>
    <w:rsid w:val="00F824CD"/>
    <w:rsid w:val="00F82BBC"/>
    <w:rsid w:val="00F82E79"/>
    <w:rsid w:val="00F82EE8"/>
    <w:rsid w:val="00F82FE9"/>
    <w:rsid w:val="00F831FE"/>
    <w:rsid w:val="00F8351E"/>
    <w:rsid w:val="00F83574"/>
    <w:rsid w:val="00F836EB"/>
    <w:rsid w:val="00F83859"/>
    <w:rsid w:val="00F83E6B"/>
    <w:rsid w:val="00F83F48"/>
    <w:rsid w:val="00F8490C"/>
    <w:rsid w:val="00F84A47"/>
    <w:rsid w:val="00F84B3C"/>
    <w:rsid w:val="00F85193"/>
    <w:rsid w:val="00F85741"/>
    <w:rsid w:val="00F85B17"/>
    <w:rsid w:val="00F85E25"/>
    <w:rsid w:val="00F864F0"/>
    <w:rsid w:val="00F86E16"/>
    <w:rsid w:val="00F872A3"/>
    <w:rsid w:val="00F87870"/>
    <w:rsid w:val="00F9020A"/>
    <w:rsid w:val="00F907A2"/>
    <w:rsid w:val="00F90869"/>
    <w:rsid w:val="00F90C28"/>
    <w:rsid w:val="00F90F26"/>
    <w:rsid w:val="00F91081"/>
    <w:rsid w:val="00F9156D"/>
    <w:rsid w:val="00F915F9"/>
    <w:rsid w:val="00F92002"/>
    <w:rsid w:val="00F92105"/>
    <w:rsid w:val="00F92360"/>
    <w:rsid w:val="00F92B14"/>
    <w:rsid w:val="00F93045"/>
    <w:rsid w:val="00F93064"/>
    <w:rsid w:val="00F930D0"/>
    <w:rsid w:val="00F93115"/>
    <w:rsid w:val="00F931F4"/>
    <w:rsid w:val="00F93268"/>
    <w:rsid w:val="00F93489"/>
    <w:rsid w:val="00F93528"/>
    <w:rsid w:val="00F935D7"/>
    <w:rsid w:val="00F935DB"/>
    <w:rsid w:val="00F93AD0"/>
    <w:rsid w:val="00F93BE9"/>
    <w:rsid w:val="00F94291"/>
    <w:rsid w:val="00F94AE6"/>
    <w:rsid w:val="00F94DD1"/>
    <w:rsid w:val="00F95439"/>
    <w:rsid w:val="00F95A0C"/>
    <w:rsid w:val="00F95BF4"/>
    <w:rsid w:val="00F95C09"/>
    <w:rsid w:val="00F95C2F"/>
    <w:rsid w:val="00F9609F"/>
    <w:rsid w:val="00F96136"/>
    <w:rsid w:val="00F961EE"/>
    <w:rsid w:val="00F96356"/>
    <w:rsid w:val="00F9658A"/>
    <w:rsid w:val="00F965C2"/>
    <w:rsid w:val="00F965CC"/>
    <w:rsid w:val="00F965F1"/>
    <w:rsid w:val="00F966D6"/>
    <w:rsid w:val="00F96B12"/>
    <w:rsid w:val="00F96BDB"/>
    <w:rsid w:val="00F96CEC"/>
    <w:rsid w:val="00F970F8"/>
    <w:rsid w:val="00F9749D"/>
    <w:rsid w:val="00F975A7"/>
    <w:rsid w:val="00F9788B"/>
    <w:rsid w:val="00F97926"/>
    <w:rsid w:val="00F97B6D"/>
    <w:rsid w:val="00FA018C"/>
    <w:rsid w:val="00FA06B8"/>
    <w:rsid w:val="00FA0969"/>
    <w:rsid w:val="00FA09E2"/>
    <w:rsid w:val="00FA0AF6"/>
    <w:rsid w:val="00FA0BB9"/>
    <w:rsid w:val="00FA0BC0"/>
    <w:rsid w:val="00FA0DF2"/>
    <w:rsid w:val="00FA11F1"/>
    <w:rsid w:val="00FA1317"/>
    <w:rsid w:val="00FA16BA"/>
    <w:rsid w:val="00FA1988"/>
    <w:rsid w:val="00FA1FB6"/>
    <w:rsid w:val="00FA22A1"/>
    <w:rsid w:val="00FA2441"/>
    <w:rsid w:val="00FA297E"/>
    <w:rsid w:val="00FA2CA1"/>
    <w:rsid w:val="00FA2D17"/>
    <w:rsid w:val="00FA326D"/>
    <w:rsid w:val="00FA378C"/>
    <w:rsid w:val="00FA38BD"/>
    <w:rsid w:val="00FA441E"/>
    <w:rsid w:val="00FA4801"/>
    <w:rsid w:val="00FA4AED"/>
    <w:rsid w:val="00FA4B00"/>
    <w:rsid w:val="00FA4B18"/>
    <w:rsid w:val="00FA4EA6"/>
    <w:rsid w:val="00FA4EC3"/>
    <w:rsid w:val="00FA50EA"/>
    <w:rsid w:val="00FA5195"/>
    <w:rsid w:val="00FA542A"/>
    <w:rsid w:val="00FA5BF3"/>
    <w:rsid w:val="00FA5C55"/>
    <w:rsid w:val="00FA5EE5"/>
    <w:rsid w:val="00FA622F"/>
    <w:rsid w:val="00FA6407"/>
    <w:rsid w:val="00FA6474"/>
    <w:rsid w:val="00FA653D"/>
    <w:rsid w:val="00FA6B6A"/>
    <w:rsid w:val="00FA6C56"/>
    <w:rsid w:val="00FA6CF6"/>
    <w:rsid w:val="00FA71E7"/>
    <w:rsid w:val="00FA78C0"/>
    <w:rsid w:val="00FA7BBC"/>
    <w:rsid w:val="00FB02FC"/>
    <w:rsid w:val="00FB0A02"/>
    <w:rsid w:val="00FB0C73"/>
    <w:rsid w:val="00FB0F69"/>
    <w:rsid w:val="00FB100F"/>
    <w:rsid w:val="00FB105F"/>
    <w:rsid w:val="00FB10FB"/>
    <w:rsid w:val="00FB135C"/>
    <w:rsid w:val="00FB1C2B"/>
    <w:rsid w:val="00FB1FED"/>
    <w:rsid w:val="00FB23E7"/>
    <w:rsid w:val="00FB27FA"/>
    <w:rsid w:val="00FB2E15"/>
    <w:rsid w:val="00FB2E81"/>
    <w:rsid w:val="00FB3284"/>
    <w:rsid w:val="00FB339E"/>
    <w:rsid w:val="00FB346C"/>
    <w:rsid w:val="00FB361C"/>
    <w:rsid w:val="00FB3645"/>
    <w:rsid w:val="00FB3D5E"/>
    <w:rsid w:val="00FB4713"/>
    <w:rsid w:val="00FB474D"/>
    <w:rsid w:val="00FB4B0B"/>
    <w:rsid w:val="00FB4F0E"/>
    <w:rsid w:val="00FB5097"/>
    <w:rsid w:val="00FB5388"/>
    <w:rsid w:val="00FB53FA"/>
    <w:rsid w:val="00FB55AF"/>
    <w:rsid w:val="00FB56ED"/>
    <w:rsid w:val="00FB5A37"/>
    <w:rsid w:val="00FB5ADF"/>
    <w:rsid w:val="00FB5B09"/>
    <w:rsid w:val="00FB5C6B"/>
    <w:rsid w:val="00FB5F47"/>
    <w:rsid w:val="00FB617F"/>
    <w:rsid w:val="00FB63DE"/>
    <w:rsid w:val="00FB66CA"/>
    <w:rsid w:val="00FB6FD4"/>
    <w:rsid w:val="00FB721C"/>
    <w:rsid w:val="00FB73A9"/>
    <w:rsid w:val="00FB7C3A"/>
    <w:rsid w:val="00FC00B9"/>
    <w:rsid w:val="00FC033C"/>
    <w:rsid w:val="00FC08F3"/>
    <w:rsid w:val="00FC0EBF"/>
    <w:rsid w:val="00FC14C6"/>
    <w:rsid w:val="00FC1661"/>
    <w:rsid w:val="00FC16A9"/>
    <w:rsid w:val="00FC1BA1"/>
    <w:rsid w:val="00FC1E21"/>
    <w:rsid w:val="00FC2811"/>
    <w:rsid w:val="00FC296E"/>
    <w:rsid w:val="00FC2C2E"/>
    <w:rsid w:val="00FC2E26"/>
    <w:rsid w:val="00FC2FF9"/>
    <w:rsid w:val="00FC313B"/>
    <w:rsid w:val="00FC3260"/>
    <w:rsid w:val="00FC38EF"/>
    <w:rsid w:val="00FC38F7"/>
    <w:rsid w:val="00FC39E0"/>
    <w:rsid w:val="00FC3EBE"/>
    <w:rsid w:val="00FC4480"/>
    <w:rsid w:val="00FC4722"/>
    <w:rsid w:val="00FC56CE"/>
    <w:rsid w:val="00FC5AAD"/>
    <w:rsid w:val="00FC5B6D"/>
    <w:rsid w:val="00FC5FF1"/>
    <w:rsid w:val="00FC6369"/>
    <w:rsid w:val="00FC6AF6"/>
    <w:rsid w:val="00FC70E3"/>
    <w:rsid w:val="00FC77CA"/>
    <w:rsid w:val="00FC7831"/>
    <w:rsid w:val="00FC7B16"/>
    <w:rsid w:val="00FD003B"/>
    <w:rsid w:val="00FD009A"/>
    <w:rsid w:val="00FD0226"/>
    <w:rsid w:val="00FD07B7"/>
    <w:rsid w:val="00FD08A4"/>
    <w:rsid w:val="00FD09DD"/>
    <w:rsid w:val="00FD0CB8"/>
    <w:rsid w:val="00FD11D5"/>
    <w:rsid w:val="00FD2089"/>
    <w:rsid w:val="00FD22D9"/>
    <w:rsid w:val="00FD2361"/>
    <w:rsid w:val="00FD2A40"/>
    <w:rsid w:val="00FD2CF9"/>
    <w:rsid w:val="00FD2F32"/>
    <w:rsid w:val="00FD309D"/>
    <w:rsid w:val="00FD30A8"/>
    <w:rsid w:val="00FD3118"/>
    <w:rsid w:val="00FD31C1"/>
    <w:rsid w:val="00FD3240"/>
    <w:rsid w:val="00FD34C3"/>
    <w:rsid w:val="00FD4183"/>
    <w:rsid w:val="00FD4587"/>
    <w:rsid w:val="00FD45CF"/>
    <w:rsid w:val="00FD47A2"/>
    <w:rsid w:val="00FD4A04"/>
    <w:rsid w:val="00FD5149"/>
    <w:rsid w:val="00FD5660"/>
    <w:rsid w:val="00FD5E13"/>
    <w:rsid w:val="00FD5E7A"/>
    <w:rsid w:val="00FD69C5"/>
    <w:rsid w:val="00FD7603"/>
    <w:rsid w:val="00FD785E"/>
    <w:rsid w:val="00FD79CF"/>
    <w:rsid w:val="00FD7AB2"/>
    <w:rsid w:val="00FD7C42"/>
    <w:rsid w:val="00FD7F89"/>
    <w:rsid w:val="00FE07AC"/>
    <w:rsid w:val="00FE0C2F"/>
    <w:rsid w:val="00FE0D03"/>
    <w:rsid w:val="00FE0D84"/>
    <w:rsid w:val="00FE1008"/>
    <w:rsid w:val="00FE11AA"/>
    <w:rsid w:val="00FE1403"/>
    <w:rsid w:val="00FE15EE"/>
    <w:rsid w:val="00FE1991"/>
    <w:rsid w:val="00FE1EE8"/>
    <w:rsid w:val="00FE21BF"/>
    <w:rsid w:val="00FE27FE"/>
    <w:rsid w:val="00FE28E1"/>
    <w:rsid w:val="00FE2AB3"/>
    <w:rsid w:val="00FE2B7F"/>
    <w:rsid w:val="00FE2BD5"/>
    <w:rsid w:val="00FE2E26"/>
    <w:rsid w:val="00FE358A"/>
    <w:rsid w:val="00FE3630"/>
    <w:rsid w:val="00FE3A3B"/>
    <w:rsid w:val="00FE3C03"/>
    <w:rsid w:val="00FE3DEB"/>
    <w:rsid w:val="00FE3EB0"/>
    <w:rsid w:val="00FE3EDF"/>
    <w:rsid w:val="00FE4425"/>
    <w:rsid w:val="00FE4489"/>
    <w:rsid w:val="00FE4709"/>
    <w:rsid w:val="00FE497D"/>
    <w:rsid w:val="00FE4C1E"/>
    <w:rsid w:val="00FE52FD"/>
    <w:rsid w:val="00FE54E6"/>
    <w:rsid w:val="00FE60E1"/>
    <w:rsid w:val="00FE60E9"/>
    <w:rsid w:val="00FE6168"/>
    <w:rsid w:val="00FE63EB"/>
    <w:rsid w:val="00FE64D1"/>
    <w:rsid w:val="00FE65D9"/>
    <w:rsid w:val="00FE6B13"/>
    <w:rsid w:val="00FE6BD4"/>
    <w:rsid w:val="00FE6E1B"/>
    <w:rsid w:val="00FE73BC"/>
    <w:rsid w:val="00FE792D"/>
    <w:rsid w:val="00FF0232"/>
    <w:rsid w:val="00FF09AE"/>
    <w:rsid w:val="00FF0AA3"/>
    <w:rsid w:val="00FF10C6"/>
    <w:rsid w:val="00FF1292"/>
    <w:rsid w:val="00FF16F0"/>
    <w:rsid w:val="00FF1CFB"/>
    <w:rsid w:val="00FF1EA2"/>
    <w:rsid w:val="00FF208B"/>
    <w:rsid w:val="00FF24A8"/>
    <w:rsid w:val="00FF26CE"/>
    <w:rsid w:val="00FF2800"/>
    <w:rsid w:val="00FF28BF"/>
    <w:rsid w:val="00FF2A5D"/>
    <w:rsid w:val="00FF2B05"/>
    <w:rsid w:val="00FF33EF"/>
    <w:rsid w:val="00FF3C8B"/>
    <w:rsid w:val="00FF3E0F"/>
    <w:rsid w:val="00FF3ED7"/>
    <w:rsid w:val="00FF4729"/>
    <w:rsid w:val="00FF4885"/>
    <w:rsid w:val="00FF53F9"/>
    <w:rsid w:val="00FF550F"/>
    <w:rsid w:val="00FF566F"/>
    <w:rsid w:val="00FF588F"/>
    <w:rsid w:val="00FF5BCA"/>
    <w:rsid w:val="00FF5BDA"/>
    <w:rsid w:val="00FF5C17"/>
    <w:rsid w:val="00FF5CD4"/>
    <w:rsid w:val="00FF6140"/>
    <w:rsid w:val="00FF6188"/>
    <w:rsid w:val="00FF61C3"/>
    <w:rsid w:val="00FF638E"/>
    <w:rsid w:val="00FF64F0"/>
    <w:rsid w:val="00FF6EAE"/>
    <w:rsid w:val="00FF6F0B"/>
    <w:rsid w:val="00FF757C"/>
    <w:rsid w:val="00FF774B"/>
    <w:rsid w:val="00FF7777"/>
    <w:rsid w:val="00FF7A9D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,#ddd"/>
    </o:shapedefaults>
    <o:shapelayout v:ext="edit">
      <o:idmap v:ext="edit" data="1"/>
    </o:shapelayout>
  </w:shapeDefaults>
  <w:decimalSymbol w:val="."/>
  <w:listSeparator w:val=","/>
  <w14:docId w14:val="633A6CDB"/>
  <w15:docId w15:val="{7C8BCACC-EFD9-4D62-9C97-6D6726B3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2 Char,body text1 Char,Body Char,bt Char,body tex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2,body text1,Body,bt,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964E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0" w:line="240" w:lineRule="auto"/>
      <w:ind w:left="539" w:hanging="539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64E8B"/>
    <w:rPr>
      <w:rFonts w:ascii="Angsana New" w:hAnsi="Angsana New"/>
      <w:b/>
      <w:b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15 pt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39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0B396A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8511A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38511A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1A75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2E49F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E49FE"/>
    <w:pPr>
      <w:ind w:left="720"/>
      <w:contextualSpacing/>
    </w:pPr>
    <w:rPr>
      <w:rFonts w:eastAsia="Times New Roman"/>
      <w:szCs w:val="22"/>
    </w:rPr>
  </w:style>
  <w:style w:type="character" w:customStyle="1" w:styleId="Heading5Char">
    <w:name w:val="Heading 5 Char"/>
    <w:link w:val="Heading5"/>
    <w:rsid w:val="003A740A"/>
    <w:rPr>
      <w:rFonts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655D3D"/>
    <w:rPr>
      <w:rFonts w:ascii="Arial" w:hAnsi="Arial"/>
      <w:sz w:val="18"/>
      <w:szCs w:val="18"/>
    </w:rPr>
  </w:style>
  <w:style w:type="character" w:styleId="CommentReference">
    <w:name w:val="annotation reference"/>
    <w:rsid w:val="009552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266"/>
    <w:rPr>
      <w:sz w:val="20"/>
      <w:szCs w:val="25"/>
    </w:rPr>
  </w:style>
  <w:style w:type="character" w:customStyle="1" w:styleId="CommentTextChar">
    <w:name w:val="Comment Text Char"/>
    <w:link w:val="CommentText"/>
    <w:rsid w:val="0095526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266"/>
    <w:rPr>
      <w:b/>
      <w:bCs/>
    </w:rPr>
  </w:style>
  <w:style w:type="character" w:customStyle="1" w:styleId="CommentSubjectChar">
    <w:name w:val="Comment Subject Char"/>
    <w:link w:val="CommentSubject"/>
    <w:rsid w:val="00955266"/>
    <w:rPr>
      <w:rFonts w:ascii="Arial" w:hAnsi="Arial"/>
      <w:b/>
      <w:bCs/>
      <w:szCs w:val="25"/>
    </w:rPr>
  </w:style>
  <w:style w:type="character" w:customStyle="1" w:styleId="FootnoteTextChar">
    <w:name w:val="Footnote Text Char"/>
    <w:aliases w:val="ft Char"/>
    <w:link w:val="FootnoteText"/>
    <w:semiHidden/>
    <w:rsid w:val="00DD7609"/>
    <w:rPr>
      <w:sz w:val="18"/>
      <w:lang w:val="en-GB" w:bidi="ar-SA"/>
    </w:rPr>
  </w:style>
  <w:style w:type="character" w:styleId="FootnoteReference">
    <w:name w:val="footnote reference"/>
    <w:uiPriority w:val="99"/>
    <w:unhideWhenUsed/>
    <w:rsid w:val="00DD7609"/>
    <w:rPr>
      <w:vertAlign w:val="superscript"/>
    </w:rPr>
  </w:style>
  <w:style w:type="character" w:customStyle="1" w:styleId="HeaderChar">
    <w:name w:val="Header Char"/>
    <w:link w:val="Header"/>
    <w:uiPriority w:val="99"/>
    <w:rsid w:val="00A42861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68374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740"/>
    <w:rPr>
      <w:rFonts w:ascii="Univers 45 Light" w:hAnsi="Univers 45 Light" w:cs="Univers 45 Light"/>
      <w:color w:val="000000"/>
      <w:lang w:val="en-GB" w:bidi="ar-SA"/>
    </w:rPr>
  </w:style>
  <w:style w:type="character" w:styleId="Hyperlink">
    <w:name w:val="Hyperlink"/>
    <w:basedOn w:val="DefaultParagraphFont"/>
    <w:rsid w:val="001D51C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51CC"/>
    <w:rPr>
      <w:color w:val="605E5C"/>
      <w:shd w:val="clear" w:color="auto" w:fill="E1DFDD"/>
    </w:rPr>
  </w:style>
  <w:style w:type="character" w:customStyle="1" w:styleId="BodyText3Char">
    <w:name w:val="Body Text 3 Char"/>
    <w:basedOn w:val="DefaultParagraphFont"/>
    <w:link w:val="BodyText3"/>
    <w:locked/>
    <w:rsid w:val="0068114E"/>
    <w:rPr>
      <w:rFonts w:cs="EucrosiaUPC"/>
      <w:sz w:val="30"/>
      <w:szCs w:val="30"/>
    </w:rPr>
  </w:style>
  <w:style w:type="paragraph" w:styleId="List">
    <w:name w:val="List"/>
    <w:basedOn w:val="Normal"/>
    <w:rsid w:val="00F51E9F"/>
    <w:pPr>
      <w:ind w:left="283" w:hanging="283"/>
      <w:contextualSpacing/>
    </w:pPr>
    <w:rPr>
      <w:szCs w:val="22"/>
    </w:rPr>
  </w:style>
  <w:style w:type="paragraph" w:styleId="EndnoteText">
    <w:name w:val="endnote text"/>
    <w:basedOn w:val="Normal"/>
    <w:link w:val="EndnoteTextChar"/>
    <w:rsid w:val="00D470C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D470C8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D470C8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DF1C51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6783-332A-4FAC-89B5-703D8475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92</Pages>
  <Words>18193</Words>
  <Characters>103705</Characters>
  <Application>Microsoft Office Word</Application>
  <DocSecurity>0</DocSecurity>
  <Lines>864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Windows User</cp:lastModifiedBy>
  <cp:revision>2</cp:revision>
  <cp:lastPrinted>2021-02-26T12:51:00Z</cp:lastPrinted>
  <dcterms:created xsi:type="dcterms:W3CDTF">2021-02-26T12:56:00Z</dcterms:created>
  <dcterms:modified xsi:type="dcterms:W3CDTF">2021-02-26T12:56:00Z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