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84582A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1E36E7E6" w14:textId="77777777" w:rsidR="00FB1617" w:rsidRPr="003145B0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4"/>
          <w:szCs w:val="24"/>
        </w:rPr>
      </w:pPr>
    </w:p>
    <w:p w14:paraId="3B6B3593" w14:textId="77777777" w:rsidR="00AE3212" w:rsidRPr="009A0030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A0030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1AF32C22" w14:textId="34C79B28" w:rsidR="00AE3212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68981802" w14:textId="51ED8CB5" w:rsidR="005A2B30" w:rsidRPr="00F87630" w:rsidRDefault="005A2B3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การเปลี่ยนแปลงนโยบายบัญชี</w:t>
      </w:r>
    </w:p>
    <w:p w14:paraId="7DF0E51F" w14:textId="54DAA2E7" w:rsidR="002C6BD5" w:rsidRDefault="002C6BD5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87630"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14:paraId="62A8586C" w14:textId="099EBFD2" w:rsidR="00805D28" w:rsidRDefault="008424F8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การซื้อบริษัทย่อย</w:t>
      </w:r>
    </w:p>
    <w:p w14:paraId="2420B1A7" w14:textId="77777777" w:rsidR="0062551B" w:rsidRPr="009A0030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A003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154C21E5" w14:textId="77777777" w:rsidR="006222EB" w:rsidRPr="002F6ABA" w:rsidRDefault="006222EB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F6ABA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</w:t>
      </w:r>
    </w:p>
    <w:p w14:paraId="059924E5" w14:textId="77777777" w:rsidR="006222EB" w:rsidRPr="000E584C" w:rsidRDefault="006222EB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E584C"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5F291FB5" w14:textId="77777777" w:rsidR="00812F66" w:rsidRDefault="0039708F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8555A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47B25DA3" w14:textId="77777777" w:rsidR="005B5DB1" w:rsidRDefault="0008254F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20BF0BDC" w14:textId="77777777" w:rsidR="005B5DB1" w:rsidRPr="005B5DB1" w:rsidRDefault="0008254F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5B5DB1">
        <w:rPr>
          <w:rFonts w:ascii="Angsana New" w:hAnsi="Angsana New" w:hint="cs"/>
          <w:sz w:val="30"/>
          <w:szCs w:val="30"/>
          <w:cs/>
        </w:rPr>
        <w:t>ค่าความนิยม</w:t>
      </w:r>
      <w:r w:rsidR="005B5DB1" w:rsidRPr="005B5DB1">
        <w:rPr>
          <w:rFonts w:ascii="Angsana New" w:hAnsi="Angsana New" w:hint="cs"/>
          <w:sz w:val="30"/>
          <w:szCs w:val="30"/>
          <w:cs/>
        </w:rPr>
        <w:t>และ</w:t>
      </w:r>
      <w:r w:rsidR="005B5DB1" w:rsidRPr="005B5DB1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</w:p>
    <w:p w14:paraId="5C36C200" w14:textId="77777777" w:rsidR="00FD6D40" w:rsidRPr="00973057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3BBD53FD" w14:textId="77777777" w:rsidR="00FD6D40" w:rsidRPr="00973057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เจ้าหนี้อื่น</w:t>
      </w:r>
    </w:p>
    <w:p w14:paraId="694BF084" w14:textId="77777777" w:rsidR="00FE3874" w:rsidRPr="00973057" w:rsidRDefault="00FE3874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156EF77" w14:textId="77777777" w:rsidR="003A4C11" w:rsidRPr="00973057" w:rsidRDefault="003A4C11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1F2D7735" w14:textId="77777777" w:rsidR="0068387C" w:rsidRPr="00973057" w:rsidRDefault="0068387C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สำรอง</w:t>
      </w:r>
    </w:p>
    <w:p w14:paraId="2E42F0F7" w14:textId="3D782D12" w:rsidR="00FD6D40" w:rsidRPr="00973057" w:rsidRDefault="00506DCA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ส่วนงานดำเนินงาน</w:t>
      </w:r>
    </w:p>
    <w:p w14:paraId="5922FCDC" w14:textId="77777777" w:rsidR="00FD6D40" w:rsidRPr="00973057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ค่าใช้จ่ายผลประโยชน์</w:t>
      </w:r>
      <w:r w:rsidR="007732DE" w:rsidRPr="00973057">
        <w:rPr>
          <w:rFonts w:ascii="Angsana New" w:hAnsi="Angsana New" w:hint="cs"/>
          <w:sz w:val="30"/>
          <w:szCs w:val="30"/>
          <w:cs/>
        </w:rPr>
        <w:t>ของ</w:t>
      </w:r>
      <w:r w:rsidRPr="00973057">
        <w:rPr>
          <w:rFonts w:ascii="Angsana New" w:hAnsi="Angsana New" w:hint="cs"/>
          <w:sz w:val="30"/>
          <w:szCs w:val="30"/>
          <w:cs/>
        </w:rPr>
        <w:t>พนักงาน</w:t>
      </w:r>
    </w:p>
    <w:p w14:paraId="2E4B688D" w14:textId="77777777" w:rsidR="00FD6D40" w:rsidRPr="001C3AE8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14:paraId="1DF6C0E4" w14:textId="77777777" w:rsidR="00FD6D40" w:rsidRPr="001C3AE8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1C3AE8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1E52B23D" w14:textId="4F5F7D6D" w:rsidR="00A44BD7" w:rsidRPr="00973057" w:rsidRDefault="00EB5726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</w:p>
    <w:p w14:paraId="658C859B" w14:textId="77777777" w:rsidR="006A1E0A" w:rsidRPr="00973057" w:rsidRDefault="006A1E0A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AEE7508" w14:textId="5A1291CA" w:rsidR="00FD6D40" w:rsidRDefault="00FD6D4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56FE301" w14:textId="7AE26CC4" w:rsidR="004516E2" w:rsidRPr="00973057" w:rsidRDefault="004516E2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การบริหารจัดการทุน</w:t>
      </w:r>
    </w:p>
    <w:p w14:paraId="090C9910" w14:textId="77777777" w:rsidR="00294B79" w:rsidRDefault="009D4435" w:rsidP="00294B79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973057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4358B688" w14:textId="77777777" w:rsidR="00294B79" w:rsidRPr="00294B79" w:rsidRDefault="00294B79" w:rsidP="00294B79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294B79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C9986F4" w14:textId="77777777" w:rsidR="0062551B" w:rsidRPr="00624005" w:rsidRDefault="003145B0" w:rsidP="00C22CE7">
      <w:pPr>
        <w:widowControl w:val="0"/>
        <w:numPr>
          <w:ilvl w:val="0"/>
          <w:numId w:val="1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624005"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  <w:r w:rsidR="00E474E2" w:rsidRPr="00624005">
        <w:rPr>
          <w:rFonts w:ascii="Angsana New" w:hAnsi="Angsana New"/>
          <w:sz w:val="30"/>
          <w:szCs w:val="30"/>
          <w:cs/>
        </w:rPr>
        <w:tab/>
      </w:r>
    </w:p>
    <w:p w14:paraId="78DAE959" w14:textId="77777777" w:rsidR="00477138" w:rsidRPr="00684A1B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136E9B5" w14:textId="77777777" w:rsidR="00D574B5" w:rsidRPr="0004226C" w:rsidRDefault="00D574B5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22"/>
          <w:szCs w:val="22"/>
        </w:rPr>
      </w:pPr>
    </w:p>
    <w:p w14:paraId="32B0674C" w14:textId="7A160BA0" w:rsidR="00905CF4" w:rsidRPr="00684A1B" w:rsidRDefault="00EB5726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  <w:cs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</w:t>
      </w:r>
      <w:r w:rsidR="00EF0F62" w:rsidRPr="00993940">
        <w:rPr>
          <w:rFonts w:ascii="Angsana New" w:hAnsi="Angsana New"/>
          <w:sz w:val="30"/>
          <w:szCs w:val="30"/>
          <w:cs/>
        </w:rPr>
        <w:t>จาก</w:t>
      </w:r>
      <w:r w:rsidR="006473DF" w:rsidRPr="00993940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993940">
        <w:rPr>
          <w:rFonts w:ascii="Angsana New" w:hAnsi="Angsana New"/>
          <w:sz w:val="30"/>
          <w:szCs w:val="30"/>
          <w:cs/>
        </w:rPr>
        <w:t>เมื่อ</w:t>
      </w:r>
      <w:r w:rsidR="00EF0F62" w:rsidRPr="00FF1293">
        <w:rPr>
          <w:rFonts w:ascii="Angsana New" w:hAnsi="Angsana New"/>
          <w:sz w:val="30"/>
          <w:szCs w:val="30"/>
          <w:cs/>
        </w:rPr>
        <w:t>วันที่</w:t>
      </w:r>
      <w:r w:rsidR="00A767EC" w:rsidRPr="00FF1293">
        <w:rPr>
          <w:rFonts w:ascii="Angsana New" w:hAnsi="Angsana New"/>
          <w:sz w:val="30"/>
          <w:szCs w:val="30"/>
        </w:rPr>
        <w:t xml:space="preserve"> </w:t>
      </w:r>
      <w:r w:rsidR="005A65F6" w:rsidRPr="00FF1293">
        <w:rPr>
          <w:rFonts w:ascii="Angsana New" w:hAnsi="Angsana New"/>
          <w:sz w:val="30"/>
          <w:szCs w:val="30"/>
        </w:rPr>
        <w:t>2</w:t>
      </w:r>
      <w:r w:rsidR="009C4CD9" w:rsidRPr="00FF1293">
        <w:rPr>
          <w:rFonts w:ascii="Angsana New" w:hAnsi="Angsana New"/>
          <w:sz w:val="30"/>
          <w:szCs w:val="30"/>
        </w:rPr>
        <w:t>5</w:t>
      </w:r>
      <w:r w:rsidR="005A65F6" w:rsidRPr="00FF1293">
        <w:rPr>
          <w:rFonts w:ascii="Angsana New" w:hAnsi="Angsana New" w:hint="cs"/>
          <w:sz w:val="30"/>
          <w:szCs w:val="30"/>
          <w:cs/>
        </w:rPr>
        <w:t xml:space="preserve"> </w:t>
      </w:r>
      <w:r w:rsidR="005A65F6" w:rsidRPr="00FF129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5A65F6" w:rsidRPr="00FF1293">
        <w:rPr>
          <w:rFonts w:ascii="Angsana New" w:hAnsi="Angsana New"/>
          <w:sz w:val="30"/>
          <w:szCs w:val="30"/>
        </w:rPr>
        <w:t>256</w:t>
      </w:r>
      <w:r w:rsidR="00C27172" w:rsidRPr="00FF1293">
        <w:rPr>
          <w:rFonts w:ascii="Angsana New" w:hAnsi="Angsana New"/>
          <w:sz w:val="30"/>
          <w:szCs w:val="30"/>
        </w:rPr>
        <w:t>4</w:t>
      </w:r>
    </w:p>
    <w:p w14:paraId="34779E56" w14:textId="77777777" w:rsidR="00FB1617" w:rsidRPr="0004226C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2"/>
          <w:szCs w:val="22"/>
        </w:rPr>
      </w:pPr>
    </w:p>
    <w:p w14:paraId="6C021268" w14:textId="77777777" w:rsidR="00DE1932" w:rsidRPr="00F518E3" w:rsidRDefault="00EB5726" w:rsidP="00F518E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518E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ข้อมูลทั่วไป </w:t>
      </w:r>
    </w:p>
    <w:p w14:paraId="26891B14" w14:textId="77777777" w:rsidR="00FB1617" w:rsidRPr="0004226C" w:rsidRDefault="00FB1617" w:rsidP="000121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2"/>
          <w:szCs w:val="22"/>
        </w:rPr>
      </w:pPr>
    </w:p>
    <w:p w14:paraId="420A9FAB" w14:textId="2BB6C829" w:rsidR="004A79A3" w:rsidRPr="004A79A3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บริษัท ซีลิค คอร์พ จำกัด (มหาชน) “บริษัท” เป็นนิติบุคคลที่จัดตั้งขึ้นและจดทะเบียนกับตลาดหลักทรัพย์ เอ็ม เอ ไอในประเทศไทย เมื่อวันที่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18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ตุลาคม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2559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โดยมีที่อยู่จดทะเบียนของบริษัทตั้งอยู่เลขที่ </w:t>
      </w:r>
      <w:r w:rsidRPr="004A79A3">
        <w:rPr>
          <w:rFonts w:ascii="Angsana New" w:hAnsi="Angsana New"/>
          <w:sz w:val="30"/>
          <w:szCs w:val="30"/>
          <w:lang w:val="x-none" w:eastAsia="x-none"/>
        </w:rPr>
        <w:t>270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 xml:space="preserve"> ถนนเลียบคลอง</w:t>
      </w:r>
      <w:r>
        <w:rPr>
          <w:rFonts w:ascii="Angsana New" w:hAnsi="Angsana New"/>
          <w:sz w:val="30"/>
          <w:szCs w:val="30"/>
          <w:lang w:eastAsia="x-none"/>
        </w:rPr>
        <w:t xml:space="preserve">          </w:t>
      </w:r>
      <w:r w:rsidRPr="004A79A3">
        <w:rPr>
          <w:rFonts w:ascii="Angsana New" w:hAnsi="Angsana New"/>
          <w:sz w:val="30"/>
          <w:szCs w:val="30"/>
          <w:cs/>
          <w:lang w:val="x-none" w:eastAsia="x-none"/>
        </w:rPr>
        <w:t>ภาษีเจริญฝั่งใต้ แขวงหนองแขม เขตหนองแขม กรุงเทพมหานคร ประเทศไทย</w:t>
      </w:r>
    </w:p>
    <w:p w14:paraId="152EF7CC" w14:textId="77777777" w:rsidR="004A79A3" w:rsidRPr="004A79A3" w:rsidRDefault="004A79A3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03A86B57" w14:textId="0AD5CD1A" w:rsidR="00F27548" w:rsidRPr="00684A1B" w:rsidRDefault="00F27548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ผู้ถือหุ้นรายใหญ่ในระหว่าง</w:t>
      </w:r>
      <w:r w:rsidR="00BC67B3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ปี</w:t>
      </w:r>
      <w:r w:rsidRPr="00684A1B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ได้แก่ </w:t>
      </w:r>
      <w:r w:rsidRPr="00684A1B">
        <w:rPr>
          <w:rFonts w:asciiTheme="majorBidi" w:hAnsiTheme="majorBidi" w:cstheme="majorBidi" w:hint="cs"/>
          <w:sz w:val="30"/>
          <w:szCs w:val="30"/>
          <w:cs/>
          <w:lang w:eastAsia="x-none"/>
        </w:rPr>
        <w:t>นายณรงค์ สุวัฒน</w:t>
      </w:r>
      <w:r w:rsidRPr="00AB34D4">
        <w:rPr>
          <w:rFonts w:asciiTheme="majorBidi" w:hAnsiTheme="majorBidi" w:cstheme="majorBidi" w:hint="cs"/>
          <w:sz w:val="30"/>
          <w:szCs w:val="30"/>
          <w:cs/>
          <w:lang w:eastAsia="x-none"/>
        </w:rPr>
        <w:t>พิมพ์</w:t>
      </w:r>
      <w:r w:rsidRPr="00AB34D4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(ถือหุ้นร้อยละ </w:t>
      </w:r>
      <w:r w:rsidRPr="00AB34D4">
        <w:rPr>
          <w:rFonts w:asciiTheme="majorBidi" w:hAnsiTheme="majorBidi" w:cstheme="majorBidi"/>
          <w:sz w:val="30"/>
          <w:szCs w:val="30"/>
          <w:lang w:eastAsia="x-none"/>
        </w:rPr>
        <w:t>29.64</w:t>
      </w:r>
      <w:r w:rsidRPr="00AB34D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AB34D4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และ</w:t>
      </w:r>
      <w:r w:rsidRPr="00AB34D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นายเอก สุวัฒนพิมพ์</w:t>
      </w:r>
      <w:r w:rsidRPr="00AB34D4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  <w:t xml:space="preserve">(ถือหุ้นร้อยละ </w:t>
      </w:r>
      <w:r w:rsidRPr="00AB34D4">
        <w:rPr>
          <w:rFonts w:asciiTheme="majorBidi" w:hAnsiTheme="majorBidi" w:cstheme="majorBidi"/>
          <w:sz w:val="30"/>
          <w:szCs w:val="30"/>
          <w:lang w:eastAsia="x-none"/>
        </w:rPr>
        <w:t>2</w:t>
      </w:r>
      <w:r w:rsidR="00865288" w:rsidRPr="00AB34D4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AB34D4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AB34D4" w:rsidRPr="00AB34D4">
        <w:rPr>
          <w:rFonts w:asciiTheme="majorBidi" w:hAnsiTheme="majorBidi" w:cstheme="majorBidi"/>
          <w:sz w:val="30"/>
          <w:szCs w:val="30"/>
          <w:lang w:eastAsia="x-none"/>
        </w:rPr>
        <w:t>89</w:t>
      </w:r>
      <w:r w:rsidRPr="00AB34D4">
        <w:rPr>
          <w:rFonts w:asciiTheme="majorBidi" w:hAnsiTheme="majorBidi" w:cstheme="majorBidi"/>
          <w:sz w:val="30"/>
          <w:szCs w:val="30"/>
          <w:lang w:val="x-none" w:eastAsia="x-none"/>
        </w:rPr>
        <w:t xml:space="preserve">) </w:t>
      </w:r>
      <w:r w:rsidRPr="00AB34D4">
        <w:rPr>
          <w:rFonts w:asciiTheme="majorBidi" w:hAnsiTheme="majorBidi" w:cstheme="majorBidi"/>
          <w:sz w:val="30"/>
          <w:szCs w:val="30"/>
          <w:cs/>
          <w:lang w:val="x-none" w:eastAsia="x-none"/>
        </w:rPr>
        <w:t>ซึ่ง</w:t>
      </w:r>
      <w:r w:rsidRPr="00AB34D4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บุคคลทั้งสอ</w:t>
      </w:r>
      <w:r w:rsidRPr="00684A1B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งเป็นกรรมการของบริษัท</w:t>
      </w:r>
    </w:p>
    <w:p w14:paraId="6F2A9C9A" w14:textId="572C4C71" w:rsidR="00903490" w:rsidRDefault="00903490" w:rsidP="00012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97D63EA" w14:textId="0FE99EFE" w:rsidR="004A79A3" w:rsidRPr="004A79A3" w:rsidRDefault="004A79A3" w:rsidP="004A7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  <w:cs/>
          <w:lang w:val="th-TH" w:eastAsia="x-none"/>
        </w:rPr>
      </w:pPr>
      <w:r w:rsidRPr="004A79A3">
        <w:rPr>
          <w:rFonts w:ascii="Angsana New" w:hAnsi="Angsana New"/>
          <w:sz w:val="30"/>
          <w:szCs w:val="30"/>
          <w:cs/>
          <w:lang w:val="th-TH" w:eastAsia="x-none"/>
        </w:rPr>
        <w:t>บริษัทและบริษัทย่อย (“กลุ่มบริษัท”) ดำเนินธุรกิจหลักเกี่ยวกับการผลิตและจำหน่ายกาวซึ่งใช้ในอุตสาหกรรมประเภทต่าง</w:t>
      </w:r>
      <w:r w:rsidR="004D01D6"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Pr="004A79A3">
        <w:rPr>
          <w:rFonts w:ascii="Angsana New" w:hAnsi="Angsana New"/>
          <w:sz w:val="30"/>
          <w:szCs w:val="30"/>
          <w:cs/>
          <w:lang w:val="th-TH" w:eastAsia="x-none"/>
        </w:rPr>
        <w:t xml:space="preserve">ๆ รวมถึงฉลากที่มีกาวในตัว สำหรับตลาดทั้งในและต่างประเทศ รายละเอียดของบริษัทย่อย ณ วันที่ 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  </w:t>
      </w:r>
      <w:r w:rsidR="004F608B" w:rsidRPr="004F608B">
        <w:rPr>
          <w:rFonts w:ascii="Angsana New" w:hAnsi="Angsana New"/>
          <w:sz w:val="30"/>
          <w:szCs w:val="30"/>
          <w:lang w:eastAsia="x-none"/>
        </w:rPr>
        <w:t>31</w:t>
      </w:r>
      <w:r w:rsidRPr="004A79A3">
        <w:rPr>
          <w:rFonts w:ascii="Angsana New" w:hAnsi="Angsana New"/>
          <w:sz w:val="30"/>
          <w:szCs w:val="30"/>
          <w:cs/>
          <w:lang w:val="th-TH" w:eastAsia="x-none"/>
        </w:rPr>
        <w:t xml:space="preserve"> ธันวาคม มีดังนี้</w:t>
      </w:r>
    </w:p>
    <w:p w14:paraId="741C7FAB" w14:textId="77777777" w:rsidR="00031441" w:rsidRPr="0004226C" w:rsidRDefault="00031441" w:rsidP="005D0F61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330"/>
        <w:gridCol w:w="3060"/>
        <w:gridCol w:w="900"/>
        <w:gridCol w:w="900"/>
        <w:gridCol w:w="990"/>
      </w:tblGrid>
      <w:tr w:rsidR="000C0955" w:rsidRPr="00684A1B" w14:paraId="6898B112" w14:textId="77777777" w:rsidTr="009446F5">
        <w:trPr>
          <w:trHeight w:val="413"/>
          <w:tblHeader/>
        </w:trPr>
        <w:tc>
          <w:tcPr>
            <w:tcW w:w="3330" w:type="dxa"/>
            <w:vMerge w:val="restart"/>
          </w:tcPr>
          <w:p w14:paraId="045AC14E" w14:textId="77777777"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C0FF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3060" w:type="dxa"/>
            <w:vMerge w:val="restart"/>
          </w:tcPr>
          <w:p w14:paraId="28B67C51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ลักษณะธุรกิจ</w:t>
            </w:r>
          </w:p>
        </w:tc>
        <w:tc>
          <w:tcPr>
            <w:tcW w:w="900" w:type="dxa"/>
            <w:vMerge w:val="restart"/>
          </w:tcPr>
          <w:p w14:paraId="7BCC04FE" w14:textId="77777777" w:rsid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ประเทศที่</w:t>
            </w:r>
          </w:p>
          <w:p w14:paraId="5CE86EBF" w14:textId="77777777" w:rsidR="00487103" w:rsidRPr="00BC0FF3" w:rsidRDefault="000C0955" w:rsidP="00BC0FF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กิจการ</w:t>
            </w:r>
          </w:p>
          <w:p w14:paraId="5BED7392" w14:textId="77777777" w:rsidR="000C0955" w:rsidRPr="00BC0FF3" w:rsidRDefault="000C0955" w:rsidP="00321209">
            <w:pPr>
              <w:pStyle w:val="BodyText"/>
              <w:widowControl w:val="0"/>
              <w:tabs>
                <w:tab w:val="clear" w:pos="907"/>
              </w:tabs>
              <w:spacing w:after="0" w:line="240" w:lineRule="auto"/>
              <w:ind w:left="-108" w:right="-120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จัดตั้ง</w:t>
            </w:r>
          </w:p>
        </w:tc>
        <w:tc>
          <w:tcPr>
            <w:tcW w:w="1890" w:type="dxa"/>
            <w:gridSpan w:val="2"/>
          </w:tcPr>
          <w:p w14:paraId="3F778E3E" w14:textId="64CF3A7C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C0FF3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  <w:t>ถือหุ้น</w:t>
            </w:r>
            <w:r w:rsidR="000C7BEC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br/>
            </w:r>
            <w:r w:rsidR="00017473" w:rsidRPr="000C7BEC">
              <w:rPr>
                <w:rFonts w:ascii="Angsana New" w:eastAsia="Calibri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ทางตรง</w:t>
            </w:r>
            <w:r w:rsidR="00017473" w:rsidRPr="000C7BEC"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t>/</w:t>
            </w:r>
            <w:r w:rsidR="00017473" w:rsidRPr="000C7BEC">
              <w:rPr>
                <w:rFonts w:ascii="Angsana New" w:eastAsia="Calibri" w:hAnsi="Angsana New" w:hint="cs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ทางอ้อม</w:t>
            </w:r>
            <w:r w:rsidR="00DC1EC6"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  <w:lang w:val="en-US" w:eastAsia="en-US"/>
              </w:rPr>
              <w:br/>
            </w:r>
            <w:r w:rsidRPr="000C7BEC">
              <w:rPr>
                <w:rFonts w:ascii="Angsana New" w:eastAsia="Calibri" w:hAnsi="Angsana New"/>
                <w:b/>
                <w:bCs/>
                <w:spacing w:val="-2"/>
                <w:sz w:val="28"/>
                <w:szCs w:val="28"/>
                <w:cs/>
                <w:lang w:val="en-US" w:eastAsia="en-US"/>
              </w:rPr>
              <w:t>ร้อยละ</w:t>
            </w:r>
          </w:p>
        </w:tc>
      </w:tr>
      <w:tr w:rsidR="000C0955" w:rsidRPr="00855BEC" w14:paraId="4A6CB853" w14:textId="77777777" w:rsidTr="009446F5">
        <w:trPr>
          <w:trHeight w:val="353"/>
          <w:tblHeader/>
        </w:trPr>
        <w:tc>
          <w:tcPr>
            <w:tcW w:w="3330" w:type="dxa"/>
            <w:vMerge/>
          </w:tcPr>
          <w:p w14:paraId="44CDE37E" w14:textId="77777777" w:rsidR="000C0955" w:rsidRPr="00BC0FF3" w:rsidRDefault="000C0955" w:rsidP="000A7342">
            <w:pPr>
              <w:widowControl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0" w:type="dxa"/>
            <w:vMerge/>
          </w:tcPr>
          <w:p w14:paraId="299D3E74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  <w:vMerge/>
          </w:tcPr>
          <w:p w14:paraId="1071AE47" w14:textId="77777777" w:rsidR="000C0955" w:rsidRPr="00BC0FF3" w:rsidRDefault="000C0955" w:rsidP="000A7342">
            <w:pPr>
              <w:pStyle w:val="BodyText"/>
              <w:widowControl w:val="0"/>
              <w:spacing w:after="0" w:line="240" w:lineRule="auto"/>
              <w:ind w:left="-108" w:right="-7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00" w:type="dxa"/>
          </w:tcPr>
          <w:p w14:paraId="74378DDE" w14:textId="5F4DA7BE" w:rsidR="000C0955" w:rsidRPr="00BC0FF3" w:rsidRDefault="004F608B" w:rsidP="009446F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F608B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eastAsia="en-US"/>
              </w:rPr>
              <w:t>2563</w:t>
            </w:r>
          </w:p>
        </w:tc>
        <w:tc>
          <w:tcPr>
            <w:tcW w:w="990" w:type="dxa"/>
          </w:tcPr>
          <w:p w14:paraId="124A60B5" w14:textId="4D2CCFB2" w:rsidR="000C0955" w:rsidRPr="00BC0FF3" w:rsidRDefault="004F608B" w:rsidP="009446F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5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</w:pPr>
            <w:r w:rsidRPr="004F608B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eastAsia="en-US"/>
              </w:rPr>
              <w:t>25</w:t>
            </w:r>
            <w:r w:rsidR="00B94886" w:rsidRPr="00BC0FF3">
              <w:rPr>
                <w:rFonts w:ascii="Angsana New" w:eastAsia="Calibri" w:hAnsi="Angsana New"/>
                <w:b/>
                <w:bCs/>
                <w:sz w:val="28"/>
                <w:szCs w:val="28"/>
                <w:lang w:val="en-US" w:eastAsia="en-US"/>
              </w:rPr>
              <w:t>62</w:t>
            </w:r>
          </w:p>
        </w:tc>
      </w:tr>
      <w:tr w:rsidR="00383E54" w:rsidRPr="00855BEC" w14:paraId="7D8FB72F" w14:textId="77777777" w:rsidTr="009446F5">
        <w:tc>
          <w:tcPr>
            <w:tcW w:w="3330" w:type="dxa"/>
            <w:shd w:val="clear" w:color="auto" w:fill="auto"/>
          </w:tcPr>
          <w:p w14:paraId="317BECD4" w14:textId="4CB67942" w:rsidR="00383E54" w:rsidRPr="00BC0FF3" w:rsidRDefault="00383E54" w:rsidP="00383E54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อี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วี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เอ</w:t>
            </w:r>
            <w:r w:rsidR="006B5C97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อินเตอร์เนชั่นแนล</w:t>
            </w:r>
            <w:r w:rsidRPr="00BC0FF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14:paraId="7A39401A" w14:textId="0F2348FA" w:rsidR="00383E54" w:rsidRPr="00BC0FF3" w:rsidRDefault="00383E54" w:rsidP="00383E54">
            <w:pPr>
              <w:widowControl w:val="0"/>
              <w:spacing w:line="240" w:lineRule="auto"/>
              <w:ind w:left="155" w:right="-210" w:hanging="15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ขายส่งเคมีภัณฑ์ทางอุตสาหกรรม</w:t>
            </w:r>
          </w:p>
        </w:tc>
        <w:tc>
          <w:tcPr>
            <w:tcW w:w="900" w:type="dxa"/>
            <w:shd w:val="clear" w:color="auto" w:fill="auto"/>
          </w:tcPr>
          <w:p w14:paraId="015D2367" w14:textId="57B359DD" w:rsidR="00383E54" w:rsidRPr="00BC0FF3" w:rsidRDefault="00383E54" w:rsidP="00383E54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6D23E6EE" w14:textId="168B693A" w:rsidR="00383E54" w:rsidRPr="004278B3" w:rsidRDefault="00383E54" w:rsidP="009446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8B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  <w:tc>
          <w:tcPr>
            <w:tcW w:w="990" w:type="dxa"/>
          </w:tcPr>
          <w:p w14:paraId="155F215D" w14:textId="7D5085CC" w:rsidR="00383E54" w:rsidRPr="00BC0FF3" w:rsidRDefault="00383E54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99.97</w:t>
            </w:r>
          </w:p>
        </w:tc>
      </w:tr>
      <w:tr w:rsidR="000637C2" w:rsidRPr="00855BEC" w14:paraId="12BBCE2C" w14:textId="77777777" w:rsidTr="009446F5">
        <w:tc>
          <w:tcPr>
            <w:tcW w:w="3330" w:type="dxa"/>
            <w:shd w:val="clear" w:color="auto" w:fill="auto"/>
          </w:tcPr>
          <w:p w14:paraId="00D9C4C3" w14:textId="77777777" w:rsidR="000637C2" w:rsidRPr="00BC0FF3" w:rsidRDefault="000637C2" w:rsidP="000A7342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6E7ABB" w:rsidRPr="00BC0FF3">
              <w:rPr>
                <w:rFonts w:ascii="Angsana New" w:hAnsi="Angsana New" w:hint="cs"/>
                <w:sz w:val="28"/>
                <w:szCs w:val="28"/>
                <w:cs/>
              </w:rPr>
              <w:t>พีเอ็มซี เลเบิล แมททีเรียลส์</w:t>
            </w:r>
            <w:r w:rsidRPr="00BC0FF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060" w:type="dxa"/>
          </w:tcPr>
          <w:p w14:paraId="3D5E2290" w14:textId="77777777" w:rsidR="000637C2" w:rsidRPr="00BC0FF3" w:rsidRDefault="00AB242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bookmarkStart w:id="0" w:name="_Hlk7509270"/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ผลิตและจำหน่าย</w:t>
            </w:r>
            <w:bookmarkEnd w:id="0"/>
            <w:r w:rsidR="009F78A5"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</w:t>
            </w:r>
          </w:p>
        </w:tc>
        <w:tc>
          <w:tcPr>
            <w:tcW w:w="900" w:type="dxa"/>
            <w:shd w:val="clear" w:color="auto" w:fill="auto"/>
          </w:tcPr>
          <w:p w14:paraId="5F60D138" w14:textId="77777777" w:rsidR="000637C2" w:rsidRPr="00BC0FF3" w:rsidRDefault="000637C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</w:tcPr>
          <w:p w14:paraId="20472DA8" w14:textId="77777777" w:rsidR="000637C2" w:rsidRPr="004278B3" w:rsidRDefault="006E7ABB" w:rsidP="009446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8B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14:paraId="65AF577A" w14:textId="77777777" w:rsidR="000637C2" w:rsidRPr="00BC0FF3" w:rsidRDefault="00B94886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</w:tr>
      <w:tr w:rsidR="000637C2" w:rsidRPr="00855BEC" w14:paraId="1F8D3450" w14:textId="77777777" w:rsidTr="009446F5">
        <w:tc>
          <w:tcPr>
            <w:tcW w:w="3330" w:type="dxa"/>
            <w:shd w:val="clear" w:color="auto" w:fill="auto"/>
          </w:tcPr>
          <w:p w14:paraId="49E12236" w14:textId="77777777" w:rsidR="000637C2" w:rsidRPr="00BC0FF3" w:rsidRDefault="001F214D" w:rsidP="000A7342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PMC Label Materials Pte. Ltd.</w:t>
            </w:r>
          </w:p>
        </w:tc>
        <w:tc>
          <w:tcPr>
            <w:tcW w:w="3060" w:type="dxa"/>
          </w:tcPr>
          <w:p w14:paraId="5CEA3C3F" w14:textId="77777777" w:rsidR="000637C2" w:rsidRPr="00BC0FF3" w:rsidRDefault="00AB242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="009F78A5"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</w:t>
            </w:r>
          </w:p>
        </w:tc>
        <w:tc>
          <w:tcPr>
            <w:tcW w:w="900" w:type="dxa"/>
            <w:shd w:val="clear" w:color="auto" w:fill="auto"/>
          </w:tcPr>
          <w:p w14:paraId="2116136E" w14:textId="77777777" w:rsidR="000637C2" w:rsidRPr="00BC0FF3" w:rsidRDefault="00023372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900" w:type="dxa"/>
          </w:tcPr>
          <w:p w14:paraId="66F434EE" w14:textId="77777777" w:rsidR="000637C2" w:rsidRPr="004278B3" w:rsidRDefault="006E7ABB" w:rsidP="009446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8B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90" w:type="dxa"/>
          </w:tcPr>
          <w:p w14:paraId="419F83B9" w14:textId="77777777" w:rsidR="000637C2" w:rsidRPr="00BC0FF3" w:rsidRDefault="00B94886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C0FF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B94886" w:rsidRPr="00855BEC" w14:paraId="27632278" w14:textId="77777777" w:rsidTr="009446F5">
        <w:tc>
          <w:tcPr>
            <w:tcW w:w="3330" w:type="dxa"/>
            <w:shd w:val="clear" w:color="auto" w:fill="auto"/>
          </w:tcPr>
          <w:p w14:paraId="071CAE51" w14:textId="5D591480" w:rsidR="00B94886" w:rsidRPr="00BC0FF3" w:rsidRDefault="00B94886" w:rsidP="000A7342">
            <w:pPr>
              <w:widowControl w:val="0"/>
              <w:spacing w:line="240" w:lineRule="auto"/>
              <w:ind w:left="155" w:right="-120" w:hanging="15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Selic Australia Pty Ltd</w:t>
            </w:r>
          </w:p>
        </w:tc>
        <w:tc>
          <w:tcPr>
            <w:tcW w:w="3060" w:type="dxa"/>
          </w:tcPr>
          <w:p w14:paraId="72581750" w14:textId="77777777" w:rsidR="00B94886" w:rsidRPr="00BC0FF3" w:rsidRDefault="00B9488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ฉลากที่มีกาวในตัวและ</w:t>
            </w:r>
            <w:r w:rsidRPr="00BC0FF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ขายส่งเคมีภัณฑ์ทางอุตสาหกรรม</w:t>
            </w:r>
          </w:p>
        </w:tc>
        <w:tc>
          <w:tcPr>
            <w:tcW w:w="900" w:type="dxa"/>
            <w:shd w:val="clear" w:color="auto" w:fill="auto"/>
          </w:tcPr>
          <w:p w14:paraId="3883599D" w14:textId="77777777" w:rsidR="00B94886" w:rsidRPr="00BC0FF3" w:rsidRDefault="00B94886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ออสเตรเลีย</w:t>
            </w:r>
          </w:p>
        </w:tc>
        <w:tc>
          <w:tcPr>
            <w:tcW w:w="900" w:type="dxa"/>
          </w:tcPr>
          <w:p w14:paraId="2211B820" w14:textId="77777777" w:rsidR="00B94886" w:rsidRPr="004278B3" w:rsidRDefault="00B94886" w:rsidP="009446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8B3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990" w:type="dxa"/>
          </w:tcPr>
          <w:p w14:paraId="1CD1602B" w14:textId="77777777" w:rsidR="00B94886" w:rsidRPr="00BC0FF3" w:rsidRDefault="00B94886" w:rsidP="00AB03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  <w:tab w:val="decimal" w:pos="338"/>
                <w:tab w:val="decimal" w:pos="47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6D012D" w:rsidRPr="00855BEC" w14:paraId="7EB08C35" w14:textId="77777777" w:rsidTr="009446F5">
        <w:tc>
          <w:tcPr>
            <w:tcW w:w="3330" w:type="dxa"/>
            <w:shd w:val="clear" w:color="auto" w:fill="auto"/>
          </w:tcPr>
          <w:p w14:paraId="1A19D08E" w14:textId="2034F1D2" w:rsidR="006D012D" w:rsidRPr="00AB03C4" w:rsidRDefault="006B0726" w:rsidP="00AB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/>
                <w:sz w:val="30"/>
                <w:szCs w:val="30"/>
                <w:lang w:eastAsia="x-none"/>
              </w:rPr>
            </w:pPr>
            <w:r w:rsidRPr="009446F5">
              <w:rPr>
                <w:rFonts w:ascii="Angsana New" w:hAnsi="Angsana New"/>
                <w:spacing w:val="-4"/>
                <w:sz w:val="28"/>
                <w:szCs w:val="28"/>
              </w:rPr>
              <w:t>PMC L</w:t>
            </w:r>
            <w:r w:rsidR="00A367A9" w:rsidRPr="009446F5">
              <w:rPr>
                <w:rFonts w:ascii="Angsana New" w:hAnsi="Angsana New"/>
                <w:spacing w:val="-4"/>
                <w:sz w:val="28"/>
                <w:szCs w:val="28"/>
              </w:rPr>
              <w:t>abel</w:t>
            </w:r>
            <w:r w:rsidRPr="009446F5">
              <w:rPr>
                <w:rFonts w:ascii="Angsana New" w:hAnsi="Angsana New"/>
                <w:spacing w:val="-4"/>
                <w:sz w:val="28"/>
                <w:szCs w:val="28"/>
              </w:rPr>
              <w:t xml:space="preserve"> M</w:t>
            </w:r>
            <w:r w:rsidR="00A367A9" w:rsidRPr="009446F5">
              <w:rPr>
                <w:rFonts w:ascii="Angsana New" w:hAnsi="Angsana New"/>
                <w:spacing w:val="-4"/>
                <w:sz w:val="28"/>
                <w:szCs w:val="28"/>
              </w:rPr>
              <w:t xml:space="preserve">aterials </w:t>
            </w:r>
            <w:r w:rsidRPr="009446F5">
              <w:rPr>
                <w:rFonts w:ascii="Angsana New" w:hAnsi="Angsana New"/>
                <w:spacing w:val="-4"/>
                <w:sz w:val="28"/>
                <w:szCs w:val="28"/>
              </w:rPr>
              <w:t>(M</w:t>
            </w:r>
            <w:r w:rsidR="009446F5" w:rsidRPr="009446F5">
              <w:rPr>
                <w:rFonts w:ascii="Angsana New" w:hAnsi="Angsana New"/>
                <w:spacing w:val="-4"/>
                <w:sz w:val="28"/>
                <w:szCs w:val="28"/>
              </w:rPr>
              <w:t>alaysia</w:t>
            </w:r>
            <w:r w:rsidRPr="009446F5">
              <w:rPr>
                <w:rFonts w:ascii="Angsana New" w:hAnsi="Angsana New"/>
                <w:spacing w:val="-4"/>
                <w:sz w:val="28"/>
                <w:szCs w:val="28"/>
              </w:rPr>
              <w:t xml:space="preserve">) </w:t>
            </w:r>
            <w:proofErr w:type="spellStart"/>
            <w:r w:rsidRPr="009446F5">
              <w:rPr>
                <w:rFonts w:ascii="Angsana New" w:hAnsi="Angsana New"/>
                <w:spacing w:val="-4"/>
                <w:sz w:val="28"/>
                <w:szCs w:val="28"/>
              </w:rPr>
              <w:t>S</w:t>
            </w:r>
            <w:r w:rsidR="009446F5" w:rsidRPr="009446F5">
              <w:rPr>
                <w:rFonts w:ascii="Angsana New" w:hAnsi="Angsana New"/>
                <w:spacing w:val="-4"/>
                <w:sz w:val="28"/>
                <w:szCs w:val="28"/>
              </w:rPr>
              <w:t>dn</w:t>
            </w:r>
            <w:proofErr w:type="spellEnd"/>
            <w:r w:rsidRPr="009446F5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9446F5" w:rsidRPr="009446F5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9446F5">
              <w:rPr>
                <w:rFonts w:ascii="Angsana New" w:hAnsi="Angsana New"/>
                <w:spacing w:val="-4"/>
                <w:sz w:val="28"/>
                <w:szCs w:val="28"/>
              </w:rPr>
              <w:t>B</w:t>
            </w:r>
            <w:r w:rsidR="009446F5" w:rsidRPr="009446F5">
              <w:rPr>
                <w:rFonts w:ascii="Angsana New" w:hAnsi="Angsana New"/>
                <w:spacing w:val="-4"/>
                <w:sz w:val="28"/>
                <w:szCs w:val="28"/>
              </w:rPr>
              <w:t>hd</w:t>
            </w:r>
            <w:r w:rsidRPr="009446F5">
              <w:rPr>
                <w:rFonts w:ascii="Angsana New" w:hAnsi="Angsana New"/>
                <w:spacing w:val="-4"/>
                <w:sz w:val="28"/>
                <w:szCs w:val="28"/>
              </w:rPr>
              <w:t>.</w:t>
            </w:r>
            <w:r w:rsidR="00A367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51835" w:rsidRPr="00CC1CC1">
              <w:rPr>
                <w:rFonts w:ascii="Angsana New" w:hAnsi="Angsana New"/>
                <w:sz w:val="28"/>
                <w:szCs w:val="28"/>
              </w:rPr>
              <w:t>(</w:t>
            </w:r>
            <w:r w:rsidR="00AB03C4" w:rsidRPr="00CC1CC1">
              <w:rPr>
                <w:rFonts w:asciiTheme="majorBidi" w:hAnsiTheme="majorBidi"/>
                <w:sz w:val="28"/>
                <w:szCs w:val="28"/>
                <w:cs/>
                <w:lang w:eastAsia="x-none"/>
              </w:rPr>
              <w:t>ถือหุ้นโดย บริษัท พีเอ็มซี เลเบิล แมททีเรียลส์ จำกัด</w:t>
            </w:r>
            <w:r w:rsidR="00251835" w:rsidRPr="00CC1CC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60" w:type="dxa"/>
          </w:tcPr>
          <w:p w14:paraId="6B6288F6" w14:textId="56AACB42" w:rsidR="006D012D" w:rsidRPr="00BC0FF3" w:rsidRDefault="006B0726" w:rsidP="000A7342">
            <w:pPr>
              <w:widowControl w:val="0"/>
              <w:spacing w:line="240" w:lineRule="auto"/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BC0FF3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ฉลากที่มีกาวในตัว</w:t>
            </w:r>
          </w:p>
        </w:tc>
        <w:tc>
          <w:tcPr>
            <w:tcW w:w="900" w:type="dxa"/>
            <w:shd w:val="clear" w:color="auto" w:fill="auto"/>
          </w:tcPr>
          <w:p w14:paraId="3E2D3A1B" w14:textId="5F862425" w:rsidR="006D012D" w:rsidRDefault="006B0726" w:rsidP="000A7342">
            <w:pPr>
              <w:widowControl w:val="0"/>
              <w:tabs>
                <w:tab w:val="clear" w:pos="907"/>
              </w:tabs>
              <w:spacing w:line="240" w:lineRule="auto"/>
              <w:ind w:left="-120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900" w:type="dxa"/>
          </w:tcPr>
          <w:p w14:paraId="681AF7A5" w14:textId="6B64D385" w:rsidR="006D012D" w:rsidRPr="004278B3" w:rsidRDefault="00B74F22" w:rsidP="009446F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278B3">
              <w:rPr>
                <w:rFonts w:ascii="Angsana New" w:hAnsi="Angsana New"/>
                <w:sz w:val="28"/>
                <w:szCs w:val="28"/>
              </w:rPr>
              <w:t>99.99</w:t>
            </w:r>
          </w:p>
        </w:tc>
        <w:tc>
          <w:tcPr>
            <w:tcW w:w="990" w:type="dxa"/>
          </w:tcPr>
          <w:p w14:paraId="6D9B6CF9" w14:textId="738F84BA" w:rsidR="006D012D" w:rsidRDefault="006B0726" w:rsidP="00AB03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  <w:tab w:val="decimal" w:pos="338"/>
                <w:tab w:val="decimal" w:pos="476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26DE32F" w14:textId="77777777" w:rsidR="00251835" w:rsidRDefault="00251835" w:rsidP="004A79A3">
      <w:pPr>
        <w:rPr>
          <w:lang w:eastAsia="x-none"/>
        </w:rPr>
      </w:pPr>
    </w:p>
    <w:p w14:paraId="0D498A0B" w14:textId="5941879C" w:rsidR="00AF3563" w:rsidRDefault="00AF3563" w:rsidP="004A79A3">
      <w:pPr>
        <w:rPr>
          <w:lang w:eastAsia="x-none"/>
        </w:rPr>
      </w:pPr>
    </w:p>
    <w:p w14:paraId="2F71DBDA" w14:textId="341EC14A" w:rsidR="00AF3563" w:rsidRDefault="00AF3563" w:rsidP="004A79A3">
      <w:pPr>
        <w:rPr>
          <w:lang w:eastAsia="x-none"/>
        </w:rPr>
      </w:pPr>
    </w:p>
    <w:p w14:paraId="1AEA1285" w14:textId="20D53B9B" w:rsidR="00051FA9" w:rsidRDefault="00051FA9" w:rsidP="004A79A3">
      <w:pPr>
        <w:rPr>
          <w:lang w:eastAsia="x-none"/>
        </w:rPr>
      </w:pPr>
    </w:p>
    <w:p w14:paraId="2F5C6122" w14:textId="7EA42B8A" w:rsidR="00051FA9" w:rsidRDefault="00051FA9" w:rsidP="004A79A3">
      <w:pPr>
        <w:rPr>
          <w:lang w:eastAsia="x-none"/>
        </w:rPr>
      </w:pPr>
    </w:p>
    <w:p w14:paraId="7B274DEE" w14:textId="77777777" w:rsidR="00282EB8" w:rsidRDefault="00282EB8" w:rsidP="004A79A3">
      <w:pPr>
        <w:rPr>
          <w:lang w:eastAsia="x-none"/>
        </w:rPr>
      </w:pPr>
    </w:p>
    <w:p w14:paraId="57087433" w14:textId="77777777" w:rsidR="008517A4" w:rsidRDefault="008517A4" w:rsidP="004A79A3">
      <w:pPr>
        <w:rPr>
          <w:lang w:eastAsia="x-none"/>
        </w:rPr>
      </w:pPr>
    </w:p>
    <w:p w14:paraId="58C4C959" w14:textId="106D3F4A" w:rsidR="00051FA9" w:rsidRDefault="00051FA9" w:rsidP="004A79A3">
      <w:pPr>
        <w:rPr>
          <w:lang w:eastAsia="x-none"/>
        </w:rPr>
      </w:pPr>
    </w:p>
    <w:p w14:paraId="4A21B932" w14:textId="0ACA9FAA" w:rsidR="00051FA9" w:rsidRDefault="00051FA9" w:rsidP="004A79A3">
      <w:pPr>
        <w:rPr>
          <w:lang w:eastAsia="x-none"/>
        </w:rPr>
      </w:pPr>
    </w:p>
    <w:p w14:paraId="03D027A6" w14:textId="77777777" w:rsidR="00DE1932" w:rsidRPr="00032D20" w:rsidRDefault="00B15330" w:rsidP="00032D2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เก</w:t>
      </w:r>
      <w:r w:rsidR="00331D1E" w:rsidRPr="00032D20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ณฑ์การจัดทำงบการเงิน </w:t>
      </w:r>
    </w:p>
    <w:p w14:paraId="638DAC92" w14:textId="77777777" w:rsidR="00CB087A" w:rsidRPr="00831723" w:rsidRDefault="00CB087A" w:rsidP="000A7342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Cs w:val="18"/>
        </w:rPr>
      </w:pPr>
    </w:p>
    <w:p w14:paraId="4D224FC1" w14:textId="77777777" w:rsidR="00930FDB" w:rsidRPr="00D20923" w:rsidRDefault="00930FDB" w:rsidP="00C22CE7">
      <w:pPr>
        <w:pStyle w:val="ListParagraph"/>
        <w:widowControl w:val="0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2092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85A7C7A" w14:textId="77777777" w:rsidR="00B15330" w:rsidRPr="00831723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Cs w:val="18"/>
        </w:rPr>
      </w:pPr>
    </w:p>
    <w:p w14:paraId="22630C70" w14:textId="77777777" w:rsidR="00AF3563" w:rsidRDefault="00694AFD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9D49CD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1C3AE8">
        <w:rPr>
          <w:rFonts w:ascii="Angsana New" w:hAnsi="Angsana New"/>
          <w:sz w:val="30"/>
          <w:szCs w:val="30"/>
        </w:rPr>
        <w:br/>
      </w:r>
      <w:r w:rsidRPr="009D49CD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694AFD">
        <w:rPr>
          <w:rFonts w:ascii="Angsana New" w:hAnsi="Angsana New"/>
          <w:sz w:val="30"/>
          <w:szCs w:val="30"/>
          <w:cs/>
        </w:rPr>
        <w:t xml:space="preserve"> </w:t>
      </w:r>
    </w:p>
    <w:p w14:paraId="6B35D962" w14:textId="77777777" w:rsidR="00AF3563" w:rsidRPr="00831723" w:rsidRDefault="00AF3563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</w:rPr>
      </w:pPr>
    </w:p>
    <w:p w14:paraId="38E2DB3F" w14:textId="5EF89DED" w:rsidR="00A87471" w:rsidRPr="004F608B" w:rsidRDefault="0083265B" w:rsidP="00AF3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4F608B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มาตรฐานการรายงานทางการเงินหลายฉบับได้มีการ</w:t>
      </w:r>
      <w:r w:rsidR="0014166E" w:rsidRPr="004F608B">
        <w:rPr>
          <w:rFonts w:ascii="Angsana New" w:hAnsi="Angsana New" w:hint="cs"/>
          <w:spacing w:val="-2"/>
          <w:sz w:val="30"/>
          <w:szCs w:val="30"/>
          <w:cs/>
        </w:rPr>
        <w:t>ออกและ</w:t>
      </w:r>
      <w:r w:rsidRPr="004F608B">
        <w:rPr>
          <w:rFonts w:ascii="Angsana New" w:hAnsi="Angsana New"/>
          <w:spacing w:val="-2"/>
          <w:sz w:val="30"/>
          <w:szCs w:val="30"/>
          <w:cs/>
        </w:rPr>
        <w:t>ปรับปรุงใหม่ซึ่งมีผลบังคับใช้ตั้งแต่รอบระยะเวลาบัญชี</w:t>
      </w:r>
      <w:r w:rsidRPr="004F608B">
        <w:rPr>
          <w:rFonts w:ascii="Angsana New" w:hAnsi="Angsana New"/>
          <w:spacing w:val="-4"/>
          <w:sz w:val="30"/>
          <w:szCs w:val="30"/>
          <w:cs/>
        </w:rPr>
        <w:t>ที่เริ่มในหรือหลังวันที่</w:t>
      </w:r>
      <w:r w:rsidRPr="004F608B">
        <w:rPr>
          <w:rFonts w:ascii="Angsana New" w:hAnsi="Angsana New"/>
          <w:spacing w:val="-4"/>
          <w:sz w:val="30"/>
          <w:szCs w:val="30"/>
        </w:rPr>
        <w:t xml:space="preserve"> </w:t>
      </w:r>
      <w:r w:rsidR="004F608B" w:rsidRPr="004F608B">
        <w:rPr>
          <w:rFonts w:ascii="Angsana New" w:hAnsi="Angsana New"/>
          <w:spacing w:val="-4"/>
          <w:sz w:val="30"/>
          <w:szCs w:val="30"/>
        </w:rPr>
        <w:t>1</w:t>
      </w:r>
      <w:r w:rsidRPr="004F608B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4F608B" w:rsidRPr="004F608B">
        <w:rPr>
          <w:rFonts w:ascii="Angsana New" w:hAnsi="Angsana New"/>
          <w:spacing w:val="-4"/>
          <w:sz w:val="30"/>
          <w:szCs w:val="30"/>
        </w:rPr>
        <w:t>2563</w:t>
      </w:r>
      <w:r w:rsidRPr="004F608B">
        <w:rPr>
          <w:rFonts w:ascii="Angsana New" w:hAnsi="Angsana New"/>
          <w:spacing w:val="-4"/>
          <w:sz w:val="30"/>
          <w:szCs w:val="30"/>
          <w:cs/>
        </w:rPr>
        <w:t xml:space="preserve"> การถือปฏิบัติตามมาตรฐานการรายงานทางการเงินที่</w:t>
      </w:r>
      <w:r w:rsidR="0014166E" w:rsidRPr="004F608B">
        <w:rPr>
          <w:rFonts w:ascii="Angsana New" w:hAnsi="Angsana New" w:hint="cs"/>
          <w:spacing w:val="-4"/>
          <w:sz w:val="30"/>
          <w:szCs w:val="30"/>
          <w:cs/>
        </w:rPr>
        <w:t>ออกและ</w:t>
      </w:r>
      <w:r w:rsidRPr="004F608B">
        <w:rPr>
          <w:rFonts w:ascii="Angsana New" w:hAnsi="Angsana New"/>
          <w:spacing w:val="-4"/>
          <w:sz w:val="30"/>
          <w:szCs w:val="30"/>
          <w:cs/>
        </w:rPr>
        <w:t>ปรับปรุงใหม่นั้น</w:t>
      </w:r>
      <w:r w:rsidRPr="004F608B">
        <w:rPr>
          <w:rFonts w:ascii="Angsana New" w:hAnsi="Angsana New"/>
          <w:sz w:val="30"/>
          <w:szCs w:val="30"/>
          <w:cs/>
        </w:rPr>
        <w:t xml:space="preserve"> มีผลให้เกิดการเปลี่ยนแปลงนโยบายการบัญชีของกลุ่มบริษัท</w:t>
      </w:r>
    </w:p>
    <w:p w14:paraId="526D2347" w14:textId="77777777" w:rsidR="0083265B" w:rsidRPr="00831723" w:rsidRDefault="0083265B" w:rsidP="00694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highlight w:val="cyan"/>
        </w:rPr>
      </w:pPr>
    </w:p>
    <w:p w14:paraId="4CF35BC4" w14:textId="4CC6CBB7" w:rsidR="00023372" w:rsidRPr="004F608B" w:rsidRDefault="0083265B" w:rsidP="00832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4F608B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</w:t>
      </w:r>
      <w:r w:rsidR="00EA2E01">
        <w:rPr>
          <w:rFonts w:ascii="Angsana New" w:hAnsi="Angsana New"/>
          <w:sz w:val="30"/>
          <w:szCs w:val="30"/>
        </w:rPr>
        <w:t xml:space="preserve">    </w:t>
      </w:r>
      <w:r w:rsidRPr="004F608B">
        <w:rPr>
          <w:rFonts w:ascii="Angsana New" w:hAnsi="Angsana New"/>
          <w:sz w:val="30"/>
          <w:szCs w:val="30"/>
          <w:cs/>
        </w:rPr>
        <w:t xml:space="preserve">การรายงานทางการเงิน ฉบับที่ </w:t>
      </w:r>
      <w:r w:rsidR="004F608B" w:rsidRPr="004F608B">
        <w:rPr>
          <w:rFonts w:ascii="Angsana New" w:hAnsi="Angsana New"/>
          <w:sz w:val="30"/>
          <w:szCs w:val="30"/>
        </w:rPr>
        <w:t>9</w:t>
      </w:r>
      <w:r w:rsidRPr="004F608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F608B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  <w:r w:rsidRPr="004F608B">
        <w:rPr>
          <w:rFonts w:ascii="Angsana New" w:hAnsi="Angsana New"/>
          <w:sz w:val="30"/>
          <w:szCs w:val="30"/>
          <w:cs/>
        </w:rPr>
        <w:t xml:space="preserve"> (</w:t>
      </w:r>
      <w:r w:rsidRPr="004F608B">
        <w:rPr>
          <w:rFonts w:ascii="Angsana New" w:hAnsi="Angsana New"/>
          <w:sz w:val="30"/>
          <w:szCs w:val="30"/>
        </w:rPr>
        <w:t xml:space="preserve">TFRS </w:t>
      </w:r>
      <w:r w:rsidR="004F608B" w:rsidRPr="004F608B">
        <w:rPr>
          <w:rFonts w:ascii="Angsana New" w:hAnsi="Angsana New"/>
          <w:sz w:val="30"/>
          <w:szCs w:val="30"/>
        </w:rPr>
        <w:t>9</w:t>
      </w:r>
      <w:r w:rsidRPr="004F608B">
        <w:rPr>
          <w:rFonts w:ascii="Angsana New" w:hAnsi="Angsana New"/>
          <w:sz w:val="30"/>
          <w:szCs w:val="30"/>
          <w:cs/>
        </w:rPr>
        <w:t>) รวมถึงมาตรฐานและการตีความมาตรฐานที่เกี่ยวข้อง</w:t>
      </w:r>
      <w:r w:rsidR="004F608B" w:rsidRPr="004F608B">
        <w:rPr>
          <w:rFonts w:ascii="Angsana New" w:hAnsi="Angsana New" w:hint="cs"/>
          <w:sz w:val="30"/>
          <w:szCs w:val="30"/>
          <w:cs/>
        </w:rPr>
        <w:t>ซึ่งไม่มีผลกระทบต่องบการเงินอย่างมีสาระสำคัญ</w:t>
      </w:r>
      <w:r w:rsidRPr="004F608B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="004F608B" w:rsidRPr="004F608B">
        <w:rPr>
          <w:rFonts w:ascii="Angsana New" w:hAnsi="Angsana New"/>
          <w:sz w:val="30"/>
          <w:szCs w:val="30"/>
        </w:rPr>
        <w:t>16</w:t>
      </w:r>
      <w:r w:rsidRPr="004F608B">
        <w:rPr>
          <w:rFonts w:ascii="Angsana New" w:hAnsi="Angsana New"/>
          <w:sz w:val="30"/>
          <w:szCs w:val="30"/>
          <w:cs/>
        </w:rPr>
        <w:t xml:space="preserve"> </w:t>
      </w:r>
      <w:r w:rsidR="00EA2E01">
        <w:rPr>
          <w:rFonts w:ascii="Angsana New" w:hAnsi="Angsana New"/>
          <w:sz w:val="30"/>
          <w:szCs w:val="30"/>
        </w:rPr>
        <w:t xml:space="preserve">      </w:t>
      </w:r>
      <w:r w:rsidRPr="00EA2E01">
        <w:rPr>
          <w:rFonts w:ascii="Angsana New" w:hAnsi="Angsana New"/>
          <w:sz w:val="30"/>
          <w:szCs w:val="30"/>
          <w:cs/>
        </w:rPr>
        <w:t xml:space="preserve">เรื่อง </w:t>
      </w:r>
      <w:r w:rsidRPr="00EA2E01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EA2E01">
        <w:rPr>
          <w:rFonts w:ascii="Angsana New" w:hAnsi="Angsana New"/>
          <w:sz w:val="30"/>
          <w:szCs w:val="30"/>
          <w:cs/>
        </w:rPr>
        <w:t xml:space="preserve"> (</w:t>
      </w:r>
      <w:r w:rsidRPr="00EA2E01">
        <w:rPr>
          <w:rFonts w:ascii="Angsana New" w:hAnsi="Angsana New"/>
          <w:sz w:val="30"/>
          <w:szCs w:val="30"/>
        </w:rPr>
        <w:t xml:space="preserve">TFRS </w:t>
      </w:r>
      <w:r w:rsidR="004F608B" w:rsidRPr="00EA2E01">
        <w:rPr>
          <w:rFonts w:ascii="Angsana New" w:hAnsi="Angsana New"/>
          <w:sz w:val="30"/>
          <w:szCs w:val="30"/>
        </w:rPr>
        <w:t>16</w:t>
      </w:r>
      <w:r w:rsidRPr="00EA2E01">
        <w:rPr>
          <w:rFonts w:ascii="Angsana New" w:hAnsi="Angsana New"/>
          <w:sz w:val="30"/>
          <w:szCs w:val="30"/>
          <w:cs/>
        </w:rPr>
        <w:t>) เป็นครั้งแรก</w:t>
      </w:r>
      <w:r w:rsidR="00094F8E">
        <w:rPr>
          <w:rFonts w:ascii="Angsana New" w:hAnsi="Angsana New" w:hint="cs"/>
          <w:sz w:val="30"/>
          <w:szCs w:val="30"/>
          <w:cs/>
        </w:rPr>
        <w:t xml:space="preserve"> </w:t>
      </w:r>
      <w:r w:rsidRPr="00EA2E01">
        <w:rPr>
          <w:rFonts w:ascii="Angsana New" w:hAnsi="Angsana New"/>
          <w:sz w:val="30"/>
          <w:szCs w:val="30"/>
          <w:cs/>
        </w:rPr>
        <w:t>ซึ่งได้เปิดเผยผลกระทบจากการเปลี่ยนแปลงนโยบายการบัญชีไว้ใน</w:t>
      </w:r>
      <w:r w:rsidR="00EA2E01">
        <w:rPr>
          <w:rFonts w:ascii="Angsana New" w:hAnsi="Angsana New"/>
          <w:sz w:val="30"/>
          <w:szCs w:val="30"/>
        </w:rPr>
        <w:t xml:space="preserve"> </w:t>
      </w:r>
      <w:r w:rsidR="00EA2E01">
        <w:rPr>
          <w:rFonts w:ascii="Angsana New" w:hAnsi="Angsana New" w:hint="cs"/>
          <w:sz w:val="30"/>
          <w:szCs w:val="30"/>
          <w:cs/>
        </w:rPr>
        <w:t xml:space="preserve">    </w:t>
      </w:r>
      <w:r w:rsidRPr="00EA2E01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4F608B" w:rsidRPr="00EA2E01">
        <w:rPr>
          <w:rFonts w:ascii="Angsana New" w:hAnsi="Angsana New"/>
          <w:sz w:val="30"/>
          <w:szCs w:val="30"/>
        </w:rPr>
        <w:t>3</w:t>
      </w:r>
    </w:p>
    <w:p w14:paraId="6C4BFD6A" w14:textId="3A20B45C" w:rsidR="0083265B" w:rsidRPr="006703F9" w:rsidRDefault="0083265B" w:rsidP="00832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b/>
          <w:bCs/>
          <w:color w:val="0000FF"/>
        </w:rPr>
      </w:pPr>
    </w:p>
    <w:p w14:paraId="39C60C87" w14:textId="271CEAD2" w:rsidR="00732958" w:rsidRDefault="0083265B" w:rsidP="00832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83265B">
        <w:rPr>
          <w:rFonts w:asciiTheme="majorBidi" w:hAnsiTheme="majorBidi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        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1B6936FC" w14:textId="77777777" w:rsidR="0083265B" w:rsidRPr="00831723" w:rsidRDefault="0083265B" w:rsidP="00832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</w:rPr>
      </w:pPr>
    </w:p>
    <w:p w14:paraId="7DDB7453" w14:textId="77777777" w:rsidR="00852DA2" w:rsidRPr="005947E2" w:rsidRDefault="00852DA2" w:rsidP="00C22CE7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947E2">
        <w:rPr>
          <w:rFonts w:ascii="Angsana New" w:hAnsi="Angsana New"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670A99D3" w14:textId="77777777" w:rsidR="00852DA2" w:rsidRPr="00831723" w:rsidRDefault="00852DA2" w:rsidP="00A83C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</w:rPr>
      </w:pPr>
    </w:p>
    <w:p w14:paraId="1CBC0F4B" w14:textId="232FE597" w:rsidR="00126295" w:rsidRDefault="0061497D" w:rsidP="00094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61497D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094F8E">
        <w:rPr>
          <w:rFonts w:ascii="Angsana New" w:hAnsi="Angsana New" w:hint="cs"/>
          <w:sz w:val="30"/>
          <w:szCs w:val="30"/>
          <w:cs/>
        </w:rPr>
        <w:t xml:space="preserve"> </w:t>
      </w:r>
      <w:r w:rsidR="00094F8E" w:rsidRPr="00684A1B">
        <w:rPr>
          <w:rFonts w:ascii="Angsana New" w:hAnsi="Angsana New"/>
          <w:sz w:val="30"/>
          <w:szCs w:val="30"/>
          <w:cs/>
        </w:rPr>
        <w:t>ข้อมูลทางการเงินทั้งหมดมี</w:t>
      </w:r>
      <w:r w:rsidR="00094F8E">
        <w:rPr>
          <w:rFonts w:ascii="Angsana New" w:hAnsi="Angsana New" w:hint="cs"/>
          <w:sz w:val="30"/>
          <w:szCs w:val="30"/>
          <w:cs/>
        </w:rPr>
        <w:t xml:space="preserve">      </w:t>
      </w:r>
      <w:r w:rsidR="00094F8E" w:rsidRPr="00094F8E">
        <w:rPr>
          <w:rFonts w:ascii="Angsana New" w:hAnsi="Angsana New"/>
          <w:spacing w:val="-2"/>
          <w:sz w:val="30"/>
          <w:szCs w:val="30"/>
          <w:cs/>
        </w:rPr>
        <w:t>กา</w:t>
      </w:r>
      <w:r w:rsidR="00094F8E" w:rsidRPr="00094F8E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="00094F8E" w:rsidRPr="00094F8E">
        <w:rPr>
          <w:rFonts w:ascii="Angsana New" w:hAnsi="Angsana New"/>
          <w:spacing w:val="-2"/>
          <w:sz w:val="30"/>
          <w:szCs w:val="30"/>
          <w:cs/>
        </w:rPr>
        <w:t>ปัดเศษเพื่อให้แสดงเป็นหลักพันบาท ยกเว้นที่ระบุไว้เป็นอย่างอื่น</w:t>
      </w:r>
    </w:p>
    <w:p w14:paraId="75A36957" w14:textId="77777777" w:rsidR="00294401" w:rsidRPr="00831723" w:rsidRDefault="00294401" w:rsidP="005D2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72" w:hanging="540"/>
        <w:jc w:val="thaiDistribute"/>
        <w:rPr>
          <w:rFonts w:ascii="Angsana New" w:hAnsi="Angsana New"/>
          <w:cs/>
        </w:rPr>
      </w:pPr>
    </w:p>
    <w:p w14:paraId="190D182F" w14:textId="77777777" w:rsidR="00852DA2" w:rsidRPr="005D2907" w:rsidRDefault="00852DA2" w:rsidP="00C22CE7">
      <w:pPr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D2907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1E2DC5" w:rsidRPr="005D2907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4147DC" w:rsidRPr="005D2907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575A8F" w:rsidRPr="005D2907">
        <w:rPr>
          <w:rFonts w:ascii="Angsana New" w:hAnsi="Angsana New"/>
          <w:i/>
          <w:iCs/>
          <w:sz w:val="30"/>
          <w:szCs w:val="30"/>
          <w:cs/>
        </w:rPr>
        <w:t>การ</w:t>
      </w:r>
      <w:r w:rsidRPr="005D2907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26657401" w14:textId="77777777" w:rsidR="00852DA2" w:rsidRPr="00831723" w:rsidRDefault="00852DA2" w:rsidP="00663B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rPr>
          <w:rFonts w:ascii="Angsana New" w:hAnsi="Angsana New"/>
        </w:rPr>
      </w:pPr>
      <w:r w:rsidRPr="00831723">
        <w:rPr>
          <w:rFonts w:ascii="Angsana New" w:hAnsi="Angsana New"/>
          <w:b/>
          <w:bCs/>
          <w:i/>
          <w:iCs/>
          <w:sz w:val="20"/>
          <w:szCs w:val="20"/>
          <w:cs/>
        </w:rPr>
        <w:t xml:space="preserve"> </w:t>
      </w:r>
    </w:p>
    <w:p w14:paraId="520D844C" w14:textId="7F879D61" w:rsidR="0061497D" w:rsidRDefault="00852DA2" w:rsidP="00831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="005D2907" w:rsidRPr="005D2907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5D2907">
        <w:rPr>
          <w:rFonts w:ascii="Angsana New" w:hAnsi="Angsana New"/>
          <w:sz w:val="30"/>
          <w:szCs w:val="30"/>
        </w:rPr>
        <w:t xml:space="preserve"> </w:t>
      </w:r>
      <w:r w:rsidR="005D2907" w:rsidRPr="005D2907">
        <w:rPr>
          <w:rFonts w:ascii="Angsana New" w:hAnsi="Angsana New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</w:t>
      </w:r>
      <w:r w:rsidR="005D2907">
        <w:rPr>
          <w:rFonts w:ascii="Angsana New" w:hAnsi="Angsana New"/>
          <w:sz w:val="30"/>
          <w:szCs w:val="30"/>
        </w:rPr>
        <w:br/>
      </w:r>
      <w:r w:rsidR="005D2907" w:rsidRPr="005D2907">
        <w:rPr>
          <w:rFonts w:ascii="Angsana New" w:hAnsi="Angsana New"/>
          <w:sz w:val="30"/>
          <w:szCs w:val="30"/>
          <w:cs/>
        </w:rPr>
        <w:t>อย่างต่อเนื่อง การปรับประมาณการทางบัญชีจะบันทึกโดยวิธีเปลี่ยนทันทีเป็นต้นไป</w:t>
      </w:r>
      <w:r w:rsidR="00831723">
        <w:rPr>
          <w:rFonts w:ascii="Angsana New" w:hAnsi="Angsana New" w:hint="cs"/>
          <w:sz w:val="30"/>
          <w:szCs w:val="30"/>
          <w:cs/>
        </w:rPr>
        <w:t xml:space="preserve"> </w:t>
      </w:r>
      <w:r w:rsidR="00831723" w:rsidRPr="00831723">
        <w:rPr>
          <w:rFonts w:ascii="Angsana New" w:hAnsi="Angsana New"/>
          <w:sz w:val="30"/>
          <w:szCs w:val="30"/>
          <w:cs/>
        </w:rPr>
        <w:t xml:space="preserve">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และการแพร่ระบาดของโรคติดเชื้อไวรัสโคโรนา </w:t>
      </w:r>
      <w:r w:rsidR="00FB6A0F" w:rsidRPr="00FB6A0F">
        <w:rPr>
          <w:rFonts w:ascii="Angsana New" w:hAnsi="Angsana New"/>
          <w:sz w:val="30"/>
          <w:szCs w:val="30"/>
        </w:rPr>
        <w:t>2019</w:t>
      </w:r>
      <w:r w:rsidR="00831723" w:rsidRPr="00831723">
        <w:rPr>
          <w:rFonts w:ascii="Angsana New" w:hAnsi="Angsana New"/>
          <w:sz w:val="30"/>
          <w:szCs w:val="30"/>
          <w:cs/>
        </w:rPr>
        <w:t xml:space="preserve"> (</w:t>
      </w:r>
      <w:r w:rsidR="00831723" w:rsidRPr="00831723">
        <w:rPr>
          <w:rFonts w:ascii="Angsana New" w:hAnsi="Angsana New"/>
          <w:sz w:val="30"/>
          <w:szCs w:val="30"/>
        </w:rPr>
        <w:t>Covid-</w:t>
      </w:r>
      <w:r w:rsidR="00FB6A0F" w:rsidRPr="00FB6A0F">
        <w:rPr>
          <w:rFonts w:ascii="Angsana New" w:hAnsi="Angsana New"/>
          <w:sz w:val="30"/>
          <w:szCs w:val="30"/>
        </w:rPr>
        <w:t>19</w:t>
      </w:r>
      <w:r w:rsidR="00831723" w:rsidRPr="00831723">
        <w:rPr>
          <w:rFonts w:ascii="Angsana New" w:hAnsi="Angsana New"/>
          <w:sz w:val="30"/>
          <w:szCs w:val="30"/>
          <w:cs/>
        </w:rPr>
        <w:t xml:space="preserve">) ได้อธิบายไว้ในหมายเหตุข้อ </w:t>
      </w:r>
      <w:r w:rsidR="00FB6A0F" w:rsidRPr="00FB6A0F">
        <w:rPr>
          <w:rFonts w:ascii="Angsana New" w:hAnsi="Angsana New"/>
          <w:sz w:val="30"/>
          <w:szCs w:val="30"/>
        </w:rPr>
        <w:t>3</w:t>
      </w:r>
    </w:p>
    <w:p w14:paraId="01DAD198" w14:textId="77777777" w:rsidR="00831723" w:rsidRDefault="00831723" w:rsidP="00FB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30"/>
          <w:szCs w:val="30"/>
        </w:rPr>
      </w:pPr>
    </w:p>
    <w:p w14:paraId="6D460B2F" w14:textId="4A2A2E88" w:rsidR="0061497D" w:rsidRDefault="0061497D" w:rsidP="0058207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72" w:hanging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การใช้วิจารณญาณ</w:t>
      </w:r>
    </w:p>
    <w:p w14:paraId="4F47E688" w14:textId="1463C20E" w:rsidR="0061497D" w:rsidRPr="00282EB8" w:rsidRDefault="0061497D" w:rsidP="0061497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="Angsana New" w:hAnsi="Angsana New"/>
          <w:sz w:val="24"/>
          <w:szCs w:val="24"/>
        </w:rPr>
      </w:pPr>
    </w:p>
    <w:p w14:paraId="521853F9" w14:textId="61D947F4" w:rsidR="0061497D" w:rsidRPr="0061497D" w:rsidRDefault="0061497D" w:rsidP="00B168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72"/>
        <w:jc w:val="thaiDistribute"/>
        <w:rPr>
          <w:rFonts w:ascii="Angsana New" w:hAnsi="Angsana New"/>
          <w:sz w:val="30"/>
          <w:szCs w:val="30"/>
        </w:rPr>
      </w:pPr>
      <w:r w:rsidRPr="0061497D">
        <w:rPr>
          <w:rFonts w:asciiTheme="majorBidi" w:hAnsiTheme="majorBidi" w:cstheme="majorBidi" w:hint="cs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p w14:paraId="4C80A565" w14:textId="77777777" w:rsidR="00DB0C9C" w:rsidRPr="00282EB8" w:rsidRDefault="00DB0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1980"/>
        <w:gridCol w:w="7110"/>
      </w:tblGrid>
      <w:tr w:rsidR="0061497D" w:rsidRPr="00561C17" w14:paraId="3A212365" w14:textId="77777777" w:rsidTr="00B1799D">
        <w:tc>
          <w:tcPr>
            <w:tcW w:w="1980" w:type="dxa"/>
          </w:tcPr>
          <w:p w14:paraId="34DB03A5" w14:textId="4DBBB725" w:rsidR="0061497D" w:rsidRDefault="0061497D" w:rsidP="00B1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F1293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AF3563" w:rsidRPr="00FF1293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Pr="00FF129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7F5B10BB" w14:textId="30F21955" w:rsidR="0008378D" w:rsidRPr="00561C17" w:rsidRDefault="0008378D" w:rsidP="00B17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10" w:type="dxa"/>
          </w:tcPr>
          <w:p w14:paraId="06C4C3AC" w14:textId="77777777" w:rsidR="0061497D" w:rsidRPr="00DB0C9C" w:rsidRDefault="0061497D" w:rsidP="0061497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</w:t>
            </w:r>
          </w:p>
          <w:p w14:paraId="43B1324A" w14:textId="29943BF9" w:rsidR="00DB0C9C" w:rsidRPr="00920D36" w:rsidRDefault="00920D36" w:rsidP="00920D36">
            <w:pPr>
              <w:tabs>
                <w:tab w:val="clear" w:pos="227"/>
                <w:tab w:val="clear" w:pos="454"/>
                <w:tab w:val="clear" w:pos="680"/>
                <w:tab w:val="left" w:pos="340"/>
              </w:tabs>
              <w:spacing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20D3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61497D" w:rsidRPr="00920D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639DDC81" w14:textId="0C15A468" w:rsidR="0061497D" w:rsidRPr="00920D36" w:rsidRDefault="00920D36" w:rsidP="00FF129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54" w:hanging="254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 </w:t>
            </w:r>
            <w:r w:rsidR="0061497D" w:rsidRPr="00920D3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</w:tc>
      </w:tr>
    </w:tbl>
    <w:p w14:paraId="0C3D654D" w14:textId="77777777" w:rsidR="00E77532" w:rsidRPr="00282EB8" w:rsidRDefault="00E77532" w:rsidP="00E77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Theme="majorBidi" w:hAnsiTheme="majorBidi" w:cstheme="majorBidi"/>
          <w:sz w:val="24"/>
          <w:szCs w:val="24"/>
        </w:rPr>
      </w:pPr>
    </w:p>
    <w:p w14:paraId="3CDB0D76" w14:textId="2E874442" w:rsidR="00ED28B8" w:rsidRPr="00E77532" w:rsidRDefault="00ED28B8" w:rsidP="0058207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77532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3AA0386A" w14:textId="77777777" w:rsidR="00ED28B8" w:rsidRPr="00282EB8" w:rsidRDefault="00ED28B8" w:rsidP="00ED2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FA11E77" w14:textId="3F7A3D30" w:rsidR="00ED28B8" w:rsidRDefault="0045256C" w:rsidP="00AC4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eastAsia="MS Mincho" w:hAnsiTheme="majorBidi"/>
          <w:color w:val="000000"/>
          <w:sz w:val="30"/>
          <w:szCs w:val="30"/>
          <w:lang w:val="en-GB"/>
        </w:rPr>
      </w:pPr>
      <w:r w:rsidRPr="0045256C">
        <w:rPr>
          <w:rFonts w:asciiTheme="majorBidi" w:eastAsia="MS Mincho" w:hAnsiTheme="majorBidi"/>
          <w:color w:val="000000"/>
          <w:sz w:val="30"/>
          <w:szCs w:val="30"/>
          <w:cs/>
          <w:lang w:val="en-GB"/>
        </w:rPr>
        <w:t xml:space="preserve">ข้อมูลเกี่ยวกับข้อสมมติและความไม่แน่นอนของการประมาณการ ณ วันที่ </w:t>
      </w:r>
      <w:r w:rsidR="004F608B" w:rsidRPr="004F608B">
        <w:rPr>
          <w:rFonts w:asciiTheme="majorBidi" w:eastAsia="MS Mincho" w:hAnsiTheme="majorBidi"/>
          <w:color w:val="000000"/>
          <w:sz w:val="30"/>
          <w:szCs w:val="30"/>
        </w:rPr>
        <w:t>31</w:t>
      </w:r>
      <w:r w:rsidRPr="0045256C">
        <w:rPr>
          <w:rFonts w:asciiTheme="majorBidi" w:eastAsia="MS Mincho" w:hAnsiTheme="majorBidi"/>
          <w:color w:val="000000"/>
          <w:sz w:val="30"/>
          <w:szCs w:val="30"/>
          <w:cs/>
          <w:lang w:val="en-GB"/>
        </w:rPr>
        <w:t xml:space="preserve"> ธันวาคม </w:t>
      </w:r>
      <w:r w:rsidR="004F608B" w:rsidRPr="004F608B">
        <w:rPr>
          <w:rFonts w:asciiTheme="majorBidi" w:eastAsia="MS Mincho" w:hAnsiTheme="majorBidi"/>
          <w:color w:val="000000"/>
          <w:sz w:val="30"/>
          <w:szCs w:val="30"/>
        </w:rPr>
        <w:t>2563</w:t>
      </w:r>
      <w:r w:rsidRPr="0045256C">
        <w:rPr>
          <w:rFonts w:asciiTheme="majorBidi" w:eastAsia="MS Mincho" w:hAnsiTheme="majorBidi"/>
          <w:color w:val="000000"/>
          <w:sz w:val="30"/>
          <w:szCs w:val="30"/>
          <w:cs/>
          <w:lang w:val="en-GB"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ได้เปิดเผยในหมายเหตุข้อต่อไปนี้</w:t>
      </w:r>
    </w:p>
    <w:p w14:paraId="531A7A8B" w14:textId="77777777" w:rsidR="0045256C" w:rsidRPr="00282EB8" w:rsidRDefault="0045256C" w:rsidP="0045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1980"/>
        <w:gridCol w:w="7110"/>
      </w:tblGrid>
      <w:tr w:rsidR="00ED28B8" w:rsidRPr="00623946" w14:paraId="60774D2C" w14:textId="77777777" w:rsidTr="00DD0E2E">
        <w:tc>
          <w:tcPr>
            <w:tcW w:w="1980" w:type="dxa"/>
          </w:tcPr>
          <w:p w14:paraId="39DC12FE" w14:textId="4E4397DC" w:rsidR="00ED28B8" w:rsidRPr="00561C17" w:rsidRDefault="00716002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001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563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6001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110" w:type="dxa"/>
          </w:tcPr>
          <w:p w14:paraId="4AD174B6" w14:textId="45930D1C" w:rsidR="00ED28B8" w:rsidRPr="00561C17" w:rsidRDefault="00600135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00135">
              <w:rPr>
                <w:rFonts w:asciiTheme="majorBidi" w:hAnsiTheme="majorBidi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D28B8" w:rsidRPr="00623946" w14:paraId="7A328053" w14:textId="77777777" w:rsidTr="00893A5F">
        <w:tc>
          <w:tcPr>
            <w:tcW w:w="1980" w:type="dxa"/>
            <w:shd w:val="clear" w:color="auto" w:fill="auto"/>
          </w:tcPr>
          <w:p w14:paraId="5BD86FC4" w14:textId="77777777" w:rsidR="00ED28B8" w:rsidRPr="00600135" w:rsidRDefault="00ED28B8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93A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16002" w:rsidRPr="00893A5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110" w:type="dxa"/>
            <w:shd w:val="clear" w:color="auto" w:fill="auto"/>
          </w:tcPr>
          <w:p w14:paraId="1944A9CB" w14:textId="77777777" w:rsidR="00ED28B8" w:rsidRPr="00600135" w:rsidRDefault="00795BB2" w:rsidP="007E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3D2D78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</w:t>
            </w:r>
            <w:r w:rsidRPr="00893A5F">
              <w:rPr>
                <w:rFonts w:asciiTheme="majorBidi" w:hAnsiTheme="majorBidi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</w:tbl>
    <w:p w14:paraId="59C718C8" w14:textId="77777777" w:rsidR="002C5F07" w:rsidRPr="00282EB8" w:rsidRDefault="002C5F07" w:rsidP="001460E3">
      <w:pPr>
        <w:rPr>
          <w:rFonts w:asciiTheme="majorBidi" w:hAnsiTheme="majorBidi"/>
          <w:sz w:val="24"/>
          <w:szCs w:val="24"/>
          <w:cs/>
          <w:lang w:val="th-TH" w:eastAsia="x-none"/>
        </w:rPr>
      </w:pPr>
    </w:p>
    <w:p w14:paraId="1882F15F" w14:textId="77777777" w:rsidR="00CE0387" w:rsidRPr="003308F6" w:rsidRDefault="00CE0387" w:rsidP="005C19D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3308F6">
        <w:rPr>
          <w:rFonts w:ascii="Angsana New" w:hAnsi="Angsana New"/>
          <w:sz w:val="30"/>
          <w:szCs w:val="30"/>
          <w:u w:val="none"/>
          <w:cs/>
          <w:lang w:val="en-US"/>
        </w:rPr>
        <w:t>การเปลี่ยนแปลงนโยบายการบัญชี</w:t>
      </w:r>
    </w:p>
    <w:p w14:paraId="727290B1" w14:textId="77777777" w:rsidR="00CE0387" w:rsidRPr="00282EB8" w:rsidRDefault="00CE0387" w:rsidP="00CE0387">
      <w:pPr>
        <w:rPr>
          <w:sz w:val="24"/>
          <w:szCs w:val="24"/>
          <w:lang w:eastAsia="x-none"/>
        </w:rPr>
      </w:pPr>
    </w:p>
    <w:p w14:paraId="3025C592" w14:textId="28C938D6" w:rsidR="00CE0387" w:rsidRDefault="00CE0387" w:rsidP="00CE0387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CE0387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ตั้งแต่วันที่ </w:t>
      </w:r>
      <w:r w:rsidRPr="00CE0387">
        <w:rPr>
          <w:rFonts w:asciiTheme="majorBidi" w:hAnsiTheme="majorBidi" w:cstheme="majorBidi" w:hint="cs"/>
          <w:sz w:val="30"/>
          <w:szCs w:val="30"/>
          <w:lang w:val="x-none" w:eastAsia="x-none"/>
        </w:rPr>
        <w:t xml:space="preserve">1 </w:t>
      </w:r>
      <w:r w:rsidRPr="00CE0387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มกราคม </w:t>
      </w:r>
      <w:r w:rsidR="00C65C75">
        <w:rPr>
          <w:rFonts w:asciiTheme="majorBidi" w:hAnsiTheme="majorBidi" w:cstheme="majorBidi" w:hint="cs"/>
          <w:sz w:val="30"/>
          <w:szCs w:val="30"/>
          <w:lang w:val="x-none" w:eastAsia="x-none"/>
        </w:rPr>
        <w:t>2563</w:t>
      </w:r>
      <w:r w:rsidRPr="00CE0387">
        <w:rPr>
          <w:rFonts w:asciiTheme="majorBidi" w:hAnsiTheme="majorBidi" w:cstheme="majorBidi" w:hint="cs"/>
          <w:sz w:val="30"/>
          <w:szCs w:val="30"/>
          <w:lang w:val="x-none" w:eastAsia="x-none"/>
        </w:rPr>
        <w:t xml:space="preserve"> </w:t>
      </w:r>
      <w:r w:rsidRPr="00CE0387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กลุ่มบริษัทได้ถือปฏิบัติตาม</w:t>
      </w:r>
      <w:r w:rsidRPr="00CE0387">
        <w:rPr>
          <w:rFonts w:asciiTheme="majorBidi" w:hAnsiTheme="majorBidi" w:cstheme="majorBidi"/>
          <w:sz w:val="30"/>
          <w:szCs w:val="30"/>
          <w:cs/>
          <w:lang w:val="x-none" w:eastAsia="x-none"/>
        </w:rPr>
        <w:t>มาตรฐานการรายงานทางการเงินกลุ่มเครื่องมือทางการเงิน</w:t>
      </w:r>
      <w:r w:rsidRPr="00CE0387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และ </w:t>
      </w:r>
      <w:r w:rsidRPr="00CE0387">
        <w:rPr>
          <w:rFonts w:asciiTheme="majorBidi" w:hAnsiTheme="majorBidi" w:cstheme="majorBidi"/>
          <w:sz w:val="30"/>
          <w:szCs w:val="30"/>
          <w:lang w:val="x-none" w:eastAsia="x-none"/>
        </w:rPr>
        <w:t xml:space="preserve">TFRS 16 </w:t>
      </w:r>
      <w:r w:rsidRPr="00CE0387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>เป็นครั้งแรก</w:t>
      </w:r>
    </w:p>
    <w:p w14:paraId="341941D7" w14:textId="77777777" w:rsidR="00CE0387" w:rsidRPr="00282EB8" w:rsidRDefault="00CE0387" w:rsidP="00CE0387">
      <w:pPr>
        <w:tabs>
          <w:tab w:val="clear" w:pos="680"/>
          <w:tab w:val="left" w:pos="540"/>
        </w:tabs>
        <w:ind w:left="540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47FF99BD" w14:textId="08FBA3BC" w:rsidR="00CE0387" w:rsidRPr="00E438C8" w:rsidRDefault="00CE0387" w:rsidP="0058207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438C8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3B9D030" w14:textId="77777777" w:rsidR="00CE0387" w:rsidRPr="00282EB8" w:rsidRDefault="00CE0387" w:rsidP="00CE038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A7483D2" w14:textId="006F4B08" w:rsidR="00CE0387" w:rsidRDefault="00CE0387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537E59">
        <w:rPr>
          <w:rFonts w:ascii="Angsana New" w:hAnsi="Angsana New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537E59">
        <w:rPr>
          <w:rFonts w:ascii="Angsana New" w:hAnsi="Angsana New" w:hint="cs"/>
          <w:sz w:val="30"/>
          <w:szCs w:val="30"/>
        </w:rPr>
        <w:t xml:space="preserve">1 </w:t>
      </w:r>
      <w:r w:rsidRPr="00537E5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65C75">
        <w:rPr>
          <w:rFonts w:ascii="Angsana New" w:hAnsi="Angsana New" w:hint="cs"/>
          <w:sz w:val="30"/>
          <w:szCs w:val="30"/>
        </w:rPr>
        <w:t>2563</w:t>
      </w:r>
      <w:r w:rsidRPr="00537E59">
        <w:rPr>
          <w:rFonts w:ascii="Angsana New" w:hAnsi="Angsana New" w:hint="cs"/>
          <w:sz w:val="30"/>
          <w:szCs w:val="30"/>
        </w:rPr>
        <w:t xml:space="preserve"> </w:t>
      </w:r>
      <w:r w:rsidRPr="00537E59">
        <w:rPr>
          <w:rFonts w:ascii="Angsana New" w:hAnsi="Angsana New" w:hint="cs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537E59">
        <w:rPr>
          <w:rFonts w:ascii="Angsana New" w:hAnsi="Angsana New" w:hint="cs"/>
          <w:sz w:val="30"/>
          <w:szCs w:val="30"/>
        </w:rPr>
        <w:t xml:space="preserve"> 2562</w:t>
      </w:r>
      <w:r w:rsidR="00557739">
        <w:rPr>
          <w:rFonts w:ascii="Angsana New" w:hAnsi="Angsana New"/>
          <w:sz w:val="30"/>
          <w:szCs w:val="30"/>
        </w:rPr>
        <w:t xml:space="preserve"> </w:t>
      </w:r>
      <w:r w:rsidR="00557739" w:rsidRPr="00557739">
        <w:rPr>
          <w:rFonts w:ascii="Angsana New" w:hAnsi="Angsana New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62F20CF1" w14:textId="4F20E0D9" w:rsidR="00CE0387" w:rsidRDefault="00CE0387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B5EBC6C" w14:textId="3C6F6209" w:rsidR="006249EA" w:rsidRDefault="006249EA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1810D534" w14:textId="58CFEEE0" w:rsidR="006249EA" w:rsidRDefault="006249EA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3C0BF00D" w14:textId="77777777" w:rsidR="006249EA" w:rsidRPr="00CE0387" w:rsidRDefault="006249EA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0"/>
          <w:szCs w:val="20"/>
        </w:rPr>
      </w:pPr>
    </w:p>
    <w:p w14:paraId="6627A947" w14:textId="1175FAB6" w:rsidR="00CE0387" w:rsidRPr="001D0963" w:rsidRDefault="00CE0387" w:rsidP="00E249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537E59">
        <w:rPr>
          <w:rFonts w:ascii="Angsana New" w:hAnsi="Angsana New" w:hint="cs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537E59">
        <w:rPr>
          <w:rFonts w:ascii="Angsana New" w:hAnsi="Angsana New" w:hint="cs"/>
          <w:sz w:val="30"/>
          <w:szCs w:val="30"/>
        </w:rPr>
        <w:t xml:space="preserve"> </w:t>
      </w:r>
      <w:r w:rsidR="00557739" w:rsidRPr="003308F6">
        <w:rPr>
          <w:rFonts w:ascii="Angsana New" w:hAnsi="Angsana New"/>
          <w:sz w:val="30"/>
          <w:szCs w:val="30"/>
          <w:cs/>
        </w:rPr>
        <w:t>โดยรายละเอียดของนโยบายการบัญชีเปิดเผยในหมายเหตุ</w:t>
      </w:r>
      <w:r w:rsidR="00557739" w:rsidRPr="00FF1293">
        <w:rPr>
          <w:rFonts w:ascii="Angsana New" w:hAnsi="Angsana New"/>
          <w:sz w:val="30"/>
          <w:szCs w:val="30"/>
          <w:cs/>
        </w:rPr>
        <w:t xml:space="preserve">ข้อ </w:t>
      </w:r>
      <w:r w:rsidR="004F608B" w:rsidRPr="00FF1293">
        <w:rPr>
          <w:rFonts w:ascii="Angsana New" w:hAnsi="Angsana New"/>
          <w:sz w:val="30"/>
          <w:szCs w:val="30"/>
        </w:rPr>
        <w:t>4</w:t>
      </w:r>
      <w:r w:rsidR="00557739" w:rsidRPr="00FF1293">
        <w:rPr>
          <w:rFonts w:ascii="Angsana New" w:hAnsi="Angsana New"/>
          <w:sz w:val="30"/>
          <w:szCs w:val="30"/>
          <w:cs/>
        </w:rPr>
        <w:t xml:space="preserve">(ง) </w:t>
      </w:r>
      <w:r w:rsidR="00557739" w:rsidRPr="00FF1293">
        <w:rPr>
          <w:rFonts w:ascii="Angsana New" w:hAnsi="Angsana New"/>
          <w:spacing w:val="-2"/>
          <w:sz w:val="30"/>
          <w:szCs w:val="30"/>
          <w:cs/>
        </w:rPr>
        <w:t>และ</w:t>
      </w:r>
      <w:r w:rsidR="008517A4">
        <w:rPr>
          <w:rFonts w:ascii="Angsana New" w:hAnsi="Angsana New"/>
          <w:spacing w:val="-2"/>
          <w:sz w:val="30"/>
          <w:szCs w:val="30"/>
        </w:rPr>
        <w:t xml:space="preserve"> </w:t>
      </w:r>
      <w:r w:rsidR="00557739" w:rsidRPr="00FF1293">
        <w:rPr>
          <w:rFonts w:ascii="Angsana New" w:hAnsi="Angsana New"/>
          <w:spacing w:val="-2"/>
          <w:sz w:val="30"/>
          <w:szCs w:val="30"/>
          <w:cs/>
        </w:rPr>
        <w:t xml:space="preserve">ข้อ </w:t>
      </w:r>
      <w:r w:rsidR="004F608B" w:rsidRPr="00FF1293">
        <w:rPr>
          <w:rFonts w:ascii="Angsana New" w:hAnsi="Angsana New"/>
          <w:spacing w:val="-2"/>
          <w:sz w:val="30"/>
          <w:szCs w:val="30"/>
        </w:rPr>
        <w:t>4</w:t>
      </w:r>
      <w:r w:rsidR="00557739" w:rsidRPr="00FF1293">
        <w:rPr>
          <w:rFonts w:ascii="Angsana New" w:hAnsi="Angsana New"/>
          <w:spacing w:val="-2"/>
          <w:sz w:val="30"/>
          <w:szCs w:val="30"/>
          <w:cs/>
        </w:rPr>
        <w:t>(</w:t>
      </w:r>
      <w:r w:rsidR="00E024CC">
        <w:rPr>
          <w:rFonts w:ascii="Angsana New" w:hAnsi="Angsana New" w:hint="cs"/>
          <w:spacing w:val="-2"/>
          <w:sz w:val="30"/>
          <w:szCs w:val="30"/>
          <w:cs/>
        </w:rPr>
        <w:t>ฎ</w:t>
      </w:r>
      <w:r w:rsidR="00557739" w:rsidRPr="00FF1293">
        <w:rPr>
          <w:rFonts w:ascii="Angsana New" w:hAnsi="Angsana New"/>
          <w:spacing w:val="-2"/>
          <w:sz w:val="30"/>
          <w:szCs w:val="30"/>
          <w:cs/>
        </w:rPr>
        <w:t>)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615D16CB" w14:textId="77777777" w:rsidR="00E24911" w:rsidRPr="00313CB2" w:rsidRDefault="00E24911" w:rsidP="00E249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16"/>
          <w:szCs w:val="16"/>
          <w:cs/>
        </w:rPr>
      </w:pPr>
    </w:p>
    <w:p w14:paraId="1A95FD62" w14:textId="170D698A" w:rsidR="00CE0387" w:rsidRPr="00E24911" w:rsidRDefault="00E24911" w:rsidP="00E24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ก.</w:t>
      </w:r>
      <w:r>
        <w:rPr>
          <w:rFonts w:ascii="Angsana New" w:hAnsi="Angsana New"/>
          <w:sz w:val="30"/>
          <w:szCs w:val="30"/>
        </w:rPr>
        <w:t xml:space="preserve">1) </w:t>
      </w:r>
      <w:r w:rsidR="00CE0387" w:rsidRPr="00E24911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726645C" w14:textId="77777777" w:rsidR="00CE0387" w:rsidRPr="00313CB2" w:rsidRDefault="00CE0387" w:rsidP="00CE038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6"/>
          <w:szCs w:val="16"/>
        </w:rPr>
      </w:pPr>
    </w:p>
    <w:p w14:paraId="66E4C309" w14:textId="27E259A4" w:rsidR="00CE0387" w:rsidRPr="00AD20AC" w:rsidRDefault="00E24911" w:rsidP="00E249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E24911">
        <w:rPr>
          <w:rFonts w:ascii="Angsana New" w:hAnsi="Angsana New"/>
          <w:sz w:val="30"/>
          <w:szCs w:val="30"/>
        </w:rPr>
        <w:t xml:space="preserve">TFRS </w:t>
      </w:r>
      <w:r w:rsidR="004F608B" w:rsidRPr="004F608B">
        <w:rPr>
          <w:rFonts w:ascii="Angsana New" w:hAnsi="Angsana New"/>
          <w:sz w:val="30"/>
          <w:szCs w:val="30"/>
        </w:rPr>
        <w:t>9</w:t>
      </w:r>
      <w:r w:rsidRPr="00E24911">
        <w:rPr>
          <w:rFonts w:ascii="Angsana New" w:hAnsi="Angsana New"/>
          <w:sz w:val="30"/>
          <w:szCs w:val="30"/>
          <w:cs/>
        </w:rPr>
        <w:t xml:space="preserve"> กำหนดการจัดประเภทสินทรัพย์ทางการเงินเป็น </w:t>
      </w:r>
      <w:r w:rsidR="004F608B" w:rsidRPr="004F608B">
        <w:rPr>
          <w:rFonts w:ascii="Angsana New" w:hAnsi="Angsana New"/>
          <w:sz w:val="30"/>
          <w:szCs w:val="30"/>
        </w:rPr>
        <w:t>3</w:t>
      </w:r>
      <w:r w:rsidRPr="00E24911">
        <w:rPr>
          <w:rFonts w:ascii="Angsana New" w:hAnsi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</w:t>
      </w:r>
      <w:r w:rsidRPr="00E24911">
        <w:rPr>
          <w:rFonts w:ascii="Angsana New" w:hAnsi="Angsana New"/>
          <w:sz w:val="30"/>
          <w:szCs w:val="30"/>
        </w:rPr>
        <w:t xml:space="preserve">FVOCI) </w:t>
      </w:r>
      <w:r w:rsidRPr="00E24911">
        <w:rPr>
          <w:rFonts w:ascii="Angsana New" w:hAnsi="Angsana New"/>
          <w:sz w:val="30"/>
          <w:szCs w:val="30"/>
          <w:cs/>
        </w:rPr>
        <w:t>และมูลค่ายุติธรรมผ่านกำไรหรือขาดทุน (</w:t>
      </w:r>
      <w:r w:rsidRPr="00E24911">
        <w:rPr>
          <w:rFonts w:ascii="Angsana New" w:hAnsi="Angsana New"/>
          <w:sz w:val="30"/>
          <w:szCs w:val="30"/>
        </w:rPr>
        <w:t xml:space="preserve">FVTPL) </w:t>
      </w:r>
      <w:r w:rsidRPr="00E24911">
        <w:rPr>
          <w:rFonts w:ascii="Angsana New" w:hAnsi="Angsana New"/>
          <w:sz w:val="30"/>
          <w:szCs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 กลุ่ม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</w:t>
      </w:r>
      <w:r w:rsidRPr="00E24911">
        <w:rPr>
          <w:rFonts w:ascii="Angsana New" w:hAnsi="Angsana New"/>
          <w:sz w:val="30"/>
          <w:szCs w:val="30"/>
        </w:rPr>
        <w:t xml:space="preserve">TFRS </w:t>
      </w:r>
      <w:r w:rsidR="004F608B" w:rsidRPr="004F608B">
        <w:rPr>
          <w:rFonts w:ascii="Angsana New" w:hAnsi="Angsana New"/>
          <w:sz w:val="30"/>
          <w:szCs w:val="30"/>
        </w:rPr>
        <w:t>9</w:t>
      </w:r>
      <w:r w:rsidRPr="00E24911">
        <w:rPr>
          <w:rFonts w:ascii="Angsana New" w:hAnsi="Angsana New"/>
          <w:sz w:val="30"/>
          <w:szCs w:val="3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4F608B" w:rsidRPr="004F608B">
        <w:rPr>
          <w:rFonts w:ascii="Angsana New" w:hAnsi="Angsana New"/>
          <w:sz w:val="30"/>
          <w:szCs w:val="30"/>
        </w:rPr>
        <w:t>105</w:t>
      </w:r>
      <w:r w:rsidRPr="00E24911">
        <w:rPr>
          <w:rFonts w:ascii="Angsana New" w:hAnsi="Angsana New"/>
          <w:sz w:val="30"/>
          <w:szCs w:val="30"/>
          <w:cs/>
        </w:rPr>
        <w:t xml:space="preserve"> (</w:t>
      </w:r>
      <w:r w:rsidRPr="00E24911">
        <w:rPr>
          <w:rFonts w:ascii="Angsana New" w:hAnsi="Angsana New"/>
          <w:sz w:val="30"/>
          <w:szCs w:val="30"/>
        </w:rPr>
        <w:t xml:space="preserve">TAS </w:t>
      </w:r>
      <w:r w:rsidR="004F608B" w:rsidRPr="004F608B">
        <w:rPr>
          <w:rFonts w:ascii="Angsana New" w:hAnsi="Angsana New"/>
          <w:sz w:val="30"/>
          <w:szCs w:val="30"/>
        </w:rPr>
        <w:t>105</w:t>
      </w:r>
      <w:r w:rsidRPr="00E24911">
        <w:rPr>
          <w:rFonts w:ascii="Angsana New" w:hAnsi="Angsana New"/>
          <w:sz w:val="30"/>
          <w:szCs w:val="30"/>
          <w:cs/>
        </w:rPr>
        <w:t>)</w:t>
      </w:r>
    </w:p>
    <w:p w14:paraId="368E61E0" w14:textId="77777777" w:rsidR="009D5480" w:rsidRPr="00313CB2" w:rsidRDefault="009D5480" w:rsidP="00FF1293">
      <w:p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43D9A6C2" w14:textId="4E4B1C38" w:rsidR="000A3666" w:rsidRPr="00E15626" w:rsidRDefault="00FF1293" w:rsidP="00E15626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0A3666">
        <w:rPr>
          <w:rFonts w:ascii="Angsana New" w:hAnsi="Angsana New" w:hint="cs"/>
          <w:sz w:val="30"/>
          <w:szCs w:val="30"/>
          <w:cs/>
        </w:rPr>
        <w:t xml:space="preserve">ตาม </w:t>
      </w:r>
      <w:r w:rsidRPr="000A3666">
        <w:rPr>
          <w:rFonts w:ascii="Angsana New" w:hAnsi="Angsana New"/>
          <w:sz w:val="30"/>
          <w:szCs w:val="30"/>
        </w:rPr>
        <w:t>TFRS9</w:t>
      </w:r>
      <w:r w:rsidR="00313CB2">
        <w:rPr>
          <w:rFonts w:ascii="Angsana New" w:hAnsi="Angsana New"/>
          <w:sz w:val="30"/>
          <w:szCs w:val="30"/>
        </w:rPr>
        <w:t xml:space="preserve"> </w:t>
      </w:r>
      <w:r w:rsidR="00313CB2" w:rsidRPr="00313CB2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</w:t>
      </w:r>
      <w:r w:rsidRPr="000A3666">
        <w:rPr>
          <w:rFonts w:ascii="Angsana New" w:hAnsi="Angsana New"/>
          <w:sz w:val="30"/>
          <w:szCs w:val="30"/>
        </w:rPr>
        <w:t xml:space="preserve"> </w:t>
      </w:r>
      <w:r w:rsidR="00313CB2">
        <w:rPr>
          <w:rFonts w:ascii="Angsana New" w:hAnsi="Angsana New" w:hint="cs"/>
          <w:sz w:val="30"/>
          <w:szCs w:val="30"/>
          <w:cs/>
        </w:rPr>
        <w:t>ส่วน</w:t>
      </w:r>
      <w:r w:rsidR="00CE0387" w:rsidRPr="000A3666">
        <w:rPr>
          <w:rFonts w:ascii="Angsana New" w:hAnsi="Angsana New" w:hint="cs"/>
          <w:sz w:val="30"/>
          <w:szCs w:val="30"/>
          <w:cs/>
        </w:rPr>
        <w:t>อนุพันธ์</w:t>
      </w:r>
      <w:r w:rsidRPr="000A3666">
        <w:rPr>
          <w:rFonts w:ascii="Angsana New" w:hAnsi="Angsana New" w:hint="cs"/>
          <w:sz w:val="30"/>
          <w:szCs w:val="30"/>
          <w:cs/>
        </w:rPr>
        <w:t>ทั้งหมด</w:t>
      </w:r>
      <w:r w:rsidR="00CE0387" w:rsidRPr="000A3666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</w:t>
      </w:r>
      <w:r w:rsidR="000A3666" w:rsidRPr="000A3666">
        <w:rPr>
          <w:rFonts w:ascii="Angsana New" w:hAnsi="Angsana New" w:hint="cs"/>
          <w:sz w:val="30"/>
          <w:szCs w:val="30"/>
          <w:cs/>
        </w:rPr>
        <w:t>ในงบแสดง</w:t>
      </w:r>
      <w:r w:rsidR="000A3666">
        <w:rPr>
          <w:rFonts w:ascii="Angsana New" w:hAnsi="Angsana New" w:hint="cs"/>
          <w:sz w:val="30"/>
          <w:szCs w:val="30"/>
          <w:cs/>
        </w:rPr>
        <w:t xml:space="preserve">ฐานะการเงิน </w:t>
      </w:r>
      <w:r w:rsidR="000A3666" w:rsidRPr="00E15626">
        <w:rPr>
          <w:rFonts w:ascii="Angsana New" w:hAnsi="Angsana New" w:hint="cs"/>
          <w:sz w:val="30"/>
          <w:szCs w:val="30"/>
          <w:cs/>
        </w:rPr>
        <w:t>กลุ่มบริษัทกำหนดให้อนุพันธ์</w:t>
      </w:r>
      <w:r w:rsidR="00E15626">
        <w:rPr>
          <w:rFonts w:ascii="Angsana New" w:hAnsi="Angsana New" w:hint="cs"/>
          <w:sz w:val="30"/>
          <w:szCs w:val="30"/>
          <w:cs/>
        </w:rPr>
        <w:t>เป็นอนุพันธ์</w:t>
      </w:r>
      <w:r w:rsidR="000A3666" w:rsidRPr="00E15626">
        <w:rPr>
          <w:rFonts w:ascii="Angsana New" w:hAnsi="Angsana New" w:hint="cs"/>
          <w:sz w:val="30"/>
          <w:szCs w:val="30"/>
          <w:cs/>
        </w:rPr>
        <w:t xml:space="preserve">ที่ถือไว้เพื่อการบริหารความเสี่ยง </w:t>
      </w:r>
      <w:r w:rsidR="000A3666" w:rsidRPr="00E15626">
        <w:rPr>
          <w:rFonts w:ascii="Angsana New" w:hAnsi="Angsana New"/>
          <w:sz w:val="30"/>
          <w:szCs w:val="30"/>
          <w:cs/>
        </w:rPr>
        <w:t>ทั้งนี้มาตรฐานการรายงานทางการเงินเดิมไม่ได้กล่าวถึงข้อกำหนดของอนุพันธ์ที่ถือไว้เพื่อวัตถุประสงค์ในการบริหาร</w:t>
      </w:r>
      <w:r w:rsidR="000A3666" w:rsidRPr="00313CB2">
        <w:rPr>
          <w:rFonts w:ascii="Angsana New" w:hAnsi="Angsana New"/>
          <w:spacing w:val="-2"/>
          <w:sz w:val="30"/>
          <w:szCs w:val="30"/>
          <w:cs/>
        </w:rPr>
        <w:t xml:space="preserve">ความเสี่ยง ในปี </w:t>
      </w:r>
      <w:r w:rsidR="000A3666" w:rsidRPr="00313CB2">
        <w:rPr>
          <w:rFonts w:ascii="Angsana New" w:hAnsi="Angsana New"/>
          <w:spacing w:val="-2"/>
          <w:sz w:val="30"/>
          <w:szCs w:val="30"/>
        </w:rPr>
        <w:t>2562</w:t>
      </w:r>
      <w:r w:rsidR="000A3666" w:rsidRPr="00313CB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กลุ่มบริษัทรับรู้รายการดังกล่าวตามที่ได้อธิบายไว้ในนโยบายการบัญชีในหมายเหตุ</w:t>
      </w:r>
      <w:r w:rsidR="000A3666" w:rsidRPr="00E15626">
        <w:rPr>
          <w:rFonts w:ascii="Angsana New" w:hAnsi="Angsana New"/>
          <w:sz w:val="30"/>
          <w:szCs w:val="30"/>
          <w:cs/>
        </w:rPr>
        <w:t xml:space="preserve">ข้อ </w:t>
      </w:r>
      <w:r w:rsidR="000A3666" w:rsidRPr="00E15626">
        <w:rPr>
          <w:rFonts w:ascii="Angsana New" w:hAnsi="Angsana New"/>
          <w:sz w:val="30"/>
          <w:szCs w:val="30"/>
        </w:rPr>
        <w:t>4</w:t>
      </w:r>
      <w:r w:rsidR="000A3666" w:rsidRPr="00E15626">
        <w:rPr>
          <w:rFonts w:ascii="Angsana New" w:hAnsi="Angsana New"/>
          <w:sz w:val="30"/>
          <w:szCs w:val="30"/>
          <w:cs/>
        </w:rPr>
        <w:t>(ง.</w:t>
      </w:r>
      <w:r w:rsidR="000A3666" w:rsidRPr="00E15626">
        <w:rPr>
          <w:rFonts w:ascii="Angsana New" w:hAnsi="Angsana New"/>
          <w:sz w:val="30"/>
          <w:szCs w:val="30"/>
        </w:rPr>
        <w:t>5</w:t>
      </w:r>
      <w:r w:rsidR="000A3666" w:rsidRPr="00E15626">
        <w:rPr>
          <w:rFonts w:ascii="Angsana New" w:hAnsi="Angsana New"/>
          <w:sz w:val="30"/>
          <w:szCs w:val="30"/>
          <w:cs/>
        </w:rPr>
        <w:t>)</w:t>
      </w:r>
    </w:p>
    <w:p w14:paraId="2F450A95" w14:textId="77777777" w:rsidR="00CE0387" w:rsidRPr="00313CB2" w:rsidRDefault="00CE0387" w:rsidP="00CE038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6"/>
          <w:szCs w:val="16"/>
        </w:rPr>
      </w:pPr>
    </w:p>
    <w:p w14:paraId="06B3C136" w14:textId="74ED7F34" w:rsidR="00CE0387" w:rsidRPr="00E731F9" w:rsidRDefault="00CE0387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FF0000"/>
          <w:sz w:val="30"/>
          <w:szCs w:val="30"/>
          <w:cs/>
        </w:rPr>
      </w:pPr>
      <w:r w:rsidRPr="00842AB6">
        <w:rPr>
          <w:rFonts w:ascii="Angsana New" w:hAnsi="Angsana New" w:hint="cs"/>
          <w:sz w:val="30"/>
          <w:szCs w:val="30"/>
          <w:cs/>
        </w:rPr>
        <w:t xml:space="preserve">การเปลี่ยนแปลงนโยบายการบัญชีเกี่ยวกับการจัดประเภท และการวัดมูลค่าภายใต้มาตรฐานเดิมและ </w:t>
      </w:r>
      <w:r w:rsidRPr="00842AB6">
        <w:rPr>
          <w:rFonts w:ascii="Angsana New" w:hAnsi="Angsana New" w:hint="cs"/>
          <w:sz w:val="30"/>
          <w:szCs w:val="30"/>
        </w:rPr>
        <w:t xml:space="preserve">TFRS 9 </w:t>
      </w:r>
      <w:r w:rsidRPr="00842AB6">
        <w:rPr>
          <w:rFonts w:ascii="Angsana New" w:hAnsi="Angsana New" w:hint="cs"/>
          <w:sz w:val="30"/>
          <w:szCs w:val="30"/>
          <w:cs/>
        </w:rPr>
        <w:t xml:space="preserve">ไม่มีผลกระทบอย่างมีสาระสำคัญต่องบการเงินของกลุ่มบริษัท ณ วันที่ </w:t>
      </w:r>
      <w:r w:rsidRPr="00842AB6">
        <w:rPr>
          <w:rFonts w:ascii="Angsana New" w:hAnsi="Angsana New" w:hint="cs"/>
          <w:sz w:val="30"/>
          <w:szCs w:val="30"/>
        </w:rPr>
        <w:t xml:space="preserve">1 </w:t>
      </w:r>
      <w:r w:rsidRPr="00842AB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C65C75" w:rsidRPr="00842AB6">
        <w:rPr>
          <w:rFonts w:ascii="Angsana New" w:hAnsi="Angsana New" w:hint="cs"/>
          <w:sz w:val="30"/>
          <w:szCs w:val="30"/>
        </w:rPr>
        <w:t>2563</w:t>
      </w:r>
      <w:r w:rsidRPr="003B7A0A">
        <w:rPr>
          <w:rFonts w:ascii="Angsana New" w:hAnsi="Angsana New" w:hint="cs"/>
          <w:sz w:val="30"/>
          <w:szCs w:val="30"/>
        </w:rPr>
        <w:t xml:space="preserve"> </w:t>
      </w:r>
      <w:r w:rsidR="0040187C">
        <w:rPr>
          <w:rFonts w:ascii="Angsana New" w:hAnsi="Angsana New"/>
          <w:sz w:val="30"/>
          <w:szCs w:val="30"/>
        </w:rPr>
        <w:t xml:space="preserve"> </w:t>
      </w:r>
    </w:p>
    <w:p w14:paraId="3907E83E" w14:textId="77777777" w:rsidR="00CE0387" w:rsidRPr="00313CB2" w:rsidRDefault="00CE0387" w:rsidP="00CE0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highlight w:val="cyan"/>
        </w:rPr>
      </w:pPr>
    </w:p>
    <w:p w14:paraId="7F657221" w14:textId="5388A43E" w:rsidR="00CE0387" w:rsidRPr="004F5054" w:rsidRDefault="004F5054" w:rsidP="004F5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ก.</w:t>
      </w:r>
      <w:r>
        <w:rPr>
          <w:rFonts w:ascii="Angsana New" w:hAnsi="Angsana New"/>
          <w:sz w:val="30"/>
          <w:szCs w:val="30"/>
        </w:rPr>
        <w:t xml:space="preserve">2) </w:t>
      </w:r>
      <w:r w:rsidR="00CE0387" w:rsidRPr="004F5054">
        <w:rPr>
          <w:rFonts w:ascii="Angsana New" w:hAnsi="Angsana New" w:hint="cs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71D8537F" w14:textId="77777777" w:rsidR="00CE0387" w:rsidRPr="00313CB2" w:rsidRDefault="00CE0387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16"/>
          <w:szCs w:val="16"/>
          <w:highlight w:val="cyan"/>
        </w:rPr>
      </w:pPr>
    </w:p>
    <w:p w14:paraId="6D514467" w14:textId="7E499FB0" w:rsidR="00FB6A0F" w:rsidRPr="00FB6A0F" w:rsidRDefault="00CE0387" w:rsidP="00FB6A0F">
      <w:pPr>
        <w:pStyle w:val="ListParagraph"/>
        <w:tabs>
          <w:tab w:val="clear" w:pos="907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0F0824">
        <w:rPr>
          <w:rFonts w:ascii="Angsana New" w:hAnsi="Angsana New" w:hint="cs"/>
          <w:spacing w:val="-2"/>
          <w:sz w:val="30"/>
          <w:szCs w:val="30"/>
        </w:rPr>
        <w:t xml:space="preserve">TFRS 9 </w:t>
      </w:r>
      <w:r w:rsidRPr="000F0824">
        <w:rPr>
          <w:rFonts w:ascii="Angsana New" w:hAnsi="Angsana New" w:hint="cs"/>
          <w:spacing w:val="-2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</w:t>
      </w:r>
      <w:r w:rsidRPr="00F15152">
        <w:rPr>
          <w:rFonts w:ascii="Angsana New" w:hAnsi="Angsana New" w:hint="cs"/>
          <w:sz w:val="30"/>
          <w:szCs w:val="30"/>
          <w:cs/>
        </w:rPr>
        <w:t xml:space="preserve"> ในขณะที่</w:t>
      </w:r>
      <w:r w:rsidRPr="00F15152">
        <w:rPr>
          <w:rFonts w:ascii="Angsana New" w:hAnsi="Angsana New" w:hint="cs"/>
          <w:sz w:val="30"/>
          <w:szCs w:val="30"/>
        </w:rPr>
        <w:t xml:space="preserve"> </w:t>
      </w:r>
      <w:r w:rsidRPr="00F15152">
        <w:rPr>
          <w:rFonts w:ascii="Angsana New" w:hAnsi="Angsana New" w:hint="cs"/>
          <w:sz w:val="30"/>
          <w:szCs w:val="30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Pr="000F0824">
        <w:rPr>
          <w:rFonts w:ascii="Angsana New" w:hAnsi="Angsana New" w:hint="cs"/>
          <w:spacing w:val="-2"/>
          <w:sz w:val="30"/>
          <w:szCs w:val="30"/>
          <w:cs/>
        </w:rPr>
        <w:t xml:space="preserve">การคาดการณ์เกี่ยวกับการชำระหนี้ในอนาคตของลูกค้า </w:t>
      </w:r>
      <w:r w:rsidRPr="000F0824">
        <w:rPr>
          <w:rFonts w:ascii="Angsana New" w:hAnsi="Angsana New" w:hint="cs"/>
          <w:spacing w:val="-2"/>
          <w:sz w:val="30"/>
          <w:szCs w:val="30"/>
        </w:rPr>
        <w:t xml:space="preserve">TFRS 9 </w:t>
      </w:r>
      <w:r w:rsidRPr="000F0824">
        <w:rPr>
          <w:rFonts w:ascii="Angsana New" w:hAnsi="Angsana New" w:hint="cs"/>
          <w:spacing w:val="-2"/>
          <w:sz w:val="30"/>
          <w:szCs w:val="30"/>
          <w:cs/>
        </w:rPr>
        <w:t>กำหนดให้ใช้วิจารณญาณในการประเมิน</w:t>
      </w:r>
      <w:r w:rsidRPr="000F0824">
        <w:rPr>
          <w:rFonts w:ascii="Angsana New" w:hAnsi="Angsana New" w:hint="cs"/>
          <w:spacing w:val="-6"/>
          <w:sz w:val="30"/>
          <w:szCs w:val="30"/>
          <w:cs/>
        </w:rPr>
        <w:t>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</w:t>
      </w:r>
      <w:r w:rsidRPr="00F15152">
        <w:rPr>
          <w:rFonts w:ascii="Angsana New" w:hAnsi="Angsana New" w:hint="cs"/>
          <w:sz w:val="30"/>
          <w:szCs w:val="30"/>
          <w:cs/>
        </w:rPr>
        <w:t xml:space="preserve"> และพิจารณาความน่าจะเป็นถ่วงน้ำหนัก</w:t>
      </w:r>
      <w:r w:rsidRPr="00F15152">
        <w:rPr>
          <w:rFonts w:ascii="Angsana New" w:hAnsi="Angsana New" w:hint="cs"/>
          <w:sz w:val="30"/>
          <w:szCs w:val="30"/>
        </w:rPr>
        <w:t xml:space="preserve"> </w:t>
      </w:r>
      <w:r w:rsidRPr="00F15152">
        <w:rPr>
          <w:rFonts w:ascii="Angsana New" w:hAnsi="Angsana New" w:hint="cs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F15152">
        <w:rPr>
          <w:rFonts w:ascii="Angsana New" w:hAnsi="Angsana New" w:hint="cs"/>
          <w:sz w:val="30"/>
          <w:szCs w:val="30"/>
        </w:rPr>
        <w:t xml:space="preserve"> </w:t>
      </w:r>
      <w:r w:rsidRPr="00F15152">
        <w:rPr>
          <w:rFonts w:ascii="Angsana New" w:hAnsi="Angsana New" w:hint="cs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0971C19D" w14:textId="380A9FA7" w:rsidR="00FB6A0F" w:rsidRDefault="00FB6A0F" w:rsidP="00FB6A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ED2115"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ED2115">
        <w:rPr>
          <w:rFonts w:ascii="Angsana New" w:hAnsi="Angsana New" w:hint="cs"/>
          <w:sz w:val="30"/>
          <w:szCs w:val="30"/>
        </w:rPr>
        <w:t xml:space="preserve">TFRS 9 </w:t>
      </w:r>
      <w:r w:rsidRPr="00ED211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D2115">
        <w:rPr>
          <w:rFonts w:ascii="Angsana New" w:hAnsi="Angsana New" w:hint="cs"/>
          <w:sz w:val="30"/>
          <w:szCs w:val="30"/>
        </w:rPr>
        <w:t xml:space="preserve">1 </w:t>
      </w:r>
      <w:r w:rsidRPr="00ED211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ED2115">
        <w:rPr>
          <w:rFonts w:ascii="Angsana New" w:hAnsi="Angsana New" w:hint="cs"/>
          <w:sz w:val="30"/>
          <w:szCs w:val="30"/>
        </w:rPr>
        <w:t xml:space="preserve">2563 </w:t>
      </w:r>
      <w:r w:rsidRPr="00ED2115">
        <w:rPr>
          <w:rFonts w:ascii="Angsana New" w:hAnsi="Angsana New" w:hint="cs"/>
          <w:sz w:val="30"/>
          <w:szCs w:val="30"/>
          <w:cs/>
        </w:rPr>
        <w:t xml:space="preserve">ทั้งนี้ ณ </w:t>
      </w:r>
      <w:r w:rsidRPr="00ED2115">
        <w:rPr>
          <w:rFonts w:ascii="Angsana New" w:hAnsi="Angsana New"/>
          <w:sz w:val="30"/>
          <w:szCs w:val="30"/>
          <w:cs/>
        </w:rPr>
        <w:t xml:space="preserve">วันที่ </w:t>
      </w:r>
      <w:r w:rsidRPr="00ED211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ED211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D2115">
        <w:rPr>
          <w:rFonts w:ascii="Angsana New" w:hAnsi="Angsana New"/>
          <w:sz w:val="30"/>
          <w:szCs w:val="30"/>
          <w:cs/>
        </w:rPr>
        <w:t xml:space="preserve"> </w:t>
      </w:r>
      <w:r w:rsidRPr="00ED2115">
        <w:rPr>
          <w:rFonts w:ascii="Angsana New" w:hAnsi="Angsana New"/>
          <w:sz w:val="30"/>
          <w:szCs w:val="30"/>
        </w:rPr>
        <w:t xml:space="preserve">2563 </w:t>
      </w:r>
      <w:r w:rsidRPr="00ED2115">
        <w:rPr>
          <w:rFonts w:ascii="Angsana New" w:hAnsi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</w:t>
      </w:r>
      <w:r w:rsidRPr="00ED2115">
        <w:rPr>
          <w:rFonts w:ascii="Angsana New" w:hAnsi="Angsana New"/>
          <w:sz w:val="30"/>
          <w:szCs w:val="30"/>
          <w:cs/>
        </w:rPr>
        <w:t>กลุ่มบริษัท</w:t>
      </w:r>
      <w:r w:rsidRPr="00ED2115">
        <w:rPr>
          <w:rFonts w:ascii="Angsana New" w:hAnsi="Angsana New" w:hint="cs"/>
          <w:sz w:val="30"/>
          <w:szCs w:val="30"/>
          <w:cs/>
        </w:rPr>
        <w:t>จึงเลือกปฏิบัติตามแนวปฏิบัติทางการบัญชี เรื่อง มาตรการ</w:t>
      </w:r>
      <w:r w:rsidRPr="00ED2115">
        <w:rPr>
          <w:rFonts w:ascii="Angsana New" w:hAnsi="Angsana New"/>
          <w:sz w:val="30"/>
          <w:szCs w:val="30"/>
          <w:cs/>
        </w:rPr>
        <w:br/>
      </w:r>
      <w:r w:rsidRPr="00ED2115">
        <w:rPr>
          <w:rFonts w:ascii="Angsana New" w:hAnsi="Angsana New" w:hint="cs"/>
          <w:sz w:val="30"/>
          <w:szCs w:val="30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</w:t>
      </w:r>
      <w:r w:rsidRPr="00ED2115">
        <w:rPr>
          <w:rFonts w:ascii="Angsana New" w:hAnsi="Angsana New"/>
          <w:sz w:val="30"/>
          <w:szCs w:val="30"/>
        </w:rPr>
        <w:t xml:space="preserve"> 2019 </w:t>
      </w:r>
      <w:r w:rsidRPr="00ED2115">
        <w:rPr>
          <w:rFonts w:ascii="Angsana New" w:hAnsi="Angsana New"/>
          <w:sz w:val="30"/>
          <w:szCs w:val="30"/>
          <w:cs/>
        </w:rPr>
        <w:t>(</w:t>
      </w:r>
      <w:r w:rsidRPr="00ED2115">
        <w:rPr>
          <w:rFonts w:ascii="Angsana New" w:hAnsi="Angsana New"/>
          <w:sz w:val="30"/>
          <w:szCs w:val="30"/>
        </w:rPr>
        <w:t>COVID-</w:t>
      </w:r>
      <w:r w:rsidRPr="00FB6A0F">
        <w:rPr>
          <w:rFonts w:ascii="Angsana New" w:hAnsi="Angsana New"/>
          <w:sz w:val="30"/>
          <w:szCs w:val="30"/>
        </w:rPr>
        <w:t>19</w:t>
      </w:r>
      <w:r w:rsidRPr="00ED2115">
        <w:rPr>
          <w:rFonts w:ascii="Angsana New" w:hAnsi="Angsana New"/>
          <w:sz w:val="30"/>
          <w:szCs w:val="30"/>
          <w:cs/>
        </w:rPr>
        <w:t>)</w:t>
      </w:r>
      <w:r w:rsidRPr="00ED2115">
        <w:rPr>
          <w:rFonts w:ascii="Angsana New" w:hAnsi="Angsana New" w:hint="cs"/>
          <w:sz w:val="30"/>
          <w:szCs w:val="30"/>
          <w:cs/>
        </w:rPr>
        <w:t xml:space="preserve"> สำหรับ</w:t>
      </w:r>
      <w:r>
        <w:rPr>
          <w:rFonts w:ascii="Angsana New" w:hAnsi="Angsana New" w:hint="cs"/>
          <w:sz w:val="30"/>
          <w:szCs w:val="30"/>
          <w:cs/>
        </w:rPr>
        <w:t>การ</w:t>
      </w:r>
      <w:r w:rsidRPr="007F25A4">
        <w:rPr>
          <w:rFonts w:ascii="Angsana New" w:hAnsi="Angsana New" w:hint="cs"/>
          <w:sz w:val="30"/>
          <w:szCs w:val="30"/>
          <w:cs/>
        </w:rPr>
        <w:t>พิจารณาการด้อยค่าของลูกหนี้การค้าตาม</w:t>
      </w:r>
      <w:r w:rsidRPr="005E4001">
        <w:rPr>
          <w:rFonts w:ascii="Angsana New" w:hAnsi="Angsana New" w:hint="cs"/>
          <w:spacing w:val="-4"/>
          <w:sz w:val="30"/>
          <w:szCs w:val="30"/>
          <w:cs/>
        </w:rPr>
        <w:t>วิธีการอย่างง่าย</w:t>
      </w:r>
      <w:r w:rsidRPr="005E4001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5E4001">
        <w:rPr>
          <w:rFonts w:ascii="Angsana New" w:hAnsi="Angsana New"/>
          <w:spacing w:val="-4"/>
          <w:sz w:val="30"/>
          <w:szCs w:val="30"/>
        </w:rPr>
        <w:t>Simplified approach)</w:t>
      </w:r>
      <w:r w:rsidRPr="005E4001">
        <w:rPr>
          <w:rFonts w:ascii="Angsana New" w:hAnsi="Angsana New" w:hint="cs"/>
          <w:spacing w:val="-4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</w:t>
      </w:r>
      <w:r w:rsidRPr="007F25A4">
        <w:rPr>
          <w:rFonts w:ascii="Angsana New" w:hAnsi="Angsana New"/>
          <w:sz w:val="30"/>
          <w:szCs w:val="30"/>
          <w:cs/>
        </w:rPr>
        <w:t xml:space="preserve"> </w:t>
      </w:r>
      <w:r w:rsidRPr="005E4001">
        <w:rPr>
          <w:rFonts w:ascii="Angsana New" w:hAnsi="Angsana New"/>
          <w:spacing w:val="-6"/>
          <w:sz w:val="30"/>
          <w:szCs w:val="30"/>
          <w:cs/>
        </w:rPr>
        <w:t>(</w:t>
      </w:r>
      <w:r w:rsidRPr="005E4001">
        <w:rPr>
          <w:rFonts w:ascii="Angsana New" w:hAnsi="Angsana New"/>
          <w:spacing w:val="-6"/>
          <w:sz w:val="30"/>
          <w:szCs w:val="30"/>
        </w:rPr>
        <w:t>loss rate)</w:t>
      </w:r>
      <w:r w:rsidRPr="005E4001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5E4001">
        <w:rPr>
          <w:rFonts w:ascii="Angsana New" w:hAnsi="Angsana New"/>
          <w:spacing w:val="-6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5E4001">
        <w:rPr>
          <w:rFonts w:ascii="Angsana New" w:hAnsi="Angsana New"/>
          <w:spacing w:val="-6"/>
          <w:sz w:val="30"/>
          <w:szCs w:val="30"/>
        </w:rPr>
        <w:t xml:space="preserve">(Forward-looking information) </w:t>
      </w:r>
      <w:r w:rsidRPr="005E4001">
        <w:rPr>
          <w:rFonts w:ascii="Angsana New" w:hAnsi="Angsana New"/>
          <w:spacing w:val="-6"/>
          <w:sz w:val="30"/>
          <w:szCs w:val="30"/>
          <w:cs/>
        </w:rPr>
        <w:t>มา</w:t>
      </w:r>
      <w:r w:rsidRPr="005E4001">
        <w:rPr>
          <w:rFonts w:ascii="Angsana New" w:hAnsi="Angsana New" w:hint="cs"/>
          <w:spacing w:val="-6"/>
          <w:sz w:val="30"/>
          <w:szCs w:val="30"/>
          <w:cs/>
        </w:rPr>
        <w:t>พิจารณา กลุ่มบริษัท</w:t>
      </w:r>
      <w:r w:rsidRPr="00CE6340">
        <w:rPr>
          <w:rFonts w:ascii="Angsana New" w:hAnsi="Angsana New"/>
          <w:spacing w:val="-4"/>
          <w:sz w:val="30"/>
          <w:szCs w:val="30"/>
          <w:cs/>
        </w:rPr>
        <w:t>เลือกที่จะรับรู้</w:t>
      </w:r>
      <w:r w:rsidRPr="00CE6340">
        <w:rPr>
          <w:rFonts w:ascii="Angsana New" w:hAnsi="Angsana New" w:hint="cs"/>
          <w:spacing w:val="-4"/>
          <w:sz w:val="30"/>
          <w:szCs w:val="30"/>
          <w:cs/>
        </w:rPr>
        <w:t>การเพิ่มขึ้นของผลขาดทุนจากการด้อยค่าโดย</w:t>
      </w:r>
      <w:r w:rsidRPr="00CE6340">
        <w:rPr>
          <w:rFonts w:ascii="Angsana New" w:hAnsi="Angsana New"/>
          <w:spacing w:val="-4"/>
          <w:sz w:val="30"/>
          <w:szCs w:val="30"/>
          <w:cs/>
        </w:rPr>
        <w:t>ปรับปรุงกับกำไรสะสม</w:t>
      </w:r>
      <w:r w:rsidRPr="00CE6340">
        <w:rPr>
          <w:rFonts w:ascii="Angsana New" w:hAnsi="Angsana New"/>
          <w:spacing w:val="-4"/>
          <w:sz w:val="30"/>
          <w:szCs w:val="30"/>
        </w:rPr>
        <w:t xml:space="preserve"> </w:t>
      </w:r>
      <w:r w:rsidRPr="00CE6340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Pr="00CE634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E6340">
        <w:rPr>
          <w:rFonts w:ascii="Angsana New" w:hAnsi="Angsana New"/>
          <w:spacing w:val="-4"/>
          <w:sz w:val="30"/>
          <w:szCs w:val="30"/>
        </w:rPr>
        <w:t xml:space="preserve">1 </w:t>
      </w:r>
      <w:r w:rsidRPr="00CE6340">
        <w:rPr>
          <w:rFonts w:ascii="Angsana New" w:hAnsi="Angsana New"/>
          <w:spacing w:val="-4"/>
          <w:sz w:val="30"/>
          <w:szCs w:val="30"/>
          <w:cs/>
        </w:rPr>
        <w:t xml:space="preserve">มกราคม </w:t>
      </w:r>
      <w:r w:rsidRPr="00CE6340">
        <w:rPr>
          <w:rFonts w:ascii="Angsana New" w:hAnsi="Angsana New"/>
          <w:spacing w:val="-4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อย่างไรก็ตาม ไม่มีผลกระทบอย่างมีสาระสำคัญต่องบการเงินของกลุ่มบริษัท</w:t>
      </w:r>
    </w:p>
    <w:p w14:paraId="23873E97" w14:textId="77777777" w:rsidR="004A66DF" w:rsidRPr="009D5480" w:rsidRDefault="004A66DF" w:rsidP="009D5480">
      <w:pPr>
        <w:tabs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C4220CA" w14:textId="32F725D5" w:rsidR="00CE0387" w:rsidRPr="00E438C8" w:rsidRDefault="00CE0387" w:rsidP="0058207B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E438C8">
        <w:rPr>
          <w:rFonts w:ascii="Angsana New" w:hAnsi="Angsana New" w:hint="cs"/>
          <w:b/>
          <w:bCs/>
          <w:i/>
          <w:iCs/>
          <w:sz w:val="30"/>
          <w:szCs w:val="30"/>
        </w:rPr>
        <w:t xml:space="preserve">TFRS 16 </w:t>
      </w:r>
      <w:r w:rsidRPr="00E438C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FF0E164" w14:textId="77777777" w:rsidR="00CE0387" w:rsidRPr="00CE0387" w:rsidRDefault="00CE0387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color w:val="0000FF"/>
          <w:sz w:val="20"/>
          <w:szCs w:val="20"/>
        </w:rPr>
      </w:pPr>
    </w:p>
    <w:p w14:paraId="2703847C" w14:textId="5E2C6E44" w:rsidR="00CE0387" w:rsidRPr="001863CA" w:rsidRDefault="00CE0387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hAnsi="Angsana New"/>
          <w:sz w:val="30"/>
          <w:szCs w:val="30"/>
        </w:rPr>
      </w:pPr>
      <w:r w:rsidRPr="008D7903">
        <w:rPr>
          <w:rFonts w:ascii="Angsana New" w:hAnsi="Angsana New"/>
          <w:spacing w:val="-2"/>
          <w:sz w:val="30"/>
          <w:szCs w:val="30"/>
          <w:cs/>
        </w:rPr>
        <w:t xml:space="preserve">ตั้งแต่วันที่ </w:t>
      </w:r>
      <w:r w:rsidRPr="008D7903">
        <w:rPr>
          <w:rFonts w:ascii="Angsana New" w:hAnsi="Angsana New"/>
          <w:spacing w:val="-2"/>
          <w:sz w:val="30"/>
          <w:szCs w:val="30"/>
        </w:rPr>
        <w:t xml:space="preserve">1 </w:t>
      </w:r>
      <w:r w:rsidRPr="008D7903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="00C65C75" w:rsidRPr="008D7903">
        <w:rPr>
          <w:rFonts w:ascii="Angsana New" w:hAnsi="Angsana New"/>
          <w:spacing w:val="-2"/>
          <w:sz w:val="30"/>
          <w:szCs w:val="30"/>
        </w:rPr>
        <w:t>2563</w:t>
      </w:r>
      <w:r w:rsidRPr="008D7903">
        <w:rPr>
          <w:rFonts w:ascii="Angsana New" w:hAnsi="Angsana New"/>
          <w:spacing w:val="-2"/>
          <w:sz w:val="30"/>
          <w:szCs w:val="30"/>
        </w:rPr>
        <w:t xml:space="preserve"> </w:t>
      </w:r>
      <w:r w:rsidRPr="008D7903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กลุ่มบริษัทถือปฏิบัติตาม </w:t>
      </w:r>
      <w:r w:rsidRPr="008D7903">
        <w:rPr>
          <w:rFonts w:ascii="Angsana New" w:hAnsi="Angsana New" w:hint="cs"/>
          <w:spacing w:val="-2"/>
          <w:sz w:val="30"/>
          <w:szCs w:val="30"/>
        </w:rPr>
        <w:t xml:space="preserve">TFRS 16 </w:t>
      </w:r>
      <w:r w:rsidRPr="008D7903">
        <w:rPr>
          <w:rFonts w:ascii="Angsana New" w:hAnsi="Angsana New" w:hint="cs"/>
          <w:spacing w:val="-2"/>
          <w:sz w:val="30"/>
          <w:szCs w:val="30"/>
          <w:cs/>
        </w:rPr>
        <w:t>เป็นครั้งแรกกับสัญญาที่เคยระบุว่าเป็นสัญญาเช่า</w:t>
      </w:r>
      <w:r w:rsidRPr="001863CA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Pr="001863CA">
        <w:rPr>
          <w:rFonts w:ascii="Angsana New" w:hAnsi="Angsana New" w:hint="cs"/>
          <w:sz w:val="30"/>
          <w:szCs w:val="30"/>
        </w:rPr>
        <w:t xml:space="preserve">17 </w:t>
      </w:r>
      <w:r w:rsidRPr="001863C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7E2F8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1863CA">
        <w:rPr>
          <w:rFonts w:ascii="Angsana New" w:hAnsi="Angsana New" w:hint="cs"/>
          <w:sz w:val="30"/>
          <w:szCs w:val="30"/>
          <w:cs/>
        </w:rPr>
        <w:t xml:space="preserve"> </w:t>
      </w:r>
      <w:r w:rsidRPr="001863CA">
        <w:rPr>
          <w:rFonts w:ascii="Angsana New" w:hAnsi="Angsana New" w:hint="cs"/>
          <w:sz w:val="30"/>
          <w:szCs w:val="30"/>
        </w:rPr>
        <w:t xml:space="preserve">(TAS 17) </w:t>
      </w:r>
      <w:r w:rsidRPr="001863CA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1863CA">
        <w:rPr>
          <w:rFonts w:ascii="Angsana New" w:hAnsi="Angsana New" w:hint="cs"/>
          <w:sz w:val="30"/>
          <w:szCs w:val="30"/>
        </w:rPr>
        <w:t xml:space="preserve">4 </w:t>
      </w:r>
      <w:r w:rsidRPr="00772D63">
        <w:rPr>
          <w:rFonts w:ascii="Angsana New" w:hAnsi="Angsana New" w:hint="cs"/>
          <w:sz w:val="30"/>
          <w:szCs w:val="30"/>
          <w:cs/>
        </w:rPr>
        <w:t>เรื่อง</w:t>
      </w:r>
      <w:r w:rsidRPr="00EB5670">
        <w:rPr>
          <w:rFonts w:ascii="Angsana New" w:hAnsi="Angsana New" w:hint="cs"/>
          <w:i/>
          <w:iCs/>
          <w:sz w:val="30"/>
          <w:szCs w:val="30"/>
          <w:cs/>
        </w:rPr>
        <w:t xml:space="preserve"> การประเมินว่าข้อตกลงประกอบด้วยสัญญาเช่าหรือไม่</w:t>
      </w:r>
      <w:r w:rsidRPr="001863CA">
        <w:rPr>
          <w:rFonts w:ascii="Angsana New" w:hAnsi="Angsana New" w:hint="cs"/>
          <w:sz w:val="30"/>
          <w:szCs w:val="30"/>
          <w:cs/>
        </w:rPr>
        <w:t xml:space="preserve"> </w:t>
      </w:r>
      <w:r w:rsidRPr="001863CA">
        <w:rPr>
          <w:rFonts w:ascii="Angsana New" w:hAnsi="Angsana New" w:hint="cs"/>
          <w:sz w:val="30"/>
          <w:szCs w:val="30"/>
        </w:rPr>
        <w:t xml:space="preserve">(TFRIC 4) </w:t>
      </w:r>
      <w:r w:rsidRPr="001863CA">
        <w:rPr>
          <w:rFonts w:ascii="Angsana New" w:hAnsi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1863CA">
        <w:rPr>
          <w:rFonts w:ascii="Angsana New" w:hAnsi="Angsana New" w:hint="cs"/>
          <w:sz w:val="30"/>
          <w:szCs w:val="30"/>
        </w:rPr>
        <w:t>(Modified retrospective approach)</w:t>
      </w:r>
      <w:r w:rsidRPr="001863C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CFE43A4" w14:textId="77777777" w:rsidR="00CE0387" w:rsidRPr="00CE0387" w:rsidRDefault="00CE0387" w:rsidP="00CE0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  <w:highlight w:val="cyan"/>
          <w:cs/>
        </w:rPr>
      </w:pPr>
    </w:p>
    <w:p w14:paraId="5175C611" w14:textId="778A994A" w:rsidR="00CE0387" w:rsidRPr="00F039F7" w:rsidRDefault="00CE0387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</w:t>
      </w:r>
      <w:r w:rsidRPr="008D7903">
        <w:rPr>
          <w:rFonts w:asciiTheme="majorBidi" w:eastAsia="Calibri" w:hAnsiTheme="majorBidi" w:cstheme="majorBidi" w:hint="cs"/>
          <w:sz w:val="30"/>
          <w:szCs w:val="30"/>
          <w:cs/>
        </w:rPr>
        <w:t>สัญญาเช่าในกำไรหรือขาดทุนโดยวิธีเส้นตรงตลอดอายุสัญญาเช่า ตาม</w:t>
      </w:r>
      <w:r w:rsidRPr="008D7903">
        <w:rPr>
          <w:rFonts w:asciiTheme="majorBidi" w:eastAsia="Calibri" w:hAnsiTheme="majorBidi" w:cstheme="majorBidi" w:hint="cs"/>
          <w:sz w:val="30"/>
          <w:szCs w:val="30"/>
        </w:rPr>
        <w:t xml:space="preserve"> TFRS</w:t>
      </w:r>
      <w:r w:rsidRPr="008D7903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8D7903">
        <w:rPr>
          <w:rFonts w:asciiTheme="majorBidi" w:eastAsia="Calibri" w:hAnsiTheme="majorBidi" w:cstheme="majorBidi" w:hint="cs"/>
          <w:sz w:val="30"/>
          <w:szCs w:val="30"/>
        </w:rPr>
        <w:t xml:space="preserve">16 </w:t>
      </w:r>
      <w:r w:rsidRPr="008D7903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กลุ่มบริษัทได้ประเมินว่า</w:t>
      </w:r>
      <w:r w:rsidR="008D790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752D82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สัญญาเป็นสัญญาเช่า</w:t>
      </w:r>
      <w:r w:rsidRPr="00752D82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หรือประกอบด้วยสัญญาเช่าหรือไม่ หากสัญญาประกอบด้วยส่วนที่เป็นการเช่าและส่วนที่ไม่เป็น</w:t>
      </w:r>
      <w:r w:rsidRPr="00F039F7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การเช่า กลุ่มบริษัทจะปันส่วนสิ่งตอบแทนที่ต้องจ่ายตามราคาขายที่เป็นเอกเทศ </w:t>
      </w:r>
      <w:r w:rsidRPr="00F039F7">
        <w:rPr>
          <w:rFonts w:asciiTheme="majorBidi" w:eastAsia="Calibri" w:hAnsiTheme="majorBidi" w:cstheme="majorBidi" w:hint="cs"/>
          <w:sz w:val="30"/>
          <w:szCs w:val="30"/>
        </w:rPr>
        <w:t xml:space="preserve">(Transaction price) </w:t>
      </w:r>
      <w:r w:rsidR="008D7903">
        <w:rPr>
          <w:rFonts w:asciiTheme="majorBidi" w:eastAsia="Calibri" w:hAnsiTheme="majorBidi" w:cstheme="majorBidi"/>
          <w:sz w:val="30"/>
          <w:szCs w:val="30"/>
        </w:rPr>
        <w:t xml:space="preserve">    </w:t>
      </w:r>
      <w:r w:rsidRPr="00F039F7">
        <w:rPr>
          <w:rFonts w:asciiTheme="majorBidi" w:eastAsia="Calibri" w:hAnsiTheme="majorBidi" w:cstheme="majorBidi" w:hint="cs"/>
          <w:sz w:val="30"/>
          <w:szCs w:val="30"/>
          <w:cs/>
        </w:rPr>
        <w:t>ณ วันที่</w:t>
      </w:r>
      <w:r w:rsidR="008D790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F039F7">
        <w:rPr>
          <w:rFonts w:asciiTheme="majorBidi" w:eastAsia="Calibri" w:hAnsiTheme="majorBidi" w:cstheme="majorBidi" w:hint="cs"/>
          <w:sz w:val="30"/>
          <w:szCs w:val="30"/>
        </w:rPr>
        <w:t>1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</w:rPr>
        <w:t xml:space="preserve"> 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C65C75">
        <w:rPr>
          <w:rFonts w:asciiTheme="majorBidi" w:eastAsia="Calibri" w:hAnsiTheme="majorBidi" w:cstheme="majorBidi" w:hint="cs"/>
          <w:spacing w:val="-2"/>
          <w:sz w:val="30"/>
          <w:szCs w:val="30"/>
        </w:rPr>
        <w:t>2563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</w:rPr>
        <w:t xml:space="preserve"> </w:t>
      </w:r>
      <w:r w:rsidRPr="00F039F7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กลุ่มบริษัท</w:t>
      </w:r>
      <w:r w:rsidRPr="00F039F7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และบริษัทรับรู้สินทรัพย์สิทธิการใช้</w:t>
      </w:r>
      <w:r w:rsidR="00C56DEC" w:rsidRPr="00C56DEC">
        <w:rPr>
          <w:rFonts w:asciiTheme="majorBidi" w:eastAsia="Calibri" w:hAnsiTheme="majorBidi"/>
          <w:spacing w:val="-4"/>
          <w:sz w:val="30"/>
          <w:szCs w:val="30"/>
          <w:cs/>
        </w:rPr>
        <w:t>ซึ่งแสดงเป็นส่วนหนึ่งของรายการที่ดิน อาคาร และอุปกรณ์ และรับรู้หนี้สินตามสัญญาเช่า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</w:t>
      </w:r>
      <w:r w:rsidR="00C56DEC">
        <w:rPr>
          <w:rFonts w:asciiTheme="majorBidi" w:eastAsia="Calibri" w:hAnsiTheme="majorBidi"/>
          <w:spacing w:val="-4"/>
          <w:sz w:val="30"/>
          <w:szCs w:val="30"/>
        </w:rPr>
        <w:t xml:space="preserve">   </w:t>
      </w:r>
      <w:r w:rsidR="00C56DEC" w:rsidRPr="00C56DEC">
        <w:rPr>
          <w:rFonts w:asciiTheme="majorBidi" w:eastAsia="Calibri" w:hAnsiTheme="majorBidi"/>
          <w:spacing w:val="-4"/>
          <w:sz w:val="30"/>
          <w:szCs w:val="30"/>
          <w:cs/>
        </w:rPr>
        <w:t>สัญญาเช่า</w:t>
      </w:r>
    </w:p>
    <w:p w14:paraId="2E3C4BB3" w14:textId="77777777" w:rsidR="00CE0387" w:rsidRPr="00CE0387" w:rsidRDefault="00CE0387" w:rsidP="00CE038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FF"/>
          <w:sz w:val="20"/>
          <w:szCs w:val="20"/>
          <w:highlight w:val="cyan"/>
        </w:rPr>
      </w:pPr>
    </w:p>
    <w:p w14:paraId="5A30DD7B" w14:textId="77777777" w:rsidR="00CE0387" w:rsidRDefault="00CE0387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</w:rPr>
      </w:pPr>
      <w:r w:rsidRPr="001863C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ใน</w:t>
      </w:r>
      <w:r w:rsidRPr="00FB6D7A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การปฏิบัติในช่วงเปลี่ยนแปลง กลุ่มบริษัทได้เลือกใช้ข้อยกเว้นต่อไปนี้</w:t>
      </w:r>
      <w:r w:rsidRPr="00FB6D7A">
        <w:rPr>
          <w:rFonts w:asciiTheme="majorBidi" w:hAnsiTheme="majorBidi" w:cstheme="majorBidi" w:hint="cs"/>
          <w:color w:val="000000"/>
          <w:sz w:val="30"/>
          <w:szCs w:val="30"/>
          <w:shd w:val="clear" w:color="auto" w:fill="CCCCCC"/>
          <w:cs/>
        </w:rPr>
        <w:t xml:space="preserve"> </w:t>
      </w:r>
    </w:p>
    <w:p w14:paraId="1FAD8E27" w14:textId="77777777" w:rsidR="00CE0387" w:rsidRPr="00CE0387" w:rsidRDefault="00CE0387" w:rsidP="00CE03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6033392B" w14:textId="77777777" w:rsidR="00CE0387" w:rsidRPr="007D7E64" w:rsidRDefault="00CE0387" w:rsidP="0058207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</w:rPr>
        <w:t xml:space="preserve">12 </w:t>
      </w: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เดือน</w:t>
      </w:r>
    </w:p>
    <w:p w14:paraId="28252002" w14:textId="77777777" w:rsidR="00CE0387" w:rsidRPr="007D7E64" w:rsidRDefault="00CE0387" w:rsidP="0058207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3349AA18" w14:textId="5E35CD98" w:rsidR="00CE0387" w:rsidRPr="007D7E64" w:rsidRDefault="00CE0387" w:rsidP="0058207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 และ</w:t>
      </w:r>
    </w:p>
    <w:p w14:paraId="5D045345" w14:textId="0D786B49" w:rsidR="00CE0387" w:rsidRDefault="00CE0387" w:rsidP="00EA2E01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7D7E64">
        <w:rPr>
          <w:rFonts w:asciiTheme="majorBidi" w:eastAsia="Calibri" w:hAnsiTheme="majorBidi" w:cstheme="majorBidi"/>
          <w:spacing w:val="-4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</w:t>
      </w:r>
    </w:p>
    <w:p w14:paraId="5FB876C8" w14:textId="77777777" w:rsidR="00EA2E01" w:rsidRPr="00EA2E01" w:rsidRDefault="00EA2E01" w:rsidP="00EA2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eastAsia="Calibri" w:hAnsiTheme="majorBidi" w:cstheme="majorBidi"/>
          <w:spacing w:val="-4"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09"/>
        <w:gridCol w:w="1350"/>
        <w:gridCol w:w="181"/>
        <w:gridCol w:w="1350"/>
      </w:tblGrid>
      <w:tr w:rsidR="00CE0387" w:rsidRPr="00C87BF1" w14:paraId="5C7EE270" w14:textId="77777777" w:rsidTr="00EA2E01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09FB5762" w14:textId="77777777" w:rsidR="00CE0387" w:rsidRPr="00FB6D7A" w:rsidRDefault="00CE0387" w:rsidP="00AF4DFB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B6D7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FB6D7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 xml:space="preserve">TFRS </w:t>
            </w:r>
            <w:r w:rsidRPr="006A223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FB6D7A">
              <w:rPr>
                <w:rFonts w:asciiTheme="majorBidi" w:hAnsiTheme="majorBidi" w:cstheme="majorBidi" w:hint="cs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0A5411DD" w14:textId="77777777" w:rsidR="00CE0387" w:rsidRPr="00C87BF1" w:rsidRDefault="00CE0387" w:rsidP="00AF4DF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87BF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63DF4CB" w14:textId="77777777" w:rsidR="00CE0387" w:rsidRPr="00C87BF1" w:rsidRDefault="00CE0387" w:rsidP="00AF4D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  <w:hideMark/>
          </w:tcPr>
          <w:p w14:paraId="21E501B7" w14:textId="77777777" w:rsidR="00CE0387" w:rsidRPr="00C87BF1" w:rsidRDefault="00CE0387" w:rsidP="00AF4DF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97F8785" w14:textId="77777777" w:rsidR="00CE0387" w:rsidRPr="00C87BF1" w:rsidRDefault="00CE0387" w:rsidP="00AF4DF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87BF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E0387" w:rsidRPr="00C87BF1" w14:paraId="446684BF" w14:textId="77777777" w:rsidTr="00EA2E01">
        <w:trPr>
          <w:cantSplit/>
          <w:trHeight w:val="20"/>
        </w:trPr>
        <w:tc>
          <w:tcPr>
            <w:tcW w:w="6210" w:type="dxa"/>
          </w:tcPr>
          <w:p w14:paraId="0AC1DCD3" w14:textId="77777777" w:rsidR="00CE0387" w:rsidRPr="00FB6D7A" w:rsidRDefault="00CE0387" w:rsidP="00AF4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14:paraId="4A4140FA" w14:textId="77777777" w:rsidR="00CE0387" w:rsidRPr="00C87BF1" w:rsidRDefault="00CE0387" w:rsidP="00AF4DF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87BF1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CE0387" w:rsidRPr="00C87BF1" w14:paraId="681746A9" w14:textId="77777777" w:rsidTr="00EA2E01">
        <w:trPr>
          <w:cantSplit/>
          <w:trHeight w:val="20"/>
        </w:trPr>
        <w:tc>
          <w:tcPr>
            <w:tcW w:w="6210" w:type="dxa"/>
            <w:hideMark/>
          </w:tcPr>
          <w:p w14:paraId="2BFF69A1" w14:textId="23DC8630" w:rsidR="00CE0387" w:rsidRPr="00FB6D7A" w:rsidRDefault="00CE0387" w:rsidP="00AF4D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A223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B6D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C65C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008421F4" w14:textId="77777777" w:rsidR="00CE0387" w:rsidRPr="00C87BF1" w:rsidRDefault="00CE0387" w:rsidP="00AF4DF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E0387" w:rsidRPr="00C87BF1" w14:paraId="15448BE2" w14:textId="77777777" w:rsidTr="00EA2E01">
        <w:trPr>
          <w:cantSplit/>
          <w:trHeight w:val="20"/>
        </w:trPr>
        <w:tc>
          <w:tcPr>
            <w:tcW w:w="6210" w:type="dxa"/>
            <w:vAlign w:val="bottom"/>
            <w:hideMark/>
          </w:tcPr>
          <w:p w14:paraId="5FFEA400" w14:textId="01AD64CA" w:rsidR="00CE0387" w:rsidRPr="00FB6D7A" w:rsidRDefault="00CE0387" w:rsidP="00AF4D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B6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อาคารและอุปกรณ์เพิ่มขึ้น</w:t>
            </w:r>
          </w:p>
        </w:tc>
        <w:tc>
          <w:tcPr>
            <w:tcW w:w="1350" w:type="dxa"/>
            <w:vAlign w:val="bottom"/>
          </w:tcPr>
          <w:p w14:paraId="46E67ACD" w14:textId="77777777" w:rsidR="00CE0387" w:rsidRPr="00E60242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27,515</w:t>
            </w:r>
          </w:p>
        </w:tc>
        <w:tc>
          <w:tcPr>
            <w:tcW w:w="180" w:type="dxa"/>
            <w:vAlign w:val="bottom"/>
          </w:tcPr>
          <w:p w14:paraId="1301EC68" w14:textId="77777777" w:rsidR="00CE0387" w:rsidRPr="00C87BF1" w:rsidRDefault="00CE0387" w:rsidP="00AF4D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D714C4" w14:textId="77777777" w:rsidR="00CE0387" w:rsidRPr="00C87BF1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27,515</w:t>
            </w:r>
          </w:p>
        </w:tc>
      </w:tr>
      <w:tr w:rsidR="00CE0387" w:rsidRPr="00C87BF1" w14:paraId="249C03F6" w14:textId="77777777" w:rsidTr="00EA2E01">
        <w:trPr>
          <w:cantSplit/>
          <w:trHeight w:val="20"/>
        </w:trPr>
        <w:tc>
          <w:tcPr>
            <w:tcW w:w="6210" w:type="dxa"/>
            <w:hideMark/>
          </w:tcPr>
          <w:p w14:paraId="01B70711" w14:textId="77777777" w:rsidR="00CE0387" w:rsidRPr="00FB6D7A" w:rsidRDefault="00CE0387" w:rsidP="00AF4D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B6D7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596BFDC" w14:textId="77777777" w:rsidR="00CE0387" w:rsidRPr="00C87BF1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24,917</w:t>
            </w:r>
          </w:p>
        </w:tc>
        <w:tc>
          <w:tcPr>
            <w:tcW w:w="180" w:type="dxa"/>
          </w:tcPr>
          <w:p w14:paraId="634B4CF7" w14:textId="77777777" w:rsidR="00CE0387" w:rsidRPr="00C87BF1" w:rsidRDefault="00CE0387" w:rsidP="00AF4D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D47BBE" w14:textId="77777777" w:rsidR="00CE0387" w:rsidRPr="00C87BF1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24,917</w:t>
            </w:r>
          </w:p>
        </w:tc>
      </w:tr>
      <w:tr w:rsidR="00CE0387" w:rsidRPr="00C87BF1" w14:paraId="1F8D4BFC" w14:textId="77777777" w:rsidTr="00EA2E01">
        <w:trPr>
          <w:cantSplit/>
          <w:trHeight w:val="20"/>
        </w:trPr>
        <w:tc>
          <w:tcPr>
            <w:tcW w:w="6210" w:type="dxa"/>
          </w:tcPr>
          <w:p w14:paraId="1050C957" w14:textId="77777777" w:rsidR="00CE0387" w:rsidRPr="00FB6D7A" w:rsidRDefault="00CE0387" w:rsidP="00AF4D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หนี้สินไม่หมุนเวียนอื่นเพิ่มขึ้น</w:t>
            </w:r>
          </w:p>
        </w:tc>
        <w:tc>
          <w:tcPr>
            <w:tcW w:w="1350" w:type="dxa"/>
            <w:vAlign w:val="bottom"/>
          </w:tcPr>
          <w:p w14:paraId="0648C156" w14:textId="77777777" w:rsidR="00CE0387" w:rsidRPr="00704FA4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2,598</w:t>
            </w:r>
          </w:p>
        </w:tc>
        <w:tc>
          <w:tcPr>
            <w:tcW w:w="180" w:type="dxa"/>
          </w:tcPr>
          <w:p w14:paraId="302DB298" w14:textId="77777777" w:rsidR="00CE0387" w:rsidRPr="00C87BF1" w:rsidRDefault="00CE0387" w:rsidP="00AF4D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4294D74" w14:textId="77777777" w:rsidR="00CE0387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2,598</w:t>
            </w:r>
          </w:p>
        </w:tc>
      </w:tr>
      <w:tr w:rsidR="00580F5B" w:rsidRPr="00C87BF1" w14:paraId="716B7F86" w14:textId="77777777" w:rsidTr="00EA2E01">
        <w:trPr>
          <w:cantSplit/>
          <w:trHeight w:val="20"/>
        </w:trPr>
        <w:tc>
          <w:tcPr>
            <w:tcW w:w="6210" w:type="dxa"/>
          </w:tcPr>
          <w:p w14:paraId="74E2629E" w14:textId="77777777" w:rsidR="00580F5B" w:rsidRPr="00580F5B" w:rsidRDefault="00580F5B" w:rsidP="00AF4D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BEE46C7" w14:textId="77777777" w:rsidR="00580F5B" w:rsidRPr="00580F5B" w:rsidRDefault="00580F5B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F1E120A" w14:textId="77777777" w:rsidR="00580F5B" w:rsidRPr="00580F5B" w:rsidRDefault="00580F5B" w:rsidP="00AF4D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FA6E9FD" w14:textId="77777777" w:rsidR="00580F5B" w:rsidRPr="00580F5B" w:rsidRDefault="00580F5B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E0387" w:rsidRPr="004551CB" w14:paraId="382B5A64" w14:textId="77777777" w:rsidTr="00EA2E01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08867163" w14:textId="77777777" w:rsidR="00CE0387" w:rsidRPr="004551CB" w:rsidRDefault="00CE0387" w:rsidP="00AF4DF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  <w:cs/>
                <w:lang w:bidi="th-TH"/>
              </w:rPr>
            </w:pPr>
            <w:r w:rsidRPr="00B95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B95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8B88AC1" w14:textId="77777777" w:rsidR="00CE0387" w:rsidRPr="004551CB" w:rsidRDefault="00CE0387" w:rsidP="00AF4DF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551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4AAFD2E6" w14:textId="77777777" w:rsidR="00CE0387" w:rsidRPr="004551CB" w:rsidRDefault="00CE0387" w:rsidP="00AF4DF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63A91A7" w14:textId="77777777" w:rsidR="00CE0387" w:rsidRPr="004551CB" w:rsidRDefault="00CE0387" w:rsidP="00AF4DF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FF2942E" w14:textId="77777777" w:rsidR="00CE0387" w:rsidRPr="004551CB" w:rsidRDefault="00CE0387" w:rsidP="00AF4DFB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E0387" w:rsidRPr="004551CB" w14:paraId="3B7403BF" w14:textId="77777777" w:rsidTr="00EA2E01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6210" w:type="dxa"/>
          </w:tcPr>
          <w:p w14:paraId="72377236" w14:textId="77777777" w:rsidR="00CE0387" w:rsidRPr="004551CB" w:rsidRDefault="00CE0387" w:rsidP="00AF4DF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880" w:type="dxa"/>
            <w:gridSpan w:val="3"/>
          </w:tcPr>
          <w:p w14:paraId="5425712F" w14:textId="77777777" w:rsidR="00CE0387" w:rsidRPr="004551CB" w:rsidRDefault="00CE0387" w:rsidP="00AF4DF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551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E0387" w:rsidRPr="004551CB" w14:paraId="21BF6044" w14:textId="77777777" w:rsidTr="00EA2E01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6210" w:type="dxa"/>
            <w:shd w:val="clear" w:color="auto" w:fill="auto"/>
            <w:vAlign w:val="bottom"/>
          </w:tcPr>
          <w:p w14:paraId="6CC090E6" w14:textId="77777777" w:rsidR="00CE0387" w:rsidRPr="00B9591B" w:rsidRDefault="00CE0387" w:rsidP="00AF4D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83B194" w14:textId="77777777" w:rsidR="00CE0387" w:rsidRPr="00B9591B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37,346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405582" w14:textId="77777777" w:rsidR="00CE0387" w:rsidRPr="00B9591B" w:rsidRDefault="00CE0387" w:rsidP="00AF4D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1C1D0E6E" w14:textId="77777777" w:rsidR="00CE0387" w:rsidRPr="00B9591B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36,476</w:t>
            </w:r>
          </w:p>
        </w:tc>
      </w:tr>
      <w:tr w:rsidR="00CE0387" w:rsidRPr="004551CB" w14:paraId="153BE576" w14:textId="77777777" w:rsidTr="00EA2E01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6210" w:type="dxa"/>
            <w:shd w:val="clear" w:color="auto" w:fill="auto"/>
          </w:tcPr>
          <w:p w14:paraId="45DCC890" w14:textId="77777777" w:rsidR="00CE0387" w:rsidRPr="00B9591B" w:rsidRDefault="00CE0387" w:rsidP="00AF4DFB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  <w:cs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9591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B9591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20712D1" w14:textId="77777777" w:rsidR="00CE0387" w:rsidRPr="00B9591B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69BDA2" w14:textId="77777777" w:rsidR="00CE0387" w:rsidRPr="00B9591B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(3,570)</w:t>
            </w:r>
          </w:p>
        </w:tc>
        <w:tc>
          <w:tcPr>
            <w:tcW w:w="181" w:type="dxa"/>
            <w:shd w:val="clear" w:color="auto" w:fill="auto"/>
          </w:tcPr>
          <w:p w14:paraId="079CC44D" w14:textId="77777777" w:rsidR="00CE0387" w:rsidRPr="00B9591B" w:rsidRDefault="00CE0387" w:rsidP="00AF4D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24236649" w14:textId="77777777" w:rsidR="00CE0387" w:rsidRPr="00B9591B" w:rsidRDefault="00CE0387" w:rsidP="00AF4DF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17CDB7" w14:textId="77777777" w:rsidR="00CE0387" w:rsidRPr="00B9591B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9591B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Pr="00B959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700</w:t>
            </w:r>
            <w:r w:rsidRPr="00B959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E0387" w:rsidRPr="001D356D" w14:paraId="353B534C" w14:textId="77777777" w:rsidTr="00EA2E01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6210" w:type="dxa"/>
          </w:tcPr>
          <w:p w14:paraId="35DE9CA3" w14:textId="77777777" w:rsidR="00CE0387" w:rsidRPr="001D356D" w:rsidRDefault="00CE0387" w:rsidP="00AF4DF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BD89B" w14:textId="77777777" w:rsidR="00CE0387" w:rsidRPr="001D356D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33,776</w:t>
            </w:r>
          </w:p>
        </w:tc>
        <w:tc>
          <w:tcPr>
            <w:tcW w:w="181" w:type="dxa"/>
            <w:vAlign w:val="bottom"/>
          </w:tcPr>
          <w:p w14:paraId="05217F6A" w14:textId="77777777" w:rsidR="00CE0387" w:rsidRPr="001D356D" w:rsidRDefault="00CE0387" w:rsidP="00AF4D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1B576" w14:textId="77777777" w:rsidR="00CE0387" w:rsidRPr="001D356D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776</w:t>
            </w:r>
          </w:p>
        </w:tc>
      </w:tr>
      <w:tr w:rsidR="00CE0387" w:rsidRPr="001D356D" w14:paraId="772868F7" w14:textId="77777777" w:rsidTr="00EA2E01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6210" w:type="dxa"/>
          </w:tcPr>
          <w:p w14:paraId="3FF765F3" w14:textId="77777777" w:rsidR="00CE0387" w:rsidRPr="001D356D" w:rsidRDefault="00CE0387" w:rsidP="00AF4DF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10EDEDE" w14:textId="77777777" w:rsidR="00CE0387" w:rsidRPr="001D356D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28897FC" w14:textId="77777777" w:rsidR="00CE0387" w:rsidRPr="001D356D" w:rsidRDefault="00CE0387" w:rsidP="00AF4D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4D3B4DE7" w14:textId="77777777" w:rsidR="00CE0387" w:rsidRPr="001D356D" w:rsidRDefault="00CE0387" w:rsidP="00AF4DF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E0387" w:rsidRPr="001D356D" w14:paraId="3002AEC6" w14:textId="77777777" w:rsidTr="00EA2E01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6210" w:type="dxa"/>
          </w:tcPr>
          <w:p w14:paraId="644FB899" w14:textId="77777777" w:rsidR="00CE0387" w:rsidRPr="001D356D" w:rsidRDefault="00CE0387" w:rsidP="00AF4DF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6169C2EF" w14:textId="5A73DD37" w:rsidR="00CE0387" w:rsidRPr="001D356D" w:rsidRDefault="00CE0387" w:rsidP="00AF4DFB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C65C7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168469B" w14:textId="77777777" w:rsidR="00CE0387" w:rsidRPr="001D356D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24,917</w:t>
            </w:r>
          </w:p>
        </w:tc>
        <w:tc>
          <w:tcPr>
            <w:tcW w:w="181" w:type="dxa"/>
            <w:vAlign w:val="bottom"/>
          </w:tcPr>
          <w:p w14:paraId="086984D9" w14:textId="77777777" w:rsidR="00CE0387" w:rsidRPr="001D356D" w:rsidRDefault="00CE0387" w:rsidP="00AF4D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531A38D2" w14:textId="77777777" w:rsidR="00CE0387" w:rsidRPr="001D356D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</w:rPr>
              <w:t>24,917</w:t>
            </w:r>
          </w:p>
        </w:tc>
      </w:tr>
      <w:tr w:rsidR="00CE0387" w:rsidRPr="001D356D" w14:paraId="3F3C4FCC" w14:textId="77777777" w:rsidTr="00EA2E01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6210" w:type="dxa"/>
          </w:tcPr>
          <w:p w14:paraId="71F7BDA4" w14:textId="77777777" w:rsidR="00CE0387" w:rsidRPr="001D356D" w:rsidRDefault="00CE0387" w:rsidP="00AF4DFB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48332301" w14:textId="77777777" w:rsidR="00CE0387" w:rsidRPr="001D356D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5,862</w:t>
            </w:r>
          </w:p>
        </w:tc>
        <w:tc>
          <w:tcPr>
            <w:tcW w:w="181" w:type="dxa"/>
          </w:tcPr>
          <w:p w14:paraId="6CD2C2E4" w14:textId="77777777" w:rsidR="00CE0387" w:rsidRPr="001D356D" w:rsidRDefault="00CE0387" w:rsidP="00AF4D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C8B8363" w14:textId="77777777" w:rsidR="00CE0387" w:rsidRPr="001D356D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CE0387" w:rsidRPr="001D356D" w14:paraId="10BCFDDC" w14:textId="77777777" w:rsidTr="00EA2E01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6210" w:type="dxa"/>
            <w:vAlign w:val="bottom"/>
          </w:tcPr>
          <w:p w14:paraId="07CE0F11" w14:textId="089FE497" w:rsidR="00CE0387" w:rsidRPr="001D356D" w:rsidRDefault="00CE0387" w:rsidP="00AF4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4BD5F" w14:textId="77777777" w:rsidR="00CE0387" w:rsidRPr="001D356D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30,779</w:t>
            </w:r>
          </w:p>
        </w:tc>
        <w:tc>
          <w:tcPr>
            <w:tcW w:w="181" w:type="dxa"/>
          </w:tcPr>
          <w:p w14:paraId="27818FD9" w14:textId="77777777" w:rsidR="00CE0387" w:rsidRPr="001D356D" w:rsidRDefault="00CE0387" w:rsidP="00AF4D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8435C" w14:textId="77777777" w:rsidR="00CE0387" w:rsidRPr="001D356D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35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25,278</w:t>
            </w:r>
          </w:p>
        </w:tc>
      </w:tr>
      <w:tr w:rsidR="00CE0387" w:rsidRPr="004551CB" w14:paraId="53CF648A" w14:textId="77777777" w:rsidTr="00EA2E01">
        <w:tblPrEx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6210" w:type="dxa"/>
            <w:vAlign w:val="bottom"/>
          </w:tcPr>
          <w:p w14:paraId="3D63A7CE" w14:textId="77777777" w:rsidR="00CE0387" w:rsidRPr="001D356D" w:rsidRDefault="00CE0387" w:rsidP="00AF4DFB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356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35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D35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3295D3B" w14:textId="77777777" w:rsidR="00CE0387" w:rsidRPr="001D356D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54EA80A4" w14:textId="77777777" w:rsidR="00CE0387" w:rsidRPr="007F49FD" w:rsidRDefault="00CE0387" w:rsidP="00AF4DF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55F61C" w14:textId="77777777" w:rsidR="00CE0387" w:rsidRPr="007F49FD" w:rsidRDefault="00CE0387" w:rsidP="00AF4DF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</w:tbl>
    <w:p w14:paraId="5650F034" w14:textId="77777777" w:rsidR="00CE0387" w:rsidRPr="00CB23C7" w:rsidRDefault="00CE0387" w:rsidP="00CE0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A1BCE35" w14:textId="77777777" w:rsidR="00CE0387" w:rsidRPr="00E60242" w:rsidRDefault="00CE0387" w:rsidP="00CE0387">
      <w:pPr>
        <w:tabs>
          <w:tab w:val="clear" w:pos="454"/>
        </w:tabs>
        <w:ind w:left="540"/>
        <w:jc w:val="thaiDistribute"/>
        <w:rPr>
          <w:sz w:val="30"/>
          <w:szCs w:val="30"/>
          <w:cs/>
          <w:lang w:val="th-TH" w:eastAsia="x-none"/>
        </w:rPr>
      </w:pPr>
      <w:r w:rsidRPr="0027450B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ธุรกิจกาวอุตสาหกรรม</w:t>
      </w:r>
    </w:p>
    <w:p w14:paraId="17C2C6DC" w14:textId="77777777" w:rsidR="00CE0387" w:rsidRPr="00CB23C7" w:rsidRDefault="00CE0387" w:rsidP="00CE0387">
      <w:pPr>
        <w:tabs>
          <w:tab w:val="clear" w:pos="680"/>
          <w:tab w:val="left" w:pos="540"/>
        </w:tabs>
        <w:ind w:left="540"/>
        <w:rPr>
          <w:sz w:val="24"/>
          <w:szCs w:val="24"/>
          <w:lang w:eastAsia="x-none"/>
        </w:rPr>
      </w:pPr>
    </w:p>
    <w:p w14:paraId="2653A64A" w14:textId="18885C25" w:rsidR="002C6BD5" w:rsidRPr="0089707F" w:rsidRDefault="002C6BD5" w:rsidP="0043498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630"/>
        </w:tabs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89707F">
        <w:rPr>
          <w:rFonts w:ascii="Angsana New" w:hAnsi="Angsana New" w:hint="cs"/>
          <w:sz w:val="30"/>
          <w:szCs w:val="30"/>
          <w:u w:val="none"/>
          <w:cs/>
          <w:lang w:val="en-US"/>
        </w:rPr>
        <w:t>นโยบายการบัญชีที่สำคัญ</w:t>
      </w:r>
    </w:p>
    <w:p w14:paraId="721F197B" w14:textId="77777777" w:rsidR="009D0F15" w:rsidRPr="00CB23C7" w:rsidRDefault="009D0F15" w:rsidP="009D0F15">
      <w:pPr>
        <w:rPr>
          <w:rFonts w:asciiTheme="majorBidi" w:hAnsiTheme="majorBidi" w:cstheme="majorBidi"/>
          <w:sz w:val="24"/>
          <w:szCs w:val="24"/>
          <w:highlight w:val="yellow"/>
          <w:lang w:eastAsia="x-none"/>
        </w:rPr>
      </w:pPr>
    </w:p>
    <w:p w14:paraId="53FECD8B" w14:textId="488CEE7E" w:rsidR="009D0F15" w:rsidRPr="00A87C64" w:rsidRDefault="004A79A3" w:rsidP="00A87C64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bookmarkStart w:id="1" w:name="_Hlk24130185"/>
      <w:r w:rsidRPr="004A79A3">
        <w:rPr>
          <w:rFonts w:asciiTheme="majorBidi" w:hAnsiTheme="majorBidi" w:cstheme="majorBidi"/>
          <w:sz w:val="30"/>
          <w:szCs w:val="30"/>
          <w:cs/>
          <w:lang w:val="x-none" w:eastAsia="x-none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</w:t>
      </w:r>
      <w:r w:rsidR="00A87C64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น </w:t>
      </w:r>
      <w:r w:rsidR="00A87C64" w:rsidRPr="00A87C64">
        <w:rPr>
          <w:rFonts w:asciiTheme="majorBidi" w:hAnsiTheme="majorBidi"/>
          <w:sz w:val="30"/>
          <w:szCs w:val="30"/>
          <w:cs/>
          <w:lang w:eastAsia="x-none"/>
        </w:rPr>
        <w:t xml:space="preserve">ยกเว้นที่ได้กล่าวไว้ในหมายเหตุข้อ </w:t>
      </w:r>
      <w:r w:rsidR="00A87C64" w:rsidRPr="00A87C64">
        <w:rPr>
          <w:rFonts w:asciiTheme="majorBidi" w:hAnsiTheme="majorBidi" w:cstheme="majorBidi"/>
          <w:sz w:val="30"/>
          <w:szCs w:val="30"/>
          <w:lang w:eastAsia="x-none"/>
        </w:rPr>
        <w:t>3</w:t>
      </w:r>
    </w:p>
    <w:p w14:paraId="39E23A79" w14:textId="77777777" w:rsidR="004A79A3" w:rsidRPr="00CB23C7" w:rsidRDefault="004A79A3" w:rsidP="009D0F15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bookmarkEnd w:id="1"/>
    <w:p w14:paraId="7120284E" w14:textId="77777777" w:rsidR="009D0F15" w:rsidRPr="009D0F15" w:rsidRDefault="009D0F15" w:rsidP="0058207B">
      <w:pPr>
        <w:widowControl w:val="0"/>
        <w:numPr>
          <w:ilvl w:val="1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9D0F15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F4879F4" w14:textId="1B63BA59" w:rsidR="00C057F7" w:rsidRPr="00CB23C7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BF0B8E1" w14:textId="120DFE14" w:rsidR="00C057F7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C057F7">
        <w:rPr>
          <w:rFonts w:ascii="Angsana New" w:hAnsi="Angsana New"/>
          <w:sz w:val="30"/>
          <w:szCs w:val="30"/>
          <w:cs/>
          <w:lang w:val="en-US" w:eastAsia="en-US"/>
        </w:rPr>
        <w:t>งบการเงินรวมประกอบด้วยงบการเงินของบริษัท และบริษัทย่อย (รวมกันเรียกว่า “กลุ่มบริษัท”)</w:t>
      </w:r>
    </w:p>
    <w:p w14:paraId="3DD90242" w14:textId="32A139F0" w:rsidR="00C057F7" w:rsidRDefault="00C057F7" w:rsidP="009D0F1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20"/>
          <w:szCs w:val="20"/>
          <w:lang w:val="en-US" w:eastAsia="en-US"/>
        </w:rPr>
      </w:pPr>
    </w:p>
    <w:p w14:paraId="6E3881E7" w14:textId="08DC7355" w:rsidR="00CB23C7" w:rsidRDefault="00CB23C7" w:rsidP="009D0F15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20"/>
          <w:szCs w:val="20"/>
          <w:lang w:val="en-US" w:eastAsia="en-US"/>
        </w:rPr>
      </w:pPr>
    </w:p>
    <w:p w14:paraId="559C3F77" w14:textId="2E1824CC" w:rsidR="009D0F15" w:rsidRPr="00623946" w:rsidRDefault="009D0F15" w:rsidP="009D0F1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การรวมธุรกิจ</w:t>
      </w:r>
    </w:p>
    <w:p w14:paraId="663BA77F" w14:textId="77777777" w:rsidR="009D0F15" w:rsidRPr="00CB23C7" w:rsidRDefault="009D0F15" w:rsidP="009D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1995A93A" w14:textId="77777777" w:rsidR="009D0F15" w:rsidRDefault="009D0F15" w:rsidP="009D0F1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 w:rsidR="002A4924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ถูกโอน</w:t>
      </w:r>
      <w:r>
        <w:rPr>
          <w:rFonts w:asciiTheme="majorBidi" w:hAnsiTheme="majorBidi" w:cstheme="majorBidi" w:hint="cs"/>
          <w:sz w:val="30"/>
          <w:szCs w:val="30"/>
          <w:cs/>
        </w:rPr>
        <w:t>ไป</w:t>
      </w:r>
      <w:r w:rsidRPr="00623946">
        <w:rPr>
          <w:rFonts w:asciiTheme="majorBidi" w:hAnsiTheme="majorBidi" w:cstheme="majorBidi"/>
          <w:sz w:val="30"/>
          <w:szCs w:val="30"/>
          <w:cs/>
        </w:rPr>
        <w:t>ยังกลุ่มบริษัท ยกเว้นในกรณีที่เป็นการรวมธุรกิจภายใต้การควบคุมเดียวกัน</w:t>
      </w:r>
    </w:p>
    <w:p w14:paraId="1D89D3BD" w14:textId="77777777" w:rsidR="009D0F15" w:rsidRPr="00CB23C7" w:rsidRDefault="009D0F15" w:rsidP="009D0F15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</w:p>
    <w:p w14:paraId="4B8CBFF1" w14:textId="0439B494" w:rsidR="009D0F15" w:rsidRDefault="009D0F15" w:rsidP="009D0F1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234FDD80" w14:textId="77777777" w:rsidR="008C61A0" w:rsidRPr="00CB23C7" w:rsidRDefault="008C61A0" w:rsidP="00C63FAA">
      <w:pPr>
        <w:pStyle w:val="BodyText"/>
        <w:tabs>
          <w:tab w:val="clear" w:pos="454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lang w:val="en-US"/>
        </w:rPr>
      </w:pPr>
    </w:p>
    <w:p w14:paraId="7E4226E8" w14:textId="77777777" w:rsidR="006163D2" w:rsidRPr="00623946" w:rsidRDefault="006163D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</w:t>
      </w:r>
      <w:r w:rsidR="005E59C3" w:rsidRPr="005E59C3">
        <w:rPr>
          <w:rFonts w:asciiTheme="majorBidi" w:hAnsiTheme="majorBidi"/>
          <w:sz w:val="30"/>
          <w:szCs w:val="30"/>
          <w:cs/>
        </w:rPr>
        <w:t>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</w:t>
      </w:r>
      <w:r w:rsidRPr="00623946">
        <w:rPr>
          <w:rFonts w:asciiTheme="majorBidi" w:hAnsiTheme="majorBidi" w:cstheme="majorBidi"/>
          <w:sz w:val="30"/>
          <w:szCs w:val="30"/>
          <w:cs/>
        </w:rPr>
        <w:t>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ADB982E" w14:textId="77777777" w:rsidR="006163D2" w:rsidRPr="00CB23C7" w:rsidRDefault="006163D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6569E6F7" w14:textId="77777777" w:rsidR="006163D2" w:rsidRDefault="006163D2" w:rsidP="005E59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</w:t>
      </w:r>
      <w:r w:rsidR="005E59C3" w:rsidRPr="005E59C3">
        <w:rPr>
          <w:rFonts w:asciiTheme="majorBidi" w:hAnsiTheme="majorBidi"/>
          <w:sz w:val="30"/>
          <w:szCs w:val="30"/>
          <w:cs/>
        </w:rPr>
        <w:t>เกิดขึ้น</w:t>
      </w:r>
    </w:p>
    <w:p w14:paraId="2ACE6BCC" w14:textId="77777777" w:rsidR="006163D2" w:rsidRPr="00CB23C7" w:rsidRDefault="006163D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hd w:val="clear" w:color="auto" w:fill="E0E0E0"/>
        </w:rPr>
      </w:pPr>
    </w:p>
    <w:p w14:paraId="4C0A3153" w14:textId="3F2B91F8" w:rsidR="00685EB2" w:rsidRPr="00685EB2" w:rsidRDefault="00685EB2" w:rsidP="00685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4D01D6">
        <w:rPr>
          <w:rFonts w:asciiTheme="majorBidi" w:hAnsiTheme="majorBidi" w:cstheme="majorBidi"/>
          <w:spacing w:val="-2"/>
          <w:sz w:val="30"/>
          <w:szCs w:val="30"/>
          <w:cs/>
        </w:rPr>
        <w:t>สิ่งตอบแทนที่คาดว่าจะต้องจ่ายวัด</w:t>
      </w:r>
      <w:r w:rsidRPr="004D01D6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</w:t>
      </w:r>
      <w:r w:rsidRPr="004D01D6">
        <w:rPr>
          <w:rFonts w:asciiTheme="majorBidi" w:hAnsiTheme="majorBidi" w:cstheme="majorBidi"/>
          <w:spacing w:val="-2"/>
          <w:sz w:val="30"/>
          <w:szCs w:val="30"/>
          <w:cs/>
        </w:rPr>
        <w:t>ด้วยมูลค่ายุติธรรม ณ วันซื้อ</w:t>
      </w:r>
      <w:r w:rsidRPr="004D01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ธุรกิจ </w:t>
      </w:r>
      <w:r w:rsidRPr="004D01D6">
        <w:rPr>
          <w:rFonts w:asciiTheme="majorBidi" w:hAnsiTheme="majorBidi" w:hint="cs"/>
          <w:spacing w:val="-2"/>
          <w:sz w:val="30"/>
          <w:szCs w:val="30"/>
          <w:cs/>
        </w:rPr>
        <w:t>และวัดมูลค่าภายหลังด้วยมูลค่ายุติธรรม</w:t>
      </w:r>
      <w:r w:rsidRPr="00685EB2">
        <w:rPr>
          <w:rFonts w:asciiTheme="majorBidi" w:hAnsiTheme="majorBidi" w:hint="cs"/>
          <w:sz w:val="30"/>
          <w:szCs w:val="30"/>
          <w:cs/>
        </w:rPr>
        <w:t xml:space="preserve"> ณ</w:t>
      </w:r>
      <w:r w:rsidRPr="00685EB2">
        <w:rPr>
          <w:rFonts w:asciiTheme="majorBidi" w:hAnsiTheme="majorBidi"/>
          <w:sz w:val="30"/>
          <w:szCs w:val="30"/>
          <w:cs/>
        </w:rPr>
        <w:t xml:space="preserve"> </w:t>
      </w:r>
      <w:r w:rsidRPr="00685EB2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Pr="00685EB2">
        <w:rPr>
          <w:rFonts w:asciiTheme="majorBidi" w:hAnsiTheme="majorBidi"/>
          <w:sz w:val="30"/>
          <w:szCs w:val="30"/>
          <w:cs/>
        </w:rPr>
        <w:t xml:space="preserve"> </w:t>
      </w:r>
      <w:r w:rsidRPr="00685EB2">
        <w:rPr>
          <w:rFonts w:asciiTheme="majorBidi" w:hAnsi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E130A2E" w14:textId="3F9FEF57" w:rsidR="00685EB2" w:rsidRPr="00CB23C7" w:rsidRDefault="00685EB2" w:rsidP="00616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hd w:val="clear" w:color="auto" w:fill="E0E0E0"/>
        </w:rPr>
      </w:pPr>
    </w:p>
    <w:p w14:paraId="75ADA97B" w14:textId="7F20A4FE" w:rsidR="00C057F7" w:rsidRPr="00C057F7" w:rsidRDefault="00C057F7" w:rsidP="00634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C057F7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6349D7">
        <w:rPr>
          <w:rFonts w:asciiTheme="majorBidi" w:hAnsiTheme="majorBidi" w:cstheme="majorBidi"/>
          <w:sz w:val="30"/>
          <w:szCs w:val="30"/>
          <w:lang w:eastAsia="x-none"/>
        </w:rPr>
        <w:t xml:space="preserve">       </w:t>
      </w:r>
      <w:r w:rsidRPr="00C057F7">
        <w:rPr>
          <w:rFonts w:asciiTheme="majorBidi" w:hAnsiTheme="majorBidi" w:cstheme="majorBidi"/>
          <w:sz w:val="30"/>
          <w:szCs w:val="30"/>
          <w:cs/>
          <w:lang w:val="x-none" w:eastAsia="x-none"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1F446501" w14:textId="21A704F2" w:rsidR="005E59C3" w:rsidRPr="00CB23C7" w:rsidRDefault="005E59C3" w:rsidP="005E59C3">
      <w:pPr>
        <w:rPr>
          <w:rFonts w:asciiTheme="majorBidi" w:hAnsiTheme="majorBidi" w:cstheme="majorBidi"/>
        </w:rPr>
      </w:pPr>
    </w:p>
    <w:p w14:paraId="1F7588EA" w14:textId="058BAB3E" w:rsidR="00C057F7" w:rsidRPr="00C057F7" w:rsidRDefault="00C057F7" w:rsidP="007D624F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7D624F">
        <w:rPr>
          <w:rFonts w:asciiTheme="majorBidi" w:hAnsiTheme="majorBidi" w:cstheme="majorBidi"/>
          <w:spacing w:val="-6"/>
          <w:sz w:val="30"/>
          <w:szCs w:val="30"/>
          <w:cs/>
          <w:lang w:val="x-none" w:eastAsia="x-none"/>
        </w:rPr>
        <w:t>ต้นทุนที่เกี่ยวข้องกับการซื้อของกลุ่มบริษัทและบริษัทที่เกิดขึ้นซึ่งเป็นผลมาจากการรวมธุรกิจ เช่น ค่าที่ปรึกษากฎหมาย</w:t>
      </w:r>
      <w:r w:rsidRPr="00C057F7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ค่าธรรมเนียมวิชาชีพและค่าที่ปรึกษาอื่น</w:t>
      </w:r>
      <w:r w:rsidR="004D01D6">
        <w:rPr>
          <w:rFonts w:asciiTheme="majorBidi" w:hAnsiTheme="majorBidi" w:cstheme="majorBidi" w:hint="cs"/>
          <w:sz w:val="30"/>
          <w:szCs w:val="30"/>
          <w:cs/>
          <w:lang w:val="x-none" w:eastAsia="x-none"/>
        </w:rPr>
        <w:t xml:space="preserve"> </w:t>
      </w:r>
      <w:r w:rsidRPr="00C057F7">
        <w:rPr>
          <w:rFonts w:asciiTheme="majorBidi" w:hAnsiTheme="majorBidi" w:cstheme="majorBidi"/>
          <w:sz w:val="30"/>
          <w:szCs w:val="30"/>
          <w:cs/>
          <w:lang w:val="x-none" w:eastAsia="x-none"/>
        </w:rPr>
        <w:t>ๆ ถือเป็นค่าใช้จ่ายเมื่อเกิดขึ้น</w:t>
      </w:r>
    </w:p>
    <w:p w14:paraId="3D8029B5" w14:textId="77777777" w:rsidR="00A1077F" w:rsidRPr="00CB23C7" w:rsidRDefault="00A107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8CCE8EE" w14:textId="5A351C53" w:rsidR="005E59C3" w:rsidRDefault="005E59C3" w:rsidP="005E59C3">
      <w:pPr>
        <w:pStyle w:val="BodyText"/>
        <w:tabs>
          <w:tab w:val="clear" w:pos="454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F2F89">
        <w:rPr>
          <w:rFonts w:asciiTheme="majorBidi" w:hAnsiTheme="majorBidi" w:cstheme="majorBidi"/>
          <w:spacing w:val="-2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2A4924">
        <w:rPr>
          <w:rFonts w:asciiTheme="majorBidi" w:hAnsiTheme="majorBidi" w:cstheme="majorBidi"/>
          <w:spacing w:val="-2"/>
          <w:sz w:val="30"/>
          <w:szCs w:val="30"/>
        </w:rPr>
        <w:br/>
      </w:r>
      <w:r w:rsidRPr="00BF2F8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</w:t>
      </w:r>
      <w:r w:rsidR="002A4924">
        <w:rPr>
          <w:rFonts w:asciiTheme="majorBidi" w:hAnsiTheme="majorBidi" w:cstheme="majorBidi"/>
          <w:spacing w:val="-2"/>
          <w:sz w:val="30"/>
          <w:szCs w:val="30"/>
        </w:rPr>
        <w:br/>
      </w:r>
      <w:r w:rsidRPr="00BF2F89">
        <w:rPr>
          <w:rFonts w:asciiTheme="majorBidi" w:hAnsiTheme="majorBidi" w:cstheme="majorBidi"/>
          <w:spacing w:val="-2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</w:t>
      </w:r>
      <w:r w:rsidR="002A4924">
        <w:rPr>
          <w:rFonts w:asciiTheme="majorBidi" w:hAnsiTheme="majorBidi" w:cstheme="majorBidi"/>
          <w:spacing w:val="-2"/>
          <w:sz w:val="30"/>
          <w:szCs w:val="30"/>
        </w:rPr>
        <w:br/>
      </w:r>
      <w:r w:rsidRPr="00BF2F89">
        <w:rPr>
          <w:rFonts w:asciiTheme="majorBidi" w:hAnsiTheme="majorBidi" w:cstheme="majorBidi"/>
          <w:spacing w:val="-2"/>
          <w:sz w:val="30"/>
          <w:szCs w:val="30"/>
          <w:cs/>
        </w:rPr>
        <w:t>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2A4924">
        <w:rPr>
          <w:rFonts w:asciiTheme="majorBidi" w:hAnsiTheme="majorBidi" w:cstheme="majorBidi"/>
          <w:spacing w:val="-2"/>
          <w:sz w:val="30"/>
          <w:szCs w:val="30"/>
        </w:rPr>
        <w:br/>
      </w:r>
      <w:r w:rsidRPr="00BF2F89">
        <w:rPr>
          <w:rFonts w:asciiTheme="majorBidi" w:hAnsiTheme="majorBidi" w:cstheme="majorBidi"/>
          <w:spacing w:val="-2"/>
          <w:sz w:val="30"/>
          <w:szCs w:val="30"/>
          <w:cs/>
        </w:rPr>
        <w:t>ซึ่งข้อมูลดังกล่าวมีผลต่อการวัดมูลค่าของจำนวนต่าง</w:t>
      </w:r>
      <w:r w:rsidR="004D01D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F2F89">
        <w:rPr>
          <w:rFonts w:asciiTheme="majorBidi" w:hAnsiTheme="majorBidi" w:cstheme="majorBidi"/>
          <w:spacing w:val="-2"/>
          <w:sz w:val="30"/>
          <w:szCs w:val="30"/>
          <w:cs/>
        </w:rPr>
        <w:t>ๆ ที่เคยรับรู้ไว้ ณ วันที่ซื้อ</w:t>
      </w:r>
    </w:p>
    <w:p w14:paraId="6810ED0B" w14:textId="77777777" w:rsidR="00BD4EC1" w:rsidRPr="00CB23C7" w:rsidRDefault="00BD4EC1" w:rsidP="005E59C3">
      <w:pPr>
        <w:pStyle w:val="BodyText"/>
        <w:tabs>
          <w:tab w:val="clear" w:pos="454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6C629F20" w14:textId="77777777" w:rsidR="00BD4EC1" w:rsidRPr="00F80472" w:rsidRDefault="00BD4EC1" w:rsidP="00BD4EC1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F80472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1E7F908E" w14:textId="77777777" w:rsidR="00BD4EC1" w:rsidRPr="00CB23C7" w:rsidRDefault="00BD4EC1" w:rsidP="00BD4EC1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Theme="majorBidi" w:hAnsiTheme="majorBidi" w:cstheme="majorBidi"/>
          <w:sz w:val="18"/>
          <w:szCs w:val="18"/>
          <w:lang w:val="en-US"/>
        </w:rPr>
      </w:pPr>
    </w:p>
    <w:p w14:paraId="10F3788F" w14:textId="7A87AF2A" w:rsidR="00BD4EC1" w:rsidRPr="00CB23C7" w:rsidRDefault="00BD4EC1" w:rsidP="00CB23C7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</w:t>
      </w:r>
      <w:r>
        <w:rPr>
          <w:rFonts w:asciiTheme="majorBidi" w:hAnsiTheme="majorBidi" w:cstheme="majorBidi"/>
          <w:sz w:val="30"/>
          <w:szCs w:val="30"/>
          <w:cs/>
        </w:rPr>
        <w:t xml:space="preserve">ำนวนเงินผลตอบแทนของกลุ่มบริษัท </w:t>
      </w:r>
      <w:r w:rsidRPr="00F80472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Pr="00F80472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6764AE2F" w14:textId="77777777" w:rsidR="00BD4EC1" w:rsidRPr="00657DFF" w:rsidRDefault="00BD4EC1" w:rsidP="00BD4EC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57DF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ส่วนได้เสียที่ไม่มีอำนาจควบคุม</w:t>
      </w:r>
      <w:r w:rsidRPr="00657DF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C7B2FAC" w14:textId="77777777" w:rsidR="00BD4EC1" w:rsidRPr="00594F61" w:rsidRDefault="00BD4EC1" w:rsidP="00BD4EC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3CE090DB" w14:textId="77777777" w:rsidR="00BD4EC1" w:rsidRPr="00657DFF" w:rsidRDefault="00BD4EC1" w:rsidP="00BD4EC1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57DFF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</w:t>
      </w:r>
      <w:r w:rsidR="002A4924">
        <w:rPr>
          <w:rFonts w:asciiTheme="majorBidi" w:hAnsiTheme="majorBidi" w:cstheme="majorBidi"/>
          <w:sz w:val="30"/>
          <w:szCs w:val="30"/>
        </w:rPr>
        <w:br/>
      </w:r>
      <w:r w:rsidRPr="00657DFF">
        <w:rPr>
          <w:rFonts w:asciiTheme="majorBidi" w:hAnsiTheme="majorBidi" w:cstheme="majorBidi"/>
          <w:sz w:val="30"/>
          <w:szCs w:val="30"/>
          <w:cs/>
        </w:rPr>
        <w:t>ได้มาจากผู้ถูกซื้อ</w:t>
      </w:r>
      <w:r w:rsidRPr="00657DFF">
        <w:rPr>
          <w:rFonts w:asciiTheme="majorBidi" w:hAnsiTheme="majorBidi" w:cstheme="majorBidi"/>
          <w:sz w:val="30"/>
          <w:szCs w:val="30"/>
        </w:rPr>
        <w:t xml:space="preserve"> </w:t>
      </w:r>
    </w:p>
    <w:p w14:paraId="0E220451" w14:textId="77777777" w:rsidR="00BD4EC1" w:rsidRPr="00594F61" w:rsidRDefault="00BD4EC1" w:rsidP="00BD4EC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p w14:paraId="4A0C5A56" w14:textId="77777777" w:rsidR="00BD4EC1" w:rsidRDefault="00BD4EC1" w:rsidP="00BD4EC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57DFF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2A4924">
        <w:rPr>
          <w:rFonts w:asciiTheme="majorBidi" w:hAnsiTheme="majorBidi" w:cstheme="majorBidi"/>
          <w:sz w:val="30"/>
          <w:szCs w:val="30"/>
        </w:rPr>
        <w:br/>
      </w:r>
      <w:r w:rsidRPr="00657DFF">
        <w:rPr>
          <w:rFonts w:asciiTheme="majorBidi" w:hAnsiTheme="majorBidi" w:cstheme="majorBidi"/>
          <w:sz w:val="30"/>
          <w:szCs w:val="30"/>
          <w:cs/>
        </w:rPr>
        <w:t xml:space="preserve">จะบันทึกบัญชีโดยถือเป็นรายการในส่วนของเจ้าของ </w:t>
      </w:r>
    </w:p>
    <w:p w14:paraId="72631FF4" w14:textId="77777777" w:rsidR="00C63FAA" w:rsidRPr="00594F61" w:rsidRDefault="00C63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2ECA1CB9" w14:textId="77777777" w:rsidR="00BD4EC1" w:rsidRPr="00F80472" w:rsidRDefault="00BD4EC1" w:rsidP="00BD4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80472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  <w:r w:rsidRPr="00F80472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ABCB3E2" w14:textId="77777777" w:rsidR="00BD4EC1" w:rsidRPr="00594F61" w:rsidRDefault="00BD4EC1" w:rsidP="00BD4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16"/>
          <w:szCs w:val="16"/>
        </w:rPr>
      </w:pPr>
    </w:p>
    <w:p w14:paraId="544DB44D" w14:textId="77777777" w:rsidR="00BD4EC1" w:rsidRPr="00F80472" w:rsidRDefault="00BD4EC1" w:rsidP="00BD4EC1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2A4924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กำไรหรือขาดทุนที่เกิดขึ้นจากการสูญเสียการควบคุมในบร</w:t>
      </w:r>
      <w:r>
        <w:rPr>
          <w:rFonts w:asciiTheme="majorBidi" w:hAnsiTheme="majorBidi" w:cstheme="majorBidi"/>
          <w:sz w:val="30"/>
          <w:szCs w:val="30"/>
          <w:cs/>
        </w:rPr>
        <w:t xml:space="preserve">ิษัทย่อยรับรู้ในกำไรหรือขาดทุน </w:t>
      </w:r>
      <w:r w:rsidRPr="00F80472">
        <w:rPr>
          <w:rFonts w:asciiTheme="majorBidi" w:hAnsiTheme="majorBidi" w:cstheme="majorBidi"/>
          <w:sz w:val="30"/>
          <w:szCs w:val="30"/>
          <w:cs/>
        </w:rPr>
        <w:t>ส่วนได้เสียใน</w:t>
      </w:r>
      <w:r w:rsidR="002A4924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>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40AC796" w14:textId="0BE8B8CE" w:rsidR="00BD4EC1" w:rsidRPr="00594F61" w:rsidRDefault="00BD4EC1" w:rsidP="005E59C3">
      <w:pPr>
        <w:pStyle w:val="BodyText"/>
        <w:tabs>
          <w:tab w:val="clear" w:pos="454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spacing w:val="-2"/>
          <w:sz w:val="16"/>
          <w:szCs w:val="16"/>
        </w:rPr>
      </w:pPr>
    </w:p>
    <w:p w14:paraId="7A066C42" w14:textId="5D22995F" w:rsidR="00C057F7" w:rsidRPr="00C057F7" w:rsidRDefault="00C057F7" w:rsidP="005E59C3">
      <w:pPr>
        <w:pStyle w:val="BodyText"/>
        <w:tabs>
          <w:tab w:val="clear" w:pos="454"/>
          <w:tab w:val="left" w:pos="540"/>
        </w:tabs>
        <w:spacing w:after="0" w:line="0" w:lineRule="atLeas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057F7">
        <w:rPr>
          <w:rFonts w:asciiTheme="majorBidi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1D76744C" w14:textId="569ED850" w:rsidR="004516E2" w:rsidRPr="00594F61" w:rsidRDefault="004516E2" w:rsidP="004516E2">
      <w:pPr>
        <w:rPr>
          <w:sz w:val="16"/>
          <w:szCs w:val="16"/>
          <w:lang w:val="x-none" w:eastAsia="x-none"/>
        </w:rPr>
      </w:pPr>
    </w:p>
    <w:p w14:paraId="26DD5B6B" w14:textId="4A6DD520" w:rsidR="00C057F7" w:rsidRPr="00C057F7" w:rsidRDefault="00C057F7" w:rsidP="003033F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3033FE">
        <w:rPr>
          <w:rFonts w:asciiTheme="majorBidi" w:hAnsiTheme="majorBidi" w:cstheme="majorBidi"/>
          <w:spacing w:val="4"/>
          <w:sz w:val="30"/>
          <w:szCs w:val="30"/>
          <w:cs/>
          <w:lang w:val="x-none" w:eastAsia="x-none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="003033FE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C057F7">
        <w:rPr>
          <w:rFonts w:asciiTheme="majorBidi" w:hAnsiTheme="majorBidi" w:cstheme="majorBidi"/>
          <w:sz w:val="30"/>
          <w:szCs w:val="30"/>
          <w:cs/>
          <w:lang w:val="x-none" w:eastAsia="x-none"/>
        </w:rPr>
        <w:t>มาจากรายการระหว่างกิจการในกลุ่ม ถูกตัดรายการในการจัดทำงบการเงินรวม</w:t>
      </w:r>
    </w:p>
    <w:p w14:paraId="153ACD75" w14:textId="77777777" w:rsidR="00C057F7" w:rsidRPr="00594F61" w:rsidRDefault="00C057F7" w:rsidP="00C057F7">
      <w:pPr>
        <w:rPr>
          <w:sz w:val="16"/>
          <w:szCs w:val="16"/>
          <w:lang w:val="x-none" w:eastAsia="x-none"/>
        </w:rPr>
      </w:pPr>
    </w:p>
    <w:p w14:paraId="5263490A" w14:textId="2D6320FF" w:rsidR="00512177" w:rsidRDefault="00512177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>
        <w:rPr>
          <w:rFonts w:ascii="Angsana New" w:hAnsi="Angsana New" w:hint="cs"/>
          <w:b/>
          <w:bCs/>
          <w:cs/>
          <w:lang w:val="th-TH"/>
        </w:rPr>
        <w:t>เงินลงทุนในบริษัทย่อย</w:t>
      </w:r>
    </w:p>
    <w:p w14:paraId="4EF59739" w14:textId="27F169A7" w:rsidR="00512177" w:rsidRPr="00594F61" w:rsidRDefault="00512177" w:rsidP="00512177">
      <w:pPr>
        <w:rPr>
          <w:rFonts w:cs="Arial"/>
          <w:sz w:val="16"/>
          <w:szCs w:val="16"/>
          <w:cs/>
          <w:lang w:val="th-TH" w:eastAsia="x-none"/>
        </w:rPr>
      </w:pPr>
    </w:p>
    <w:p w14:paraId="0A028C89" w14:textId="0A46FAE4" w:rsidR="00512177" w:rsidRDefault="00512177" w:rsidP="00512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12177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Pr="00512177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512177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ในงบการเงินเฉพาะกิจการของ</w:t>
      </w:r>
      <w:r w:rsidRPr="00C451F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DE7F66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</w:t>
      </w:r>
      <w:r w:rsidRPr="00DE7F66">
        <w:rPr>
          <w:rFonts w:asciiTheme="majorBidi" w:hAnsiTheme="majorBidi" w:cstheme="majorBidi" w:hint="cs"/>
          <w:sz w:val="30"/>
          <w:szCs w:val="30"/>
          <w:cs/>
        </w:rPr>
        <w:t>ค่าเผื่อ</w:t>
      </w:r>
      <w:r w:rsidRPr="00DE7F66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512177">
        <w:rPr>
          <w:rFonts w:asciiTheme="majorBidi" w:hAnsiTheme="majorBidi" w:cstheme="majorBidi"/>
          <w:sz w:val="30"/>
          <w:szCs w:val="30"/>
        </w:rPr>
        <w:t xml:space="preserve"> </w:t>
      </w:r>
    </w:p>
    <w:p w14:paraId="1A5AC983" w14:textId="77777777" w:rsidR="00512177" w:rsidRPr="00594F61" w:rsidRDefault="00512177" w:rsidP="00512177">
      <w:pPr>
        <w:rPr>
          <w:rFonts w:cs="Arial"/>
          <w:sz w:val="16"/>
          <w:szCs w:val="16"/>
          <w:cs/>
          <w:lang w:val="th-TH" w:eastAsia="x-none"/>
        </w:rPr>
      </w:pPr>
    </w:p>
    <w:p w14:paraId="68CDBBC7" w14:textId="0AE37099" w:rsidR="0052067D" w:rsidRPr="00D61999" w:rsidRDefault="0052067D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="Angsana New" w:hAnsi="Angsana New"/>
          <w:b/>
          <w:bCs/>
          <w:cs/>
          <w:lang w:val="th-TH"/>
        </w:rPr>
      </w:pPr>
      <w:r w:rsidRPr="00D61999">
        <w:rPr>
          <w:rFonts w:ascii="Angsana New" w:hAnsi="Angsana New" w:hint="cs"/>
          <w:b/>
          <w:bCs/>
          <w:cs/>
          <w:lang w:val="th-TH"/>
        </w:rPr>
        <w:t xml:space="preserve">เงินตราต่างประเทศ </w:t>
      </w:r>
    </w:p>
    <w:p w14:paraId="2711F587" w14:textId="77050BEA" w:rsidR="004516E2" w:rsidRPr="00594F61" w:rsidRDefault="004516E2" w:rsidP="004516E2">
      <w:pPr>
        <w:rPr>
          <w:sz w:val="16"/>
          <w:szCs w:val="16"/>
          <w:lang w:val="x-none" w:eastAsia="x-none"/>
        </w:rPr>
      </w:pPr>
    </w:p>
    <w:p w14:paraId="17A701FA" w14:textId="39F12C9B" w:rsidR="004516E2" w:rsidRPr="004516E2" w:rsidRDefault="004516E2" w:rsidP="004516E2">
      <w:pPr>
        <w:ind w:left="630" w:hanging="90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4516E2">
        <w:rPr>
          <w:rFonts w:asciiTheme="majorBidi" w:hAnsiTheme="majorBidi" w:cstheme="majorBidi"/>
          <w:i/>
          <w:iCs/>
          <w:sz w:val="30"/>
          <w:szCs w:val="30"/>
          <w:cs/>
          <w:lang w:val="x-none" w:eastAsia="x-none"/>
        </w:rPr>
        <w:t>รายการบัญชีที่เป็นเงินตราต่างประเทศ</w:t>
      </w:r>
    </w:p>
    <w:p w14:paraId="1EAC58D3" w14:textId="77777777" w:rsidR="004516E2" w:rsidRPr="00594F61" w:rsidRDefault="004516E2" w:rsidP="004516E2">
      <w:pPr>
        <w:rPr>
          <w:sz w:val="16"/>
          <w:szCs w:val="16"/>
          <w:lang w:val="x-none" w:eastAsia="x-none"/>
        </w:rPr>
      </w:pPr>
    </w:p>
    <w:p w14:paraId="27CD2EDD" w14:textId="77777777" w:rsidR="0052067D" w:rsidRPr="00F80472" w:rsidRDefault="0052067D" w:rsidP="0052067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 โดยใช้อัตราแลกเปลี่ยน ณ วันที่เกิดรายการ</w:t>
      </w:r>
    </w:p>
    <w:p w14:paraId="058B9ACC" w14:textId="77777777" w:rsidR="0052067D" w:rsidRPr="00594F61" w:rsidRDefault="0052067D" w:rsidP="0052067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7BE34A9" w14:textId="77777777" w:rsidR="0052067D" w:rsidRPr="00B9524E" w:rsidRDefault="0052067D" w:rsidP="0052067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E6697">
        <w:rPr>
          <w:rFonts w:asciiTheme="majorBidi" w:hAnsiTheme="majorBidi" w:cstheme="majorBidi"/>
          <w:spacing w:val="-8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</w:t>
      </w:r>
      <w:r w:rsidRPr="005E6697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5E6697">
        <w:rPr>
          <w:rFonts w:asciiTheme="majorBidi" w:hAnsiTheme="majorBidi" w:cstheme="majorBidi"/>
          <w:spacing w:val="-8"/>
          <w:sz w:val="30"/>
          <w:szCs w:val="30"/>
          <w:cs/>
        </w:rPr>
        <w:t>แปลงค่าเป็นสกุลเงินที่ใช้ในการดำเนินงาน</w:t>
      </w:r>
      <w:r w:rsidRPr="00B9524E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</w:t>
      </w:r>
      <w:r>
        <w:rPr>
          <w:rFonts w:asciiTheme="majorBidi" w:hAnsiTheme="majorBidi" w:cstheme="majorBidi" w:hint="cs"/>
          <w:sz w:val="30"/>
          <w:szCs w:val="30"/>
          <w:cs/>
        </w:rPr>
        <w:t>นั้น</w:t>
      </w:r>
    </w:p>
    <w:p w14:paraId="291F7875" w14:textId="77777777" w:rsidR="005B4EBF" w:rsidRPr="00594F61" w:rsidRDefault="005B4EBF" w:rsidP="007042D4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2071E463" w14:textId="4257DB77" w:rsidR="004352AD" w:rsidRPr="00CB23C7" w:rsidRDefault="0052067D" w:rsidP="00CB23C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80472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</w:t>
      </w:r>
      <w:r w:rsidR="00944D94">
        <w:rPr>
          <w:rFonts w:asciiTheme="majorBidi" w:hAnsiTheme="majorBidi" w:cstheme="majorBidi"/>
          <w:sz w:val="30"/>
          <w:szCs w:val="30"/>
        </w:rPr>
        <w:br/>
      </w:r>
      <w:r w:rsidRPr="00F80472">
        <w:rPr>
          <w:rFonts w:asciiTheme="majorBidi" w:hAnsiTheme="majorBidi" w:cstheme="majorBidi"/>
          <w:sz w:val="30"/>
          <w:szCs w:val="30"/>
          <w:cs/>
        </w:rPr>
        <w:t xml:space="preserve">ราคาทุนเดิมแปลงค่าเป็นสกุลเงินที่ใช้ในการดำเนินงานโดยใช้อัตราแลกเปลี่ยน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D7FCCEA" w14:textId="77777777" w:rsidR="00594F61" w:rsidRPr="00594F61" w:rsidRDefault="00594F61" w:rsidP="009B6BE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49D00F56" w14:textId="70D243CC" w:rsidR="001D0963" w:rsidRPr="004D5139" w:rsidRDefault="004352AD" w:rsidP="009B6BE4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9B6BE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55ECB9E9" w14:textId="77777777" w:rsidR="00C63FAA" w:rsidRPr="00CF6527" w:rsidRDefault="00C63FAA" w:rsidP="00C63FAA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163C3AC5" w14:textId="77777777"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หน่วยงานในต่างประเทศ</w:t>
      </w:r>
    </w:p>
    <w:p w14:paraId="1FA76186" w14:textId="77777777" w:rsidR="00C43CAD" w:rsidRPr="00CB23C7" w:rsidRDefault="00C43CAD" w:rsidP="00C4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2"/>
          <w:szCs w:val="12"/>
        </w:rPr>
      </w:pPr>
    </w:p>
    <w:p w14:paraId="73551E3C" w14:textId="77777777"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2375DDEF" w14:textId="77777777" w:rsidR="00C43CAD" w:rsidRPr="00CB23C7" w:rsidRDefault="00C43CAD" w:rsidP="00C4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2"/>
          <w:szCs w:val="12"/>
        </w:rPr>
      </w:pPr>
    </w:p>
    <w:p w14:paraId="7BCFD04B" w14:textId="77777777" w:rsidR="00C43CAD" w:rsidRPr="00623946" w:rsidRDefault="00C43CAD" w:rsidP="00C43CA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6E76CF78" w14:textId="77777777" w:rsidR="00C43CAD" w:rsidRPr="00CB23C7" w:rsidRDefault="00C43CAD" w:rsidP="00C43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2"/>
          <w:szCs w:val="12"/>
        </w:rPr>
      </w:pPr>
    </w:p>
    <w:p w14:paraId="5F02231B" w14:textId="60B63AA6" w:rsidR="00C43CAD" w:rsidRDefault="00C43CAD" w:rsidP="00C43CAD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44D94">
        <w:rPr>
          <w:rFonts w:asciiTheme="majorBidi" w:hAnsiTheme="majorBidi" w:cstheme="majorBidi"/>
          <w:spacing w:val="-4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</w:t>
      </w:r>
      <w:r w:rsidRPr="00623946">
        <w:rPr>
          <w:rFonts w:asciiTheme="majorBidi" w:hAnsiTheme="majorBidi" w:cstheme="majorBidi"/>
          <w:sz w:val="30"/>
          <w:szCs w:val="30"/>
          <w:cs/>
        </w:rPr>
        <w:t>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="00944D94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49F4E16C" w14:textId="77777777" w:rsidR="00B111FE" w:rsidRPr="00CB23C7" w:rsidRDefault="00B111FE" w:rsidP="00C43CAD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7009AE07" w14:textId="77777777" w:rsidR="00C43CAD" w:rsidRPr="00623946" w:rsidRDefault="00C43CAD" w:rsidP="00C43CAD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CF397B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</w:t>
      </w:r>
      <w:r w:rsidR="00CF397B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CF397B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CF397B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จัดประเภท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ยอดสะสมบางส่วนที่เกี่ยวข้องเป็นกำไรหรือขาดทุน</w:t>
      </w:r>
    </w:p>
    <w:p w14:paraId="3E663FF9" w14:textId="77777777" w:rsidR="005E6697" w:rsidRPr="00CB23C7" w:rsidRDefault="005E6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p w14:paraId="48101692" w14:textId="4CA5CAFB" w:rsidR="007042D4" w:rsidRPr="002105AD" w:rsidRDefault="00C43CAD" w:rsidP="002105A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7BEB910E" w14:textId="77777777" w:rsidR="007042D4" w:rsidRPr="00CB23C7" w:rsidRDefault="007042D4" w:rsidP="009D0F15">
      <w:pPr>
        <w:rPr>
          <w:rFonts w:asciiTheme="majorBidi" w:hAnsiTheme="majorBidi" w:cstheme="majorBidi"/>
          <w:sz w:val="12"/>
          <w:szCs w:val="12"/>
          <w:highlight w:val="yellow"/>
          <w:lang w:eastAsia="x-none"/>
        </w:rPr>
      </w:pPr>
    </w:p>
    <w:p w14:paraId="0597D1EB" w14:textId="2C5CE077" w:rsidR="00B111FE" w:rsidRDefault="00B111FE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>
        <w:rPr>
          <w:rFonts w:asciiTheme="majorBidi" w:hAnsiTheme="majorBidi" w:cstheme="majorBidi" w:hint="cs"/>
          <w:b/>
          <w:bCs/>
          <w:cs/>
          <w:lang w:val="th-TH"/>
        </w:rPr>
        <w:t>เครื่องมือทางการเงิน</w:t>
      </w:r>
    </w:p>
    <w:p w14:paraId="021C02A3" w14:textId="234ECF3A" w:rsidR="00B111FE" w:rsidRPr="00CB23C7" w:rsidRDefault="00B111FE" w:rsidP="00B111FE">
      <w:pPr>
        <w:rPr>
          <w:rFonts w:asciiTheme="majorBidi" w:hAnsiTheme="majorBidi" w:cstheme="majorBidi"/>
          <w:b/>
          <w:bCs/>
          <w:i/>
          <w:iCs/>
          <w:sz w:val="12"/>
          <w:szCs w:val="12"/>
          <w:highlight w:val="cyan"/>
          <w:cs/>
          <w:lang w:val="th-TH" w:eastAsia="x-none"/>
        </w:rPr>
      </w:pPr>
    </w:p>
    <w:p w14:paraId="2170AEC7" w14:textId="017D9691" w:rsidR="004516E2" w:rsidRPr="009C0FC1" w:rsidRDefault="004516E2" w:rsidP="004516E2">
      <w:pPr>
        <w:ind w:left="540"/>
        <w:rPr>
          <w:rFonts w:ascii="Calibri" w:hAnsi="Calibri" w:cs="Calibri"/>
          <w:b/>
          <w:bCs/>
          <w:i/>
          <w:iCs/>
          <w:sz w:val="30"/>
          <w:szCs w:val="30"/>
          <w:cs/>
          <w:lang w:val="th-TH" w:eastAsia="x-none"/>
        </w:rPr>
      </w:pPr>
      <w:r w:rsidRPr="009C0FC1">
        <w:rPr>
          <w:rFonts w:ascii="Calibri" w:hAnsi="Calibri"/>
          <w:b/>
          <w:bCs/>
          <w:i/>
          <w:iCs/>
          <w:sz w:val="30"/>
          <w:szCs w:val="30"/>
          <w:cs/>
          <w:lang w:val="th-TH" w:eastAsia="x-none"/>
        </w:rPr>
        <w:t>นโยบายการบัญชีที่ถือปฏิบัติตั้งแต่</w:t>
      </w:r>
      <w:r w:rsidRPr="009C0FC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 xml:space="preserve">วันที่ </w:t>
      </w:r>
      <w:r w:rsidR="004F608B" w:rsidRPr="009C0FC1">
        <w:rPr>
          <w:rFonts w:asciiTheme="majorBidi" w:hAnsiTheme="majorBidi"/>
          <w:b/>
          <w:bCs/>
          <w:i/>
          <w:iCs/>
          <w:sz w:val="30"/>
          <w:szCs w:val="30"/>
          <w:lang w:eastAsia="x-none"/>
        </w:rPr>
        <w:t>1</w:t>
      </w:r>
      <w:r w:rsidRPr="009C0FC1">
        <w:rPr>
          <w:rFonts w:asciiTheme="majorBidi" w:hAnsiTheme="majorBidi"/>
          <w:b/>
          <w:bCs/>
          <w:i/>
          <w:iCs/>
          <w:sz w:val="30"/>
          <w:szCs w:val="30"/>
          <w:cs/>
          <w:lang w:val="th-TH" w:eastAsia="x-none"/>
        </w:rPr>
        <w:t xml:space="preserve"> </w:t>
      </w:r>
      <w:r w:rsidRPr="009C0FC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 w:eastAsia="x-none"/>
        </w:rPr>
        <w:t xml:space="preserve">มกราคม </w:t>
      </w:r>
      <w:r w:rsidR="004F608B" w:rsidRPr="009C0FC1">
        <w:rPr>
          <w:rFonts w:asciiTheme="majorBidi" w:hAnsiTheme="majorBidi"/>
          <w:b/>
          <w:bCs/>
          <w:i/>
          <w:iCs/>
          <w:sz w:val="30"/>
          <w:szCs w:val="30"/>
          <w:lang w:eastAsia="x-none"/>
        </w:rPr>
        <w:t>2563</w:t>
      </w:r>
    </w:p>
    <w:p w14:paraId="1738159A" w14:textId="0474C3F5" w:rsidR="002720B0" w:rsidRPr="00CB23C7" w:rsidRDefault="002720B0" w:rsidP="002720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2BDA018F" w14:textId="7E86BF8E" w:rsidR="00B111FE" w:rsidRPr="009C0FC1" w:rsidRDefault="00B111FE" w:rsidP="00B111F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C0FC1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(ง.</w:t>
      </w:r>
      <w:r w:rsidRPr="009C0FC1">
        <w:rPr>
          <w:rFonts w:asciiTheme="majorBidi" w:hAnsiTheme="majorBidi" w:cstheme="majorBidi"/>
          <w:i/>
          <w:iCs/>
          <w:sz w:val="30"/>
          <w:szCs w:val="30"/>
        </w:rPr>
        <w:t xml:space="preserve">1) </w:t>
      </w:r>
      <w:r w:rsidRPr="009C0FC1">
        <w:rPr>
          <w:rFonts w:asciiTheme="majorBidi" w:hAnsi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657A8A09" w14:textId="77777777" w:rsidR="00B111FE" w:rsidRPr="00CB23C7" w:rsidRDefault="00B111FE" w:rsidP="00B111FE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12"/>
          <w:szCs w:val="12"/>
          <w:lang w:val="en-US"/>
        </w:rPr>
      </w:pPr>
    </w:p>
    <w:p w14:paraId="356794E7" w14:textId="339DDE80" w:rsidR="00C63FAA" w:rsidRPr="00CB23C7" w:rsidRDefault="00B111FE" w:rsidP="00CB23C7">
      <w:pPr>
        <w:pStyle w:val="BodyText2"/>
        <w:tabs>
          <w:tab w:val="left" w:pos="720"/>
          <w:tab w:val="left" w:pos="810"/>
        </w:tabs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C0FC1">
        <w:rPr>
          <w:rFonts w:asciiTheme="majorBidi" w:hAnsiTheme="majorBidi"/>
          <w:sz w:val="30"/>
          <w:szCs w:val="30"/>
          <w:cs/>
        </w:rPr>
        <w:t xml:space="preserve">ลูกหนี้การค้า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</w:p>
    <w:p w14:paraId="0E8E43E1" w14:textId="75A50372" w:rsidR="00B111FE" w:rsidRPr="00B111FE" w:rsidRDefault="00B111FE" w:rsidP="00B111FE">
      <w:pPr>
        <w:pStyle w:val="BodyText2"/>
        <w:tabs>
          <w:tab w:val="left" w:pos="810"/>
        </w:tabs>
        <w:spacing w:line="240" w:lineRule="atLeast"/>
        <w:ind w:left="99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9C0FC1">
        <w:rPr>
          <w:rFonts w:asciiTheme="majorBidi" w:hAnsiTheme="majorBidi"/>
          <w:sz w:val="30"/>
          <w:szCs w:val="30"/>
          <w:cs/>
        </w:rPr>
        <w:lastRenderedPageBreak/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</w:t>
      </w:r>
      <w:r w:rsidR="009C0FC1" w:rsidRPr="009C0FC1">
        <w:rPr>
          <w:rFonts w:asciiTheme="majorBidi" w:hAnsiTheme="majorBidi"/>
          <w:sz w:val="30"/>
          <w:szCs w:val="30"/>
          <w:lang w:val="en-US"/>
        </w:rPr>
        <w:t xml:space="preserve">        </w:t>
      </w:r>
      <w:r w:rsidRPr="009C0FC1">
        <w:rPr>
          <w:rFonts w:asciiTheme="majorBidi" w:hAnsiTheme="majorBidi"/>
          <w:sz w:val="30"/>
          <w:szCs w:val="30"/>
          <w:cs/>
        </w:rPr>
        <w:t>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547001F3" w14:textId="6C731101" w:rsidR="00B111FE" w:rsidRPr="00EB3A7A" w:rsidRDefault="00B111FE" w:rsidP="002720B0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33161E" w14:textId="77777777" w:rsidR="003F3085" w:rsidRPr="009C0FC1" w:rsidRDefault="003F3085" w:rsidP="003F3085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lang w:val="en-GB"/>
        </w:rPr>
      </w:pPr>
      <w:r w:rsidRPr="009C0F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9C0FC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9C0FC1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.2) </w:t>
      </w:r>
      <w:r w:rsidRPr="009C0F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33E44355" w14:textId="77777777" w:rsidR="003F3085" w:rsidRPr="009C0FC1" w:rsidRDefault="003F3085" w:rsidP="003F3085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F7E3D4" w14:textId="77777777" w:rsidR="003F3085" w:rsidRPr="009C0FC1" w:rsidRDefault="003F3085" w:rsidP="008C61A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07" w:firstLine="83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C0FC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9C0FC1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- </w:t>
      </w:r>
      <w:r w:rsidRPr="009C0FC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7EEC0E95" w14:textId="77777777" w:rsidR="003F3085" w:rsidRPr="009C0FC1" w:rsidRDefault="003F3085" w:rsidP="003F3085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F870C6" w14:textId="01AD5D62" w:rsidR="003F3085" w:rsidRPr="009C0FC1" w:rsidRDefault="003F3085" w:rsidP="008C61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9C0FC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9C0FC1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60B4582" w14:textId="77777777" w:rsidR="003F3085" w:rsidRPr="009C0FC1" w:rsidRDefault="003F3085" w:rsidP="008C61A0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86C019" w14:textId="46D01087" w:rsidR="00DF2EE8" w:rsidRPr="002105AD" w:rsidRDefault="003F3085" w:rsidP="00210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9C0FC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</w:t>
      </w:r>
      <w:r w:rsidRPr="009C0FC1">
        <w:rPr>
          <w:rFonts w:asciiTheme="majorBidi" w:hAnsiTheme="majorBidi" w:cstheme="majorBidi" w:hint="cs"/>
          <w:sz w:val="30"/>
          <w:szCs w:val="30"/>
          <w:cs/>
        </w:rPr>
        <w:t>โดยทันทีเป็นต้นไปนับจาก</w:t>
      </w:r>
      <w:r w:rsidRPr="009C0FC1">
        <w:rPr>
          <w:rFonts w:asciiTheme="majorBidi" w:hAnsiTheme="majorBidi" w:cstheme="majorBidi"/>
          <w:sz w:val="30"/>
          <w:szCs w:val="30"/>
          <w:cs/>
        </w:rPr>
        <w:t>วั</w:t>
      </w:r>
      <w:r w:rsidRPr="009C0FC1">
        <w:rPr>
          <w:rFonts w:asciiTheme="majorBidi" w:hAnsiTheme="majorBidi" w:cstheme="majorBidi" w:hint="cs"/>
          <w:sz w:val="30"/>
          <w:szCs w:val="30"/>
          <w:cs/>
        </w:rPr>
        <w:t>นที่มีการเปลี่ยนแปลงการจัดประเภท</w:t>
      </w:r>
    </w:p>
    <w:p w14:paraId="4E9189C0" w14:textId="77777777" w:rsidR="00DF2EE8" w:rsidRPr="00EB3A7A" w:rsidRDefault="00DF2EE8" w:rsidP="003F3085">
      <w:pPr>
        <w:pStyle w:val="BodyText2"/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5FFB07" w14:textId="45B70C70" w:rsidR="003F3085" w:rsidRPr="00A55820" w:rsidRDefault="003F3085" w:rsidP="00210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A5582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A55820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A55820">
        <w:rPr>
          <w:rFonts w:asciiTheme="majorBidi" w:hAnsiTheme="majorBidi" w:cstheme="majorBidi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252E2305" w14:textId="77777777" w:rsidR="003F3085" w:rsidRPr="00A55820" w:rsidRDefault="003F3085" w:rsidP="002105A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5820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1BD86AD" w14:textId="1728C5C4" w:rsidR="00113F92" w:rsidRDefault="003F3085" w:rsidP="002105A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55820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237B777" w14:textId="77777777" w:rsidR="007042D4" w:rsidRPr="007042D4" w:rsidRDefault="007042D4" w:rsidP="007042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45AE90E6" w14:textId="4A6856AD" w:rsidR="00DF7EF1" w:rsidRPr="002105AD" w:rsidRDefault="00DF7EF1" w:rsidP="00210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105AD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</w:t>
      </w:r>
      <w:r w:rsidRPr="00C63FAA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กำไรขาดทุนเบ็ดเสร็จอื่นจะวัดมูลค่าด้วยมูลค่ายุติธรรมผ่านกำไรหรือขาดทุน </w:t>
      </w:r>
      <w:r w:rsidRPr="00C63FAA">
        <w:rPr>
          <w:rFonts w:asciiTheme="majorBidi" w:hAnsiTheme="majorBidi" w:cstheme="majorBidi" w:hint="cs"/>
          <w:spacing w:val="-6"/>
          <w:sz w:val="30"/>
          <w:szCs w:val="30"/>
          <w:cs/>
        </w:rPr>
        <w:t>ซึ่</w:t>
      </w:r>
      <w:r w:rsidR="00C63FAA" w:rsidRPr="00C63FAA">
        <w:rPr>
          <w:rFonts w:asciiTheme="majorBidi" w:hAnsiTheme="majorBidi" w:cstheme="majorBidi" w:hint="cs"/>
          <w:spacing w:val="-6"/>
          <w:sz w:val="30"/>
          <w:szCs w:val="30"/>
          <w:cs/>
        </w:rPr>
        <w:t>ง</w:t>
      </w:r>
      <w:r w:rsidRPr="00C63FAA">
        <w:rPr>
          <w:rFonts w:asciiTheme="majorBidi" w:hAnsiTheme="majorBidi" w:cstheme="majorBidi" w:hint="cs"/>
          <w:spacing w:val="-6"/>
          <w:sz w:val="30"/>
          <w:szCs w:val="30"/>
          <w:cs/>
        </w:rPr>
        <w:t>รวม</w:t>
      </w:r>
      <w:r w:rsidRPr="002105AD">
        <w:rPr>
          <w:rFonts w:asciiTheme="majorBidi" w:hAnsiTheme="majorBidi" w:cstheme="majorBidi" w:hint="cs"/>
          <w:sz w:val="30"/>
          <w:szCs w:val="30"/>
          <w:cs/>
        </w:rPr>
        <w:t xml:space="preserve">ถึงสินทรัพย์อนุพันธ์ทั้งหมด </w:t>
      </w:r>
      <w:r w:rsidRPr="002105AD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2105AD">
        <w:rPr>
          <w:rFonts w:asciiTheme="majorBidi" w:hAnsiTheme="majorBidi" w:cstheme="majorBidi"/>
          <w:sz w:val="30"/>
          <w:szCs w:val="30"/>
        </w:rPr>
        <w:t xml:space="preserve"> </w:t>
      </w:r>
      <w:r w:rsidRPr="002105AD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2105AD">
        <w:rPr>
          <w:rFonts w:asciiTheme="majorBidi" w:hAnsiTheme="majorBidi" w:cstheme="majorBidi"/>
          <w:sz w:val="30"/>
          <w:szCs w:val="30"/>
          <w:cs/>
        </w:rPr>
        <w:t>วัด</w:t>
      </w:r>
      <w:r w:rsidRPr="002105AD">
        <w:rPr>
          <w:rFonts w:asciiTheme="majorBidi" w:hAnsiTheme="majorBidi" w:cstheme="majorBidi" w:hint="cs"/>
          <w:sz w:val="30"/>
          <w:szCs w:val="30"/>
          <w:cs/>
        </w:rPr>
        <w:t>มูลค่าด้วย</w:t>
      </w:r>
      <w:r w:rsidRPr="002105AD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0EAAC6FF" w14:textId="3716F6A4" w:rsidR="00113F92" w:rsidRDefault="00113F92" w:rsidP="00113F9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0700C521" w14:textId="43972468" w:rsidR="002105AD" w:rsidRDefault="002105AD" w:rsidP="00113F9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85C8413" w14:textId="77777777" w:rsidR="002105AD" w:rsidRPr="001D0963" w:rsidRDefault="002105AD" w:rsidP="00113F9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8A0E167" w14:textId="0C66B163" w:rsidR="00113F92" w:rsidRPr="00C94340" w:rsidRDefault="00113F92" w:rsidP="002105A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277"/>
        <w:jc w:val="thaiDistribute"/>
        <w:rPr>
          <w:rFonts w:ascii="Angsana New" w:hAnsi="Angsana New"/>
          <w:sz w:val="30"/>
          <w:szCs w:val="30"/>
        </w:rPr>
      </w:pPr>
      <w:r w:rsidRPr="00C94340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สินทรัพย์ทางการเงิน </w:t>
      </w:r>
      <w:r w:rsidRPr="00C94340">
        <w:rPr>
          <w:rFonts w:ascii="Angsana New" w:hAnsi="Angsana New"/>
          <w:i/>
          <w:iCs/>
          <w:sz w:val="30"/>
          <w:szCs w:val="30"/>
        </w:rPr>
        <w:t xml:space="preserve">- </w:t>
      </w:r>
      <w:r w:rsidRPr="00C94340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C94340">
        <w:rPr>
          <w:rFonts w:ascii="Angsana New" w:hAnsi="Angsana New"/>
          <w:sz w:val="30"/>
          <w:szCs w:val="30"/>
          <w:cs/>
        </w:rPr>
        <w:t xml:space="preserve"> </w:t>
      </w:r>
    </w:p>
    <w:p w14:paraId="5EF4122B" w14:textId="77777777" w:rsidR="00113F92" w:rsidRPr="005E4998" w:rsidRDefault="00113F92" w:rsidP="00113F9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73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514"/>
      </w:tblGrid>
      <w:tr w:rsidR="00113F92" w:rsidRPr="00BE6C38" w14:paraId="7440A619" w14:textId="77777777" w:rsidTr="00C63FAA">
        <w:tc>
          <w:tcPr>
            <w:tcW w:w="1980" w:type="dxa"/>
          </w:tcPr>
          <w:p w14:paraId="6CF8588F" w14:textId="77777777" w:rsidR="00113F92" w:rsidRDefault="00113F92" w:rsidP="00B17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C9434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</w:t>
            </w:r>
            <w:r w:rsidRPr="00C9434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ด้วยมูลค่า</w:t>
            </w:r>
            <w:r w:rsidRPr="00C94340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ยุติธรรมผ่านกำไรหรือขาดทุน</w:t>
            </w:r>
          </w:p>
          <w:p w14:paraId="5469EF16" w14:textId="5D1AECB9" w:rsidR="00522710" w:rsidRPr="00522710" w:rsidRDefault="00522710" w:rsidP="00B17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05F54E" w14:textId="77777777" w:rsidR="00113F92" w:rsidRPr="00C94340" w:rsidRDefault="00113F92" w:rsidP="00B1799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0B37BC54" w14:textId="672BA685" w:rsidR="00113F92" w:rsidRPr="00C94340" w:rsidRDefault="00113F92" w:rsidP="004D4B67">
            <w:pPr>
              <w:pStyle w:val="BodyText"/>
              <w:tabs>
                <w:tab w:val="clear" w:pos="6322"/>
                <w:tab w:val="left" w:pos="6399"/>
              </w:tabs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  <w:r w:rsidRPr="00C9434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  <w:tr w:rsidR="00113F92" w:rsidRPr="00BE6C38" w14:paraId="1B664422" w14:textId="77777777" w:rsidTr="00C63FAA">
        <w:tc>
          <w:tcPr>
            <w:tcW w:w="1980" w:type="dxa"/>
          </w:tcPr>
          <w:p w14:paraId="6F310723" w14:textId="77777777" w:rsidR="00113F92" w:rsidRPr="00C94340" w:rsidRDefault="00113F92" w:rsidP="00B179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C9434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</w:t>
            </w:r>
            <w:r w:rsidRPr="00C9434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C94340">
              <w:rPr>
                <w:rFonts w:asciiTheme="majorBidi" w:hAnsiTheme="majorBidi" w:cstheme="majorBidi"/>
                <w:sz w:val="30"/>
                <w:szCs w:val="30"/>
                <w:cs/>
              </w:rPr>
              <w:t>ด้วยราคาทุนตัดจำหน่าย</w:t>
            </w:r>
          </w:p>
        </w:tc>
        <w:tc>
          <w:tcPr>
            <w:tcW w:w="236" w:type="dxa"/>
          </w:tcPr>
          <w:p w14:paraId="46EBC5DF" w14:textId="77777777" w:rsidR="00113F92" w:rsidRPr="00C94340" w:rsidRDefault="00113F92" w:rsidP="00B1799D">
            <w:pPr>
              <w:pStyle w:val="BodyText"/>
              <w:spacing w:after="0" w:line="240" w:lineRule="auto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14" w:type="dxa"/>
          </w:tcPr>
          <w:p w14:paraId="13861F2A" w14:textId="68F0C9B9" w:rsidR="00113F92" w:rsidRPr="005E4998" w:rsidRDefault="00113F92" w:rsidP="005E499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9434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C943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299FA21A" w14:textId="77777777" w:rsidR="00860EE2" w:rsidRPr="005E4998" w:rsidRDefault="00860EE2" w:rsidP="0011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  <w:cs/>
        </w:rPr>
      </w:pPr>
    </w:p>
    <w:p w14:paraId="6071B1AC" w14:textId="77777777" w:rsidR="00113F92" w:rsidRPr="002105AD" w:rsidRDefault="00113F92" w:rsidP="002105A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1267" w:hanging="277"/>
        <w:jc w:val="thaiDistribute"/>
        <w:rPr>
          <w:rFonts w:ascii="Angsana New" w:hAnsi="Angsana New"/>
          <w:i/>
          <w:iCs/>
          <w:sz w:val="30"/>
          <w:szCs w:val="30"/>
        </w:rPr>
      </w:pPr>
      <w:r w:rsidRPr="00860EE2">
        <w:rPr>
          <w:rFonts w:ascii="Angsana New" w:hAnsi="Angsana New"/>
          <w:i/>
          <w:iCs/>
          <w:sz w:val="30"/>
          <w:szCs w:val="30"/>
          <w:cs/>
        </w:rPr>
        <w:t xml:space="preserve">หนี้สินทางการเงิน </w:t>
      </w:r>
      <w:r w:rsidRPr="00860EE2">
        <w:rPr>
          <w:rFonts w:ascii="Angsana New" w:hAnsi="Angsana New"/>
          <w:i/>
          <w:iCs/>
          <w:sz w:val="30"/>
          <w:szCs w:val="30"/>
        </w:rPr>
        <w:t xml:space="preserve">- </w:t>
      </w:r>
      <w:r w:rsidRPr="00860EE2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2105A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4BA0D66" w14:textId="77777777" w:rsidR="00113F92" w:rsidRPr="005E4998" w:rsidRDefault="00113F92" w:rsidP="00113F92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05F45E" w14:textId="10A02BF6" w:rsidR="002105AD" w:rsidRPr="004D4B67" w:rsidRDefault="00113F92" w:rsidP="004D4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105AD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</w:t>
      </w:r>
      <w:r w:rsidRPr="004D4B67">
        <w:rPr>
          <w:rFonts w:asciiTheme="majorBidi" w:hAnsiTheme="majorBidi" w:cstheme="majorBidi"/>
          <w:spacing w:val="-2"/>
          <w:sz w:val="30"/>
          <w:szCs w:val="30"/>
          <w:cs/>
        </w:rPr>
        <w:t>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</w:t>
      </w:r>
      <w:r w:rsidRPr="002105AD">
        <w:rPr>
          <w:rFonts w:asciiTheme="majorBidi" w:hAnsiTheme="majorBidi" w:cstheme="majorBidi"/>
          <w:sz w:val="30"/>
          <w:szCs w:val="30"/>
          <w:cs/>
        </w:rPr>
        <w:t xml:space="preserve">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</w:t>
      </w:r>
      <w:r w:rsidRPr="002105AD">
        <w:rPr>
          <w:rFonts w:asciiTheme="majorBidi" w:hAnsiTheme="majorBidi" w:cstheme="majorBidi" w:hint="cs"/>
          <w:sz w:val="30"/>
          <w:szCs w:val="30"/>
          <w:cs/>
        </w:rPr>
        <w:t>ขาดทุน</w:t>
      </w:r>
    </w:p>
    <w:p w14:paraId="16B7429A" w14:textId="77777777" w:rsidR="002105AD" w:rsidRPr="005E4998" w:rsidRDefault="002105AD" w:rsidP="00113F92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36CD15" w14:textId="77777777" w:rsidR="00113F92" w:rsidRPr="00860EE2" w:rsidRDefault="00113F92" w:rsidP="007B6AE5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860EE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860EE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.3) </w:t>
      </w:r>
      <w:r w:rsidRPr="00860EE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7B666642" w14:textId="77777777" w:rsidR="00113F92" w:rsidRPr="005E4998" w:rsidRDefault="00113F92" w:rsidP="00113F9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6DE4B2" w14:textId="77777777" w:rsidR="00113F92" w:rsidRPr="00860EE2" w:rsidRDefault="00113F92" w:rsidP="002105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860EE2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6CEB37BC" w14:textId="77777777" w:rsidR="00113F92" w:rsidRPr="005E4998" w:rsidRDefault="00113F92" w:rsidP="00113F92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C6148C" w14:textId="57CDF734" w:rsidR="00113F92" w:rsidRPr="002105AD" w:rsidRDefault="00113F92" w:rsidP="00210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105AD">
        <w:rPr>
          <w:rFonts w:asciiTheme="majorBidi" w:hAnsiTheme="majorBidi" w:cstheme="majorBidi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80EEC0A" w14:textId="7877BDCF" w:rsidR="00113F92" w:rsidRDefault="00113F92" w:rsidP="00113F92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B994DA" w14:textId="77777777" w:rsidR="005E4998" w:rsidRPr="007B6AE5" w:rsidRDefault="005E4998" w:rsidP="00113F92">
      <w:pPr>
        <w:pStyle w:val="BodyText2"/>
        <w:tabs>
          <w:tab w:val="left" w:pos="144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7F8229C6" w14:textId="2DC32403" w:rsidR="00113F92" w:rsidRPr="002105AD" w:rsidRDefault="00113F92" w:rsidP="002105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lastRenderedPageBreak/>
        <w:t xml:space="preserve"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E4284C" w:rsidRPr="002105AD">
        <w:rPr>
          <w:rFonts w:asciiTheme="majorBidi" w:hAnsiTheme="majorBidi" w:cstheme="majorBidi"/>
          <w:sz w:val="30"/>
          <w:szCs w:val="30"/>
          <w:lang w:val="en-US" w:eastAsia="en-US"/>
        </w:rPr>
        <w:t xml:space="preserve">   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ในกรณีนี้ สินทรัพย์ที่โอน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จะไม่ถูก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ตัดรายการออกจากบัญชี</w:t>
      </w:r>
      <w:r w:rsidRPr="002105A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</w:p>
    <w:p w14:paraId="3F899195" w14:textId="77777777" w:rsidR="00113F92" w:rsidRPr="00CF6527" w:rsidRDefault="00113F92" w:rsidP="00113F92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BA2D653" w14:textId="77777777" w:rsidR="00113F92" w:rsidRPr="00E4284C" w:rsidRDefault="00113F92" w:rsidP="002105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E4284C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5104F5C8" w14:textId="77777777" w:rsidR="00113F92" w:rsidRPr="00CF6527" w:rsidRDefault="00113F92" w:rsidP="00113F92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655EC5F" w14:textId="00822FD0" w:rsidR="00113F92" w:rsidRPr="002105AD" w:rsidRDefault="00113F92" w:rsidP="002105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ออกจากบัญชี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หากมีการเปลี่ยนแปลง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เงื่อนไข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และกระแส</w:t>
      </w:r>
      <w:r w:rsidRPr="002105AD">
        <w:rPr>
          <w:rFonts w:asciiTheme="majorBidi" w:hAnsiTheme="majorBidi" w:cstheme="majorBidi"/>
          <w:sz w:val="30"/>
          <w:szCs w:val="30"/>
          <w:lang w:val="en-US" w:eastAsia="en-US"/>
        </w:rPr>
        <w:t xml:space="preserve">  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เงินสด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จากการเปลี่ยนแปลง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มีความ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แตกต่างอย่างมีนัยสำคัญ โดย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รับรู้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หนี้สินทางการเงินใหม่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ด้วย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มูลค่า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ยุติ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ธรรม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ที่สะท้อน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เงื่อนไขที่เปลี่ยนแปลงแล้ว</w:t>
      </w:r>
      <w:r w:rsidRPr="002105A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</w:p>
    <w:p w14:paraId="6959D5DF" w14:textId="77777777" w:rsidR="00113F92" w:rsidRPr="00CF6527" w:rsidRDefault="00113F92" w:rsidP="00113F92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1AC7F4" w14:textId="33EAE43A" w:rsidR="007042D4" w:rsidRDefault="00113F92" w:rsidP="002105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สิ่ง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ตอบแทนที่ต้องจ่าย (รวมถึงสินทรัพย์ที่ไม่ใช่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เงินสดที่ได้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>โอนไปหรือหนี้สินที่</w:t>
      </w:r>
      <w:r w:rsidRPr="002105AD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รับมา</w:t>
      </w:r>
      <w:r w:rsidRPr="002105AD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) รับรู้ในกำไรหรือขาดทุน </w:t>
      </w:r>
    </w:p>
    <w:p w14:paraId="55424C2D" w14:textId="77777777" w:rsidR="002105AD" w:rsidRPr="00CF6527" w:rsidRDefault="002105AD" w:rsidP="002105A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cs/>
          <w:lang w:val="en-US" w:eastAsia="en-US"/>
        </w:rPr>
      </w:pPr>
    </w:p>
    <w:p w14:paraId="447560E3" w14:textId="77777777" w:rsidR="00113F92" w:rsidRPr="00D95ADB" w:rsidRDefault="00113F92" w:rsidP="00F440F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95AD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95AD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D95AD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.4) </w:t>
      </w:r>
      <w:r w:rsidRPr="00D95AD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6612CA84" w14:textId="77777777" w:rsidR="00113F92" w:rsidRPr="00CF6527" w:rsidRDefault="00113F92" w:rsidP="00113F9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12FA4C" w14:textId="1D70DC29" w:rsidR="00113F92" w:rsidRPr="002105AD" w:rsidRDefault="00113F92" w:rsidP="00210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color w:val="000000"/>
          <w:sz w:val="30"/>
          <w:szCs w:val="30"/>
          <w:lang w:val="x-none" w:eastAsia="x-none"/>
        </w:rPr>
      </w:pPr>
      <w:r w:rsidRPr="002105AD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2105AD">
        <w:rPr>
          <w:rFonts w:asciiTheme="majorBidi" w:hAnsiTheme="majorBidi" w:cstheme="majorBidi"/>
          <w:color w:val="000000"/>
          <w:sz w:val="30"/>
          <w:szCs w:val="30"/>
          <w:lang w:val="x-none" w:eastAsia="x-none"/>
        </w:rPr>
        <w:t xml:space="preserve"> </w:t>
      </w:r>
      <w:r w:rsidRPr="002105AD">
        <w:rPr>
          <w:rFonts w:asciiTheme="majorBidi" w:hAnsiTheme="majorBidi" w:cstheme="majorBidi"/>
          <w:color w:val="000000"/>
          <w:sz w:val="30"/>
          <w:szCs w:val="30"/>
          <w:cs/>
          <w:lang w:val="x-none" w:eastAsia="x-none"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2105AD">
        <w:rPr>
          <w:rFonts w:asciiTheme="majorBidi" w:hAnsiTheme="majorBidi" w:cstheme="majorBidi"/>
          <w:color w:val="000000"/>
          <w:sz w:val="30"/>
          <w:szCs w:val="30"/>
          <w:lang w:val="x-none" w:eastAsia="x-none"/>
        </w:rPr>
        <w:t xml:space="preserve"> </w:t>
      </w:r>
    </w:p>
    <w:p w14:paraId="2B106794" w14:textId="77777777" w:rsidR="001D0963" w:rsidRPr="00CF6527" w:rsidRDefault="001D0963" w:rsidP="0066025E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1518F42D" w14:textId="77777777" w:rsidR="00113F92" w:rsidRPr="007B546E" w:rsidRDefault="00113F92" w:rsidP="002105AD">
      <w:pPr>
        <w:pStyle w:val="BodyText2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B546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7B546E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.5) </w:t>
      </w:r>
      <w:r w:rsidRPr="007B546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795C2F85" w14:textId="77777777" w:rsidR="00113F92" w:rsidRPr="00CF6527" w:rsidRDefault="00113F92" w:rsidP="00113F9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9804F7" w14:textId="6A3BCDE7" w:rsidR="00113F92" w:rsidRPr="007B546E" w:rsidRDefault="00113F92" w:rsidP="00210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B546E">
        <w:rPr>
          <w:rFonts w:asciiTheme="majorBidi" w:hAnsi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7B546E">
        <w:rPr>
          <w:rFonts w:asciiTheme="majorBidi" w:hAnsiTheme="majorBidi" w:hint="cs"/>
          <w:sz w:val="30"/>
          <w:szCs w:val="30"/>
          <w:cs/>
        </w:rPr>
        <w:t>ทุ</w:t>
      </w:r>
      <w:r w:rsidRPr="007B546E">
        <w:rPr>
          <w:rFonts w:asciiTheme="majorBidi" w:hAnsiTheme="majorBidi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หรือป้องกันความเสี่ยงของเงินลงทุนสุทธิในหน่วยงานต่างประเทศ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  <w:r w:rsidRPr="007B546E">
        <w:rPr>
          <w:rFonts w:asciiTheme="majorBidi" w:hAnsiTheme="majorBidi" w:cstheme="majorBidi"/>
          <w:sz w:val="30"/>
          <w:szCs w:val="30"/>
        </w:rPr>
        <w:t xml:space="preserve"> </w:t>
      </w:r>
    </w:p>
    <w:p w14:paraId="4303571D" w14:textId="77777777" w:rsidR="00113F92" w:rsidRPr="00CF6527" w:rsidRDefault="00113F92" w:rsidP="0011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 w:val="24"/>
          <w:szCs w:val="24"/>
          <w:highlight w:val="lightGray"/>
          <w:shd w:val="clear" w:color="auto" w:fill="E0E0E0"/>
        </w:rPr>
      </w:pPr>
    </w:p>
    <w:p w14:paraId="7231D623" w14:textId="77777777" w:rsidR="00113F92" w:rsidRPr="00E329CD" w:rsidRDefault="00113F92" w:rsidP="00113F92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E329CD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.6) </w:t>
      </w:r>
      <w:r w:rsidRPr="00E329CD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การป้องกันความเสี่ยง</w:t>
      </w:r>
    </w:p>
    <w:p w14:paraId="7CF0FE6A" w14:textId="77777777" w:rsidR="00113F92" w:rsidRPr="00CF6527" w:rsidRDefault="00113F92" w:rsidP="0011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FF"/>
          <w:sz w:val="24"/>
          <w:szCs w:val="24"/>
          <w:shd w:val="clear" w:color="auto" w:fill="E0E0E0"/>
        </w:rPr>
      </w:pPr>
    </w:p>
    <w:p w14:paraId="01A3EFA2" w14:textId="3D51ADB6" w:rsidR="001D0963" w:rsidRPr="007042D4" w:rsidRDefault="00113F92" w:rsidP="00210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E329CD">
        <w:rPr>
          <w:rFonts w:ascii="Angsana New" w:hAnsi="Angsana New"/>
          <w:color w:val="000000"/>
          <w:sz w:val="30"/>
          <w:szCs w:val="30"/>
          <w:cs/>
        </w:rPr>
        <w:t>กลุ่มบริษัทถืออนุพันธ์</w:t>
      </w:r>
      <w:r w:rsidRPr="00E329CD">
        <w:rPr>
          <w:rFonts w:ascii="Angsana New" w:hAnsi="Angsana New" w:hint="cs"/>
          <w:color w:val="000000"/>
          <w:sz w:val="30"/>
          <w:szCs w:val="30"/>
          <w:cs/>
        </w:rPr>
        <w:t>บางรายการเป็นเครื่องมือป้องกันความเสี่ยง</w:t>
      </w:r>
      <w:r w:rsidRPr="00E329CD">
        <w:rPr>
          <w:rFonts w:ascii="Angsana New" w:hAnsi="Angsana New"/>
          <w:color w:val="000000"/>
          <w:sz w:val="30"/>
          <w:szCs w:val="30"/>
          <w:cs/>
        </w:rPr>
        <w:t>เพื่อการป้องกันความเสี่ยงในฐานะเปิดเงินตราต่างประเทศ</w:t>
      </w:r>
      <w:r w:rsidR="007042D4">
        <w:rPr>
          <w:rFonts w:ascii="Angsana New" w:hAnsi="Angsana New"/>
          <w:color w:val="000000"/>
          <w:sz w:val="30"/>
          <w:szCs w:val="30"/>
        </w:rPr>
        <w:t xml:space="preserve"> </w:t>
      </w:r>
      <w:r w:rsidR="007042D4">
        <w:rPr>
          <w:rFonts w:ascii="Angsana New" w:hAnsi="Angsana New" w:hint="cs"/>
          <w:color w:val="000000"/>
          <w:sz w:val="30"/>
          <w:szCs w:val="30"/>
          <w:cs/>
        </w:rPr>
        <w:t>อย่างไรก็ตาม กลุ่มบริษัทไม่ได้เลือกใช้การบัญชีป้องกันความเสี่ยงซึ่งมีข้อกำหนดและ  การบันทึกบัญชีแยกต่างหาก</w:t>
      </w:r>
      <w:r w:rsidRPr="00E329CD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147E963D" w14:textId="406BF2E7" w:rsidR="005D658E" w:rsidRDefault="005D658E" w:rsidP="005D65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85255C6" w14:textId="59B135D7" w:rsidR="0061125A" w:rsidRDefault="0061125A" w:rsidP="005D658E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6020FB59" w14:textId="77777777" w:rsidR="0061125A" w:rsidRPr="00C053AB" w:rsidRDefault="0061125A" w:rsidP="00CF652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DA16DBD" w14:textId="77777777" w:rsidR="00AE2139" w:rsidRPr="00F80472" w:rsidRDefault="00AE213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80472">
        <w:rPr>
          <w:rFonts w:asciiTheme="majorBidi" w:hAnsiTheme="majorBidi" w:cstheme="majorBidi"/>
          <w:b/>
          <w:bCs/>
          <w:cs/>
          <w:lang w:val="th-TH"/>
        </w:rPr>
        <w:lastRenderedPageBreak/>
        <w:t xml:space="preserve">เงินสดและรายการเทียบเท่าเงินสด   </w:t>
      </w:r>
    </w:p>
    <w:p w14:paraId="755D75BE" w14:textId="77777777" w:rsidR="004516E2" w:rsidRPr="00C053AB" w:rsidRDefault="004516E2" w:rsidP="004516E2">
      <w:pPr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p w14:paraId="1DC2A3E9" w14:textId="77777777" w:rsidR="00AE2139" w:rsidRPr="00623387" w:rsidRDefault="00AE2139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78C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</w:t>
      </w:r>
      <w:r w:rsidR="00DE6339">
        <w:rPr>
          <w:rFonts w:asciiTheme="majorBidi" w:hAnsiTheme="majorBidi" w:cstheme="majorBidi"/>
          <w:sz w:val="30"/>
          <w:szCs w:val="30"/>
        </w:rPr>
        <w:t xml:space="preserve"> </w:t>
      </w:r>
      <w:r w:rsidRPr="003978C3">
        <w:rPr>
          <w:rFonts w:asciiTheme="majorBidi" w:hAnsiTheme="majorBidi" w:cstheme="majorBidi"/>
          <w:sz w:val="30"/>
          <w:szCs w:val="30"/>
          <w:cs/>
        </w:rPr>
        <w:t>ยอดเงินสด ยอดเงินฝากธนาคารประเภทกระแสรายวันและออมทรัพย์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210278B" w14:textId="77777777" w:rsidR="007042D4" w:rsidRPr="00C053AB" w:rsidRDefault="007042D4" w:rsidP="009D0F15">
      <w:pPr>
        <w:rPr>
          <w:rFonts w:asciiTheme="majorBidi" w:hAnsiTheme="majorBidi" w:cstheme="majorBidi"/>
          <w:sz w:val="24"/>
          <w:szCs w:val="24"/>
          <w:highlight w:val="yellow"/>
          <w:lang w:eastAsia="x-none"/>
        </w:rPr>
      </w:pPr>
    </w:p>
    <w:p w14:paraId="3C39BE12" w14:textId="3129DEDA" w:rsidR="00AE2139" w:rsidRPr="00624AB6" w:rsidRDefault="00AE213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624AB6">
        <w:rPr>
          <w:rFonts w:asciiTheme="majorBidi" w:hAnsiTheme="majorBidi" w:cstheme="majorBidi"/>
          <w:b/>
          <w:bCs/>
          <w:cs/>
          <w:lang w:val="th-TH"/>
        </w:rPr>
        <w:t>ลูกหนี้การค้า</w:t>
      </w:r>
      <w:r w:rsidR="00CE75AC">
        <w:rPr>
          <w:rFonts w:asciiTheme="majorBidi" w:hAnsiTheme="majorBidi" w:cstheme="majorBidi" w:hint="cs"/>
          <w:b/>
          <w:bCs/>
          <w:cs/>
          <w:lang w:val="th-TH"/>
        </w:rPr>
        <w:t>และ</w:t>
      </w:r>
      <w:r w:rsidRPr="00624AB6">
        <w:rPr>
          <w:rFonts w:asciiTheme="majorBidi" w:hAnsiTheme="majorBidi" w:cstheme="majorBidi"/>
          <w:b/>
          <w:bCs/>
          <w:cs/>
          <w:lang w:val="th-TH"/>
        </w:rPr>
        <w:t>ลูกหนี้อื่น</w:t>
      </w:r>
    </w:p>
    <w:p w14:paraId="0E3D7F5A" w14:textId="77777777" w:rsidR="00AE2139" w:rsidRPr="00C053AB" w:rsidRDefault="00AE2139" w:rsidP="00AE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84B45C2" w14:textId="77777777" w:rsidR="00AE2139" w:rsidRPr="0006372E" w:rsidRDefault="00AE2139" w:rsidP="00AE213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4AB6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</w:t>
      </w:r>
      <w:r w:rsidRPr="00C053AB">
        <w:rPr>
          <w:rFonts w:asciiTheme="majorBidi" w:hAnsiTheme="majorBidi" w:cstheme="majorBidi"/>
          <w:sz w:val="30"/>
          <w:szCs w:val="30"/>
          <w:cs/>
        </w:rPr>
        <w:t>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2AC007CF" w14:textId="77777777" w:rsidR="00A379BD" w:rsidRPr="00C053AB" w:rsidRDefault="00A37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A12386C" w14:textId="07632AA3" w:rsidR="0030791B" w:rsidRDefault="00EB3A7A" w:rsidP="00C053AB">
      <w:pPr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EB3A7A">
        <w:rPr>
          <w:rFonts w:asciiTheme="majorBidi" w:hAnsiTheme="majorBidi"/>
          <w:spacing w:val="-4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EC014C">
        <w:rPr>
          <w:rFonts w:asciiTheme="majorBidi" w:hAnsiTheme="majorBidi"/>
          <w:i/>
          <w:iCs/>
          <w:spacing w:val="-4"/>
          <w:sz w:val="30"/>
          <w:szCs w:val="30"/>
          <w:cs/>
        </w:rPr>
        <w:t>(</w:t>
      </w:r>
      <w:r w:rsidR="004F608B" w:rsidRPr="004F608B">
        <w:rPr>
          <w:rFonts w:asciiTheme="majorBidi" w:hAnsiTheme="majorBidi"/>
          <w:i/>
          <w:iCs/>
          <w:spacing w:val="-4"/>
          <w:sz w:val="30"/>
          <w:szCs w:val="30"/>
        </w:rPr>
        <w:t>2562</w:t>
      </w:r>
      <w:r w:rsidRPr="00EC014C">
        <w:rPr>
          <w:rFonts w:asciiTheme="majorBidi" w:hAnsiTheme="majorBidi"/>
          <w:i/>
          <w:iCs/>
          <w:spacing w:val="-4"/>
          <w:sz w:val="30"/>
          <w:szCs w:val="30"/>
          <w:cs/>
        </w:rPr>
        <w:t xml:space="preserve">: ค่าเผื่อหนี้สงสัยจะสูญ) </w:t>
      </w:r>
      <w:r w:rsidRPr="00EB3A7A">
        <w:rPr>
          <w:rFonts w:asciiTheme="majorBidi" w:hAnsiTheme="majorBidi"/>
          <w:spacing w:val="-4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02676CBC" w14:textId="77777777" w:rsidR="00C053AB" w:rsidRPr="00C053AB" w:rsidRDefault="00C053AB" w:rsidP="00C053AB">
      <w:pPr>
        <w:ind w:left="540"/>
        <w:jc w:val="thaiDistribute"/>
        <w:rPr>
          <w:rFonts w:asciiTheme="majorBidi" w:hAnsiTheme="majorBidi"/>
          <w:spacing w:val="-4"/>
          <w:sz w:val="24"/>
          <w:szCs w:val="24"/>
        </w:rPr>
      </w:pPr>
    </w:p>
    <w:p w14:paraId="0D535293" w14:textId="77777777" w:rsidR="00623387" w:rsidRPr="00062E19" w:rsidRDefault="00623387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062E19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14:paraId="50937C7C" w14:textId="77777777" w:rsidR="00623387" w:rsidRPr="00C053AB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51B8BE5" w14:textId="77777777" w:rsidR="00623387" w:rsidRPr="00062E19" w:rsidRDefault="00623387" w:rsidP="00062E1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4CD2AAC7" w14:textId="77777777" w:rsidR="00623387" w:rsidRPr="00C053AB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EE8549" w14:textId="77777777" w:rsidR="00623387" w:rsidRPr="0030791B" w:rsidRDefault="00623387" w:rsidP="00062E19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</w:t>
      </w:r>
      <w:r w:rsidRPr="00D6499B">
        <w:rPr>
          <w:rFonts w:asciiTheme="majorBidi" w:hAnsiTheme="majorBidi" w:cstheme="majorBidi"/>
          <w:sz w:val="30"/>
          <w:szCs w:val="30"/>
          <w:cs/>
        </w:rPr>
        <w:t xml:space="preserve">เข้าก่อนออกก่อน </w:t>
      </w:r>
      <w:r w:rsidRPr="00623946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  <w:r w:rsidR="00D6499B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ในกรณีของสินค้าสำเร็จรูปและสินค้าระหว่างผลิตที่</w:t>
      </w:r>
      <w:r w:rsidRPr="0030791B">
        <w:rPr>
          <w:rFonts w:asciiTheme="majorBidi" w:hAnsiTheme="majorBidi" w:cstheme="majorBidi"/>
          <w:spacing w:val="-2"/>
          <w:sz w:val="30"/>
          <w:szCs w:val="30"/>
          <w:cs/>
        </w:rPr>
        <w:t>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017C1811" w14:textId="77777777" w:rsidR="00623387" w:rsidRPr="00C053AB" w:rsidRDefault="00623387" w:rsidP="00623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0B3EFCA" w14:textId="0209D440" w:rsidR="00623387" w:rsidRPr="007B6AE5" w:rsidRDefault="00623387" w:rsidP="00062E1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B6AE5">
        <w:rPr>
          <w:rFonts w:asciiTheme="majorBidi" w:hAnsiTheme="majorBidi" w:cstheme="majorBidi"/>
          <w:spacing w:val="-4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</w:t>
      </w:r>
      <w:r w:rsidR="007B6AE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B6AE5">
        <w:rPr>
          <w:rFonts w:asciiTheme="majorBidi" w:hAnsiTheme="majorBidi" w:cstheme="majorBidi"/>
          <w:spacing w:val="-4"/>
          <w:sz w:val="30"/>
          <w:szCs w:val="30"/>
          <w:cs/>
        </w:rPr>
        <w:t>ประมาณในการขาย</w:t>
      </w:r>
    </w:p>
    <w:p w14:paraId="6B330C83" w14:textId="183D38C5" w:rsidR="006A540A" w:rsidRPr="00CF6527" w:rsidRDefault="006A540A" w:rsidP="00526A6B">
      <w:pPr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2073FB3F" w14:textId="77777777" w:rsidR="00526A6B" w:rsidRPr="00062E19" w:rsidRDefault="00526A6B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062E19">
        <w:rPr>
          <w:rFonts w:asciiTheme="majorBidi" w:hAnsiTheme="majorBidi" w:cstheme="majorBidi"/>
          <w:b/>
          <w:bCs/>
          <w:cs/>
          <w:lang w:val="th-TH"/>
        </w:rPr>
        <w:t>ที่ดิน อาคารและอุปกรณ์</w:t>
      </w:r>
    </w:p>
    <w:p w14:paraId="1C7A6AE4" w14:textId="77777777" w:rsidR="007C6EE9" w:rsidRPr="00C053AB" w:rsidRDefault="007C6EE9" w:rsidP="00526A6B">
      <w:pPr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14:paraId="1F637FDA" w14:textId="77777777" w:rsidR="007C6EE9" w:rsidRPr="00623946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472C8B90" w14:textId="77777777" w:rsidR="007C6EE9" w:rsidRPr="00C053AB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2F2E417" w14:textId="77777777" w:rsidR="007C6EE9" w:rsidRPr="00623946" w:rsidRDefault="007C6EE9" w:rsidP="0006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B24F27E" w14:textId="77777777" w:rsidR="007C6EE9" w:rsidRPr="00C053AB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777EBA" w14:textId="77777777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C6EE9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A456CD4" w14:textId="77777777" w:rsidR="007C6EE9" w:rsidRPr="00C053AB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46CD0E4" w14:textId="77777777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ต้นทุนของการก่อสร้างสินทรัพย์ที่กิจการก่อสร้างเอง รวมถึงต้นทุนของวัสดุ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</w:t>
      </w:r>
      <w:r w:rsidR="00430697" w:rsidRPr="00430697">
        <w:rPr>
          <w:rFonts w:asciiTheme="majorBidi" w:hAnsiTheme="majorBidi" w:cstheme="majorBidi" w:hint="cs"/>
          <w:sz w:val="30"/>
          <w:szCs w:val="30"/>
          <w:cs/>
        </w:rPr>
        <w:t>กู้ยืม</w:t>
      </w:r>
      <w:r w:rsidR="004306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2D96866F" w14:textId="77777777" w:rsidR="007C6EE9" w:rsidRPr="00CF6527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B00E5E" w14:textId="005E0424" w:rsidR="007C6EE9" w:rsidRPr="00623946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43069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ส่วนประกอบของรายการที่ดิน</w:t>
      </w:r>
      <w:r w:rsidRPr="00430697">
        <w:rPr>
          <w:rFonts w:asciiTheme="majorBidi" w:hAnsiTheme="majorBidi" w:cstheme="majorBidi"/>
          <w:color w:val="000000"/>
          <w:spacing w:val="-2"/>
          <w:sz w:val="30"/>
          <w:szCs w:val="30"/>
          <w:lang w:eastAsia="en-GB"/>
        </w:rPr>
        <w:t xml:space="preserve"> </w:t>
      </w:r>
      <w:r w:rsidRPr="0043069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อาคารและอุปกรณ์แต่ละรายการที่มีอายุการใ</w:t>
      </w:r>
      <w:r w:rsidR="003F2316">
        <w:rPr>
          <w:rFonts w:asciiTheme="majorBidi" w:hAnsiTheme="majorBidi" w:cstheme="majorBidi" w:hint="cs"/>
          <w:color w:val="000000"/>
          <w:spacing w:val="-2"/>
          <w:sz w:val="30"/>
          <w:szCs w:val="30"/>
          <w:cs/>
          <w:lang w:eastAsia="en-GB"/>
        </w:rPr>
        <w:t>ช้</w:t>
      </w:r>
      <w:r w:rsidRPr="00430697">
        <w:rPr>
          <w:rFonts w:asciiTheme="majorBidi" w:hAnsiTheme="majorBidi" w:cstheme="majorBidi"/>
          <w:color w:val="000000"/>
          <w:spacing w:val="-2"/>
          <w:sz w:val="30"/>
          <w:szCs w:val="30"/>
          <w:cs/>
          <w:lang w:eastAsia="en-GB"/>
        </w:rPr>
        <w:t>ประโยชน์ไม่เท่ากันต้องบันทึกแต่ละ</w:t>
      </w:r>
      <w:r w:rsidRPr="00623946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ส่วนประกอบที่มีนัยสำคัญแยกต่างหากจากกัน</w:t>
      </w:r>
      <w:r w:rsidRPr="00623946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723EEE9" w14:textId="77777777" w:rsidR="007C6EE9" w:rsidRPr="00CF6527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891346A" w14:textId="75A3828C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20020">
        <w:rPr>
          <w:rFonts w:asciiTheme="majorBidi" w:hAnsiTheme="majorBidi" w:cstheme="majorBidi"/>
          <w:spacing w:val="-4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กับมูลค่าตามบัญชีของที่ดิน อาคาร และอุปกรณ์ โดยรับรู้ในกำไรหรือขาดทุน</w:t>
      </w:r>
    </w:p>
    <w:p w14:paraId="5B7D7961" w14:textId="77777777" w:rsidR="005D658E" w:rsidRPr="00CF6527" w:rsidRDefault="005D658E" w:rsidP="00C0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AA31916" w14:textId="77777777" w:rsidR="007C6EE9" w:rsidRPr="00623946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1E0624CE" w14:textId="77777777" w:rsidR="007C6EE9" w:rsidRPr="00CF6527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CBEB512" w14:textId="77777777" w:rsidR="007C6EE9" w:rsidRPr="00623946" w:rsidRDefault="007C6EE9" w:rsidP="007C6EE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62394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2394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62394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  ถ้ามีความเป็นไปได้ค่อนข้างแน่ที่</w:t>
      </w:r>
      <w:r w:rsidRPr="00F3719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</w:t>
      </w:r>
      <w:r w:rsidRPr="0062394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62394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62394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6B356341" w14:textId="77777777" w:rsidR="007C6EE9" w:rsidRPr="00CF6527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A2DAE38" w14:textId="77777777" w:rsidR="007C6EE9" w:rsidRPr="00623946" w:rsidRDefault="007C6EE9" w:rsidP="00BE3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581930E" w14:textId="77777777" w:rsidR="007C6EE9" w:rsidRPr="00CF6527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6F34B8B" w14:textId="77777777" w:rsidR="007C6EE9" w:rsidRPr="00623946" w:rsidRDefault="007C6EE9" w:rsidP="007C6EE9">
      <w:pPr>
        <w:pStyle w:val="Default"/>
        <w:ind w:left="540"/>
        <w:jc w:val="thaiDistribute"/>
        <w:rPr>
          <w:rFonts w:asciiTheme="majorBidi" w:hAnsiTheme="majorBidi" w:cstheme="majorBidi"/>
        </w:rPr>
      </w:pPr>
      <w:r w:rsidRPr="00906A6F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</w:t>
      </w:r>
      <w:r w:rsidRPr="00623946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ต้นทุนในการเปลี่ยนแทนอื่น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EA5C39A" w14:textId="54C320A4" w:rsidR="007C6EE9" w:rsidRPr="00CF6527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84DB5F4" w14:textId="369D6D0C" w:rsidR="007C6EE9" w:rsidRDefault="007C6EE9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</w:t>
      </w:r>
      <w:r w:rsidR="003F2316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ประโยชน์โดยประมาณของส่วนประกอบของสินทรัพย์แต่ละรายการ </w:t>
      </w:r>
      <w:bookmarkStart w:id="2" w:name="_Hlk64903361"/>
      <w:r w:rsidRPr="00623946">
        <w:rPr>
          <w:rFonts w:asciiTheme="majorBidi" w:hAnsiTheme="majorBidi" w:cstheme="majorBidi"/>
          <w:sz w:val="30"/>
          <w:szCs w:val="30"/>
          <w:cs/>
        </w:rPr>
        <w:t>ประมาณการอายุการ</w:t>
      </w:r>
      <w:r w:rsidR="00B74ADC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623946">
        <w:rPr>
          <w:rFonts w:asciiTheme="majorBidi" w:hAnsiTheme="majorBidi" w:cstheme="majorBidi"/>
          <w:sz w:val="30"/>
          <w:szCs w:val="30"/>
          <w:cs/>
        </w:rPr>
        <w:t>ประโยชน์ของสินทรัพย์แสดงได้ดังนี้</w:t>
      </w:r>
    </w:p>
    <w:bookmarkEnd w:id="2"/>
    <w:p w14:paraId="2849FE4D" w14:textId="77777777" w:rsidR="004B2610" w:rsidRPr="00CF6527" w:rsidRDefault="004B2610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B2610" w:rsidRPr="0000013F" w14:paraId="7464FF9C" w14:textId="77777777" w:rsidTr="009965E3">
        <w:tc>
          <w:tcPr>
            <w:tcW w:w="5390" w:type="dxa"/>
            <w:vAlign w:val="bottom"/>
          </w:tcPr>
          <w:p w14:paraId="39AD8D57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</w:tcPr>
          <w:p w14:paraId="52141361" w14:textId="280E67A9" w:rsidR="004B2610" w:rsidRPr="00DF2EE8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73842BB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67980694" w14:textId="77777777" w:rsidTr="009965E3">
        <w:tc>
          <w:tcPr>
            <w:tcW w:w="5390" w:type="dxa"/>
            <w:vAlign w:val="bottom"/>
          </w:tcPr>
          <w:p w14:paraId="61AEF14A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  <w:r w:rsidR="004C5A21" w:rsidRPr="0000013F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1195" w:type="dxa"/>
          </w:tcPr>
          <w:p w14:paraId="0F6B9A33" w14:textId="0F3B9BA6" w:rsidR="004B2610" w:rsidRPr="00DF2EE8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2E0742BD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00013F" w14:paraId="7362DA01" w14:textId="77777777" w:rsidTr="009965E3">
        <w:tc>
          <w:tcPr>
            <w:tcW w:w="5390" w:type="dxa"/>
            <w:vAlign w:val="bottom"/>
          </w:tcPr>
          <w:p w14:paraId="4E414544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90B11F4" w14:textId="26693524" w:rsidR="004B2610" w:rsidRPr="00DF2EE8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2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8BC85B8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B2610" w:rsidRPr="00623946" w14:paraId="3EB34F25" w14:textId="77777777" w:rsidTr="009965E3">
        <w:tc>
          <w:tcPr>
            <w:tcW w:w="5390" w:type="dxa"/>
            <w:shd w:val="clear" w:color="auto" w:fill="auto"/>
            <w:vAlign w:val="bottom"/>
          </w:tcPr>
          <w:p w14:paraId="32524370" w14:textId="77777777" w:rsidR="004B2610" w:rsidRPr="0000013F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8F1E8E5" w14:textId="77777777" w:rsidR="004B2610" w:rsidRPr="00DF2EE8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F2EE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00013F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3805E6E" w14:textId="77777777" w:rsidR="004B2610" w:rsidRPr="00623946" w:rsidRDefault="004B2610" w:rsidP="0099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0013F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FF00638" w14:textId="77777777" w:rsidR="004B2610" w:rsidRPr="007B6AE5" w:rsidRDefault="004B2610" w:rsidP="007C6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2B92FF" w14:textId="77777777" w:rsidR="004B2610" w:rsidRPr="00623946" w:rsidRDefault="004B2610" w:rsidP="0006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B261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40B315D5" w14:textId="77777777" w:rsidR="004B2610" w:rsidRPr="00163294" w:rsidRDefault="004B2610" w:rsidP="004B2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64E19F0B" w14:textId="252D1EEF" w:rsidR="005719C9" w:rsidRPr="00767156" w:rsidRDefault="004B2610" w:rsidP="00767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วิธีการคิดค่าเสื่อมราคา อายุการใ</w:t>
      </w:r>
      <w:r w:rsidR="003F2316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623946">
        <w:rPr>
          <w:rFonts w:asciiTheme="majorBidi" w:hAnsiTheme="majorBidi" w:cstheme="majorBidi"/>
          <w:sz w:val="30"/>
          <w:szCs w:val="30"/>
          <w:cs/>
        </w:rPr>
        <w:t>ประโยชน์ของสินทรัพย์ และมูลค่าคงเหลือ ถูกทบทวนอย่างน้อยที่สุด</w:t>
      </w:r>
      <w:r w:rsidR="004F3FF6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14:paraId="13B96B9A" w14:textId="77777777" w:rsidR="00DC3CC8" w:rsidRPr="00CF6527" w:rsidRDefault="00DC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446EA369" w14:textId="77777777" w:rsidR="00526A6B" w:rsidRPr="00BE370F" w:rsidRDefault="00062E1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BE370F">
        <w:rPr>
          <w:rFonts w:asciiTheme="majorBidi" w:hAnsiTheme="majorBidi" w:cstheme="majorBidi"/>
          <w:b/>
          <w:bCs/>
          <w:cs/>
          <w:lang w:val="th-TH"/>
        </w:rPr>
        <w:t>สินทรัพย์ไม่มีตัวตน</w:t>
      </w:r>
    </w:p>
    <w:p w14:paraId="637FD96B" w14:textId="77777777" w:rsidR="00062E19" w:rsidRPr="00CF6527" w:rsidRDefault="00062E19" w:rsidP="00526A6B">
      <w:pPr>
        <w:jc w:val="thaiDistribute"/>
        <w:rPr>
          <w:rFonts w:asciiTheme="majorBidi" w:hAnsiTheme="majorBidi"/>
          <w:sz w:val="20"/>
          <w:szCs w:val="20"/>
        </w:rPr>
      </w:pPr>
    </w:p>
    <w:p w14:paraId="3AC4DBC0" w14:textId="77777777" w:rsidR="00062E19" w:rsidRPr="00623946" w:rsidRDefault="00062E19" w:rsidP="00062E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2D2F3496" w14:textId="77777777" w:rsidR="00062E19" w:rsidRPr="00CF6527" w:rsidRDefault="00062E19" w:rsidP="00062E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50EFB3AF" w14:textId="0A7ACF2A" w:rsidR="004B7CA6" w:rsidRPr="004477F7" w:rsidRDefault="00062E19" w:rsidP="004477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623946">
        <w:rPr>
          <w:rFonts w:asciiTheme="majorBidi" w:hAnsiTheme="majorBidi" w:cstheme="majorBidi"/>
          <w:sz w:val="30"/>
          <w:szCs w:val="30"/>
          <w:cs/>
        </w:rPr>
        <w:t>ค่าความนิยม ได้อธิบายในหมายเหตุ</w:t>
      </w:r>
      <w:r w:rsidRPr="00DC3CC8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DC3CC8" w:rsidRPr="00DC3C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DC3CC8">
        <w:rPr>
          <w:rFonts w:asciiTheme="majorBidi" w:hAnsiTheme="majorBidi" w:cstheme="majorBidi"/>
          <w:sz w:val="30"/>
          <w:szCs w:val="30"/>
        </w:rPr>
        <w:t xml:space="preserve"> (</w:t>
      </w:r>
      <w:r w:rsidRPr="00DC3CC8">
        <w:rPr>
          <w:rFonts w:asciiTheme="majorBidi" w:hAnsiTheme="majorBidi" w:cstheme="majorBidi"/>
          <w:sz w:val="30"/>
          <w:szCs w:val="30"/>
          <w:cs/>
        </w:rPr>
        <w:t>ก) ภายหลัง</w:t>
      </w:r>
      <w:r w:rsidRPr="00623946">
        <w:rPr>
          <w:rFonts w:asciiTheme="majorBidi" w:hAnsiTheme="majorBidi" w:cstheme="majorBidi"/>
          <w:sz w:val="30"/>
          <w:szCs w:val="30"/>
          <w:cs/>
        </w:rPr>
        <w:t>จากการรับรู้เริ่มแรก ค่าความนิยมจะถูกวัดมูลค่าด้วยวิธีราคาทุนหักผลขาดทุนจากการด้อยค่า</w:t>
      </w:r>
      <w:r w:rsidRPr="00F15809">
        <w:rPr>
          <w:rFonts w:asciiTheme="majorBidi" w:hAnsiTheme="majorBidi" w:cstheme="majorBidi"/>
          <w:sz w:val="30"/>
          <w:szCs w:val="30"/>
          <w:cs/>
        </w:rPr>
        <w:t>สะสม</w:t>
      </w:r>
    </w:p>
    <w:p w14:paraId="472E3F2A" w14:textId="77777777" w:rsidR="005D658E" w:rsidRPr="00CF6527" w:rsidRDefault="005D6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  <w:lang w:eastAsia="x-none"/>
        </w:rPr>
      </w:pPr>
    </w:p>
    <w:p w14:paraId="16CD2CC6" w14:textId="77777777" w:rsidR="00EE6F5C" w:rsidRPr="00623946" w:rsidRDefault="00EE6F5C" w:rsidP="00EE6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583B667E" w14:textId="77777777" w:rsidR="00EE6F5C" w:rsidRPr="00CF6527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9D7E34F" w14:textId="428C7BD6" w:rsidR="00EE6F5C" w:rsidRPr="00623946" w:rsidRDefault="00EE6F5C" w:rsidP="00EE6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ๆ ที่</w:t>
      </w:r>
      <w:r w:rsidRPr="00A311A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</w:p>
    <w:p w14:paraId="6C81B1A5" w14:textId="77777777" w:rsidR="00F440F4" w:rsidRPr="00CF6527" w:rsidRDefault="00F440F4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D95A2B8" w14:textId="7E3A538C" w:rsidR="00EE6F5C" w:rsidRDefault="00EE6F5C" w:rsidP="00EE6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1EA42C41" w14:textId="77777777" w:rsidR="00F440F4" w:rsidRPr="00CF6527" w:rsidRDefault="00F440F4" w:rsidP="00EE6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5850C54" w14:textId="77777777" w:rsidR="00EE6F5C" w:rsidRPr="00623946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23946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F158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eastAsia="Calibri" w:hAnsiTheme="majorBidi" w:cstheme="majorBidi"/>
          <w:sz w:val="30"/>
          <w:szCs w:val="30"/>
          <w:cs/>
        </w:rPr>
        <w:t>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</w:t>
      </w:r>
      <w:r w:rsidR="00F15809">
        <w:rPr>
          <w:rFonts w:asciiTheme="majorBidi" w:eastAsia="Calibri" w:hAnsiTheme="majorBidi" w:cstheme="majorBidi"/>
          <w:sz w:val="30"/>
          <w:szCs w:val="30"/>
        </w:rPr>
        <w:br/>
      </w:r>
      <w:r w:rsidRPr="00623946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รับรู้ในกำไรหรือขาดทุนเมื่อเกิดขึ้น</w:t>
      </w:r>
    </w:p>
    <w:p w14:paraId="1B713E8E" w14:textId="77777777" w:rsidR="00C053AB" w:rsidRPr="00CF6527" w:rsidRDefault="00C053AB" w:rsidP="00EE6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FB49514" w14:textId="4AC9646D" w:rsidR="00EE6F5C" w:rsidRPr="00623946" w:rsidRDefault="00EE6F5C" w:rsidP="00EE6F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3DC7DD8F" w14:textId="77777777" w:rsidR="00EE6F5C" w:rsidRPr="00CF6527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78B80C1" w14:textId="77777777" w:rsidR="00EE6F5C" w:rsidRPr="00623946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623946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7DD742BA" w14:textId="77777777" w:rsidR="00EE6F5C" w:rsidRPr="00CF6527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395778D0" w14:textId="5DDBBF26" w:rsidR="00FC5CF0" w:rsidRDefault="00EE6F5C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F15809">
        <w:rPr>
          <w:rFonts w:asciiTheme="majorBidi" w:hAnsiTheme="majorBidi" w:cstheme="majorBidi"/>
          <w:spacing w:val="-4"/>
          <w:sz w:val="30"/>
          <w:szCs w:val="30"/>
          <w:cs/>
        </w:rPr>
        <w:t>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623946">
        <w:rPr>
          <w:rFonts w:asciiTheme="majorBidi" w:hAnsiTheme="majorBidi" w:cstheme="majorBidi"/>
          <w:sz w:val="30"/>
          <w:szCs w:val="30"/>
          <w:cs/>
        </w:rPr>
        <w:t>ซึ่งไม่รวมค่าความนิยม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</w:t>
      </w:r>
      <w:r w:rsidR="004F67A6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623946">
        <w:rPr>
          <w:rFonts w:asciiTheme="majorBidi" w:hAnsiTheme="majorBidi" w:cstheme="majorBidi"/>
          <w:sz w:val="30"/>
          <w:szCs w:val="30"/>
          <w:cs/>
        </w:rPr>
        <w:t>ประโยชน์</w:t>
      </w:r>
      <w:r w:rsidR="00FC5CF0">
        <w:rPr>
          <w:rFonts w:asciiTheme="majorBidi" w:hAnsiTheme="majorBidi" w:cstheme="majorBidi"/>
          <w:sz w:val="30"/>
          <w:szCs w:val="30"/>
        </w:rPr>
        <w:t xml:space="preserve"> </w:t>
      </w:r>
      <w:r w:rsidR="004F67A6" w:rsidRPr="004F67A6">
        <w:rPr>
          <w:rFonts w:asciiTheme="majorBidi" w:hAnsiTheme="majorBidi"/>
          <w:sz w:val="30"/>
          <w:szCs w:val="30"/>
          <w:cs/>
        </w:rPr>
        <w:t>ประมาณการอายุการใช้ประโยชน์ของสินทรัพย์แสดงได้ดังนี้</w:t>
      </w:r>
    </w:p>
    <w:p w14:paraId="5240FA8F" w14:textId="77777777" w:rsidR="004F67A6" w:rsidRPr="00CF6527" w:rsidRDefault="004F67A6" w:rsidP="004F6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776B82" w:rsidRPr="0000013F" w14:paraId="7182063D" w14:textId="77777777" w:rsidTr="00607FD6">
        <w:tc>
          <w:tcPr>
            <w:tcW w:w="5390" w:type="dxa"/>
          </w:tcPr>
          <w:p w14:paraId="4EFE121D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195" w:type="dxa"/>
          </w:tcPr>
          <w:p w14:paraId="0409CA17" w14:textId="3818A4B2" w:rsidR="00776B82" w:rsidRPr="00DF2EE8" w:rsidRDefault="00DF2EE8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DC3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B82" w:rsidRPr="00DF2EE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69A88E2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2EF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776B82" w:rsidRPr="0000013F" w14:paraId="41D033C7" w14:textId="77777777" w:rsidTr="00607FD6">
        <w:tc>
          <w:tcPr>
            <w:tcW w:w="5390" w:type="dxa"/>
          </w:tcPr>
          <w:p w14:paraId="24363E95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ความสัมพันธ์กับลูกค้า</w:t>
            </w:r>
          </w:p>
        </w:tc>
        <w:tc>
          <w:tcPr>
            <w:tcW w:w="1195" w:type="dxa"/>
          </w:tcPr>
          <w:p w14:paraId="500BADAC" w14:textId="77777777" w:rsidR="00776B82" w:rsidRPr="00DF2EE8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2EE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675" w:type="dxa"/>
          </w:tcPr>
          <w:p w14:paraId="6B128DA0" w14:textId="77777777" w:rsidR="00776B82" w:rsidRPr="00572EF6" w:rsidRDefault="00776B82" w:rsidP="00776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6B5F2E7C" w14:textId="77777777" w:rsidR="00EE6F5C" w:rsidRPr="00CF6527" w:rsidRDefault="00EE6F5C" w:rsidP="00EE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0C0A80D" w14:textId="515ADD5D" w:rsidR="005719C9" w:rsidRDefault="00EE6F5C" w:rsidP="009946D6">
      <w:pPr>
        <w:ind w:left="540"/>
        <w:jc w:val="thaiDistribute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</w:t>
      </w:r>
      <w:r w:rsidR="00A311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  <w:r w:rsidRPr="00623946" w:rsidDel="00E44C55">
        <w:rPr>
          <w:rFonts w:asciiTheme="majorBidi" w:hAnsiTheme="majorBidi" w:cstheme="majorBidi"/>
        </w:rPr>
        <w:t xml:space="preserve"> </w:t>
      </w:r>
    </w:p>
    <w:p w14:paraId="25EB17F2" w14:textId="77777777" w:rsidR="00CF6527" w:rsidRDefault="00CF6527" w:rsidP="009946D6">
      <w:pPr>
        <w:ind w:left="540"/>
        <w:jc w:val="thaiDistribute"/>
        <w:rPr>
          <w:rFonts w:asciiTheme="majorBidi" w:hAnsiTheme="majorBidi" w:cstheme="majorBidi"/>
        </w:rPr>
      </w:pPr>
    </w:p>
    <w:p w14:paraId="1EAE7539" w14:textId="12FAACA0" w:rsidR="00FC5CF0" w:rsidRPr="009946D6" w:rsidRDefault="00FC5CF0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946D6">
        <w:rPr>
          <w:rFonts w:asciiTheme="majorBidi" w:hAnsiTheme="majorBidi" w:cstheme="majorBidi" w:hint="cs"/>
          <w:b/>
          <w:bCs/>
          <w:cs/>
          <w:lang w:val="th-TH"/>
        </w:rPr>
        <w:lastRenderedPageBreak/>
        <w:t>สัญญาเช่า</w:t>
      </w:r>
    </w:p>
    <w:p w14:paraId="65679BED" w14:textId="77777777" w:rsidR="00FC5CF0" w:rsidRPr="00163294" w:rsidRDefault="00FC5CF0" w:rsidP="00FC5CF0">
      <w:pPr>
        <w:rPr>
          <w:rFonts w:asciiTheme="majorBidi" w:hAnsiTheme="majorBidi" w:cstheme="majorBidi"/>
          <w:sz w:val="20"/>
          <w:szCs w:val="20"/>
          <w:highlight w:val="cyan"/>
          <w:cs/>
          <w:lang w:val="th-TH" w:eastAsia="x-none"/>
        </w:rPr>
      </w:pPr>
    </w:p>
    <w:p w14:paraId="10965BA7" w14:textId="7572373F" w:rsidR="00FC5CF0" w:rsidRPr="00B1799D" w:rsidRDefault="00FC5CF0" w:rsidP="00FC5CF0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179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B1799D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B179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C65C7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6049E43B" w14:textId="2E00F56E" w:rsidR="00B1799D" w:rsidRPr="00163294" w:rsidRDefault="00B1799D" w:rsidP="00FC5CF0">
      <w:pPr>
        <w:ind w:left="540"/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14:paraId="5470C9AF" w14:textId="4BB2FF13" w:rsidR="00C053AB" w:rsidRPr="00C053AB" w:rsidRDefault="00B1799D" w:rsidP="00C053AB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1799D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</w:t>
      </w:r>
      <w:r w:rsidRPr="00B1799D">
        <w:rPr>
          <w:rFonts w:ascii="Angsana New" w:hAnsi="Angsana New"/>
          <w:sz w:val="30"/>
          <w:szCs w:val="30"/>
        </w:rPr>
        <w:t xml:space="preserve">          </w:t>
      </w:r>
      <w:r w:rsidRPr="00B1799D">
        <w:rPr>
          <w:rFonts w:ascii="Angsana New" w:hAnsi="Angsana New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B1799D">
        <w:rPr>
          <w:rFonts w:ascii="Angsana New" w:hAnsi="Angsana New"/>
          <w:sz w:val="30"/>
          <w:szCs w:val="30"/>
        </w:rPr>
        <w:t>TFRS 16</w:t>
      </w:r>
      <w:r w:rsidRPr="00B1799D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3AF6C3DB" w14:textId="77777777" w:rsidR="005D658E" w:rsidRPr="00163294" w:rsidRDefault="005D658E" w:rsidP="00B1799D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CCCCCC"/>
        </w:rPr>
      </w:pPr>
    </w:p>
    <w:p w14:paraId="05E8FB36" w14:textId="77777777" w:rsidR="00B1799D" w:rsidRPr="00B1799D" w:rsidRDefault="00B1799D" w:rsidP="00B1799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1799D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55FA0901" w14:textId="77777777" w:rsidR="00B1799D" w:rsidRPr="00163294" w:rsidRDefault="00B1799D" w:rsidP="00B1799D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43842A7" w14:textId="34A968C1" w:rsidR="00B1799D" w:rsidRPr="00B1799D" w:rsidRDefault="00B1799D" w:rsidP="00B1799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1799D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B1799D">
        <w:rPr>
          <w:rFonts w:ascii="Angsana New" w:hAnsi="Angsana New"/>
          <w:sz w:val="30"/>
          <w:szCs w:val="30"/>
          <w:shd w:val="clear" w:color="auto" w:fill="CCCCCC"/>
        </w:rPr>
        <w:t xml:space="preserve">           </w:t>
      </w:r>
      <w:r w:rsidRPr="00B1799D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</w:t>
      </w:r>
      <w:r w:rsidR="00ED33A2">
        <w:rPr>
          <w:rFonts w:ascii="Angsana New" w:hAnsi="Angsana New" w:hint="cs"/>
          <w:sz w:val="30"/>
          <w:szCs w:val="30"/>
          <w:cs/>
        </w:rPr>
        <w:t>สินทรัพย์บางประเภท</w:t>
      </w:r>
      <w:r w:rsidRPr="00B1799D">
        <w:rPr>
          <w:rFonts w:ascii="Angsana New" w:hAnsi="Angsana New"/>
          <w:sz w:val="30"/>
          <w:szCs w:val="30"/>
          <w:cs/>
        </w:rPr>
        <w:t>กลุ่มบริษัท</w:t>
      </w:r>
      <w:r w:rsidR="00ED33A2">
        <w:rPr>
          <w:rFonts w:ascii="Angsana New" w:hAnsi="Angsana New" w:hint="cs"/>
          <w:sz w:val="30"/>
          <w:szCs w:val="30"/>
          <w:cs/>
        </w:rPr>
        <w:t>อาจ</w:t>
      </w:r>
      <w:r w:rsidRPr="00B1799D">
        <w:rPr>
          <w:rFonts w:ascii="Angsana New" w:hAnsi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2D61F1F6" w14:textId="77777777" w:rsidR="00B1799D" w:rsidRPr="00A335A8" w:rsidRDefault="00B1799D" w:rsidP="00B17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sz w:val="20"/>
          <w:szCs w:val="20"/>
          <w:cs/>
        </w:rPr>
      </w:pPr>
    </w:p>
    <w:p w14:paraId="1A52B47E" w14:textId="3EDB9B90" w:rsidR="00C053AB" w:rsidRPr="00A20020" w:rsidRDefault="00B1799D" w:rsidP="00A20020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B1799D">
        <w:rPr>
          <w:rFonts w:ascii="Angsana New" w:hAnsi="Angsana New"/>
          <w:sz w:val="30"/>
          <w:szCs w:val="30"/>
          <w:cs/>
          <w:lang w:val="en-US" w:eastAsia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0CD1844" w14:textId="77777777" w:rsidR="00C053AB" w:rsidRPr="00163294" w:rsidRDefault="00C05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0"/>
          <w:szCs w:val="20"/>
          <w:lang w:val="x-none" w:eastAsia="x-none"/>
        </w:rPr>
      </w:pPr>
    </w:p>
    <w:p w14:paraId="65401F9A" w14:textId="00C74827" w:rsidR="00B1799D" w:rsidRPr="00B1799D" w:rsidRDefault="00B1799D" w:rsidP="00B1799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391028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="00391028" w:rsidRPr="00391028">
        <w:rPr>
          <w:rFonts w:asciiTheme="majorBidi" w:hAnsiTheme="majorBidi" w:cstheme="majorBidi"/>
          <w:b/>
          <w:sz w:val="30"/>
          <w:szCs w:val="30"/>
          <w:lang w:val="en-US"/>
        </w:rPr>
        <w:t xml:space="preserve"> 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 xml:space="preserve">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</w:t>
      </w:r>
      <w:r w:rsidR="00391028">
        <w:rPr>
          <w:rFonts w:asciiTheme="majorBidi" w:hAnsiTheme="majorBidi" w:cstheme="majorBidi"/>
          <w:b/>
          <w:sz w:val="30"/>
          <w:szCs w:val="30"/>
          <w:lang w:val="en-US"/>
        </w:rPr>
        <w:t xml:space="preserve"> 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68095353" w14:textId="77777777" w:rsidR="00B1799D" w:rsidRPr="00163294" w:rsidRDefault="00B1799D" w:rsidP="00B1799D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20"/>
          <w:szCs w:val="20"/>
        </w:rPr>
      </w:pPr>
    </w:p>
    <w:p w14:paraId="48CE8512" w14:textId="4674FEB9" w:rsidR="00B1799D" w:rsidRPr="00B1799D" w:rsidRDefault="00B1799D" w:rsidP="00B1799D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39102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3910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 xml:space="preserve">กลุ่มบริษัทใช้อัตราดอกเบี้ยเงินกู้ยืมส่วนเพิ่มของกลุ่มบริษัท 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ค่าเช่ารวมถึงค่าเช่า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คงที่หักสิ่งจูงใจตามสัญญาเช่าค้างรับ</w:t>
      </w:r>
      <w:r w:rsidR="00391028" w:rsidRPr="003910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จำนวนเงิน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ที่ต้องจ่าย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ตาม</w:t>
      </w:r>
      <w:r w:rsidRPr="009946D6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</w:t>
      </w:r>
      <w:r w:rsidR="003910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รับรู้เป็นค่าใช้จ่ายในรอบระยะเวลาบัญชีที่เกิดรายการ</w:t>
      </w:r>
    </w:p>
    <w:p w14:paraId="35D3EF49" w14:textId="77777777" w:rsidR="00B1799D" w:rsidRPr="00163294" w:rsidRDefault="00B1799D" w:rsidP="00B1799D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1E8FA501" w14:textId="0331AC2D" w:rsidR="00B1799D" w:rsidRPr="00391028" w:rsidRDefault="00B1799D" w:rsidP="00B1799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91028">
        <w:rPr>
          <w:rFonts w:asciiTheme="majorBidi" w:hAnsiTheme="majorBidi" w:cstheme="majorBidi"/>
          <w:b/>
          <w:sz w:val="30"/>
          <w:szCs w:val="30"/>
          <w:cs/>
        </w:rPr>
        <w:lastRenderedPageBreak/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7B9D6E8" w14:textId="77777777" w:rsidR="00B1799D" w:rsidRPr="00163294" w:rsidRDefault="00B1799D" w:rsidP="00B1799D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FC4C12C" w14:textId="4C25A636" w:rsidR="00EE08A5" w:rsidRDefault="00B1799D" w:rsidP="005D658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จะถูก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วัดมูลค่าใหม่เมื่อมีการเปลี่ยนแปลงอายุสัญญาเช่า การเปลี่ยนแปลง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การใช้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391028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391028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14:paraId="1B57AD9A" w14:textId="77777777" w:rsidR="00C053AB" w:rsidRPr="00163294" w:rsidRDefault="00C053AB" w:rsidP="005D658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44FE4B" w14:textId="2F221095" w:rsidR="00B1799D" w:rsidRPr="00B1799D" w:rsidRDefault="00B1799D" w:rsidP="00B1799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DF2E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DF2EE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DF2E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C65C75" w:rsidRPr="00DF2EE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BDC499B" w14:textId="77777777" w:rsidR="00B1799D" w:rsidRPr="00163294" w:rsidRDefault="00B1799D" w:rsidP="00B1799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  <w:highlight w:val="cyan"/>
        </w:rPr>
      </w:pPr>
    </w:p>
    <w:p w14:paraId="6D008849" w14:textId="226EEBB7" w:rsidR="00B1799D" w:rsidRPr="00B1799D" w:rsidRDefault="00B1799D" w:rsidP="00B17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C11E8">
        <w:rPr>
          <w:rFonts w:asciiTheme="majorBidi" w:hAnsiTheme="majorBidi" w:cstheme="majorBidi"/>
          <w:b/>
          <w:sz w:val="30"/>
          <w:szCs w:val="30"/>
          <w:cs/>
        </w:rPr>
        <w:t xml:space="preserve">ในฐานะผู้เช่า </w:t>
      </w:r>
      <w:r w:rsidRPr="003C11E8">
        <w:rPr>
          <w:rFonts w:asciiTheme="majorBidi" w:hAnsiTheme="majorBidi" w:cstheme="majorBidi"/>
          <w:sz w:val="30"/>
          <w:szCs w:val="30"/>
          <w:cs/>
        </w:rPr>
        <w:t>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C11E8">
        <w:rPr>
          <w:rFonts w:asciiTheme="majorBidi" w:hAnsiTheme="majorBidi" w:cstheme="majorBidi"/>
          <w:sz w:val="30"/>
          <w:szCs w:val="30"/>
          <w:cs/>
        </w:rPr>
        <w:t>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</w:t>
      </w:r>
      <w:r w:rsidRPr="00B1799D">
        <w:rPr>
          <w:rFonts w:asciiTheme="majorBidi" w:hAnsiTheme="majorBidi" w:cstheme="majorBidi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Pr="00B179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799D">
        <w:rPr>
          <w:rFonts w:asciiTheme="majorBidi" w:hAnsiTheme="majorBidi" w:cstheme="majorBidi"/>
          <w:sz w:val="30"/>
          <w:szCs w:val="30"/>
          <w:cs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48795593" w14:textId="77777777" w:rsidR="00B1799D" w:rsidRPr="00E437FF" w:rsidRDefault="00B1799D" w:rsidP="00B1799D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</w:p>
    <w:p w14:paraId="56A12770" w14:textId="160A0F29" w:rsidR="00B1799D" w:rsidRDefault="00B1799D" w:rsidP="003C11E8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C11E8">
        <w:rPr>
          <w:rFonts w:asciiTheme="majorBidi" w:hAnsiTheme="majorBidi" w:cstheme="majorBidi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3C11E8">
        <w:rPr>
          <w:rFonts w:asciiTheme="majorBidi" w:hAnsiTheme="majorBidi" w:cstheme="majorBidi" w:hint="cs"/>
          <w:b/>
          <w:sz w:val="30"/>
          <w:szCs w:val="30"/>
          <w:cs/>
        </w:rPr>
        <w:t>ค่าเช่าจ่าย</w:t>
      </w:r>
      <w:r w:rsidRPr="003C11E8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</w:t>
      </w:r>
      <w:r w:rsidRPr="00D941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วิธีเส้นตรงตลอดอายุสัญญาเช่า ประโยชน์ที่ได้รับตามสัญญาเช่า</w:t>
      </w:r>
      <w:r w:rsidRPr="00D941CC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D941CC">
        <w:rPr>
          <w:rFonts w:asciiTheme="majorBidi" w:eastAsia="Calibri" w:hAnsiTheme="majorBidi" w:cstheme="majorBidi"/>
          <w:spacing w:val="-2"/>
          <w:sz w:val="30"/>
          <w:szCs w:val="30"/>
          <w:cs/>
        </w:rPr>
        <w:t>จะรับรู้ในกำไรหรือขาดทุนเป็นส่วนหนึ่งของค่าเช่า</w:t>
      </w:r>
      <w:r w:rsidRPr="00D941CC">
        <w:rPr>
          <w:rFonts w:asciiTheme="majorBidi" w:eastAsia="Calibri" w:hAnsiTheme="majorBidi" w:cstheme="majorBidi"/>
          <w:sz w:val="30"/>
          <w:szCs w:val="30"/>
          <w:cs/>
        </w:rPr>
        <w:t>ทั้งสิ้นตามสัญญาตลอดอายุสัญญาเช่า</w:t>
      </w:r>
      <w:r w:rsidRPr="00D941CC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C11E8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</w:t>
      </w:r>
      <w:r w:rsidRPr="00B1799D">
        <w:rPr>
          <w:rFonts w:asciiTheme="majorBidi" w:eastAsia="Calibri" w:hAnsiTheme="majorBidi" w:cstheme="majorBidi"/>
          <w:sz w:val="30"/>
          <w:szCs w:val="30"/>
          <w:cs/>
        </w:rPr>
        <w:t>ค่าเช่า</w:t>
      </w:r>
    </w:p>
    <w:p w14:paraId="51D529E9" w14:textId="77777777" w:rsidR="003C11E8" w:rsidRPr="00163294" w:rsidRDefault="003C11E8" w:rsidP="004C5241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7F72D192" w14:textId="44736461" w:rsidR="00B1799D" w:rsidRPr="003C11E8" w:rsidRDefault="00B1799D" w:rsidP="00B1799D">
      <w:pPr>
        <w:pStyle w:val="AccPolicysubhead"/>
        <w:rPr>
          <w:rFonts w:asciiTheme="majorBidi" w:hAnsiTheme="majorBidi" w:cstheme="majorBidi"/>
          <w:cs/>
          <w:lang w:val="en-US"/>
        </w:rPr>
      </w:pPr>
      <w:r w:rsidRPr="00B1799D">
        <w:rPr>
          <w:rFonts w:asciiTheme="majorBidi" w:hAnsiTheme="majorBidi" w:cstheme="majorBidi"/>
          <w:cs/>
        </w:rPr>
        <w:t>การประเมินว่าข้อตกลงประกอบด้วยสัญญาเช่าหรือไม่</w:t>
      </w:r>
    </w:p>
    <w:p w14:paraId="72DEBEBA" w14:textId="77777777" w:rsidR="00B1799D" w:rsidRPr="00163294" w:rsidRDefault="00B1799D" w:rsidP="00B17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47ECF7" w14:textId="57948236" w:rsidR="00B1799D" w:rsidRPr="00B1799D" w:rsidRDefault="00B1799D" w:rsidP="00B17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1799D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วันที่เริ่มต้นข้อตกลง </w:t>
      </w:r>
      <w:r w:rsidRPr="006D012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B1799D">
        <w:rPr>
          <w:rFonts w:asciiTheme="majorBidi" w:eastAsia="Calibri" w:hAnsiTheme="majorBidi" w:cstheme="majorBidi"/>
          <w:sz w:val="30"/>
          <w:szCs w:val="30"/>
          <w:cs/>
        </w:rPr>
        <w:t>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</w:t>
      </w:r>
      <w:r w:rsidRPr="006D012D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B1799D">
        <w:rPr>
          <w:rFonts w:asciiTheme="majorBidi" w:eastAsia="Calibri" w:hAnsiTheme="majorBidi" w:cstheme="majorBidi"/>
          <w:sz w:val="30"/>
          <w:szCs w:val="30"/>
          <w:cs/>
        </w:rPr>
        <w:t>มีสิทธิในการควบคุมการใช้สินทรัพย์</w:t>
      </w:r>
    </w:p>
    <w:p w14:paraId="604E737D" w14:textId="0BB97CE7" w:rsidR="00EC1F56" w:rsidRDefault="00EC1F56" w:rsidP="00F44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65F95320" w14:textId="28F6EF15" w:rsidR="00163294" w:rsidRDefault="00163294" w:rsidP="00F44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243EC728" w14:textId="176B0ACC" w:rsidR="00163294" w:rsidRDefault="00163294" w:rsidP="00F44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0089EF9B" w14:textId="46B9C953" w:rsidR="00163294" w:rsidRDefault="00163294" w:rsidP="00F44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16"/>
          <w:szCs w:val="16"/>
        </w:rPr>
      </w:pPr>
    </w:p>
    <w:p w14:paraId="71AD37DB" w14:textId="3978D83D" w:rsidR="00FC5CF0" w:rsidRDefault="00B1799D" w:rsidP="00B17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799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วันที่เริ่มต้นข้อตกลง หรือมีการประเมินข้อตกลงใหม่ </w:t>
      </w:r>
      <w:r w:rsidRPr="006D01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1799D">
        <w:rPr>
          <w:rFonts w:asciiTheme="majorBidi" w:hAnsiTheme="majorBidi" w:cstheme="majorBidi"/>
          <w:sz w:val="30"/>
          <w:szCs w:val="30"/>
          <w:cs/>
        </w:rPr>
        <w:t>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Pr="006D01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1799D">
        <w:rPr>
          <w:rFonts w:asciiTheme="majorBidi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</w:t>
      </w:r>
      <w:r w:rsidRPr="00D81C67">
        <w:rPr>
          <w:rFonts w:asciiTheme="majorBidi" w:hAnsiTheme="majorBidi" w:cstheme="majorBidi"/>
          <w:spacing w:val="-4"/>
          <w:sz w:val="30"/>
          <w:szCs w:val="30"/>
          <w:cs/>
        </w:rPr>
        <w:t>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</w:t>
      </w:r>
      <w:r w:rsidRPr="00B1799D">
        <w:rPr>
          <w:rFonts w:asciiTheme="majorBidi" w:hAnsiTheme="majorBidi" w:cstheme="majorBidi"/>
          <w:sz w:val="30"/>
          <w:szCs w:val="30"/>
          <w:cs/>
        </w:rPr>
        <w:t>ตามนัยจากหนี้สินจะรับรู้โดยใช้อัตราดอกเบี้ยเงินกู้ยืมส่วนเพิ่มของ</w:t>
      </w:r>
      <w:r w:rsidRPr="006D01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41073A4E" w14:textId="6763F5E2" w:rsidR="000D3AAA" w:rsidRPr="00E437FF" w:rsidRDefault="000D3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 w:eastAsia="x-none"/>
        </w:rPr>
      </w:pPr>
    </w:p>
    <w:p w14:paraId="01BD52F3" w14:textId="5B4D56C9" w:rsidR="00DB62D6" w:rsidRPr="002B0499" w:rsidRDefault="00DB62D6" w:rsidP="00EE08A5">
      <w:pPr>
        <w:pStyle w:val="ListParagraph"/>
        <w:numPr>
          <w:ilvl w:val="1"/>
          <w:numId w:val="15"/>
        </w:numPr>
        <w:tabs>
          <w:tab w:val="clear" w:pos="454"/>
          <w:tab w:val="clear" w:pos="518"/>
          <w:tab w:val="left" w:pos="540"/>
        </w:tabs>
        <w:rPr>
          <w:rFonts w:asciiTheme="majorBidi" w:hAnsiTheme="majorBidi"/>
          <w:b/>
          <w:bCs/>
          <w:i/>
          <w:iCs/>
          <w:sz w:val="30"/>
          <w:szCs w:val="30"/>
          <w:cs/>
          <w:lang w:val="th-TH" w:eastAsia="x-none"/>
        </w:rPr>
      </w:pPr>
      <w:r w:rsidRPr="002B0499">
        <w:rPr>
          <w:rFonts w:asciiTheme="majorBidi" w:hAnsiTheme="majorBidi"/>
          <w:b/>
          <w:bCs/>
          <w:i/>
          <w:iCs/>
          <w:sz w:val="30"/>
          <w:szCs w:val="30"/>
          <w:cs/>
          <w:lang w:val="th-TH" w:eastAsia="x-none"/>
        </w:rPr>
        <w:t>การด้อยค่าสินทรัพย์ทางการเงิน</w:t>
      </w:r>
    </w:p>
    <w:p w14:paraId="0351A228" w14:textId="77777777" w:rsidR="004516E2" w:rsidRPr="00163294" w:rsidRDefault="004516E2" w:rsidP="004516E2">
      <w:pPr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14:paraId="71015D92" w14:textId="1130CD69" w:rsidR="00175687" w:rsidRPr="00EE08A5" w:rsidRDefault="00175687" w:rsidP="0017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E08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EE08A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E08A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C65C75" w:rsidRPr="00EE08A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52A8F60C" w14:textId="18BA89D2" w:rsidR="00DB62D6" w:rsidRPr="00163294" w:rsidRDefault="00DB62D6" w:rsidP="00DB62D6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3D34E2A" w14:textId="7F238D84" w:rsidR="00175687" w:rsidRDefault="00175687" w:rsidP="00EE08A5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75687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75687">
        <w:rPr>
          <w:rFonts w:asciiTheme="majorBidi" w:hAnsiTheme="majorBidi" w:cstheme="majorBidi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175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(รวมถึง เงินสดและรายการเทียบเท่าเงินสด ลูกหนี้การค้าและลูกหนี้อื่น</w:t>
      </w:r>
      <w:r w:rsidRPr="001756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75687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รวมถึงเงินให้กู้ยืมแก่กิจการอื่นและกิจการที่เกี่ยวข้องกัน)</w:t>
      </w:r>
    </w:p>
    <w:p w14:paraId="57E1D63C" w14:textId="77777777" w:rsidR="00120B17" w:rsidRPr="00163294" w:rsidRDefault="00120B17" w:rsidP="001D096C">
      <w:pPr>
        <w:spacing w:line="240" w:lineRule="auto"/>
        <w:jc w:val="thaiDistribute"/>
        <w:rPr>
          <w:rFonts w:asciiTheme="majorBidi" w:eastAsia="Calibri" w:hAnsiTheme="majorBidi" w:cstheme="majorBidi"/>
          <w:b/>
          <w:bCs/>
          <w:color w:val="0000FF"/>
          <w:sz w:val="20"/>
          <w:szCs w:val="20"/>
        </w:rPr>
      </w:pPr>
    </w:p>
    <w:p w14:paraId="0C6AA702" w14:textId="77777777" w:rsidR="00175687" w:rsidRPr="00175687" w:rsidRDefault="00175687" w:rsidP="0017568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175687">
        <w:rPr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7295B40B" w14:textId="77777777" w:rsidR="00175687" w:rsidRPr="00163294" w:rsidRDefault="00175687" w:rsidP="0017568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428EC4D" w14:textId="5748EADD" w:rsidR="00175687" w:rsidRPr="00175687" w:rsidRDefault="00175687" w:rsidP="0017568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b/>
          <w:bCs/>
          <w:sz w:val="30"/>
          <w:szCs w:val="30"/>
        </w:rPr>
      </w:pPr>
      <w:r w:rsidRPr="00175687">
        <w:rPr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175687">
        <w:rPr>
          <w:color w:val="000000"/>
          <w:sz w:val="30"/>
          <w:szCs w:val="30"/>
        </w:rPr>
        <w:t xml:space="preserve">  </w:t>
      </w:r>
      <w:r w:rsidRPr="00175687">
        <w:rPr>
          <w:color w:val="000000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</w:t>
      </w:r>
      <w:r w:rsidRPr="00175687">
        <w:rPr>
          <w:rFonts w:hint="cs"/>
          <w:color w:val="000000"/>
          <w:sz w:val="30"/>
          <w:szCs w:val="30"/>
          <w:cs/>
        </w:rPr>
        <w:t>คาดว่าจะ</w:t>
      </w:r>
      <w:r w:rsidRPr="00175687">
        <w:rPr>
          <w:color w:val="000000"/>
          <w:sz w:val="30"/>
          <w:szCs w:val="30"/>
          <w:cs/>
        </w:rPr>
        <w:t>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</w:t>
      </w:r>
      <w:r w:rsidRPr="00175687">
        <w:rPr>
          <w:rFonts w:asciiTheme="majorBidi" w:hAnsiTheme="majorBidi" w:cstheme="majorBidi"/>
          <w:color w:val="000000"/>
          <w:sz w:val="30"/>
          <w:szCs w:val="30"/>
          <w:cs/>
        </w:rPr>
        <w:t>ว่าจะได้รับ)</w:t>
      </w:r>
      <w:r w:rsidRPr="00175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75687">
        <w:rPr>
          <w:rFonts w:hint="cs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175687">
        <w:rPr>
          <w:color w:val="000000"/>
          <w:sz w:val="30"/>
          <w:szCs w:val="30"/>
        </w:rPr>
        <w:t xml:space="preserve"> </w:t>
      </w:r>
      <w:r w:rsidRPr="00175687">
        <w:rPr>
          <w:color w:val="000000"/>
          <w:sz w:val="30"/>
          <w:szCs w:val="30"/>
          <w:cs/>
        </w:rPr>
        <w:t>คิดลดด้วยอัตราดอกเบี้ยที่แท้จริงของสินทรัพย์ทางการเงิน</w:t>
      </w:r>
    </w:p>
    <w:p w14:paraId="60FE2BCC" w14:textId="77777777" w:rsidR="00175687" w:rsidRPr="00163294" w:rsidRDefault="00175687" w:rsidP="0017568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E32B9F" w14:textId="77777777" w:rsidR="00175687" w:rsidRPr="00175687" w:rsidRDefault="00175687" w:rsidP="00175687">
      <w:pPr>
        <w:ind w:left="540"/>
        <w:jc w:val="thaiDistribute"/>
        <w:rPr>
          <w:color w:val="000000"/>
          <w:sz w:val="30"/>
          <w:szCs w:val="30"/>
        </w:rPr>
      </w:pPr>
      <w:r w:rsidRPr="00175687">
        <w:rPr>
          <w:rFonts w:asciiTheme="majorBidi" w:hAnsiTheme="majorBidi" w:cstheme="majorBidi"/>
          <w:color w:val="000000"/>
          <w:sz w:val="30"/>
          <w:szCs w:val="30"/>
          <w:cs/>
        </w:rPr>
        <w:t>การ</w:t>
      </w:r>
      <w:r w:rsidRPr="00175687">
        <w:rPr>
          <w:rFonts w:asciiTheme="majorBidi" w:hAnsiTheme="majorBidi" w:cstheme="majorBidi" w:hint="cs"/>
          <w:color w:val="000000"/>
          <w:sz w:val="30"/>
          <w:szCs w:val="30"/>
          <w:cs/>
        </w:rPr>
        <w:t>วัดมูลค่า</w:t>
      </w:r>
      <w:r w:rsidRPr="00175687">
        <w:rPr>
          <w:color w:val="000000"/>
          <w:sz w:val="30"/>
          <w:szCs w:val="30"/>
          <w:cs/>
        </w:rPr>
        <w:t>ผลขาดทุนด้านเครดิต</w:t>
      </w:r>
      <w:r w:rsidRPr="00175687">
        <w:rPr>
          <w:rFonts w:hint="cs"/>
          <w:color w:val="000000"/>
          <w:sz w:val="30"/>
          <w:szCs w:val="30"/>
          <w:cs/>
        </w:rPr>
        <w:t>นั้นคำนวณดังต่อไปนี้</w:t>
      </w:r>
    </w:p>
    <w:p w14:paraId="530D2590" w14:textId="77777777" w:rsidR="00175687" w:rsidRPr="00175687" w:rsidRDefault="00175687" w:rsidP="0017568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75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175687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17568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175687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175687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17568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175687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</w:p>
    <w:p w14:paraId="3A66E4FF" w14:textId="7AADFE27" w:rsidR="00175687" w:rsidRPr="00175687" w:rsidRDefault="00175687" w:rsidP="0017568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81C67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</w:t>
      </w:r>
      <w:r w:rsidR="00D81C67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Pr="00D81C67">
        <w:rPr>
          <w:rFonts w:asciiTheme="majorBidi" w:hAnsiTheme="majorBidi" w:cstheme="majorBidi" w:hint="cs"/>
          <w:color w:val="000000"/>
          <w:sz w:val="30"/>
          <w:szCs w:val="30"/>
          <w:cs/>
        </w:rPr>
        <w:t>คาดว่า</w:t>
      </w:r>
      <w:r w:rsidRPr="00175687">
        <w:rPr>
          <w:rFonts w:asciiTheme="majorBidi" w:hAnsiTheme="majorBidi" w:cstheme="majorBidi" w:hint="cs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86BE2C1" w14:textId="77777777" w:rsidR="00175687" w:rsidRPr="00163294" w:rsidRDefault="00175687" w:rsidP="00175687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168527" w14:textId="0DE49557" w:rsidR="00392EF8" w:rsidRDefault="00175687" w:rsidP="00EC1F5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75687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</w:t>
      </w:r>
      <w:r w:rsidRPr="00175687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สำหรับลูกหนี้การค้า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53B5460" w14:textId="77777777" w:rsidR="000D3AAA" w:rsidRPr="00163294" w:rsidRDefault="000D3AAA" w:rsidP="00EC1F56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577ACD78" w14:textId="7FFC621B" w:rsidR="00175687" w:rsidRDefault="00175687" w:rsidP="0017568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617846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>ค่าเผื่อผลขาดทุนด้านเครดิตสำหรับสินทรัพย์ทางการเงินอื่น</w:t>
      </w:r>
      <w:r w:rsidRPr="0061784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617846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กลุ่มบริษัทรับรู้ผล</w:t>
      </w:r>
      <w:r w:rsidRPr="0061784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617846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617846">
        <w:rPr>
          <w:rFonts w:asciiTheme="majorBidi" w:hAnsiTheme="majorBidi" w:cstheme="majorBidi" w:hint="cs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617846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61784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61784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FCA8AFC" w14:textId="77777777" w:rsidR="00EE08A5" w:rsidRPr="00E8666B" w:rsidRDefault="00EE08A5" w:rsidP="0017568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1D29528E" w14:textId="6900690A" w:rsidR="00175687" w:rsidRPr="00617846" w:rsidRDefault="00175687" w:rsidP="0017568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i/>
          <w:iCs/>
          <w:color w:val="000000"/>
          <w:sz w:val="30"/>
          <w:szCs w:val="30"/>
        </w:rPr>
      </w:pPr>
      <w:r w:rsidRPr="00617846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</w:p>
    <w:p w14:paraId="5550E2E2" w14:textId="77777777" w:rsidR="00175687" w:rsidRPr="00E8666B" w:rsidRDefault="00175687" w:rsidP="00175687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highlight w:val="cyan"/>
        </w:rPr>
      </w:pPr>
    </w:p>
    <w:p w14:paraId="2467429F" w14:textId="5BB9F0A0" w:rsidR="00EE08A5" w:rsidRPr="00163294" w:rsidRDefault="00175687" w:rsidP="00163294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B049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กลุ่มบริษัทพิจารณาว่าสินทรัพย์ทางการเงินมีความเสี่ยงด้านเครดิตต่ำเมื่อ</w:t>
      </w:r>
      <w:r w:rsidRPr="002B0499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</w:t>
      </w:r>
      <w:r w:rsidRPr="002B049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มี</w:t>
      </w:r>
      <w:r w:rsidRPr="002B0499">
        <w:rPr>
          <w:rFonts w:asciiTheme="majorBidi" w:hAnsiTheme="majorBidi" w:cstheme="majorBidi" w:hint="cs"/>
          <w:color w:val="000000"/>
          <w:spacing w:val="-8"/>
          <w:sz w:val="30"/>
          <w:szCs w:val="30"/>
          <w:cs/>
        </w:rPr>
        <w:t>อันดับ</w:t>
      </w:r>
      <w:r w:rsidRPr="002B049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ความน่าเชื่อถืออยู่ใน</w:t>
      </w:r>
      <w:r w:rsidRPr="002B0499">
        <w:rPr>
          <w:rFonts w:asciiTheme="majorBidi" w:hAnsiTheme="majorBidi" w:cstheme="majorBidi"/>
          <w:color w:val="000000"/>
          <w:spacing w:val="-8"/>
          <w:sz w:val="30"/>
          <w:szCs w:val="30"/>
        </w:rPr>
        <w:t xml:space="preserve"> ‘</w:t>
      </w:r>
      <w:r w:rsidRPr="002B0499">
        <w:rPr>
          <w:rFonts w:asciiTheme="majorBidi" w:hAnsiTheme="majorBidi" w:cstheme="majorBidi"/>
          <w:color w:val="000000"/>
          <w:spacing w:val="-8"/>
          <w:sz w:val="30"/>
          <w:szCs w:val="30"/>
          <w:cs/>
        </w:rPr>
        <w:t>ระดับที่น่าลงทุน</w:t>
      </w:r>
      <w:r w:rsidRPr="002B0499">
        <w:rPr>
          <w:rFonts w:asciiTheme="majorBidi" w:hAnsiTheme="majorBidi" w:cstheme="majorBidi"/>
          <w:color w:val="000000"/>
          <w:spacing w:val="-8"/>
          <w:sz w:val="30"/>
          <w:szCs w:val="30"/>
        </w:rPr>
        <w:t>’</w:t>
      </w:r>
      <w:r w:rsidRPr="002B04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ซึ่งเป็นการจัดอันดับที่เข้าใจในระดับสากล </w:t>
      </w:r>
      <w:r w:rsidR="002B0499" w:rsidRPr="002B0499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หรือเมื่อสินทรัพย์ดังกล่าวมีความเสี่ยงที่จะผิดนัดชำระหนี้ในระดับต่ำ</w:t>
      </w:r>
    </w:p>
    <w:p w14:paraId="7414BD1A" w14:textId="77777777" w:rsidR="00EE08A5" w:rsidRPr="00E8666B" w:rsidRDefault="00EE08A5" w:rsidP="001E1F50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EF7F2B3" w14:textId="64D9F3EF" w:rsidR="00175687" w:rsidRPr="00FC270A" w:rsidRDefault="00175687" w:rsidP="0017568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C27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</w:t>
      </w:r>
      <w:r w:rsidRPr="00FC270A">
        <w:rPr>
          <w:rFonts w:asciiTheme="majorBidi" w:hAnsiTheme="majorBidi" w:cstheme="majorBidi" w:hint="cs"/>
          <w:color w:val="000000"/>
          <w:sz w:val="30"/>
          <w:szCs w:val="30"/>
          <w:cs/>
        </w:rPr>
        <w:t>หากการประเมินความเสี่ยงเป็นการประเมินแบบกลุ่มต้องมีการ</w:t>
      </w:r>
      <w:r w:rsidRPr="00FC270A">
        <w:rPr>
          <w:rFonts w:asciiTheme="majorBidi" w:hAnsiTheme="majorBidi" w:cstheme="majorBidi"/>
          <w:color w:val="000000"/>
          <w:sz w:val="30"/>
          <w:szCs w:val="30"/>
          <w:cs/>
        </w:rPr>
        <w:t>จัดกลุ่มเครื่องมือทางการเงินตามลักษณะความเสี่ยงด้านเครดิตที่คล้ายคลึงกัน</w:t>
      </w:r>
    </w:p>
    <w:p w14:paraId="6926AED7" w14:textId="77777777" w:rsidR="00175687" w:rsidRPr="00E8666B" w:rsidRDefault="00175687" w:rsidP="0017568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  <w:highlight w:val="cyan"/>
          <w:shd w:val="clear" w:color="auto" w:fill="D9D9D9" w:themeFill="background1" w:themeFillShade="D9"/>
        </w:rPr>
      </w:pPr>
    </w:p>
    <w:p w14:paraId="0C0E6AF1" w14:textId="1DFDA5BC" w:rsidR="00175687" w:rsidRPr="004805B4" w:rsidRDefault="00175687" w:rsidP="0017568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4805B4">
        <w:rPr>
          <w:rFonts w:asciiTheme="majorBidi" w:hAnsiTheme="majorBidi" w:cstheme="majorBidi" w:hint="cs"/>
          <w:color w:val="000000"/>
          <w:sz w:val="30"/>
          <w:szCs w:val="30"/>
          <w:cs/>
        </w:rPr>
        <w:t>ผล</w:t>
      </w:r>
      <w:r w:rsidRPr="004805B4">
        <w:rPr>
          <w:rFonts w:asciiTheme="majorBidi" w:hAnsiTheme="majorBidi" w:cstheme="majorBidi"/>
          <w:color w:val="000000"/>
          <w:sz w:val="30"/>
          <w:szCs w:val="30"/>
          <w:cs/>
        </w:rPr>
        <w:t>ขาดทุนด้านเครดิต</w:t>
      </w:r>
      <w:r w:rsidRPr="004805B4">
        <w:rPr>
          <w:rFonts w:asciiTheme="majorBidi" w:hAnsiTheme="majorBidi" w:cstheme="majorBidi" w:hint="cs"/>
          <w:color w:val="000000"/>
          <w:sz w:val="30"/>
          <w:szCs w:val="30"/>
          <w:cs/>
        </w:rPr>
        <w:t>ที่คาดว่าจะเกิดขึ้น</w:t>
      </w:r>
      <w:r w:rsidRPr="004805B4">
        <w:rPr>
          <w:rFonts w:asciiTheme="majorBidi" w:hAnsiTheme="majorBidi" w:cstheme="majorBidi"/>
          <w:color w:val="000000"/>
          <w:sz w:val="30"/>
          <w:szCs w:val="30"/>
          <w:cs/>
        </w:rPr>
        <w:t>มีการประเมินใหม่ ณ สิ้นรอบระยะเวลาที่รายงาน เพื่อสะท้อนการเปลี่ยนแปลงของความเสี่ยงด้านเครดิต</w:t>
      </w:r>
      <w:r w:rsidRPr="004805B4">
        <w:rPr>
          <w:rFonts w:asciiTheme="majorBidi" w:hAnsiTheme="majorBidi" w:cstheme="majorBidi" w:hint="cs"/>
          <w:color w:val="000000"/>
          <w:sz w:val="30"/>
          <w:szCs w:val="30"/>
          <w:cs/>
        </w:rPr>
        <w:t>ของเครื่องมือทางการเงิน</w:t>
      </w:r>
      <w:r w:rsidRPr="004805B4">
        <w:rPr>
          <w:rFonts w:asciiTheme="majorBidi" w:hAnsiTheme="majorBidi" w:cstheme="majorBidi"/>
          <w:color w:val="000000"/>
          <w:sz w:val="30"/>
          <w:szCs w:val="30"/>
          <w:cs/>
        </w:rPr>
        <w:t>นับจากวันที่</w:t>
      </w:r>
      <w:r w:rsidRPr="004805B4">
        <w:rPr>
          <w:rFonts w:asciiTheme="majorBidi" w:hAnsiTheme="majorBidi" w:cstheme="majorBidi" w:hint="cs"/>
          <w:color w:val="000000"/>
          <w:sz w:val="30"/>
          <w:szCs w:val="30"/>
          <w:cs/>
        </w:rPr>
        <w:t>รับรู้รายการเมื่อเริ่มแรก</w:t>
      </w:r>
      <w:r w:rsidRPr="004805B4">
        <w:rPr>
          <w:rFonts w:asciiTheme="majorBidi" w:hAnsiTheme="majorBidi" w:cstheme="majorBidi" w:hint="cs"/>
          <w:color w:val="000000"/>
          <w:sz w:val="30"/>
          <w:szCs w:val="30"/>
        </w:rPr>
        <w:t xml:space="preserve"> </w:t>
      </w:r>
      <w:r w:rsidRPr="004805B4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</w:t>
      </w:r>
      <w:r w:rsidRPr="004805B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4805B4">
        <w:rPr>
          <w:rFonts w:asciiTheme="majorBidi" w:hAnsiTheme="majorBidi" w:cstheme="majorBidi"/>
          <w:color w:val="000000"/>
          <w:sz w:val="30"/>
          <w:szCs w:val="30"/>
          <w:cs/>
        </w:rPr>
        <w:t>ค่า</w:t>
      </w:r>
      <w:r w:rsidRPr="004805B4">
        <w:rPr>
          <w:rFonts w:asciiTheme="majorBidi" w:hAnsiTheme="majorBidi" w:cstheme="majorBidi" w:hint="cs"/>
          <w:color w:val="000000"/>
          <w:sz w:val="30"/>
          <w:szCs w:val="30"/>
          <w:cs/>
        </w:rPr>
        <w:t>เ</w:t>
      </w:r>
      <w:r w:rsidRPr="004805B4">
        <w:rPr>
          <w:rFonts w:asciiTheme="majorBidi" w:hAnsiTheme="majorBidi" w:cstheme="majorBidi"/>
          <w:color w:val="000000"/>
          <w:sz w:val="30"/>
          <w:szCs w:val="30"/>
          <w:cs/>
        </w:rPr>
        <w:t>ผื่อ</w:t>
      </w:r>
      <w:r w:rsidRPr="004805B4">
        <w:rPr>
          <w:rFonts w:asciiTheme="majorBidi" w:hAnsiTheme="majorBidi" w:cstheme="majorBidi" w:hint="cs"/>
          <w:color w:val="000000"/>
          <w:sz w:val="30"/>
          <w:szCs w:val="30"/>
          <w:cs/>
        </w:rPr>
        <w:t>ผลขาดทุน</w:t>
      </w:r>
      <w:r w:rsidRPr="004805B4">
        <w:rPr>
          <w:rFonts w:asciiTheme="majorBidi" w:hAnsiTheme="majorBidi" w:cstheme="majorBidi"/>
          <w:color w:val="000000"/>
          <w:sz w:val="30"/>
          <w:szCs w:val="30"/>
          <w:cs/>
        </w:rPr>
        <w:t>แสดงเป็นรายการหักออกจากมูลค่าตามบัญชีขั้นต้นของสินทรัพย์ทางการเงิน</w:t>
      </w:r>
    </w:p>
    <w:p w14:paraId="20294431" w14:textId="77777777" w:rsidR="00175687" w:rsidRPr="001F249E" w:rsidRDefault="00175687" w:rsidP="00175687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sz w:val="20"/>
          <w:szCs w:val="20"/>
        </w:rPr>
      </w:pPr>
    </w:p>
    <w:p w14:paraId="6A29DED2" w14:textId="77777777" w:rsidR="00175687" w:rsidRPr="001F249E" w:rsidRDefault="00175687" w:rsidP="00175687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F249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63560204" w14:textId="77777777" w:rsidR="00175687" w:rsidRPr="001F249E" w:rsidRDefault="00175687" w:rsidP="00175687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0D9274" w14:textId="14BAEFA6" w:rsidR="00E11666" w:rsidRPr="000F2892" w:rsidRDefault="00175687" w:rsidP="000F2892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249E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1F24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F249E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 สินทรัพย์ทางการเงินมีการด้อยค่าด้านเครดิตเมื่อเกิดเหตุการณ์ใดเหตุการณ์หนึ่งหรือมากกว่า</w:t>
      </w:r>
      <w:r w:rsidRPr="001F249E">
        <w:rPr>
          <w:rFonts w:asciiTheme="majorBidi" w:hAnsiTheme="majorBidi" w:cstheme="majorBidi" w:hint="cs"/>
          <w:sz w:val="30"/>
          <w:szCs w:val="30"/>
          <w:cs/>
        </w:rPr>
        <w:t>หนึ่งเหตุการณ์</w:t>
      </w:r>
      <w:r w:rsidRPr="001F249E">
        <w:rPr>
          <w:rFonts w:asciiTheme="majorBidi" w:hAnsiTheme="majorBidi" w:cstheme="majorBidi"/>
          <w:sz w:val="30"/>
          <w:szCs w:val="30"/>
          <w:cs/>
        </w:rPr>
        <w:t>ซึ่งส่งผลกระทบ</w:t>
      </w:r>
      <w:r w:rsidRPr="001F249E">
        <w:rPr>
          <w:rFonts w:asciiTheme="majorBidi" w:hAnsiTheme="majorBidi" w:cstheme="majorBidi" w:hint="cs"/>
          <w:sz w:val="30"/>
          <w:szCs w:val="30"/>
          <w:cs/>
        </w:rPr>
        <w:t>เชิงลบ</w:t>
      </w:r>
      <w:r w:rsidRPr="001F249E">
        <w:rPr>
          <w:rFonts w:asciiTheme="majorBidi" w:hAnsiTheme="majorBidi" w:cstheme="majorBidi"/>
          <w:sz w:val="30"/>
          <w:szCs w:val="30"/>
          <w:cs/>
        </w:rPr>
        <w:t>ต่อกระแสเงินสด</w:t>
      </w:r>
      <w:r w:rsidRPr="001F249E">
        <w:rPr>
          <w:rFonts w:asciiTheme="majorBidi" w:hAnsiTheme="majorBidi" w:cstheme="majorBidi" w:hint="cs"/>
          <w:sz w:val="30"/>
          <w:szCs w:val="30"/>
          <w:cs/>
        </w:rPr>
        <w:t>ที่คาดว่าจะ</w:t>
      </w:r>
      <w:r w:rsidRPr="001F249E">
        <w:rPr>
          <w:rFonts w:asciiTheme="majorBidi" w:hAnsiTheme="majorBidi" w:cstheme="majorBidi"/>
          <w:sz w:val="30"/>
          <w:szCs w:val="30"/>
          <w:cs/>
        </w:rPr>
        <w:t>เกิดขึ้นในอนาคตของสินทรัพย์ทางการเงิน</w:t>
      </w:r>
      <w:r w:rsidRPr="001F249E">
        <w:rPr>
          <w:rFonts w:asciiTheme="majorBidi" w:hAnsiTheme="majorBidi" w:cstheme="majorBidi"/>
          <w:sz w:val="30"/>
          <w:szCs w:val="30"/>
        </w:rPr>
        <w:t xml:space="preserve"> </w:t>
      </w:r>
      <w:r w:rsidRPr="001F249E">
        <w:rPr>
          <w:rFonts w:asciiTheme="majorBidi" w:hAnsiTheme="majorBidi" w:cstheme="majorBidi" w:hint="cs"/>
          <w:sz w:val="30"/>
          <w:szCs w:val="30"/>
          <w:cs/>
        </w:rPr>
        <w:t>สถานการณ์ที่เป็นข้อบ่งชี้ว่าสินทรัพย์ทาง</w:t>
      </w:r>
      <w:r w:rsidR="00D81C67" w:rsidRPr="001F249E">
        <w:rPr>
          <w:rFonts w:asciiTheme="majorBidi" w:hAnsiTheme="majorBidi" w:cstheme="majorBidi"/>
          <w:sz w:val="30"/>
          <w:szCs w:val="30"/>
        </w:rPr>
        <w:t xml:space="preserve"> </w:t>
      </w:r>
      <w:r w:rsidRPr="001F249E">
        <w:rPr>
          <w:rFonts w:asciiTheme="majorBidi" w:hAnsiTheme="majorBidi" w:cstheme="majorBidi" w:hint="cs"/>
          <w:sz w:val="30"/>
          <w:szCs w:val="30"/>
          <w:cs/>
        </w:rPr>
        <w:t>การเงินเกิดการ</w:t>
      </w:r>
      <w:r w:rsidRPr="001F249E">
        <w:rPr>
          <w:rFonts w:asciiTheme="majorBidi" w:hAnsiTheme="majorBidi" w:cstheme="majorBidi"/>
          <w:sz w:val="30"/>
          <w:szCs w:val="30"/>
          <w:cs/>
        </w:rPr>
        <w:t xml:space="preserve">ด้อยค่าด้านเครดิตรวมถึง </w:t>
      </w:r>
      <w:r w:rsidRPr="001F249E">
        <w:rPr>
          <w:rFonts w:asciiTheme="majorBidi" w:hAnsiTheme="majorBidi" w:cstheme="majorBidi" w:hint="cs"/>
          <w:sz w:val="30"/>
          <w:szCs w:val="30"/>
          <w:cs/>
        </w:rPr>
        <w:t>การที่</w:t>
      </w:r>
      <w:r w:rsidRPr="001F249E">
        <w:rPr>
          <w:rFonts w:asciiTheme="majorBidi" w:hAnsiTheme="majorBidi" w:cstheme="majorBidi"/>
          <w:sz w:val="30"/>
          <w:szCs w:val="30"/>
          <w:cs/>
        </w:rPr>
        <w:t>ลูกหนี้ประสบปัญหาทางการเงินอย่างมีนัยสำคัญ การผิดสัญญา</w:t>
      </w:r>
      <w:r w:rsidRPr="001F249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33B95" w:rsidRPr="001F249E">
        <w:rPr>
          <w:rFonts w:asciiTheme="majorBidi" w:hAnsiTheme="majorBidi" w:cstheme="majorBidi"/>
          <w:sz w:val="30"/>
          <w:szCs w:val="30"/>
        </w:rPr>
        <w:t xml:space="preserve">   </w:t>
      </w:r>
      <w:r w:rsidRPr="001F249E">
        <w:rPr>
          <w:rFonts w:asciiTheme="majorBidi" w:hAnsiTheme="majorBidi" w:cstheme="majorBidi" w:hint="cs"/>
          <w:sz w:val="30"/>
          <w:szCs w:val="30"/>
          <w:cs/>
        </w:rPr>
        <w:t xml:space="preserve">เช่น </w:t>
      </w:r>
      <w:r w:rsidRPr="001F249E">
        <w:rPr>
          <w:rFonts w:asciiTheme="majorBidi" w:hAnsiTheme="majorBidi" w:cstheme="majorBidi"/>
          <w:sz w:val="30"/>
          <w:szCs w:val="30"/>
          <w:cs/>
        </w:rPr>
        <w:t>การค้างชำระ</w:t>
      </w:r>
      <w:r w:rsidR="001F249E" w:rsidRPr="001F249E">
        <w:rPr>
          <w:rFonts w:asciiTheme="majorBidi" w:hAnsiTheme="majorBidi" w:cstheme="majorBidi" w:hint="cs"/>
          <w:sz w:val="30"/>
          <w:szCs w:val="30"/>
          <w:cs/>
        </w:rPr>
        <w:t>เป็นระยะ</w:t>
      </w:r>
      <w:r w:rsidR="001F249E">
        <w:rPr>
          <w:rFonts w:asciiTheme="majorBidi" w:hAnsiTheme="majorBidi" w:cstheme="majorBidi" w:hint="cs"/>
          <w:sz w:val="30"/>
          <w:szCs w:val="30"/>
          <w:cs/>
        </w:rPr>
        <w:t>เวลานาน</w:t>
      </w:r>
      <w:r w:rsidR="00BD6F2C">
        <w:rPr>
          <w:rFonts w:asciiTheme="majorBidi" w:hAnsiTheme="majorBidi" w:cstheme="majorBidi"/>
          <w:sz w:val="30"/>
          <w:szCs w:val="30"/>
        </w:rPr>
        <w:t xml:space="preserve"> </w:t>
      </w:r>
      <w:r w:rsidR="001F249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4805B4">
        <w:rPr>
          <w:rFonts w:asciiTheme="majorBidi" w:hAnsiTheme="majorBidi" w:cstheme="majorBidi" w:hint="cs"/>
          <w:sz w:val="30"/>
          <w:szCs w:val="30"/>
          <w:cs/>
        </w:rPr>
        <w:t>มีความเป็นไปได้ที่ลูกหนี้จะเข้าสู่</w:t>
      </w:r>
      <w:r w:rsidRPr="004805B4">
        <w:rPr>
          <w:rFonts w:asciiTheme="majorBidi" w:hAnsiTheme="majorBidi" w:cstheme="majorBidi"/>
          <w:sz w:val="30"/>
          <w:szCs w:val="30"/>
          <w:cs/>
        </w:rPr>
        <w:t>การล้มละลาย</w:t>
      </w:r>
      <w:r w:rsidRPr="004805B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805B4">
        <w:rPr>
          <w:rFonts w:asciiTheme="majorBidi" w:hAnsiTheme="majorBidi" w:cstheme="majorBidi"/>
          <w:sz w:val="30"/>
          <w:szCs w:val="30"/>
          <w:cs/>
        </w:rPr>
        <w:t>เป็นต้น</w:t>
      </w:r>
    </w:p>
    <w:p w14:paraId="593661E9" w14:textId="77777777" w:rsidR="00E8666B" w:rsidRPr="00E8666B" w:rsidRDefault="00E8666B" w:rsidP="00EC1F56">
      <w:pPr>
        <w:tabs>
          <w:tab w:val="left" w:pos="63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33413716" w14:textId="39EBA508" w:rsidR="00175687" w:rsidRPr="00175687" w:rsidRDefault="00175687" w:rsidP="00175687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4805B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67EB154A" w14:textId="77777777" w:rsidR="00175687" w:rsidRPr="00E8666B" w:rsidRDefault="00175687" w:rsidP="00175687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409CB0F8" w14:textId="2E273304" w:rsidR="00175687" w:rsidRPr="004805B4" w:rsidRDefault="00175687" w:rsidP="0017568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cstheme="minorBidi"/>
          <w:color w:val="000000"/>
          <w:sz w:val="30"/>
          <w:szCs w:val="30"/>
        </w:rPr>
      </w:pPr>
      <w:r w:rsidRPr="004805B4">
        <w:rPr>
          <w:rFonts w:asciiTheme="majorBidi" w:eastAsia="Calibri" w:hAnsiTheme="majorBidi" w:cstheme="majorBidi"/>
          <w:sz w:val="30"/>
          <w:szCs w:val="30"/>
          <w:cs/>
        </w:rPr>
        <w:t>มูลค่าตามบัญชีขั้นต้นของ</w:t>
      </w:r>
      <w:r w:rsidRPr="004805B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สินทรัพย์ทางการเงินจะถูกตัดจำหน่ายเมื่อกลุ่มบริษัทไม่สามารถ</w:t>
      </w:r>
      <w:r w:rsidRPr="004805B4">
        <w:rPr>
          <w:rFonts w:asciiTheme="majorBidi" w:hAnsiTheme="majorBidi" w:cstheme="majorBidi"/>
          <w:color w:val="000000"/>
          <w:sz w:val="30"/>
          <w:szCs w:val="30"/>
          <w:cs/>
        </w:rPr>
        <w:t>คาดการณ์ได้อย่างสมเหตุสมผลว่าจะได้รับคืน</w:t>
      </w:r>
      <w:r w:rsidRPr="004805B4">
        <w:rPr>
          <w:rFonts w:asciiTheme="majorBidi" w:hAnsiTheme="majorBidi" w:cstheme="majorBidi" w:hint="cs"/>
          <w:color w:val="000000"/>
          <w:sz w:val="30"/>
          <w:szCs w:val="30"/>
          <w:cs/>
        </w:rPr>
        <w:t>เงิน</w:t>
      </w:r>
      <w:r w:rsidRPr="004805B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805B4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หากมีการรับเงินคืนในภายหลังจากสินทรัพย์ที่มีการตัดจำหน่ายแล้ว </w:t>
      </w:r>
      <w:r w:rsidRPr="004805B4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จะรับรู้เป็นการกลับรายการการด้อยค่าในกำไรหรือขาดทุนในงวดที่ได้รับคืน</w:t>
      </w:r>
    </w:p>
    <w:p w14:paraId="088A38AF" w14:textId="77777777" w:rsidR="000F2892" w:rsidRPr="000F2892" w:rsidRDefault="000F2892" w:rsidP="004C5241">
      <w:pPr>
        <w:tabs>
          <w:tab w:val="clear" w:pos="454"/>
          <w:tab w:val="left" w:pos="63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1F120889" w14:textId="25A2D8B0" w:rsidR="00175687" w:rsidRPr="00175687" w:rsidRDefault="00175687" w:rsidP="0017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F2EE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นโยบายการบัญชีที่ถือปฏิบั</w:t>
      </w:r>
      <w:r w:rsidRPr="00DF2E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Pr="00DF2EE8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DF2E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C65C75" w:rsidRPr="00DF2EE8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1DE40C5" w14:textId="77777777" w:rsidR="00175687" w:rsidRPr="00A335A8" w:rsidRDefault="00175687" w:rsidP="00175687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1667869B" w14:textId="6952C402" w:rsidR="00175687" w:rsidRPr="00175687" w:rsidRDefault="00175687" w:rsidP="001756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5687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Pr="004805B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75687">
        <w:rPr>
          <w:rFonts w:asciiTheme="majorBidi" w:hAnsiTheme="majorBidi" w:cstheme="majorBidi"/>
          <w:sz w:val="30"/>
          <w:szCs w:val="30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1CA3B543" w14:textId="77777777" w:rsidR="00175687" w:rsidRPr="00A335A8" w:rsidRDefault="00175687" w:rsidP="0017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p w14:paraId="4F6D93B8" w14:textId="77777777" w:rsidR="00175687" w:rsidRPr="00175687" w:rsidRDefault="00175687" w:rsidP="001756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568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19E56678" w14:textId="5AA78C66" w:rsidR="00721B3D" w:rsidRPr="00A335A8" w:rsidRDefault="00721B3D" w:rsidP="0017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14"/>
          <w:szCs w:val="14"/>
        </w:rPr>
      </w:pPr>
    </w:p>
    <w:p w14:paraId="1AA9A65B" w14:textId="77777777" w:rsidR="00175687" w:rsidRPr="00175687" w:rsidRDefault="00175687" w:rsidP="001756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75687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95FA342" w14:textId="77777777" w:rsidR="00175687" w:rsidRPr="00A335A8" w:rsidRDefault="00175687" w:rsidP="001756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14"/>
          <w:szCs w:val="14"/>
        </w:rPr>
      </w:pPr>
    </w:p>
    <w:p w14:paraId="65070FA3" w14:textId="32AB67A4" w:rsidR="00175687" w:rsidRPr="00175687" w:rsidRDefault="00175687" w:rsidP="001756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7568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Pr="00175687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5DD4DE29" w14:textId="77777777" w:rsidR="00175687" w:rsidRPr="00A335A8" w:rsidRDefault="00175687" w:rsidP="0017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p w14:paraId="4A5BC2A1" w14:textId="77777777" w:rsidR="00175687" w:rsidRPr="00175687" w:rsidRDefault="00175687" w:rsidP="001756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75687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3D467E5E" w14:textId="77777777" w:rsidR="00175687" w:rsidRPr="00A335A8" w:rsidRDefault="00175687" w:rsidP="0017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p w14:paraId="47460B37" w14:textId="4C515B68" w:rsidR="00175687" w:rsidRPr="00175687" w:rsidRDefault="00175687" w:rsidP="001756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highlight w:val="cyan"/>
        </w:rPr>
      </w:pPr>
      <w:r w:rsidRPr="00175687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 การกลับรายการจะถูกบันทึกในกำไรหรือขาดทุน</w:t>
      </w:r>
    </w:p>
    <w:p w14:paraId="49D0E1F2" w14:textId="77777777" w:rsidR="00DB62D6" w:rsidRPr="00A335A8" w:rsidRDefault="00DB62D6" w:rsidP="00DB62D6">
      <w:pPr>
        <w:rPr>
          <w:rFonts w:asciiTheme="majorBidi" w:hAnsiTheme="majorBidi" w:cstheme="majorBidi"/>
          <w:sz w:val="14"/>
          <w:szCs w:val="14"/>
          <w:cs/>
          <w:lang w:val="th-TH" w:eastAsia="x-none"/>
        </w:rPr>
      </w:pPr>
    </w:p>
    <w:p w14:paraId="3F865EB1" w14:textId="0C32C30C" w:rsidR="007C6EE9" w:rsidRDefault="00757A4B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757A4B">
        <w:rPr>
          <w:rFonts w:asciiTheme="majorBidi" w:hAnsiTheme="majorBidi" w:cstheme="majorBidi"/>
          <w:b/>
          <w:bCs/>
          <w:cs/>
          <w:lang w:val="th-TH"/>
        </w:rPr>
        <w:t>การด้อยค่า</w:t>
      </w:r>
      <w:r w:rsidR="001505F3" w:rsidRPr="001505F3">
        <w:rPr>
          <w:rFonts w:asciiTheme="majorBidi" w:hAnsiTheme="majorBidi"/>
          <w:b/>
          <w:bCs/>
          <w:cs/>
          <w:lang w:val="th-TH"/>
        </w:rPr>
        <w:t>สินทรัพย์ที่ไม่ใช่สินทรัพย์ทางการเงิน</w:t>
      </w:r>
    </w:p>
    <w:p w14:paraId="20EB9295" w14:textId="77777777" w:rsidR="00D913AD" w:rsidRPr="00A335A8" w:rsidRDefault="00D913AD" w:rsidP="00D913AD">
      <w:pPr>
        <w:rPr>
          <w:rFonts w:ascii="Angsana New" w:hAnsi="Angsana New"/>
          <w:sz w:val="14"/>
          <w:szCs w:val="14"/>
          <w:cs/>
          <w:lang w:val="th-TH" w:eastAsia="x-none"/>
        </w:rPr>
      </w:pPr>
    </w:p>
    <w:p w14:paraId="08630F49" w14:textId="69930C1C" w:rsidR="0033118D" w:rsidRDefault="00D913AD" w:rsidP="007466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D913AD">
        <w:rPr>
          <w:rFonts w:asciiTheme="majorBidi" w:hAnsiTheme="majorBidi" w:cstheme="majorBidi"/>
          <w:sz w:val="30"/>
          <w:szCs w:val="30"/>
          <w:cs/>
          <w:lang w:val="en-US" w:eastAsia="en-US"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913AD"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US" w:eastAsia="en-US"/>
        </w:rPr>
        <w:br/>
      </w:r>
      <w:r w:rsidRPr="00391757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91757" w:rsidRPr="00391757">
        <w:rPr>
          <w:rFonts w:asciiTheme="majorBidi" w:hAnsiTheme="majorBidi" w:cstheme="majorBidi" w:hint="cs"/>
          <w:spacing w:val="-6"/>
          <w:sz w:val="30"/>
          <w:szCs w:val="30"/>
          <w:cs/>
          <w:lang w:val="en-US" w:eastAsia="en-US"/>
        </w:rPr>
        <w:t xml:space="preserve"> </w:t>
      </w:r>
      <w:r w:rsidRPr="00391757">
        <w:rPr>
          <w:rFonts w:asciiTheme="majorBidi" w:hAnsiTheme="majorBidi" w:cstheme="majorBidi"/>
          <w:spacing w:val="-6"/>
          <w:sz w:val="30"/>
          <w:szCs w:val="30"/>
          <w:cs/>
          <w:lang w:val="en-US" w:eastAsia="en-US"/>
        </w:rPr>
        <w:t>สำหรับค่าความนิยมและสินทรัพย์ไม่มีตัวตน</w:t>
      </w:r>
      <w:r w:rsidRPr="00D913AD">
        <w:rPr>
          <w:rFonts w:asciiTheme="majorBidi" w:hAnsiTheme="majorBidi" w:cstheme="majorBidi"/>
          <w:sz w:val="30"/>
          <w:szCs w:val="30"/>
          <w:cs/>
          <w:lang w:val="en-US" w:eastAsia="en-US"/>
        </w:rPr>
        <w:t>ที่มีอายุการใ</w:t>
      </w:r>
      <w:r w:rsidR="003355C9"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>ช้</w:t>
      </w:r>
      <w:r w:rsidRPr="00D913AD">
        <w:rPr>
          <w:rFonts w:asciiTheme="majorBidi" w:hAnsiTheme="majorBidi" w:cstheme="majorBidi"/>
          <w:sz w:val="30"/>
          <w:szCs w:val="30"/>
          <w:cs/>
          <w:lang w:val="en-US" w:eastAsia="en-US"/>
        </w:rPr>
        <w:t>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</w:t>
      </w:r>
    </w:p>
    <w:p w14:paraId="5B4E1CFD" w14:textId="77777777" w:rsidR="007466C5" w:rsidRPr="00A335A8" w:rsidRDefault="007466C5" w:rsidP="007466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6D7DA6D8" w14:textId="715C2996" w:rsidR="001505F3" w:rsidRPr="007D2985" w:rsidRDefault="00D913AD" w:rsidP="007D29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</w:t>
      </w:r>
      <w:r w:rsidRPr="00D913AD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D913AD">
        <w:rPr>
          <w:rFonts w:asciiTheme="majorBidi" w:hAnsiTheme="majorBidi" w:cstheme="majorBidi"/>
          <w:sz w:val="30"/>
          <w:szCs w:val="30"/>
          <w:cs/>
        </w:rPr>
        <w:t>เงินสด</w:t>
      </w:r>
      <w:r w:rsidRPr="00623946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ขาดทุนจากการด้อยค่าบันทึกในกำไรหรือขาดทุน</w:t>
      </w:r>
    </w:p>
    <w:p w14:paraId="2FA8C3E9" w14:textId="77777777" w:rsidR="00E8666B" w:rsidRPr="00A335A8" w:rsidRDefault="00E8666B" w:rsidP="00434A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14"/>
          <w:szCs w:val="14"/>
        </w:rPr>
      </w:pPr>
    </w:p>
    <w:p w14:paraId="10B0F6CE" w14:textId="4B829B51" w:rsidR="00434ADF" w:rsidRPr="00434ADF" w:rsidRDefault="00434ADF" w:rsidP="00434A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FF8FB66" w14:textId="77777777" w:rsidR="00434ADF" w:rsidRPr="00A335A8" w:rsidRDefault="00434ADF" w:rsidP="00D91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p w14:paraId="3999685D" w14:textId="23DCDDD0" w:rsidR="00392EF8" w:rsidRPr="00A335A8" w:rsidRDefault="00434ADF" w:rsidP="00A335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39175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หมายถึง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</w:t>
      </w:r>
      <w:r w:rsidR="0039175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="00391757">
        <w:rPr>
          <w:rFonts w:asciiTheme="majorBidi" w:hAnsiTheme="majorBidi" w:cstheme="majorBidi"/>
          <w:sz w:val="30"/>
          <w:szCs w:val="30"/>
          <w:cs/>
        </w:rPr>
        <w:br/>
      </w:r>
      <w:r w:rsidRPr="00391757">
        <w:rPr>
          <w:rFonts w:asciiTheme="majorBidi" w:hAnsiTheme="majorBidi" w:cstheme="majorBidi"/>
          <w:spacing w:val="-2"/>
          <w:sz w:val="30"/>
          <w:szCs w:val="30"/>
          <w:cs/>
        </w:rPr>
        <w:t>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</w:t>
      </w: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</w:t>
      </w:r>
      <w:r w:rsidR="0039175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BDC8AEA" w14:textId="24FDD9CE" w:rsidR="00B75048" w:rsidRPr="00623946" w:rsidRDefault="00B75048" w:rsidP="00B750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2D3445A8" w14:textId="77777777" w:rsidR="00F27CA1" w:rsidRPr="00A335A8" w:rsidRDefault="00F27CA1" w:rsidP="00150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671AC31C" w14:textId="3FAB64A5" w:rsidR="004052F2" w:rsidRDefault="00F27CA1" w:rsidP="007D2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7CA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ขาดทุนจากการด้อยค่าของสินทรัพย์ที่ไม่ใช่สินทรัพย์ทางการเงิน</w:t>
      </w:r>
      <w:r w:rsidRPr="00F27CA1">
        <w:rPr>
          <w:rFonts w:asciiTheme="majorBidi" w:hAnsiTheme="majorBidi" w:cstheme="majorBidi"/>
          <w:sz w:val="30"/>
          <w:szCs w:val="30"/>
          <w:cs/>
        </w:rPr>
        <w:t>อื่น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27CA1">
        <w:rPr>
          <w:rFonts w:asciiTheme="majorBidi" w:hAnsiTheme="majorBidi" w:cstheme="majorBidi"/>
          <w:sz w:val="30"/>
          <w:szCs w:val="30"/>
          <w:cs/>
        </w:rPr>
        <w:t>ๆ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ที่เคยรับรู้ในงวดก่อนจะถูกประเมิน ณ ทุกวันที่ที่ออกรายงานว่ามีข้อบ่งชี้</w:t>
      </w:r>
      <w:r w:rsidR="0039175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</w:t>
      </w:r>
      <w:r w:rsidR="0039175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2D40E562" w14:textId="77777777" w:rsidR="007D2985" w:rsidRPr="00A335A8" w:rsidRDefault="007D2985" w:rsidP="007D29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8BBF0F4" w14:textId="77777777" w:rsidR="004052F2" w:rsidRPr="004052F2" w:rsidRDefault="004052F2" w:rsidP="00651652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4052F2">
        <w:rPr>
          <w:rFonts w:asciiTheme="majorBidi" w:hAnsiTheme="majorBidi" w:cstheme="majorBidi"/>
          <w:b/>
          <w:bCs/>
          <w:cs/>
          <w:lang w:val="th-TH"/>
        </w:rPr>
        <w:t>ผลประโยชน์ของพนักงาน</w:t>
      </w:r>
    </w:p>
    <w:p w14:paraId="2D1763B5" w14:textId="77777777" w:rsidR="004052F2" w:rsidRPr="00A335A8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7558F0E4" w14:textId="77777777" w:rsidR="004052F2" w:rsidRPr="00651652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51652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701E485F" w14:textId="77777777" w:rsidR="004052F2" w:rsidRPr="00A335A8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4CB53EE" w14:textId="77777777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F1EFB36" w14:textId="77777777" w:rsidR="00BE09AA" w:rsidRPr="00A335A8" w:rsidRDefault="00BE09AA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4CD0F3EB" w14:textId="77777777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072A67A6" w14:textId="77777777" w:rsidR="004052F2" w:rsidRPr="00A335A8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00D706A7" w14:textId="0C3B73DA" w:rsidR="004052F2" w:rsidRPr="00623946" w:rsidRDefault="004052F2" w:rsidP="004052F2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4D01D6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ๆ  ผลประโยชน์ดังกล่าวได้มีการคิดลดกระแสเงินสดเพื่อให้เป็นมูลค่าปัจจุบัน</w:t>
      </w:r>
    </w:p>
    <w:p w14:paraId="22A36BA4" w14:textId="77777777" w:rsidR="000D03D9" w:rsidRPr="00A335A8" w:rsidRDefault="000D03D9" w:rsidP="00E86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</w:rPr>
      </w:pPr>
    </w:p>
    <w:p w14:paraId="0A916644" w14:textId="77853FAA" w:rsidR="004052F2" w:rsidRDefault="004052F2" w:rsidP="00E8666B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</w:t>
      </w:r>
      <w:r w:rsidRPr="002159C0">
        <w:rPr>
          <w:rFonts w:asciiTheme="majorBidi" w:hAnsiTheme="majorBidi" w:cstheme="majorBidi"/>
          <w:i/>
          <w:sz w:val="30"/>
          <w:szCs w:val="30"/>
          <w:cs/>
        </w:rPr>
        <w:t>ประจำ</w:t>
      </w:r>
      <w:r w:rsidR="00370ECE">
        <w:rPr>
          <w:rFonts w:asciiTheme="majorBidi" w:hAnsiTheme="majorBidi" w:cstheme="majorBidi" w:hint="cs"/>
          <w:i/>
          <w:sz w:val="30"/>
          <w:szCs w:val="30"/>
          <w:cs/>
        </w:rPr>
        <w:t>ทุก</w:t>
      </w:r>
      <w:r w:rsidR="00D234E2" w:rsidRPr="002159C0">
        <w:rPr>
          <w:rFonts w:asciiTheme="majorBidi" w:hAnsiTheme="majorBidi" w:cstheme="majorBidi" w:hint="cs"/>
          <w:i/>
          <w:sz w:val="30"/>
          <w:szCs w:val="30"/>
          <w:cs/>
        </w:rPr>
        <w:t>สาม</w:t>
      </w:r>
      <w:r w:rsidRPr="002159C0">
        <w:rPr>
          <w:rFonts w:asciiTheme="majorBidi" w:hAnsiTheme="majorBidi" w:cstheme="majorBidi"/>
          <w:i/>
          <w:sz w:val="30"/>
          <w:szCs w:val="30"/>
          <w:cs/>
        </w:rPr>
        <w:t>ปี โ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ดยวิธีคิดลดแต่ละหน่วยที่ประมาณการไว้</w:t>
      </w:r>
    </w:p>
    <w:p w14:paraId="66733C5D" w14:textId="77777777" w:rsidR="003355C9" w:rsidRPr="00A335A8" w:rsidRDefault="003355C9" w:rsidP="00E8666B">
      <w:pPr>
        <w:ind w:left="540"/>
        <w:jc w:val="thaiDistribute"/>
        <w:rPr>
          <w:rFonts w:asciiTheme="majorBidi" w:hAnsiTheme="majorBidi" w:cstheme="majorBidi"/>
          <w:i/>
          <w:sz w:val="22"/>
          <w:szCs w:val="22"/>
        </w:rPr>
      </w:pPr>
    </w:p>
    <w:p w14:paraId="070CEA17" w14:textId="00B17A1A" w:rsidR="004052F2" w:rsidRPr="00623946" w:rsidRDefault="004052F2" w:rsidP="004052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>
        <w:rPr>
          <w:rFonts w:asciiTheme="majorBidi" w:hAnsiTheme="majorBidi" w:cstheme="majorBidi" w:hint="cs"/>
          <w:i/>
          <w:sz w:val="30"/>
          <w:szCs w:val="30"/>
          <w:cs/>
        </w:rPr>
        <w:t xml:space="preserve">          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กำหนดดอกเบี้ยจ่ายของ</w:t>
      </w:r>
      <w:r w:rsidRPr="004052F2">
        <w:rPr>
          <w:rFonts w:asciiTheme="majorBidi" w:hAnsiTheme="majorBidi" w:cstheme="majorBidi"/>
          <w:i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 w:rsidRPr="004052F2">
        <w:rPr>
          <w:rFonts w:asciiTheme="majorBidi" w:hAnsiTheme="majorBidi" w:cstheme="majorBidi" w:hint="cs"/>
          <w:i/>
          <w:spacing w:val="-2"/>
          <w:sz w:val="30"/>
          <w:szCs w:val="30"/>
          <w:cs/>
        </w:rPr>
        <w:t>น</w:t>
      </w:r>
      <w:r w:rsidRPr="004052F2">
        <w:rPr>
          <w:rFonts w:asciiTheme="majorBidi" w:hAnsiTheme="majorBidi" w:cstheme="majorBidi"/>
          <w:i/>
          <w:spacing w:val="-2"/>
          <w:sz w:val="30"/>
          <w:szCs w:val="30"/>
          <w:cs/>
        </w:rPr>
        <w:t>ปี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 โดยคำนึงถึงการเปลี่ยนแปลงใด</w:t>
      </w:r>
      <w:r w:rsidR="004D01D6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</w:t>
      </w:r>
      <w:r w:rsidR="001F5FA2">
        <w:rPr>
          <w:rFonts w:asciiTheme="majorBidi" w:hAnsiTheme="majorBidi" w:cstheme="majorBidi"/>
          <w:i/>
          <w:sz w:val="30"/>
          <w:szCs w:val="30"/>
        </w:rPr>
        <w:br/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</w:t>
      </w:r>
      <w:r w:rsidR="004D01D6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ๆ ที่เกี่ยวข้องกับโครงการผลประโยชน์รับรู้รายการ</w:t>
      </w:r>
      <w:r w:rsidR="001F5FA2">
        <w:rPr>
          <w:rFonts w:asciiTheme="majorBidi" w:hAnsiTheme="majorBidi" w:cstheme="majorBidi"/>
          <w:i/>
          <w:sz w:val="30"/>
          <w:szCs w:val="30"/>
        </w:rPr>
        <w:br/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ในกำไรหรือขาดทุน</w:t>
      </w:r>
    </w:p>
    <w:p w14:paraId="157D2E5A" w14:textId="46FBD1FB" w:rsidR="004052F2" w:rsidRPr="00E8666B" w:rsidRDefault="00514A39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7"/>
          <w:szCs w:val="17"/>
        </w:rPr>
      </w:pPr>
      <w:r>
        <w:rPr>
          <w:rFonts w:asciiTheme="majorBidi" w:hAnsiTheme="majorBidi" w:cstheme="majorBidi"/>
          <w:sz w:val="17"/>
          <w:szCs w:val="17"/>
          <w:cs/>
        </w:rPr>
        <w:br/>
      </w:r>
    </w:p>
    <w:p w14:paraId="765A1099" w14:textId="452F5ED1" w:rsidR="007466C5" w:rsidRDefault="004052F2" w:rsidP="00DF2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104C87BA" w14:textId="77777777" w:rsidR="00320E25" w:rsidRPr="00320E25" w:rsidRDefault="00320E25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783BAC66" w14:textId="1B7C72CB" w:rsidR="004052F2" w:rsidRPr="004052F2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052F2">
        <w:rPr>
          <w:rFonts w:asciiTheme="majorBidi" w:hAnsiTheme="majorBidi" w:cstheme="majorBidi"/>
          <w:i/>
          <w:iCs/>
          <w:sz w:val="30"/>
          <w:szCs w:val="30"/>
          <w:cs/>
        </w:rPr>
        <w:t>ผลประโยชน์ระยะยาวอื่น</w:t>
      </w:r>
    </w:p>
    <w:p w14:paraId="2451B7C6" w14:textId="77777777" w:rsidR="004052F2" w:rsidRPr="00A335A8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E03DE00" w14:textId="33A5ED3F" w:rsidR="004052F2" w:rsidRPr="00623946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1F5FA2">
        <w:rPr>
          <w:rFonts w:asciiTheme="majorBidi" w:hAnsiTheme="majorBidi" w:cstheme="majorBidi"/>
          <w:i/>
          <w:sz w:val="30"/>
          <w:szCs w:val="30"/>
        </w:rPr>
        <w:br/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การทำงานของพนักงานในงวดปัจจุบันและงวดก่อน</w:t>
      </w:r>
      <w:r w:rsidR="004D01D6">
        <w:rPr>
          <w:rFonts w:asciiTheme="majorBidi" w:hAnsiTheme="majorBidi" w:cstheme="majorBidi" w:hint="cs"/>
          <w:i/>
          <w:spacing w:val="-8"/>
          <w:sz w:val="30"/>
          <w:szCs w:val="30"/>
          <w:cs/>
        </w:rPr>
        <w:t xml:space="preserve"> </w:t>
      </w:r>
      <w:r w:rsidRPr="001F5FA2">
        <w:rPr>
          <w:rFonts w:asciiTheme="majorBidi" w:hAnsiTheme="majorBidi" w:cstheme="majorBidi"/>
          <w:i/>
          <w:spacing w:val="-8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2568933F" w14:textId="77777777" w:rsidR="004052F2" w:rsidRPr="00A335A8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7E5AB6F" w14:textId="77777777" w:rsidR="004052F2" w:rsidRPr="00623946" w:rsidRDefault="004052F2" w:rsidP="004052F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00EE891C" w14:textId="77777777" w:rsidR="004052F2" w:rsidRPr="00A335A8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A07C8B5" w14:textId="65637B5C" w:rsidR="00BE09AA" w:rsidRDefault="004052F2" w:rsidP="000F289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รับรู้ต้นทุนสำหรับการปรับโครงสร้าง </w:t>
      </w:r>
      <w:r>
        <w:rPr>
          <w:rFonts w:asciiTheme="majorBidi" w:hAnsiTheme="majorBidi" w:cstheme="majorBidi"/>
          <w:i/>
          <w:sz w:val="30"/>
          <w:szCs w:val="30"/>
        </w:rPr>
        <w:br/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23946">
        <w:rPr>
          <w:rFonts w:asciiTheme="majorBidi" w:hAnsiTheme="majorBidi" w:cstheme="majorBidi"/>
          <w:iCs/>
          <w:sz w:val="30"/>
          <w:szCs w:val="30"/>
        </w:rPr>
        <w:t>12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2A484E1" w14:textId="77777777" w:rsidR="00BE09AA" w:rsidRPr="00A335A8" w:rsidRDefault="00BE09AA" w:rsidP="00BE09A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04D59E06" w14:textId="77777777" w:rsidR="004052F2" w:rsidRPr="00623946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121BEE46" w14:textId="77777777" w:rsidR="004052F2" w:rsidRPr="00A335A8" w:rsidRDefault="004052F2" w:rsidP="00405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0175925" w14:textId="0ED985F6" w:rsidR="00D234E2" w:rsidRDefault="004052F2" w:rsidP="000D03D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</w:rPr>
        <w:t xml:space="preserve"> </w:t>
      </w:r>
      <w:r w:rsidRPr="00DA344D">
        <w:rPr>
          <w:rFonts w:asciiTheme="majorBidi" w:hAnsiTheme="majorBidi" w:cstheme="majorBidi"/>
          <w:i/>
          <w:spacing w:val="-4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 หาก</w:t>
      </w:r>
      <w:r w:rsidRPr="004052F2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9F4E417" w14:textId="77777777" w:rsidR="00E8666B" w:rsidRPr="00A335A8" w:rsidRDefault="00E8666B" w:rsidP="000D03D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616260BC" w14:textId="1FC4CD1A" w:rsidR="003355C9" w:rsidRDefault="003355C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>
        <w:rPr>
          <w:rFonts w:asciiTheme="majorBidi" w:hAnsiTheme="majorBidi" w:hint="cs"/>
          <w:b/>
          <w:bCs/>
          <w:cs/>
          <w:lang w:val="th-TH"/>
        </w:rPr>
        <w:t>ประมาณการหนี้สิน</w:t>
      </w:r>
    </w:p>
    <w:p w14:paraId="5BFD18D0" w14:textId="5D0FC7DD" w:rsidR="003355C9" w:rsidRPr="00A335A8" w:rsidRDefault="003355C9" w:rsidP="003355C9">
      <w:pPr>
        <w:rPr>
          <w:rFonts w:asciiTheme="majorBidi" w:hAnsiTheme="majorBidi"/>
          <w:sz w:val="24"/>
          <w:szCs w:val="24"/>
          <w:cs/>
          <w:lang w:val="th-TH" w:eastAsia="x-none"/>
        </w:rPr>
      </w:pPr>
    </w:p>
    <w:p w14:paraId="41734A52" w14:textId="03D84D7F" w:rsidR="003355C9" w:rsidRPr="003355C9" w:rsidRDefault="003355C9" w:rsidP="003355C9">
      <w:pPr>
        <w:ind w:left="540" w:hanging="90"/>
        <w:jc w:val="thaiDistribute"/>
        <w:rPr>
          <w:rFonts w:cs="Arial"/>
          <w:sz w:val="30"/>
          <w:szCs w:val="30"/>
          <w:cs/>
          <w:lang w:val="th-TH" w:eastAsia="x-none"/>
        </w:rPr>
      </w:pPr>
      <w:r>
        <w:rPr>
          <w:cs/>
          <w:lang w:val="th-TH" w:eastAsia="x-none"/>
        </w:rPr>
        <w:tab/>
      </w:r>
      <w:r>
        <w:rPr>
          <w:cs/>
          <w:lang w:val="th-TH" w:eastAsia="x-none"/>
        </w:rPr>
        <w:tab/>
      </w:r>
      <w:r w:rsidRPr="003355C9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</w:t>
      </w:r>
      <w:r>
        <w:rPr>
          <w:rFonts w:ascii="Angsana New" w:hAnsi="Angsana New"/>
          <w:sz w:val="30"/>
          <w:szCs w:val="30"/>
        </w:rPr>
        <w:t xml:space="preserve">    </w:t>
      </w:r>
      <w:r w:rsidRPr="003355C9">
        <w:rPr>
          <w:rFonts w:ascii="Angsana New" w:hAnsi="Angsana New"/>
          <w:sz w:val="30"/>
          <w:szCs w:val="30"/>
          <w:cs/>
        </w:rPr>
        <w:t>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62FA516" w14:textId="45B373D5" w:rsidR="00514A39" w:rsidRDefault="00514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  <w:r>
        <w:rPr>
          <w:rFonts w:asciiTheme="majorBidi" w:hAnsiTheme="majorBidi" w:cstheme="majorBidi"/>
          <w:sz w:val="24"/>
          <w:szCs w:val="24"/>
          <w:cs/>
          <w:lang w:val="th-TH" w:eastAsia="x-none"/>
        </w:rPr>
        <w:br w:type="page"/>
      </w:r>
    </w:p>
    <w:p w14:paraId="2AC3CAD7" w14:textId="49446EFB" w:rsidR="00D234E2" w:rsidRPr="00D234E2" w:rsidRDefault="00D234E2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D234E2">
        <w:rPr>
          <w:rFonts w:asciiTheme="majorBidi" w:hAnsiTheme="majorBidi" w:cstheme="majorBidi"/>
          <w:b/>
          <w:bCs/>
          <w:cs/>
          <w:lang w:val="th-TH"/>
        </w:rPr>
        <w:lastRenderedPageBreak/>
        <w:t>การวัดมูลค่ายุติธรรม</w:t>
      </w:r>
    </w:p>
    <w:p w14:paraId="34497140" w14:textId="67A235D3" w:rsidR="00D234E2" w:rsidRPr="00514A39" w:rsidRDefault="00D234E2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C9744BE" w14:textId="52DF2943" w:rsidR="001505F3" w:rsidRPr="00E8666B" w:rsidRDefault="001505F3" w:rsidP="00E8666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20DD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9A20DD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9A20DD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9A20DD">
        <w:rPr>
          <w:rFonts w:asciiTheme="majorBidi" w:hAnsiTheme="majorBidi" w:cstheme="majorBidi"/>
          <w:sz w:val="30"/>
          <w:szCs w:val="30"/>
        </w:rPr>
        <w:t xml:space="preserve"> </w:t>
      </w:r>
      <w:r w:rsidRPr="009A20DD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8346492" w14:textId="77777777" w:rsidR="001E17E5" w:rsidRPr="001E17E5" w:rsidRDefault="001E17E5" w:rsidP="009A20D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F781C18" w14:textId="6176735B" w:rsidR="001505F3" w:rsidRPr="009A20DD" w:rsidRDefault="001505F3" w:rsidP="009A20D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20DD">
        <w:rPr>
          <w:rFonts w:asciiTheme="majorBidi" w:hAnsiTheme="majorBidi" w:cstheme="majorBidi"/>
          <w:sz w:val="30"/>
          <w:szCs w:val="30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23523E66" w14:textId="25308142" w:rsidR="009A20DD" w:rsidRPr="00645788" w:rsidRDefault="009A20DD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0DB8F47" w14:textId="4C45DD5F" w:rsidR="009A20DD" w:rsidRPr="009A20DD" w:rsidRDefault="009A20DD" w:rsidP="009A20DD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A20DD">
        <w:rPr>
          <w:rFonts w:asciiTheme="majorBidi" w:hAnsiTheme="majorBidi" w:cstheme="majorBidi"/>
          <w:sz w:val="30"/>
          <w:szCs w:val="30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9A20DD">
        <w:rPr>
          <w:rFonts w:asciiTheme="majorBidi" w:hAnsiTheme="majorBidi" w:cstheme="majorBidi"/>
          <w:sz w:val="30"/>
          <w:szCs w:val="30"/>
        </w:rPr>
        <w:t>‘</w:t>
      </w:r>
      <w:r w:rsidRPr="009A20DD">
        <w:rPr>
          <w:rFonts w:asciiTheme="majorBidi" w:hAnsiTheme="majorBidi" w:cstheme="majorBidi"/>
          <w:sz w:val="30"/>
          <w:szCs w:val="30"/>
          <w:cs/>
        </w:rPr>
        <w:t>สภาพคล่อง</w:t>
      </w:r>
      <w:r w:rsidRPr="009A20DD">
        <w:rPr>
          <w:rFonts w:asciiTheme="majorBidi" w:hAnsiTheme="majorBidi" w:cstheme="majorBidi"/>
          <w:sz w:val="30"/>
          <w:szCs w:val="30"/>
        </w:rPr>
        <w:t xml:space="preserve">’ </w:t>
      </w:r>
      <w:r w:rsidRPr="009A20DD">
        <w:rPr>
          <w:rFonts w:asciiTheme="majorBidi" w:hAnsiTheme="majorBidi" w:cstheme="majorBidi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33726E9E" w14:textId="77777777" w:rsidR="001505F3" w:rsidRPr="00645788" w:rsidRDefault="001505F3" w:rsidP="00D234E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0BA1290" w14:textId="6852E06F" w:rsidR="009A20DD" w:rsidRPr="009A20DD" w:rsidRDefault="009A20DD" w:rsidP="009A20DD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9A20DD">
        <w:rPr>
          <w:rFonts w:asciiTheme="majorBidi" w:hAnsiTheme="majorBidi" w:cstheme="majorBidi"/>
          <w:sz w:val="30"/>
          <w:szCs w:val="30"/>
          <w:cs/>
        </w:rPr>
        <w:t>หากไม่มีราคาเสนอซื้อขายในตลาดที่มีสภาพคล่อง</w:t>
      </w:r>
      <w:r w:rsidR="00AE1B9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A20DD">
        <w:rPr>
          <w:rFonts w:asciiTheme="majorBidi" w:hAnsiTheme="majorBidi" w:cstheme="majorBidi"/>
          <w:sz w:val="30"/>
          <w:szCs w:val="30"/>
          <w:cs/>
        </w:rPr>
        <w:t xml:space="preserve">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9A20DD">
        <w:rPr>
          <w:rFonts w:asciiTheme="majorBidi" w:hAnsiTheme="majorBidi" w:cstheme="majorBidi" w:hint="cs"/>
          <w:sz w:val="30"/>
          <w:szCs w:val="30"/>
          <w:cs/>
        </w:rPr>
        <w:t>การเลือก</w:t>
      </w:r>
      <w:r w:rsidRPr="009A20DD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</w:t>
      </w:r>
      <w:r w:rsidRPr="009A20DD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20DD">
        <w:rPr>
          <w:rFonts w:asciiTheme="majorBidi" w:hAnsiTheme="majorBidi" w:cstheme="majorBidi"/>
          <w:sz w:val="30"/>
          <w:szCs w:val="30"/>
          <w:cs/>
        </w:rPr>
        <w:t xml:space="preserve">พิจารณาปัจจัยทั้งหมดที่ผู้ร่วมตลาดคำนึงถึงในการกำหนดราคาของรายการ </w:t>
      </w:r>
    </w:p>
    <w:p w14:paraId="0D6710BB" w14:textId="77777777" w:rsidR="009A20DD" w:rsidRPr="00645788" w:rsidRDefault="009A20DD" w:rsidP="009A20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5F9976C" w14:textId="2180C3A0" w:rsidR="009A20DD" w:rsidRPr="009A20DD" w:rsidRDefault="009A20DD" w:rsidP="009A20DD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9A20DD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AD6691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9A20DD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1B3A28E7" w14:textId="77777777" w:rsidR="00A34587" w:rsidRPr="00645788" w:rsidRDefault="00A34587" w:rsidP="000F28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FA4EDF" w14:textId="498AE809" w:rsidR="009A20DD" w:rsidRPr="009A20DD" w:rsidRDefault="009A20DD" w:rsidP="009A20DD">
      <w:pPr>
        <w:pStyle w:val="BodyText"/>
        <w:shd w:val="clear" w:color="auto" w:fill="FFFFFF"/>
        <w:spacing w:after="0" w:line="240" w:lineRule="auto"/>
        <w:ind w:left="540"/>
        <w:jc w:val="thaiDistribute"/>
        <w:rPr>
          <w:sz w:val="30"/>
          <w:szCs w:val="30"/>
        </w:rPr>
      </w:pPr>
      <w:r w:rsidRPr="00F367D4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</w:t>
      </w:r>
      <w:r w:rsidRPr="00F367D4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F367D4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F367D4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F367D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F367D4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F367D4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F367D4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F367D4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F3B9A74" w14:textId="2309CA84" w:rsidR="00514A39" w:rsidRDefault="00514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3183E97" w14:textId="77777777" w:rsidR="00D234E2" w:rsidRPr="00370ECE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ECE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70ECE">
        <w:rPr>
          <w:rFonts w:asciiTheme="majorBidi" w:hAnsiTheme="majorBidi" w:cstheme="majorBidi"/>
          <w:sz w:val="30"/>
          <w:szCs w:val="30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425FC0C" w14:textId="77777777" w:rsidR="00D234E2" w:rsidRPr="00645788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043465A" w14:textId="77777777" w:rsidR="00D234E2" w:rsidRPr="00370ECE" w:rsidRDefault="00D234E2" w:rsidP="0058207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8929E5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70EC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FEEDD69" w14:textId="6DD1A581" w:rsidR="00D234E2" w:rsidRPr="00370ECE" w:rsidRDefault="00D234E2" w:rsidP="0058207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2</w:t>
      </w:r>
      <w:r w:rsidRPr="00D77AD7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 </w:t>
      </w:r>
      <w:r w:rsidRPr="00D77AD7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D77AD7" w:rsidRPr="00D77AD7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9B0E294" w14:textId="77777777" w:rsidR="00D234E2" w:rsidRPr="00370ECE" w:rsidRDefault="00D234E2" w:rsidP="0058207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29E5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929E5">
        <w:rPr>
          <w:rFonts w:asciiTheme="majorBidi" w:hAnsiTheme="majorBidi" w:cstheme="majorBidi"/>
          <w:sz w:val="30"/>
          <w:szCs w:val="30"/>
          <w:lang w:bidi="th-TH"/>
        </w:rPr>
        <w:t xml:space="preserve"> 3</w:t>
      </w:r>
      <w:r w:rsidRPr="00370EC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370ECE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ข้อมูลที่ใช้</w:t>
      </w:r>
      <w:r w:rsidRPr="00370ECE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41F13503" w14:textId="77777777" w:rsidR="00D234E2" w:rsidRPr="00645788" w:rsidRDefault="00D234E2" w:rsidP="00D234E2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6"/>
          <w:szCs w:val="26"/>
          <w:lang w:bidi="th-TH"/>
        </w:rPr>
      </w:pPr>
    </w:p>
    <w:p w14:paraId="5D8B877C" w14:textId="77777777" w:rsidR="00D234E2" w:rsidRPr="00370ECE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0ECE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</w:t>
      </w:r>
      <w:r w:rsidRPr="00370ECE">
        <w:rPr>
          <w:rFonts w:asciiTheme="majorBidi" w:hAnsiTheme="majorBidi" w:cstheme="majorBidi"/>
          <w:sz w:val="30"/>
          <w:szCs w:val="30"/>
        </w:rPr>
        <w:br/>
      </w:r>
      <w:r w:rsidRPr="00370ECE">
        <w:rPr>
          <w:rFonts w:asciiTheme="majorBidi" w:hAnsiTheme="majorBidi" w:cstheme="majorBidi"/>
          <w:sz w:val="30"/>
          <w:szCs w:val="30"/>
          <w:cs/>
        </w:rPr>
        <w:t>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4CD98041" w14:textId="77777777" w:rsidR="00D234E2" w:rsidRPr="00514A39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4F1A2025" w14:textId="77777777" w:rsidR="00D234E2" w:rsidRPr="00D234E2" w:rsidRDefault="00D234E2" w:rsidP="00D234E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370ECE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384FFFD0" w14:textId="77777777" w:rsidR="004052F2" w:rsidRPr="00514A39" w:rsidRDefault="004052F2" w:rsidP="00CB45AE">
      <w:pPr>
        <w:ind w:left="540"/>
        <w:jc w:val="thaiDistribute"/>
        <w:rPr>
          <w:rFonts w:asciiTheme="majorBidi" w:hAnsiTheme="majorBidi" w:cstheme="majorBidi"/>
        </w:rPr>
      </w:pPr>
    </w:p>
    <w:p w14:paraId="70159644" w14:textId="77777777" w:rsidR="003E0FB9" w:rsidRPr="003E0FB9" w:rsidRDefault="003E0FB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3E0FB9">
        <w:rPr>
          <w:rFonts w:asciiTheme="majorBidi" w:hAnsiTheme="majorBidi" w:cstheme="majorBidi"/>
          <w:b/>
          <w:bCs/>
          <w:cs/>
          <w:lang w:val="th-TH"/>
        </w:rPr>
        <w:t>ทุนเรือนหุ้น</w:t>
      </w:r>
    </w:p>
    <w:p w14:paraId="0732A864" w14:textId="77777777" w:rsidR="003E0FB9" w:rsidRPr="00514A39" w:rsidRDefault="003E0FB9" w:rsidP="003E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3D72B734" w14:textId="77777777" w:rsidR="003E0FB9" w:rsidRDefault="003E0FB9" w:rsidP="003E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3E0FB9">
        <w:rPr>
          <w:rFonts w:asciiTheme="majorBidi" w:hAnsiTheme="majorBidi" w:cstheme="majorBidi"/>
          <w:iCs/>
          <w:sz w:val="30"/>
          <w:szCs w:val="30"/>
          <w:cs/>
        </w:rPr>
        <w:t>หุ้นสามัญ</w:t>
      </w:r>
    </w:p>
    <w:p w14:paraId="74EB2C8A" w14:textId="77777777" w:rsidR="003E0FB9" w:rsidRPr="00514A39" w:rsidRDefault="003E0FB9" w:rsidP="003E0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cs/>
        </w:rPr>
      </w:pPr>
    </w:p>
    <w:p w14:paraId="750339D3" w14:textId="3CDCFBEF" w:rsidR="00A34587" w:rsidRPr="000F2892" w:rsidRDefault="003E0FB9" w:rsidP="000F2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3355C9">
        <w:rPr>
          <w:rFonts w:asciiTheme="majorBidi" w:hAnsiTheme="majorBidi" w:cstheme="majorBidi"/>
          <w:i/>
          <w:spacing w:val="-2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</w:t>
      </w:r>
      <w:r w:rsidRPr="003E0FB9">
        <w:rPr>
          <w:rFonts w:asciiTheme="majorBidi" w:hAnsiTheme="majorBidi" w:cstheme="majorBidi"/>
          <w:i/>
          <w:sz w:val="30"/>
          <w:szCs w:val="30"/>
          <w:cs/>
        </w:rPr>
        <w:t xml:space="preserve"> รับรู้เป็นรายการหักจากส่วนของทุน</w:t>
      </w:r>
    </w:p>
    <w:p w14:paraId="5E12914E" w14:textId="77777777" w:rsidR="00A34587" w:rsidRPr="00514A39" w:rsidRDefault="00A34587" w:rsidP="00DF2E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cs/>
        </w:rPr>
      </w:pPr>
    </w:p>
    <w:p w14:paraId="6EAC64DE" w14:textId="77777777" w:rsidR="009F6166" w:rsidRDefault="009F6166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9F6166">
        <w:rPr>
          <w:rFonts w:asciiTheme="majorBidi" w:hAnsiTheme="majorBidi" w:cstheme="majorBidi"/>
          <w:b/>
          <w:bCs/>
          <w:cs/>
          <w:lang w:val="th-TH"/>
        </w:rPr>
        <w:t>รายได้</w:t>
      </w:r>
    </w:p>
    <w:p w14:paraId="6181937D" w14:textId="77777777" w:rsidR="009F29D6" w:rsidRPr="00514A39" w:rsidRDefault="009F29D6" w:rsidP="00A40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430418DF" w14:textId="128E9170" w:rsidR="009F29D6" w:rsidRDefault="009F29D6" w:rsidP="009F29D6">
      <w:pPr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9F29D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</w:t>
      </w:r>
      <w:r w:rsidRPr="009F29D6">
        <w:rPr>
          <w:rFonts w:asciiTheme="majorBidi" w:hAnsiTheme="majorBidi" w:cstheme="majorBidi"/>
          <w:sz w:val="30"/>
          <w:szCs w:val="30"/>
        </w:rPr>
        <w:t xml:space="preserve">  </w:t>
      </w:r>
      <w:r w:rsidRPr="009F29D6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026E244C" w14:textId="77777777" w:rsidR="00A40A70" w:rsidRPr="00514A39" w:rsidRDefault="00A40A70" w:rsidP="009F29D6">
      <w:pPr>
        <w:ind w:left="540" w:right="72"/>
        <w:jc w:val="thaiDistribute"/>
        <w:rPr>
          <w:rFonts w:asciiTheme="majorBidi" w:hAnsiTheme="majorBidi" w:cstheme="majorBidi"/>
        </w:rPr>
      </w:pPr>
    </w:p>
    <w:p w14:paraId="0F3B0386" w14:textId="3B8005D4" w:rsidR="009F29D6" w:rsidRPr="009F29D6" w:rsidRDefault="009F29D6" w:rsidP="009F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4354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</w:t>
      </w:r>
      <w:r w:rsidR="00355C7E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และบริการ</w:t>
      </w:r>
    </w:p>
    <w:p w14:paraId="6602DD5B" w14:textId="77777777" w:rsidR="009F29D6" w:rsidRPr="00514A39" w:rsidRDefault="009F29D6" w:rsidP="009F29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Cs w:val="18"/>
        </w:rPr>
      </w:pPr>
    </w:p>
    <w:p w14:paraId="74CD3966" w14:textId="57A5E0F7" w:rsidR="0097159E" w:rsidRDefault="009F29D6" w:rsidP="00645788">
      <w:pPr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9F29D6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9F29D6">
        <w:rPr>
          <w:rFonts w:asciiTheme="majorBidi" w:hAnsiTheme="majorBidi" w:cstheme="majorBidi"/>
          <w:sz w:val="30"/>
          <w:szCs w:val="30"/>
        </w:rPr>
        <w:t xml:space="preserve"> </w:t>
      </w:r>
      <w:r w:rsidRPr="009F29D6">
        <w:rPr>
          <w:rFonts w:asciiTheme="majorBidi" w:hAnsiTheme="majorBidi" w:cstheme="majorBidi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="00355C7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55C7E" w:rsidRPr="00355C7E">
        <w:rPr>
          <w:rFonts w:asciiTheme="majorBidi" w:hAnsiTheme="majorBidi"/>
          <w:sz w:val="30"/>
          <w:szCs w:val="30"/>
          <w:cs/>
        </w:rPr>
        <w:t>รายได้จากการให้บริการรับรู้เมื่อได้ให้บริการ</w:t>
      </w:r>
    </w:p>
    <w:p w14:paraId="1039F42A" w14:textId="1A58AD14" w:rsidR="00355C7E" w:rsidRDefault="00355C7E" w:rsidP="00645788">
      <w:pPr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6F4861F" w14:textId="317582AF" w:rsidR="00355C7E" w:rsidRDefault="00355C7E" w:rsidP="00645788">
      <w:pPr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BB92E" w14:textId="3F58E474" w:rsidR="00514A39" w:rsidRDefault="00514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22DC3E3" w14:textId="0E3998CD" w:rsidR="006E6234" w:rsidRPr="007E52B4" w:rsidRDefault="006E6234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 w:rsidRPr="007E52B4">
        <w:rPr>
          <w:rFonts w:asciiTheme="majorBidi" w:hAnsiTheme="majorBidi" w:cstheme="majorBidi" w:hint="cs"/>
          <w:b/>
          <w:bCs/>
          <w:cs/>
          <w:lang w:val="th-TH"/>
        </w:rPr>
        <w:lastRenderedPageBreak/>
        <w:t>รายได้อื่น</w:t>
      </w:r>
    </w:p>
    <w:p w14:paraId="20C0B2FC" w14:textId="77777777" w:rsidR="006E6234" w:rsidRPr="00514A39" w:rsidRDefault="006E6234" w:rsidP="006E6234">
      <w:pPr>
        <w:pStyle w:val="ListParagraph"/>
        <w:ind w:left="540" w:right="72"/>
        <w:jc w:val="thaiDistribute"/>
        <w:rPr>
          <w:rFonts w:asciiTheme="majorBidi" w:hAnsiTheme="majorBidi" w:cstheme="majorBidi"/>
          <w:i/>
          <w:iCs/>
          <w:szCs w:val="18"/>
          <w:highlight w:val="yellow"/>
        </w:rPr>
      </w:pPr>
    </w:p>
    <w:p w14:paraId="7FB7812A" w14:textId="1E808A40" w:rsidR="00E8666B" w:rsidRPr="00645788" w:rsidRDefault="007E52B4" w:rsidP="00645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7E52B4">
        <w:rPr>
          <w:rFonts w:asciiTheme="majorBidi" w:hAnsiTheme="majorBidi"/>
          <w:sz w:val="30"/>
          <w:szCs w:val="30"/>
          <w:cs/>
        </w:rPr>
        <w:t>รายได้อื่นประกอบด้วยเงินปันผล ดอกเบี้ยรับและอื่น</w:t>
      </w:r>
      <w:r w:rsidR="004D01D6">
        <w:rPr>
          <w:rFonts w:asciiTheme="majorBidi" w:hAnsiTheme="majorBidi" w:hint="cs"/>
          <w:sz w:val="30"/>
          <w:szCs w:val="30"/>
          <w:cs/>
        </w:rPr>
        <w:t xml:space="preserve"> </w:t>
      </w:r>
      <w:r w:rsidRPr="007E52B4">
        <w:rPr>
          <w:rFonts w:asciiTheme="majorBidi" w:hAnsiTheme="majorBidi"/>
          <w:sz w:val="30"/>
          <w:szCs w:val="30"/>
          <w:cs/>
        </w:rPr>
        <w:t>ๆ 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0F4CDE76" w14:textId="77777777" w:rsidR="00E8666B" w:rsidRPr="00514A39" w:rsidRDefault="00E8666B" w:rsidP="00E86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highlight w:val="lightGray"/>
          <w:cs/>
        </w:rPr>
      </w:pPr>
    </w:p>
    <w:p w14:paraId="56E73233" w14:textId="3339DE4E" w:rsidR="007E52B4" w:rsidRDefault="007E52B4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/>
          <w:b/>
          <w:bCs/>
          <w:cs/>
          <w:lang w:val="th-TH"/>
        </w:rPr>
      </w:pPr>
      <w:r>
        <w:rPr>
          <w:rFonts w:asciiTheme="majorBidi" w:hAnsiTheme="majorBidi" w:cstheme="majorBidi" w:hint="cs"/>
          <w:b/>
          <w:bCs/>
          <w:cs/>
          <w:lang w:val="th-TH"/>
        </w:rPr>
        <w:t>ดอกเบี้ย</w:t>
      </w:r>
    </w:p>
    <w:p w14:paraId="4E122935" w14:textId="29C3AC0C" w:rsidR="007E52B4" w:rsidRPr="00514A39" w:rsidRDefault="007E52B4" w:rsidP="007E52B4">
      <w:pPr>
        <w:rPr>
          <w:rFonts w:asciiTheme="majorBidi" w:hAnsiTheme="majorBidi" w:cstheme="majorBidi"/>
          <w:cs/>
          <w:lang w:val="th-TH" w:eastAsia="x-none"/>
        </w:rPr>
      </w:pPr>
    </w:p>
    <w:p w14:paraId="3F957E47" w14:textId="355FBD11" w:rsidR="007E52B4" w:rsidRPr="00174AE5" w:rsidRDefault="007E52B4" w:rsidP="007E52B4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174A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174AE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174A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C65C7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  <w:r w:rsidRPr="00174AE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2AC2160" w14:textId="651A323F" w:rsidR="007E52B4" w:rsidRPr="00645788" w:rsidRDefault="007E52B4" w:rsidP="007E52B4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43C616D1" w14:textId="4CF309A2" w:rsidR="007E52B4" w:rsidRPr="00174AE5" w:rsidRDefault="007E52B4" w:rsidP="007E52B4">
      <w:pPr>
        <w:pStyle w:val="Pa18"/>
        <w:spacing w:line="240" w:lineRule="auto"/>
        <w:ind w:left="540"/>
        <w:jc w:val="thaiDistribute"/>
        <w:rPr>
          <w:rFonts w:ascii="Times New Roman" w:hAnsi="Times New Roman" w:cs="Times New Roman"/>
          <w:color w:val="000000"/>
          <w:sz w:val="30"/>
          <w:szCs w:val="30"/>
        </w:rPr>
      </w:pPr>
      <w:r w:rsidRPr="00174AE5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</w:p>
    <w:p w14:paraId="21663801" w14:textId="77777777" w:rsidR="007E52B4" w:rsidRPr="00645788" w:rsidRDefault="007E52B4" w:rsidP="007E52B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7F3D4D" w14:textId="77777777" w:rsidR="007E52B4" w:rsidRPr="00716BA8" w:rsidRDefault="007E52B4" w:rsidP="007E52B4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6BA8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515FA2FD" w14:textId="77777777" w:rsidR="007E52B4" w:rsidRPr="00716BA8" w:rsidRDefault="007E52B4" w:rsidP="007E52B4">
      <w:pPr>
        <w:pStyle w:val="NoSpacing"/>
        <w:numPr>
          <w:ilvl w:val="0"/>
          <w:numId w:val="31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16BA8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5CFCB2F4" w14:textId="77777777" w:rsidR="007E52B4" w:rsidRPr="00716BA8" w:rsidRDefault="007E52B4" w:rsidP="007E52B4">
      <w:pPr>
        <w:pStyle w:val="NoSpacing"/>
        <w:numPr>
          <w:ilvl w:val="0"/>
          <w:numId w:val="31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716BA8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656A1BD2" w14:textId="77777777" w:rsidR="007E52B4" w:rsidRPr="00645788" w:rsidRDefault="007E52B4" w:rsidP="007E52B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5457D9" w14:textId="2C4FFFFB" w:rsidR="00DF2EE8" w:rsidRPr="000F2892" w:rsidRDefault="007E52B4" w:rsidP="000F289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6BA8">
        <w:rPr>
          <w:rFonts w:asciiTheme="majorBidi" w:hAnsiTheme="majorBidi" w:cstheme="majorBidi"/>
          <w:sz w:val="30"/>
          <w:szCs w:val="30"/>
          <w:cs/>
        </w:rPr>
        <w:t>ในการคำนวณดอกเบี้ย</w:t>
      </w:r>
      <w:r w:rsidRPr="00716BA8">
        <w:rPr>
          <w:rFonts w:asciiTheme="majorBidi" w:hAnsiTheme="majorBidi" w:cstheme="majorBidi" w:hint="cs"/>
          <w:sz w:val="30"/>
          <w:szCs w:val="30"/>
          <w:cs/>
        </w:rPr>
        <w:t>รับและดอกเบี้ยจ่าย</w:t>
      </w:r>
      <w:r w:rsidRPr="00716BA8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</w:t>
      </w:r>
      <w:r w:rsidRPr="00716BA8">
        <w:rPr>
          <w:rFonts w:asciiTheme="majorBidi" w:hAnsiTheme="majorBidi" w:cstheme="majorBidi" w:hint="cs"/>
          <w:sz w:val="30"/>
          <w:szCs w:val="30"/>
          <w:cs/>
        </w:rPr>
        <w:t xml:space="preserve"> หรือราคาทุนตัดจำหน่ายของหนี้สิน</w:t>
      </w:r>
      <w:r w:rsidRPr="00716BA8">
        <w:rPr>
          <w:rFonts w:asciiTheme="majorBidi" w:hAnsiTheme="majorBidi" w:cstheme="majorBidi"/>
          <w:sz w:val="30"/>
          <w:szCs w:val="30"/>
          <w:cs/>
        </w:rPr>
        <w:t xml:space="preserve">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3D36EA6" w14:textId="77777777" w:rsidR="00A34587" w:rsidRPr="00645788" w:rsidRDefault="00A34587" w:rsidP="0097159E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9D76DE0" w14:textId="50503737" w:rsidR="007E52B4" w:rsidRPr="007E52B4" w:rsidRDefault="007E52B4" w:rsidP="007E5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  <w:r w:rsidRPr="008929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8929E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8929E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="00C65C75" w:rsidRPr="008929E5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789EF646" w14:textId="77777777" w:rsidR="007E52B4" w:rsidRPr="00645788" w:rsidRDefault="007E52B4" w:rsidP="007E52B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5ADBB6" w14:textId="77777777" w:rsidR="007E52B4" w:rsidRPr="007E52B4" w:rsidRDefault="007E52B4" w:rsidP="007E5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52B4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Pr="007E52B4">
        <w:rPr>
          <w:rFonts w:asciiTheme="majorBidi" w:hAnsiTheme="majorBidi" w:cstheme="majorBidi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09AB8766" w14:textId="77777777" w:rsidR="007E52B4" w:rsidRPr="00645788" w:rsidRDefault="007E52B4" w:rsidP="007E5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068D87" w14:textId="3E4684E3" w:rsidR="007E52B4" w:rsidRPr="007E52B4" w:rsidRDefault="007E52B4" w:rsidP="007E52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52B4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6B3DBB29" w14:textId="77777777" w:rsidR="00610238" w:rsidRPr="00645788" w:rsidRDefault="00610238" w:rsidP="00610238">
      <w:pPr>
        <w:rPr>
          <w:rFonts w:asciiTheme="majorBidi" w:hAnsiTheme="majorBidi" w:cstheme="majorBidi"/>
          <w:sz w:val="20"/>
          <w:szCs w:val="20"/>
          <w:cs/>
          <w:lang w:val="th-TH" w:eastAsia="x-none"/>
        </w:rPr>
      </w:pPr>
    </w:p>
    <w:p w14:paraId="12F0FFDB" w14:textId="50F05D77" w:rsidR="00F61342" w:rsidRPr="00F61342" w:rsidRDefault="00F61342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F61342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14:paraId="429439DE" w14:textId="77777777" w:rsidR="00F61342" w:rsidRPr="00645788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EE412EC" w14:textId="44446B87" w:rsidR="00F61342" w:rsidRPr="00645788" w:rsidRDefault="00F61342" w:rsidP="0064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EB69C08" w14:textId="1E251A49" w:rsidR="00F61342" w:rsidRDefault="00F61342" w:rsidP="00F613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E53B3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ภาษีเงินได้ของงวดปัจจุบันได้แก่ภาษีที่คาดว่าจะจ่ายชำระหรือได้รับชำระ</w:t>
      </w:r>
      <w:r w:rsidR="004527F2" w:rsidRPr="000E53B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E53B3">
        <w:rPr>
          <w:rFonts w:asciiTheme="majorBidi" w:hAnsiTheme="majorBidi" w:cstheme="majorBidi"/>
          <w:spacing w:val="-2"/>
          <w:sz w:val="30"/>
          <w:szCs w:val="30"/>
          <w:cs/>
        </w:rPr>
        <w:t>โดยคำนวณจากกำไรหรือขาดทุนประจำปี</w:t>
      </w:r>
      <w:r w:rsidRPr="004527F2">
        <w:rPr>
          <w:rFonts w:asciiTheme="majorBidi" w:hAnsiTheme="majorBidi" w:cstheme="majorBidi"/>
          <w:spacing w:val="-4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</w:t>
      </w:r>
      <w:r w:rsidRPr="00623946">
        <w:rPr>
          <w:rFonts w:asciiTheme="majorBidi" w:hAnsiTheme="majorBidi" w:cstheme="majorBidi"/>
          <w:sz w:val="30"/>
          <w:szCs w:val="30"/>
          <w:cs/>
        </w:rPr>
        <w:t>ทางภาษีที่เกี่ยวกับรายการในปีก่อน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ๆ</w:t>
      </w:r>
    </w:p>
    <w:p w14:paraId="1E8CD6DE" w14:textId="77777777" w:rsidR="00F61342" w:rsidRPr="00514A39" w:rsidRDefault="00F61342" w:rsidP="00F61342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C1BD512" w14:textId="77777777" w:rsidR="00F61342" w:rsidRPr="00623946" w:rsidRDefault="00F61342" w:rsidP="00F61342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177164">
        <w:rPr>
          <w:rFonts w:asciiTheme="majorBidi" w:hAnsiTheme="majorBidi" w:cstheme="majorBidi"/>
          <w:sz w:val="30"/>
          <w:szCs w:val="30"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72C9E5E2" w14:textId="77777777" w:rsidR="00F61342" w:rsidRPr="00645788" w:rsidRDefault="00F61342" w:rsidP="00F61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68500D8" w14:textId="77777777" w:rsidR="00F61342" w:rsidRDefault="00F61342" w:rsidP="00F613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F6134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สิ้นรอบระยะเวลาที่รายงาน</w:t>
      </w:r>
    </w:p>
    <w:p w14:paraId="2E07270A" w14:textId="77777777" w:rsidR="00BC4E30" w:rsidRPr="00645788" w:rsidRDefault="00BC4E30" w:rsidP="000D03D9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902DEE6" w14:textId="6539DE8C" w:rsidR="00295965" w:rsidRPr="007A69DF" w:rsidRDefault="00F435EC" w:rsidP="007A69D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</w:p>
    <w:p w14:paraId="121CA85A" w14:textId="77777777" w:rsidR="00BC4E30" w:rsidRPr="00645788" w:rsidRDefault="00BC4E30" w:rsidP="00F435E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43A314F" w14:textId="63717183" w:rsidR="00F435EC" w:rsidRDefault="00F435EC" w:rsidP="00F435E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Pr="00F435E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ต้อง</w:t>
      </w:r>
      <w:r w:rsidRPr="00623946">
        <w:rPr>
          <w:rFonts w:asciiTheme="majorBidi" w:hAnsiTheme="majorBidi" w:cstheme="majorBidi"/>
          <w:sz w:val="30"/>
          <w:szCs w:val="30"/>
          <w:cs/>
        </w:rPr>
        <w:t>คำนึงถึง</w:t>
      </w:r>
      <w:r w:rsidRPr="00F435EC">
        <w:rPr>
          <w:rFonts w:asciiTheme="majorBidi" w:hAnsiTheme="majorBidi" w:cstheme="majorBidi"/>
          <w:spacing w:val="-4"/>
          <w:sz w:val="30"/>
          <w:szCs w:val="30"/>
          <w:cs/>
        </w:rPr>
        <w:t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35E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ผลกระทบจากหลายปัจจัย รวมถึง การตีความทางก</w:t>
      </w:r>
      <w:r w:rsidR="002606D5">
        <w:rPr>
          <w:rFonts w:asciiTheme="majorBidi" w:hAnsiTheme="majorBidi" w:cstheme="majorBidi" w:hint="cs"/>
          <w:sz w:val="30"/>
          <w:szCs w:val="30"/>
          <w:cs/>
        </w:rPr>
        <w:t>ฎ</w:t>
      </w:r>
      <w:r w:rsidRPr="00623946">
        <w:rPr>
          <w:rFonts w:asciiTheme="majorBidi" w:hAnsiTheme="majorBidi" w:cstheme="majorBidi"/>
          <w:sz w:val="30"/>
          <w:szCs w:val="30"/>
          <w:cs/>
        </w:rPr>
        <w:t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ข้อมูลใหม่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ๆ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อาจจะทำให้</w:t>
      </w:r>
      <w:r w:rsidRPr="00F435E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เปลี่ยนการตัดสินใจโดยขึ้นอยู่กับความเพียงพอของภาษีเงินได้ค้างจ่ายที่มีอยู่ 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78279CA" w14:textId="77777777" w:rsidR="00CF25AA" w:rsidRPr="00645788" w:rsidRDefault="00CF25AA" w:rsidP="00F435E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3872F46" w14:textId="77777777" w:rsidR="00CF25AA" w:rsidRPr="00623946" w:rsidRDefault="00CF25AA" w:rsidP="00CF25AA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ด้วยยอดสุทธิหรือตั้งใจจะรับคืนสินทรัพย์และจ่ายชำระหนี้สินในเวลาเดียวกัน</w:t>
      </w:r>
    </w:p>
    <w:p w14:paraId="3F4D96C2" w14:textId="0FDDEF51" w:rsidR="000D03D9" w:rsidRDefault="000D03D9" w:rsidP="00E8666B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50329EA9" w14:textId="40FDA7FD" w:rsidR="00645788" w:rsidRDefault="00645788" w:rsidP="00E8666B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5E2272A5" w14:textId="77777777" w:rsidR="00645788" w:rsidRPr="000D03D9" w:rsidRDefault="00645788" w:rsidP="00E8666B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24"/>
          <w:szCs w:val="24"/>
        </w:rPr>
      </w:pPr>
    </w:p>
    <w:p w14:paraId="3D3541EA" w14:textId="6A9506B2" w:rsidR="007157F7" w:rsidRDefault="00CF25AA" w:rsidP="00E8666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</w:t>
      </w:r>
      <w:r w:rsidR="007157F7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Pr="00623946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22EC3F0" w14:textId="77777777" w:rsidR="00645788" w:rsidRPr="00890EB2" w:rsidRDefault="00645788" w:rsidP="00E8666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2E7471" w14:textId="77777777" w:rsidR="0051707A" w:rsidRPr="0051707A" w:rsidRDefault="0051707A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51707A">
        <w:rPr>
          <w:rFonts w:asciiTheme="majorBidi" w:hAnsiTheme="majorBidi" w:cstheme="majorBidi"/>
          <w:b/>
          <w:bCs/>
          <w:cs/>
          <w:lang w:val="th-TH"/>
        </w:rPr>
        <w:t xml:space="preserve">กำไรต่อหุ้น </w:t>
      </w:r>
    </w:p>
    <w:p w14:paraId="7435E2FF" w14:textId="77777777" w:rsidR="0051707A" w:rsidRPr="00890EB2" w:rsidRDefault="0051707A" w:rsidP="0051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D187FEE" w14:textId="2E2E0675" w:rsidR="00A34587" w:rsidRPr="00295965" w:rsidRDefault="0051707A" w:rsidP="0029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57595">
        <w:rPr>
          <w:rFonts w:asciiTheme="majorBidi" w:hAnsiTheme="majorBidi" w:cstheme="majorBidi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319F0C09" w14:textId="77777777" w:rsidR="00A34587" w:rsidRPr="00890EB2" w:rsidRDefault="00A34587" w:rsidP="005170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78E56107" w14:textId="77777777" w:rsidR="00C41DC6" w:rsidRPr="00C41DC6" w:rsidRDefault="00C41DC6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C41DC6">
        <w:rPr>
          <w:rFonts w:asciiTheme="majorBidi" w:hAnsiTheme="majorBidi" w:cstheme="majorBidi"/>
          <w:b/>
          <w:bCs/>
          <w:cs/>
          <w:lang w:val="th-TH"/>
        </w:rPr>
        <w:t>บุคคลหรือกิจการที่เกี่ยวข้องกัน</w:t>
      </w:r>
    </w:p>
    <w:p w14:paraId="12C837EA" w14:textId="77777777" w:rsidR="00C41DC6" w:rsidRPr="00890EB2" w:rsidRDefault="00C41DC6" w:rsidP="00C41D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2BD457F" w14:textId="1E9D6BBE" w:rsidR="007A69DF" w:rsidRDefault="00C41DC6" w:rsidP="00BC4E30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41DC6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83B14A5" w14:textId="77777777" w:rsidR="000D03D9" w:rsidRPr="00890EB2" w:rsidRDefault="000D03D9" w:rsidP="00BC4E30">
      <w:pPr>
        <w:spacing w:line="240" w:lineRule="auto"/>
        <w:ind w:left="540" w:right="-108"/>
        <w:jc w:val="thaiDistribute"/>
        <w:rPr>
          <w:rFonts w:asciiTheme="majorBidi" w:hAnsiTheme="majorBidi"/>
          <w:bCs/>
          <w:sz w:val="20"/>
          <w:szCs w:val="20"/>
          <w:shd w:val="clear" w:color="auto" w:fill="D9D9D9" w:themeFill="background1" w:themeFillShade="D9"/>
        </w:rPr>
      </w:pPr>
    </w:p>
    <w:p w14:paraId="4774BDF6" w14:textId="77777777" w:rsidR="00543829" w:rsidRPr="00543829" w:rsidRDefault="00543829" w:rsidP="0058207B">
      <w:pPr>
        <w:pStyle w:val="Heading8"/>
        <w:keepNext w:val="0"/>
        <w:widowControl w:val="0"/>
        <w:numPr>
          <w:ilvl w:val="1"/>
          <w:numId w:val="15"/>
        </w:numPr>
        <w:ind w:right="0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543829">
        <w:rPr>
          <w:rFonts w:asciiTheme="majorBidi" w:hAnsiTheme="majorBidi" w:cstheme="majorBidi"/>
          <w:b/>
          <w:bCs/>
          <w:cs/>
          <w:lang w:val="th-TH"/>
        </w:rPr>
        <w:t>รายงานทางการเงินจำแนกตามส่วนงาน</w:t>
      </w:r>
    </w:p>
    <w:p w14:paraId="64A87303" w14:textId="77777777" w:rsidR="00543829" w:rsidRPr="00890EB2" w:rsidRDefault="00543829" w:rsidP="00543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CAEF86C" w14:textId="3D9D7329" w:rsidR="001F2048" w:rsidRPr="00A34587" w:rsidRDefault="00543829" w:rsidP="00A34587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543829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ของกลุ่มบริษัท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ADB8B6A" w14:textId="40145F69" w:rsidR="00645788" w:rsidRPr="00890EB2" w:rsidRDefault="0064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eastAsia="x-none"/>
        </w:rPr>
      </w:pPr>
    </w:p>
    <w:p w14:paraId="2642E6B4" w14:textId="412EC8D6" w:rsidR="008424F8" w:rsidRDefault="008424F8" w:rsidP="00C2379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left" w:pos="630"/>
        </w:tabs>
        <w:spacing w:line="240" w:lineRule="auto"/>
        <w:ind w:right="-72" w:hanging="540"/>
        <w:jc w:val="thaiDistribute"/>
      </w:pPr>
      <w:r w:rsidRPr="005010A3">
        <w:rPr>
          <w:rFonts w:ascii="Angsana New" w:hAnsi="Angsana New" w:hint="cs"/>
          <w:sz w:val="30"/>
          <w:szCs w:val="30"/>
          <w:u w:val="none"/>
          <w:cs/>
          <w:lang w:val="en-US"/>
        </w:rPr>
        <w:t>การซื้อบริษัทย่อย</w:t>
      </w:r>
      <w:r w:rsidR="00A34E2F" w:rsidRPr="005010A3">
        <w:rPr>
          <w:rFonts w:ascii="Angsana New" w:hAnsi="Angsana New"/>
          <w:sz w:val="30"/>
          <w:szCs w:val="30"/>
          <w:u w:val="none"/>
          <w:lang w:val="en-US"/>
        </w:rPr>
        <w:t xml:space="preserve"> </w:t>
      </w:r>
    </w:p>
    <w:p w14:paraId="14ED09AA" w14:textId="2A62B58B" w:rsidR="005010A3" w:rsidRPr="00890EB2" w:rsidRDefault="005010A3" w:rsidP="005C19D1">
      <w:pPr>
        <w:pStyle w:val="BodyText2"/>
        <w:ind w:left="540" w:right="-72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7DB697F" w14:textId="28000886" w:rsidR="00890EB2" w:rsidRPr="00890EB2" w:rsidRDefault="00890EB2" w:rsidP="005C19D1">
      <w:pPr>
        <w:pStyle w:val="BodyText2"/>
        <w:ind w:left="540" w:right="-72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890EB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ปี </w:t>
      </w:r>
      <w:r w:rsidRPr="00890EB2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2562</w:t>
      </w:r>
    </w:p>
    <w:p w14:paraId="4B79AA39" w14:textId="77777777" w:rsidR="00890EB2" w:rsidRPr="00890EB2" w:rsidRDefault="00890EB2" w:rsidP="005C19D1">
      <w:pPr>
        <w:pStyle w:val="BodyText2"/>
        <w:ind w:left="540" w:right="-72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620E817" w14:textId="6DCB7CFF" w:rsidR="008424F8" w:rsidRDefault="008424F8" w:rsidP="005C19D1">
      <w:pPr>
        <w:pStyle w:val="BodyText2"/>
        <w:ind w:left="540" w:right="-72" w:firstLine="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F608B" w:rsidRPr="004F608B">
        <w:rPr>
          <w:rFonts w:ascii="Angsana New" w:hAnsi="Angsana New"/>
          <w:sz w:val="30"/>
          <w:szCs w:val="30"/>
          <w:lang w:val="en-US"/>
        </w:rPr>
        <w:t>4</w:t>
      </w:r>
      <w:r w:rsidRPr="00684A1B">
        <w:rPr>
          <w:rFonts w:ascii="Angsana New" w:hAnsi="Angsana New"/>
          <w:sz w:val="30"/>
          <w:szCs w:val="30"/>
          <w:cs/>
        </w:rPr>
        <w:t xml:space="preserve"> มกราคม </w:t>
      </w:r>
      <w:r w:rsidR="004F608B" w:rsidRPr="004F608B">
        <w:rPr>
          <w:rFonts w:ascii="Angsana New" w:hAnsi="Angsana New"/>
          <w:sz w:val="30"/>
          <w:szCs w:val="30"/>
          <w:lang w:val="en-US"/>
        </w:rPr>
        <w:t>2562</w:t>
      </w:r>
      <w:r w:rsidRPr="00684A1B">
        <w:rPr>
          <w:rFonts w:ascii="Angsana New" w:hAnsi="Angsana New"/>
          <w:sz w:val="30"/>
          <w:szCs w:val="30"/>
          <w:cs/>
        </w:rPr>
        <w:t xml:space="preserve"> กลุ่มบริษัทได้เข้าซื้อหุ้นสามัญทั้งหมดร้อยละ </w:t>
      </w:r>
      <w:r w:rsidR="004F608B" w:rsidRPr="004F608B">
        <w:rPr>
          <w:rFonts w:ascii="Angsana New" w:hAnsi="Angsana New"/>
          <w:sz w:val="30"/>
          <w:szCs w:val="30"/>
          <w:lang w:val="en-US"/>
        </w:rPr>
        <w:t>100</w:t>
      </w:r>
      <w:r w:rsidRPr="00684A1B">
        <w:rPr>
          <w:rFonts w:ascii="Angsana New" w:hAnsi="Angsana New"/>
          <w:sz w:val="30"/>
          <w:szCs w:val="30"/>
          <w:cs/>
        </w:rPr>
        <w:t xml:space="preserve"> ในบริษัท พีเอ็มซี เลเบิล แมททีเรียลส์ จำกัด (“</w:t>
      </w:r>
      <w:r w:rsidRPr="00684A1B">
        <w:rPr>
          <w:rFonts w:ascii="Angsana New" w:hAnsi="Angsana New"/>
          <w:sz w:val="30"/>
          <w:szCs w:val="30"/>
        </w:rPr>
        <w:t xml:space="preserve">PMCT”) </w:t>
      </w:r>
      <w:r w:rsidRPr="00684A1B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ซึ่งเป็นบริษัทที่จดทะเบียนจัดตั้งในประเทศไทยและประกอบธุรกิจผลิตและจำหน่าย</w:t>
      </w:r>
      <w:r>
        <w:rPr>
          <w:rFonts w:ascii="Angsana New" w:hAnsi="Angsana New" w:hint="cs"/>
          <w:sz w:val="30"/>
          <w:szCs w:val="30"/>
          <w:cs/>
        </w:rPr>
        <w:t>ฉลากที่มีกาวในตัว</w:t>
      </w:r>
      <w:r w:rsidRPr="00684A1B">
        <w:rPr>
          <w:rFonts w:ascii="Angsana New" w:hAnsi="Angsana New"/>
          <w:sz w:val="30"/>
          <w:szCs w:val="30"/>
          <w:cs/>
        </w:rPr>
        <w:t xml:space="preserve"> และ </w:t>
      </w:r>
      <w:r w:rsidRPr="00684A1B">
        <w:rPr>
          <w:rFonts w:ascii="Angsana New" w:hAnsi="Angsana New"/>
          <w:sz w:val="30"/>
          <w:szCs w:val="30"/>
        </w:rPr>
        <w:t>PMC Labe</w:t>
      </w:r>
      <w:r>
        <w:rPr>
          <w:rFonts w:ascii="Angsana New" w:hAnsi="Angsana New"/>
          <w:sz w:val="30"/>
          <w:szCs w:val="30"/>
          <w:lang w:val="en-US"/>
        </w:rPr>
        <w:t>l</w:t>
      </w:r>
      <w:r w:rsidRPr="00684A1B">
        <w:rPr>
          <w:rFonts w:ascii="Angsana New" w:hAnsi="Angsana New"/>
          <w:sz w:val="30"/>
          <w:szCs w:val="30"/>
        </w:rPr>
        <w:t xml:space="preserve"> Materials Pte. Ltd. (“PMCS”)</w:t>
      </w:r>
      <w:r w:rsidRPr="00684A1B">
        <w:rPr>
          <w:rFonts w:ascii="Angsana New" w:hAnsi="Angsana New"/>
          <w:sz w:val="30"/>
          <w:szCs w:val="30"/>
          <w:lang w:val="en-US"/>
        </w:rPr>
        <w:t xml:space="preserve"> </w:t>
      </w:r>
      <w:r w:rsidRPr="00684A1B">
        <w:rPr>
          <w:rFonts w:ascii="Angsana New" w:hAnsi="Angsana New"/>
          <w:sz w:val="30"/>
          <w:szCs w:val="30"/>
          <w:cs/>
        </w:rPr>
        <w:t>ซึ่งเป็นบริษัทที่จดทะเบียนจัดตั้งในประเทศสิงคโปร์และประกอบธุรกิจจำหน่าย</w:t>
      </w:r>
      <w:r>
        <w:rPr>
          <w:rFonts w:ascii="Angsana New" w:hAnsi="Angsana New" w:hint="cs"/>
          <w:sz w:val="30"/>
          <w:szCs w:val="30"/>
          <w:cs/>
        </w:rPr>
        <w:t>ฉลากที่มีกาวในตัว</w:t>
      </w:r>
      <w:r w:rsidRPr="00684A1B">
        <w:rPr>
          <w:rFonts w:ascii="Angsana New" w:hAnsi="Angsana New"/>
          <w:sz w:val="30"/>
          <w:szCs w:val="30"/>
          <w:cs/>
        </w:rPr>
        <w:t xml:space="preserve">ในประเทศสิงคโปร์และมาเลเซีย โดยการซื้อหุ้นดังกล่าวมีมูลค่าตามสัญญารวม </w:t>
      </w:r>
      <w:r w:rsidR="004F608B" w:rsidRPr="004F608B">
        <w:rPr>
          <w:rFonts w:ascii="Angsana New" w:hAnsi="Angsana New"/>
          <w:sz w:val="30"/>
          <w:szCs w:val="30"/>
          <w:lang w:val="en-US"/>
        </w:rPr>
        <w:t>1</w:t>
      </w:r>
      <w:r w:rsidRPr="00684A1B">
        <w:rPr>
          <w:rFonts w:ascii="Angsana New" w:hAnsi="Angsana New"/>
          <w:sz w:val="30"/>
          <w:szCs w:val="30"/>
        </w:rPr>
        <w:t>,</w:t>
      </w:r>
      <w:r w:rsidR="004F608B" w:rsidRPr="004F608B">
        <w:rPr>
          <w:rFonts w:ascii="Angsana New" w:hAnsi="Angsana New"/>
          <w:sz w:val="30"/>
          <w:szCs w:val="30"/>
          <w:lang w:val="en-US"/>
        </w:rPr>
        <w:t>030</w:t>
      </w:r>
      <w:r w:rsidRPr="00684A1B">
        <w:rPr>
          <w:rFonts w:ascii="Angsana New" w:hAnsi="Angsana New"/>
          <w:sz w:val="30"/>
          <w:szCs w:val="30"/>
          <w:cs/>
        </w:rPr>
        <w:t xml:space="preserve"> ล้านบาท รายการดังกล่าวถือเป็นการรวมธุรกิจ</w:t>
      </w:r>
    </w:p>
    <w:p w14:paraId="6122E107" w14:textId="77777777" w:rsidR="00645788" w:rsidRPr="00E8666B" w:rsidRDefault="00645788" w:rsidP="00E803EF">
      <w:pPr>
        <w:pStyle w:val="BodyText2"/>
        <w:ind w:right="-72" w:firstLine="0"/>
        <w:jc w:val="thaiDistribute"/>
        <w:rPr>
          <w:rFonts w:asciiTheme="majorBidi" w:hAnsiTheme="majorBidi" w:cstheme="majorBidi"/>
          <w:sz w:val="17"/>
          <w:szCs w:val="17"/>
        </w:rPr>
      </w:pPr>
    </w:p>
    <w:p w14:paraId="0B133A1F" w14:textId="54AB27A8" w:rsidR="008424F8" w:rsidRPr="00684A1B" w:rsidRDefault="008424F8" w:rsidP="005C19D1">
      <w:pPr>
        <w:pStyle w:val="BodyText2"/>
        <w:ind w:left="540" w:right="-72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082A07">
        <w:rPr>
          <w:rFonts w:ascii="Angsana New" w:hAnsi="Angsana New" w:hint="cs"/>
          <w:spacing w:val="-4"/>
          <w:sz w:val="30"/>
          <w:szCs w:val="30"/>
          <w:cs/>
          <w:lang w:val="en-US"/>
        </w:rPr>
        <w:lastRenderedPageBreak/>
        <w:t xml:space="preserve">การได้มาซึ่งอำนาจควบคุมในบริษัท พีเอ็มซี เลเบิล แมททีเรียลส์ จำกัด และ </w:t>
      </w:r>
      <w:r w:rsidRPr="00082A07">
        <w:rPr>
          <w:rFonts w:ascii="Angsana New" w:hAnsi="Angsana New" w:hint="cs"/>
          <w:spacing w:val="-4"/>
          <w:sz w:val="30"/>
          <w:szCs w:val="30"/>
          <w:lang w:val="en-US"/>
        </w:rPr>
        <w:t>PMC Labe</w:t>
      </w:r>
      <w:r w:rsidRPr="00082A07">
        <w:rPr>
          <w:rFonts w:ascii="Angsana New" w:hAnsi="Angsana New"/>
          <w:spacing w:val="-4"/>
          <w:sz w:val="30"/>
          <w:szCs w:val="30"/>
          <w:lang w:val="en-US"/>
        </w:rPr>
        <w:t>l</w:t>
      </w:r>
      <w:r w:rsidRPr="00082A07">
        <w:rPr>
          <w:rFonts w:ascii="Angsana New" w:hAnsi="Angsana New" w:hint="cs"/>
          <w:spacing w:val="-4"/>
          <w:sz w:val="30"/>
          <w:szCs w:val="30"/>
          <w:lang w:val="en-US"/>
        </w:rPr>
        <w:t xml:space="preserve"> Materials Pte. Ltd. </w:t>
      </w:r>
      <w:r w:rsidRPr="00082A07">
        <w:rPr>
          <w:rFonts w:ascii="Angsana New" w:hAnsi="Angsana New" w:hint="cs"/>
          <w:spacing w:val="-4"/>
          <w:sz w:val="30"/>
          <w:szCs w:val="30"/>
          <w:cs/>
          <w:lang w:val="en-US"/>
        </w:rPr>
        <w:t>ซึ่งถือเป็น</w:t>
      </w:r>
      <w:r w:rsidRPr="00684A1B">
        <w:rPr>
          <w:rFonts w:ascii="Angsana New" w:hAnsi="Angsana New" w:hint="cs"/>
          <w:sz w:val="30"/>
          <w:szCs w:val="30"/>
          <w:cs/>
          <w:lang w:val="en-US"/>
        </w:rPr>
        <w:t>ธุรกิจปลายน้ำของกลุ่มบริษัท ทำให้กลุ่มบริษัทสามารถขยายตลาดไปยังกลุ่มอุตสาหกรรมต่าง</w:t>
      </w:r>
      <w:r w:rsidR="004D01D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684A1B">
        <w:rPr>
          <w:rFonts w:ascii="Angsana New" w:hAnsi="Angsana New" w:hint="cs"/>
          <w:sz w:val="30"/>
          <w:szCs w:val="30"/>
          <w:cs/>
          <w:lang w:val="en-US"/>
        </w:rPr>
        <w:t>ๆ ได้กว้างขวางขึ้นโดยผ่านการผลิตฉลาก และคาดว่าจะทำให้เกิดการต่อยอดพัฒนาเป็นผลิตภัณฑ์ใหม่ รวมถึงเพิ่มช่องทางในการ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 w:rsidRPr="00684A1B">
        <w:rPr>
          <w:rFonts w:ascii="Angsana New" w:hAnsi="Angsana New" w:hint="cs"/>
          <w:sz w:val="30"/>
          <w:szCs w:val="30"/>
          <w:cs/>
          <w:lang w:val="en-US"/>
        </w:rPr>
        <w:t>จัดจำหน่ายสินค้า ซึ่งจะทำให้กลุ่มบริษัทสามารถขยายฐานลูกค้าไปยังต่างประเทศได้มากขึ้น</w:t>
      </w:r>
    </w:p>
    <w:p w14:paraId="7BA9627E" w14:textId="77777777" w:rsidR="008424F8" w:rsidRPr="00E8666B" w:rsidRDefault="008424F8" w:rsidP="008424F8">
      <w:pPr>
        <w:pStyle w:val="BodyText2"/>
        <w:tabs>
          <w:tab w:val="left" w:pos="540"/>
        </w:tabs>
        <w:ind w:left="540" w:right="-72" w:firstLine="0"/>
        <w:jc w:val="thaiDistribute"/>
        <w:rPr>
          <w:rFonts w:asciiTheme="majorBidi" w:hAnsiTheme="majorBidi" w:cstheme="majorBidi"/>
          <w:color w:val="0000FF"/>
          <w:sz w:val="17"/>
          <w:szCs w:val="17"/>
          <w:lang w:val="en-US"/>
        </w:rPr>
      </w:pPr>
    </w:p>
    <w:p w14:paraId="6CE1B815" w14:textId="17495B58" w:rsidR="0097159E" w:rsidRDefault="008424F8" w:rsidP="007A69D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2D1828">
        <w:rPr>
          <w:rFonts w:ascii="Angsana New" w:hAnsi="Angsana New" w:hint="cs"/>
          <w:spacing w:val="-2"/>
          <w:sz w:val="30"/>
          <w:szCs w:val="30"/>
          <w:cs/>
          <w:lang w:val="en-US"/>
        </w:rPr>
        <w:t>กลุ่มบริษัทได้ว่าจ้างผู้ประเมินราคาอิสระเพื่อประเมินมูลค่ายุติธรรมของสินทรัพย์ที่ระบุได้ที่ได้มาและหนี้สินที่รับมา ซึ่งรายการส่วนใหญ่ประกอบด้วยที่ดิน อาคารและอุปกรณ์ และสินทรัพย์ไม่มีตัวตน</w:t>
      </w:r>
      <w:r w:rsidRPr="002D1828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D1828">
        <w:rPr>
          <w:rFonts w:ascii="Angsana New" w:hAnsi="Angsana New" w:hint="cs"/>
          <w:spacing w:val="-2"/>
          <w:sz w:val="30"/>
          <w:szCs w:val="30"/>
          <w:cs/>
          <w:lang w:val="en-US"/>
        </w:rPr>
        <w:t>ทั้งนี้ กลุ่มบริษัทมีการทบทวน</w:t>
      </w:r>
      <w:r w:rsidRPr="00244A82">
        <w:rPr>
          <w:rFonts w:ascii="Angsana New" w:hAnsi="Angsana New" w:hint="cs"/>
          <w:sz w:val="30"/>
          <w:szCs w:val="30"/>
          <w:cs/>
          <w:lang w:val="en-US"/>
        </w:rPr>
        <w:t xml:space="preserve">อย่างต่อเนื่องในระหว่างช่วงเวลาที่วัดมูลค่า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</w:t>
      </w:r>
    </w:p>
    <w:p w14:paraId="04EADD0C" w14:textId="77777777" w:rsidR="00645788" w:rsidRPr="00645788" w:rsidRDefault="00645788" w:rsidP="007A69DF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17"/>
          <w:szCs w:val="17"/>
          <w:lang w:val="en-US"/>
        </w:rPr>
      </w:pPr>
    </w:p>
    <w:p w14:paraId="5499F38F" w14:textId="13803AE6" w:rsidR="008424F8" w:rsidRDefault="008424F8" w:rsidP="00842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684A1B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สินทรัพย์ที่ได้มาและหนี้สินที่รับมา </w:t>
      </w:r>
    </w:p>
    <w:p w14:paraId="31219203" w14:textId="77777777" w:rsidR="008424F8" w:rsidRPr="00645788" w:rsidRDefault="008424F8" w:rsidP="00842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7"/>
          <w:szCs w:val="17"/>
        </w:rPr>
      </w:pPr>
    </w:p>
    <w:tbl>
      <w:tblPr>
        <w:tblW w:w="928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1170"/>
        <w:gridCol w:w="270"/>
        <w:gridCol w:w="1185"/>
        <w:gridCol w:w="270"/>
        <w:gridCol w:w="1170"/>
      </w:tblGrid>
      <w:tr w:rsidR="008424F8" w:rsidRPr="00645788" w14:paraId="0871547B" w14:textId="77777777" w:rsidTr="008424F8">
        <w:trPr>
          <w:tblHeader/>
        </w:trPr>
        <w:tc>
          <w:tcPr>
            <w:tcW w:w="4050" w:type="dxa"/>
          </w:tcPr>
          <w:p w14:paraId="6FEB477E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2294C6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65" w:type="dxa"/>
            <w:gridSpan w:val="5"/>
          </w:tcPr>
          <w:p w14:paraId="39B24E44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57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8424F8" w:rsidRPr="00645788" w14:paraId="79B43E63" w14:textId="77777777" w:rsidTr="008424F8">
        <w:trPr>
          <w:tblHeader/>
        </w:trPr>
        <w:tc>
          <w:tcPr>
            <w:tcW w:w="4050" w:type="dxa"/>
          </w:tcPr>
          <w:p w14:paraId="7EC2BAFC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F8C609E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457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</w:tcPr>
          <w:p w14:paraId="176345AC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PMCT</w:t>
            </w:r>
          </w:p>
        </w:tc>
        <w:tc>
          <w:tcPr>
            <w:tcW w:w="270" w:type="dxa"/>
          </w:tcPr>
          <w:p w14:paraId="56749AC5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26255C0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PMCS</w:t>
            </w:r>
          </w:p>
        </w:tc>
        <w:tc>
          <w:tcPr>
            <w:tcW w:w="270" w:type="dxa"/>
          </w:tcPr>
          <w:p w14:paraId="21808CF4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AC3D30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424F8" w:rsidRPr="00645788" w14:paraId="3EF38A5E" w14:textId="77777777" w:rsidTr="008424F8">
        <w:trPr>
          <w:tblHeader/>
        </w:trPr>
        <w:tc>
          <w:tcPr>
            <w:tcW w:w="4050" w:type="dxa"/>
          </w:tcPr>
          <w:p w14:paraId="12CA6802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04DAEE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4065" w:type="dxa"/>
            <w:gridSpan w:val="5"/>
          </w:tcPr>
          <w:p w14:paraId="274FE43C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4578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457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พันบาท</w:t>
            </w:r>
            <w:r w:rsidRPr="0064578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8424F8" w:rsidRPr="00645788" w14:paraId="45A7AFB3" w14:textId="77777777" w:rsidTr="008424F8">
        <w:tc>
          <w:tcPr>
            <w:tcW w:w="4050" w:type="dxa"/>
          </w:tcPr>
          <w:p w14:paraId="2010174F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245AFF67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204D3C1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21,388</w:t>
            </w:r>
          </w:p>
        </w:tc>
        <w:tc>
          <w:tcPr>
            <w:tcW w:w="270" w:type="dxa"/>
          </w:tcPr>
          <w:p w14:paraId="1E3C7BF1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116B8473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14,935</w:t>
            </w:r>
          </w:p>
        </w:tc>
        <w:tc>
          <w:tcPr>
            <w:tcW w:w="270" w:type="dxa"/>
          </w:tcPr>
          <w:p w14:paraId="64C4F695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334A4EB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36,323</w:t>
            </w:r>
          </w:p>
        </w:tc>
      </w:tr>
      <w:tr w:rsidR="008424F8" w:rsidRPr="00645788" w14:paraId="4E236B5F" w14:textId="77777777" w:rsidTr="008424F8">
        <w:tc>
          <w:tcPr>
            <w:tcW w:w="4050" w:type="dxa"/>
          </w:tcPr>
          <w:p w14:paraId="4D0C4842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6B3CEAD5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09EBEF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144,015</w:t>
            </w:r>
          </w:p>
        </w:tc>
        <w:tc>
          <w:tcPr>
            <w:tcW w:w="270" w:type="dxa"/>
          </w:tcPr>
          <w:p w14:paraId="66AD01B8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1627DE24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17,883</w:t>
            </w:r>
          </w:p>
        </w:tc>
        <w:tc>
          <w:tcPr>
            <w:tcW w:w="270" w:type="dxa"/>
          </w:tcPr>
          <w:p w14:paraId="1281CCF1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A0066E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161,898</w:t>
            </w:r>
          </w:p>
        </w:tc>
      </w:tr>
      <w:tr w:rsidR="008424F8" w:rsidRPr="00645788" w14:paraId="288DFE42" w14:textId="77777777" w:rsidTr="008424F8">
        <w:tc>
          <w:tcPr>
            <w:tcW w:w="4050" w:type="dxa"/>
          </w:tcPr>
          <w:p w14:paraId="3FDB0B4E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514D8979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69FD481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179,739</w:t>
            </w:r>
          </w:p>
        </w:tc>
        <w:tc>
          <w:tcPr>
            <w:tcW w:w="270" w:type="dxa"/>
          </w:tcPr>
          <w:p w14:paraId="5CA821C4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3924524A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10,206</w:t>
            </w:r>
          </w:p>
        </w:tc>
        <w:tc>
          <w:tcPr>
            <w:tcW w:w="270" w:type="dxa"/>
          </w:tcPr>
          <w:p w14:paraId="4175C4EA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100B4A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189,945</w:t>
            </w:r>
          </w:p>
        </w:tc>
      </w:tr>
      <w:tr w:rsidR="008424F8" w:rsidRPr="00645788" w14:paraId="5EE5B393" w14:textId="77777777" w:rsidTr="008424F8">
        <w:tc>
          <w:tcPr>
            <w:tcW w:w="4050" w:type="dxa"/>
          </w:tcPr>
          <w:p w14:paraId="6A6004CA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00A498EC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45788">
              <w:rPr>
                <w:rFonts w:ascii="Angsana New" w:hAnsi="Angsana New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1170" w:type="dxa"/>
          </w:tcPr>
          <w:p w14:paraId="458B398D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239,589</w:t>
            </w:r>
          </w:p>
        </w:tc>
        <w:tc>
          <w:tcPr>
            <w:tcW w:w="270" w:type="dxa"/>
          </w:tcPr>
          <w:p w14:paraId="092BA953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6B0B7E96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2,331</w:t>
            </w:r>
          </w:p>
        </w:tc>
        <w:tc>
          <w:tcPr>
            <w:tcW w:w="270" w:type="dxa"/>
          </w:tcPr>
          <w:p w14:paraId="33042B7E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0542EF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241,920</w:t>
            </w:r>
          </w:p>
        </w:tc>
      </w:tr>
      <w:tr w:rsidR="008424F8" w:rsidRPr="00645788" w14:paraId="26DF4C47" w14:textId="77777777" w:rsidTr="008424F8">
        <w:tc>
          <w:tcPr>
            <w:tcW w:w="4050" w:type="dxa"/>
          </w:tcPr>
          <w:p w14:paraId="2D26E5B2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  <w:r w:rsidRPr="0064578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4846A898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45788">
              <w:rPr>
                <w:rFonts w:ascii="Angsana New" w:hAnsi="Angsana New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170" w:type="dxa"/>
          </w:tcPr>
          <w:p w14:paraId="59BE9B45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146,370</w:t>
            </w:r>
          </w:p>
        </w:tc>
        <w:tc>
          <w:tcPr>
            <w:tcW w:w="270" w:type="dxa"/>
          </w:tcPr>
          <w:p w14:paraId="00578DEC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39EC40C5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16,890</w:t>
            </w:r>
          </w:p>
        </w:tc>
        <w:tc>
          <w:tcPr>
            <w:tcW w:w="270" w:type="dxa"/>
          </w:tcPr>
          <w:p w14:paraId="377D9B96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C69F6F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163,260</w:t>
            </w:r>
          </w:p>
        </w:tc>
      </w:tr>
      <w:tr w:rsidR="008424F8" w:rsidRPr="00645788" w14:paraId="6973F37B" w14:textId="77777777" w:rsidTr="008424F8">
        <w:tc>
          <w:tcPr>
            <w:tcW w:w="4050" w:type="dxa"/>
          </w:tcPr>
          <w:p w14:paraId="5F7E094C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ลูกหนี้อื่นและสินทรัพย์อื่น</w:t>
            </w:r>
          </w:p>
        </w:tc>
        <w:tc>
          <w:tcPr>
            <w:tcW w:w="1170" w:type="dxa"/>
          </w:tcPr>
          <w:p w14:paraId="013789B8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4AAB1AE7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9,012</w:t>
            </w:r>
          </w:p>
        </w:tc>
        <w:tc>
          <w:tcPr>
            <w:tcW w:w="270" w:type="dxa"/>
          </w:tcPr>
          <w:p w14:paraId="2133FF91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62E00EFA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1,239</w:t>
            </w:r>
          </w:p>
        </w:tc>
        <w:tc>
          <w:tcPr>
            <w:tcW w:w="270" w:type="dxa"/>
          </w:tcPr>
          <w:p w14:paraId="48AB7A97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58AD0AA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10,251</w:t>
            </w:r>
          </w:p>
        </w:tc>
      </w:tr>
      <w:tr w:rsidR="008424F8" w:rsidRPr="00645788" w14:paraId="156B639B" w14:textId="77777777" w:rsidTr="008424F8">
        <w:tc>
          <w:tcPr>
            <w:tcW w:w="4050" w:type="dxa"/>
          </w:tcPr>
          <w:p w14:paraId="20509AEA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F53C5B2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5BD40A77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(3,493)</w:t>
            </w:r>
          </w:p>
        </w:tc>
        <w:tc>
          <w:tcPr>
            <w:tcW w:w="270" w:type="dxa"/>
          </w:tcPr>
          <w:p w14:paraId="70A25809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1F184530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22F5EB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40E3AE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(3,493)</w:t>
            </w:r>
          </w:p>
        </w:tc>
      </w:tr>
      <w:tr w:rsidR="008424F8" w:rsidRPr="00645788" w14:paraId="327096F7" w14:textId="77777777" w:rsidTr="008424F8">
        <w:tc>
          <w:tcPr>
            <w:tcW w:w="4050" w:type="dxa"/>
          </w:tcPr>
          <w:p w14:paraId="53D8E4AC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 w:hint="cs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170" w:type="dxa"/>
          </w:tcPr>
          <w:p w14:paraId="42C974E3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4595F4E4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(2,601)</w:t>
            </w:r>
          </w:p>
        </w:tc>
        <w:tc>
          <w:tcPr>
            <w:tcW w:w="270" w:type="dxa"/>
          </w:tcPr>
          <w:p w14:paraId="24E0B329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B45E7B0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D622D5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902FB53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(2,601)</w:t>
            </w:r>
          </w:p>
        </w:tc>
      </w:tr>
      <w:tr w:rsidR="008424F8" w:rsidRPr="00645788" w14:paraId="64D6808C" w14:textId="77777777" w:rsidTr="008424F8">
        <w:tc>
          <w:tcPr>
            <w:tcW w:w="4050" w:type="dxa"/>
          </w:tcPr>
          <w:p w14:paraId="245C4638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02FE8693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</w:tcPr>
          <w:p w14:paraId="797D59AA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(55,292)</w:t>
            </w:r>
          </w:p>
        </w:tc>
        <w:tc>
          <w:tcPr>
            <w:tcW w:w="270" w:type="dxa"/>
          </w:tcPr>
          <w:p w14:paraId="58E5CBAA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02C321BD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(5,159)</w:t>
            </w:r>
          </w:p>
        </w:tc>
        <w:tc>
          <w:tcPr>
            <w:tcW w:w="270" w:type="dxa"/>
          </w:tcPr>
          <w:p w14:paraId="12F1EF22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6FA9EB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(60,451)</w:t>
            </w:r>
          </w:p>
        </w:tc>
      </w:tr>
      <w:tr w:rsidR="008424F8" w:rsidRPr="00645788" w14:paraId="11828C7D" w14:textId="77777777" w:rsidTr="008424F8">
        <w:tc>
          <w:tcPr>
            <w:tcW w:w="4050" w:type="dxa"/>
          </w:tcPr>
          <w:p w14:paraId="140E7572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64578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4578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</w:tcPr>
          <w:p w14:paraId="09BC5030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45788">
              <w:rPr>
                <w:rFonts w:ascii="Angsana New" w:hAnsi="Angsana New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170" w:type="dxa"/>
          </w:tcPr>
          <w:p w14:paraId="185CF6A4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(50,878)</w:t>
            </w:r>
          </w:p>
        </w:tc>
        <w:tc>
          <w:tcPr>
            <w:tcW w:w="270" w:type="dxa"/>
          </w:tcPr>
          <w:p w14:paraId="416EA3B5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4C8B1E16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(3,774)</w:t>
            </w:r>
          </w:p>
        </w:tc>
        <w:tc>
          <w:tcPr>
            <w:tcW w:w="270" w:type="dxa"/>
          </w:tcPr>
          <w:p w14:paraId="100E08D6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75C13A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(54,652)</w:t>
            </w:r>
          </w:p>
        </w:tc>
      </w:tr>
      <w:tr w:rsidR="008424F8" w:rsidRPr="00645788" w14:paraId="71136C1A" w14:textId="77777777" w:rsidTr="008424F8">
        <w:tc>
          <w:tcPr>
            <w:tcW w:w="4050" w:type="dxa"/>
          </w:tcPr>
          <w:p w14:paraId="585456A6" w14:textId="77777777" w:rsidR="008424F8" w:rsidRPr="00645788" w:rsidRDefault="008424F8" w:rsidP="008424F8">
            <w:pPr>
              <w:spacing w:line="240" w:lineRule="auto"/>
              <w:ind w:left="160" w:hanging="160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ประมาณการหนี้สินไม่หมุนเวียนสำหรับ</w:t>
            </w:r>
            <w:r w:rsidRPr="0064578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70" w:type="dxa"/>
            <w:vAlign w:val="bottom"/>
          </w:tcPr>
          <w:p w14:paraId="368D03D5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45788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170" w:type="dxa"/>
            <w:vAlign w:val="bottom"/>
          </w:tcPr>
          <w:p w14:paraId="5AD8E0F0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(2,402)</w:t>
            </w:r>
          </w:p>
        </w:tc>
        <w:tc>
          <w:tcPr>
            <w:tcW w:w="270" w:type="dxa"/>
            <w:vAlign w:val="bottom"/>
          </w:tcPr>
          <w:p w14:paraId="4D3A39DE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4DCADBF4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650577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08FA0AB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(2,402)</w:t>
            </w:r>
          </w:p>
        </w:tc>
      </w:tr>
      <w:tr w:rsidR="008424F8" w:rsidRPr="00645788" w14:paraId="1DE32C1F" w14:textId="77777777" w:rsidTr="008424F8">
        <w:tc>
          <w:tcPr>
            <w:tcW w:w="4050" w:type="dxa"/>
          </w:tcPr>
          <w:p w14:paraId="11271331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เจ้าหนี้อื่นและหนี้สินอื่น</w:t>
            </w:r>
          </w:p>
        </w:tc>
        <w:tc>
          <w:tcPr>
            <w:tcW w:w="1170" w:type="dxa"/>
          </w:tcPr>
          <w:p w14:paraId="2317E817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2F710D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(27,131)</w:t>
            </w:r>
          </w:p>
        </w:tc>
        <w:tc>
          <w:tcPr>
            <w:tcW w:w="270" w:type="dxa"/>
          </w:tcPr>
          <w:p w14:paraId="2210F07E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7EE6D368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(1,177)</w:t>
            </w:r>
          </w:p>
        </w:tc>
        <w:tc>
          <w:tcPr>
            <w:tcW w:w="270" w:type="dxa"/>
          </w:tcPr>
          <w:p w14:paraId="7849417A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61D989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(28,308)</w:t>
            </w:r>
          </w:p>
        </w:tc>
      </w:tr>
      <w:tr w:rsidR="008424F8" w:rsidRPr="00645788" w14:paraId="00BE610B" w14:textId="77777777" w:rsidTr="008424F8">
        <w:tc>
          <w:tcPr>
            <w:tcW w:w="4050" w:type="dxa"/>
          </w:tcPr>
          <w:p w14:paraId="2F206273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57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</w:t>
            </w:r>
            <w:r w:rsidRPr="0064578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  <w:r w:rsidRPr="006457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ที่ระบุได้</w:t>
            </w:r>
            <w:r w:rsidRPr="0064578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ที่ได้รับ</w:t>
            </w:r>
          </w:p>
        </w:tc>
        <w:tc>
          <w:tcPr>
            <w:tcW w:w="1170" w:type="dxa"/>
          </w:tcPr>
          <w:p w14:paraId="086DB0AB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1F5042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5788">
              <w:rPr>
                <w:rFonts w:ascii="Angsana New" w:hAnsi="Angsana New"/>
                <w:b/>
                <w:bCs/>
                <w:sz w:val="26"/>
                <w:szCs w:val="26"/>
              </w:rPr>
              <w:t>598,316</w:t>
            </w:r>
          </w:p>
        </w:tc>
        <w:tc>
          <w:tcPr>
            <w:tcW w:w="270" w:type="dxa"/>
          </w:tcPr>
          <w:p w14:paraId="1356E067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06EB7C9B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5788">
              <w:rPr>
                <w:rFonts w:ascii="Angsana New" w:hAnsi="Angsana New"/>
                <w:b/>
                <w:bCs/>
                <w:sz w:val="26"/>
                <w:szCs w:val="26"/>
              </w:rPr>
              <w:t>53,374</w:t>
            </w:r>
          </w:p>
        </w:tc>
        <w:tc>
          <w:tcPr>
            <w:tcW w:w="270" w:type="dxa"/>
          </w:tcPr>
          <w:p w14:paraId="1317E7BB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21A4DD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5788">
              <w:rPr>
                <w:rFonts w:ascii="Angsana New" w:hAnsi="Angsana New"/>
                <w:b/>
                <w:bCs/>
                <w:sz w:val="26"/>
                <w:szCs w:val="26"/>
              </w:rPr>
              <w:t>651,690</w:t>
            </w:r>
          </w:p>
        </w:tc>
      </w:tr>
      <w:tr w:rsidR="008424F8" w:rsidRPr="00645788" w14:paraId="323EB4D6" w14:textId="77777777" w:rsidTr="008424F8">
        <w:tc>
          <w:tcPr>
            <w:tcW w:w="4050" w:type="dxa"/>
          </w:tcPr>
          <w:p w14:paraId="229DA3A9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 w:hint="cs"/>
                <w:sz w:val="26"/>
                <w:szCs w:val="26"/>
                <w:cs/>
              </w:rPr>
              <w:t>ค่าความนิยมจากการซื้อธุรกิจ</w:t>
            </w:r>
          </w:p>
        </w:tc>
        <w:tc>
          <w:tcPr>
            <w:tcW w:w="1170" w:type="dxa"/>
          </w:tcPr>
          <w:p w14:paraId="149C5ADF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45788">
              <w:rPr>
                <w:rFonts w:ascii="Angsana New" w:hAnsi="Angsana New"/>
                <w:i/>
                <w:iCs/>
                <w:sz w:val="26"/>
                <w:szCs w:val="26"/>
              </w:rPr>
              <w:t>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56DF23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328,684</w:t>
            </w:r>
          </w:p>
        </w:tc>
        <w:tc>
          <w:tcPr>
            <w:tcW w:w="270" w:type="dxa"/>
          </w:tcPr>
          <w:p w14:paraId="18BB13CD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5BF3659B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49,626</w:t>
            </w:r>
          </w:p>
        </w:tc>
        <w:tc>
          <w:tcPr>
            <w:tcW w:w="270" w:type="dxa"/>
          </w:tcPr>
          <w:p w14:paraId="238DC5C0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E81372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378,310</w:t>
            </w:r>
          </w:p>
        </w:tc>
      </w:tr>
      <w:tr w:rsidR="008424F8" w:rsidRPr="00645788" w14:paraId="76170178" w14:textId="77777777" w:rsidTr="008424F8">
        <w:tc>
          <w:tcPr>
            <w:tcW w:w="4050" w:type="dxa"/>
          </w:tcPr>
          <w:p w14:paraId="2AAC46F7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578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สิ่งตอบแทนที่โอนให้</w:t>
            </w:r>
          </w:p>
        </w:tc>
        <w:tc>
          <w:tcPr>
            <w:tcW w:w="1170" w:type="dxa"/>
          </w:tcPr>
          <w:p w14:paraId="2E2B47AD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69786F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5788">
              <w:rPr>
                <w:rFonts w:ascii="Angsana New" w:hAnsi="Angsana New"/>
                <w:b/>
                <w:bCs/>
                <w:sz w:val="26"/>
                <w:szCs w:val="26"/>
              </w:rPr>
              <w:t>927,000</w:t>
            </w:r>
          </w:p>
        </w:tc>
        <w:tc>
          <w:tcPr>
            <w:tcW w:w="270" w:type="dxa"/>
          </w:tcPr>
          <w:p w14:paraId="623E2A31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05E57AE9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5788">
              <w:rPr>
                <w:rFonts w:ascii="Angsana New" w:hAnsi="Angsana New"/>
                <w:b/>
                <w:bCs/>
                <w:sz w:val="26"/>
                <w:szCs w:val="26"/>
              </w:rPr>
              <w:t>103,000</w:t>
            </w:r>
          </w:p>
        </w:tc>
        <w:tc>
          <w:tcPr>
            <w:tcW w:w="270" w:type="dxa"/>
          </w:tcPr>
          <w:p w14:paraId="4FA8FFB4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668C09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5788">
              <w:rPr>
                <w:rFonts w:ascii="Angsana New" w:hAnsi="Angsana New"/>
                <w:b/>
                <w:bCs/>
                <w:sz w:val="26"/>
                <w:szCs w:val="26"/>
              </w:rPr>
              <w:t>1,030,000</w:t>
            </w:r>
          </w:p>
        </w:tc>
      </w:tr>
      <w:tr w:rsidR="008424F8" w:rsidRPr="00645788" w14:paraId="49057FFA" w14:textId="77777777" w:rsidTr="00645788">
        <w:trPr>
          <w:trHeight w:val="50"/>
        </w:trPr>
        <w:tc>
          <w:tcPr>
            <w:tcW w:w="4050" w:type="dxa"/>
          </w:tcPr>
          <w:p w14:paraId="6BA04E61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14:paraId="7FEBCDC1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416252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2B65AB59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766B3AB6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0AB85FF7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70" w:type="dxa"/>
          </w:tcPr>
          <w:p w14:paraId="5E464658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8424F8" w:rsidRPr="00645788" w14:paraId="1FE32363" w14:textId="77777777" w:rsidTr="008424F8">
        <w:tc>
          <w:tcPr>
            <w:tcW w:w="4050" w:type="dxa"/>
          </w:tcPr>
          <w:p w14:paraId="730B63C6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 w:hint="cs"/>
                <w:sz w:val="26"/>
                <w:szCs w:val="26"/>
                <w:cs/>
              </w:rPr>
              <w:t>เงินสดที่ได้มา</w:t>
            </w:r>
          </w:p>
        </w:tc>
        <w:tc>
          <w:tcPr>
            <w:tcW w:w="1170" w:type="dxa"/>
          </w:tcPr>
          <w:p w14:paraId="16FF877C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3FD70E5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E0DAA9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2931343A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FAD5CB3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CA31BF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(36,323)</w:t>
            </w:r>
          </w:p>
        </w:tc>
      </w:tr>
      <w:tr w:rsidR="008424F8" w:rsidRPr="00645788" w14:paraId="6EA776E8" w14:textId="77777777" w:rsidTr="008424F8">
        <w:tc>
          <w:tcPr>
            <w:tcW w:w="4050" w:type="dxa"/>
          </w:tcPr>
          <w:p w14:paraId="67D14CE0" w14:textId="77777777" w:rsidR="008424F8" w:rsidRPr="00645788" w:rsidRDefault="008424F8" w:rsidP="008424F8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4578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กระแสเงินสดจ่ายสุทธิ</w:t>
            </w:r>
          </w:p>
        </w:tc>
        <w:tc>
          <w:tcPr>
            <w:tcW w:w="1170" w:type="dxa"/>
          </w:tcPr>
          <w:p w14:paraId="637F2B41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B3C73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AC777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</w:tcPr>
          <w:p w14:paraId="3E030935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84FC17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C7BCEC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5788">
              <w:rPr>
                <w:rFonts w:ascii="Angsana New" w:hAnsi="Angsana New"/>
                <w:b/>
                <w:bCs/>
                <w:sz w:val="26"/>
                <w:szCs w:val="26"/>
              </w:rPr>
              <w:t>993,677</w:t>
            </w:r>
          </w:p>
        </w:tc>
      </w:tr>
      <w:tr w:rsidR="008424F8" w:rsidRPr="00645788" w14:paraId="29D16BFA" w14:textId="77777777" w:rsidTr="008424F8">
        <w:tc>
          <w:tcPr>
            <w:tcW w:w="4050" w:type="dxa"/>
          </w:tcPr>
          <w:p w14:paraId="2989A5EF" w14:textId="77777777" w:rsidR="008424F8" w:rsidRPr="00645788" w:rsidRDefault="008424F8" w:rsidP="008424F8">
            <w:pPr>
              <w:tabs>
                <w:tab w:val="decimal" w:pos="510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645788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หัก เงินลงทุนค้างจ่าย</w:t>
            </w:r>
          </w:p>
        </w:tc>
        <w:tc>
          <w:tcPr>
            <w:tcW w:w="1170" w:type="dxa"/>
          </w:tcPr>
          <w:p w14:paraId="20AF7AD9" w14:textId="239F72D3" w:rsidR="008424F8" w:rsidRPr="007E08A3" w:rsidRDefault="007E08A3" w:rsidP="007E0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E08A3">
              <w:rPr>
                <w:rFonts w:ascii="Angsana New" w:hAnsi="Angsana New"/>
                <w:i/>
                <w:iCs/>
                <w:sz w:val="26"/>
                <w:szCs w:val="26"/>
              </w:rPr>
              <w:t>13</w:t>
            </w:r>
          </w:p>
        </w:tc>
        <w:tc>
          <w:tcPr>
            <w:tcW w:w="1170" w:type="dxa"/>
          </w:tcPr>
          <w:p w14:paraId="07089314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FF1B3D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4BC4DD1C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634F04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DB301C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45788">
              <w:rPr>
                <w:rFonts w:ascii="Angsana New" w:hAnsi="Angsana New"/>
                <w:sz w:val="26"/>
                <w:szCs w:val="26"/>
              </w:rPr>
              <w:t>(206,000)</w:t>
            </w:r>
          </w:p>
        </w:tc>
      </w:tr>
      <w:tr w:rsidR="008424F8" w:rsidRPr="00645788" w14:paraId="17D21173" w14:textId="77777777" w:rsidTr="008424F8">
        <w:tc>
          <w:tcPr>
            <w:tcW w:w="4050" w:type="dxa"/>
          </w:tcPr>
          <w:p w14:paraId="62282C70" w14:textId="77777777" w:rsidR="008424F8" w:rsidRPr="00645788" w:rsidRDefault="008424F8" w:rsidP="008424F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578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กระแสเงินสดจ่ายสุทธิ</w:t>
            </w:r>
            <w:r w:rsidRPr="0064578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ในปี </w:t>
            </w:r>
            <w:r w:rsidRPr="00645788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0" w:type="dxa"/>
          </w:tcPr>
          <w:p w14:paraId="3A3D9DA1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D4F444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BB92E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5" w:type="dxa"/>
          </w:tcPr>
          <w:p w14:paraId="72EC09CD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40F37C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C9B92F" w14:textId="77777777" w:rsidR="008424F8" w:rsidRPr="00645788" w:rsidRDefault="008424F8" w:rsidP="00842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45788">
              <w:rPr>
                <w:rFonts w:ascii="Angsana New" w:hAnsi="Angsana New"/>
                <w:b/>
                <w:bCs/>
                <w:sz w:val="26"/>
                <w:szCs w:val="26"/>
              </w:rPr>
              <w:t>787,677</w:t>
            </w:r>
          </w:p>
        </w:tc>
      </w:tr>
    </w:tbl>
    <w:p w14:paraId="616DE9F4" w14:textId="77777777" w:rsidR="008424F8" w:rsidRPr="00FA4D4A" w:rsidRDefault="008424F8" w:rsidP="008424F8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lastRenderedPageBreak/>
        <w:t>ลูกหนี้การค้าประกอบด้วยมูลค่าลูกหนี้ตามสัญญาจำนวน</w:t>
      </w:r>
      <w:r w:rsidRPr="00FA4D4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163.7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ล้าน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</w:t>
      </w:r>
      <w:r w:rsidRPr="00FA4D4A">
        <w:rPr>
          <w:rFonts w:ascii="Angsana New" w:hAnsi="Angsana New" w:hint="cs"/>
          <w:spacing w:val="-2"/>
          <w:sz w:val="30"/>
          <w:szCs w:val="30"/>
          <w:cs/>
          <w:lang w:val="en-US"/>
        </w:rPr>
        <w:t>ซึ่ง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มีจำนวน </w:t>
      </w:r>
      <w:r>
        <w:rPr>
          <w:rFonts w:ascii="Angsana New" w:hAnsi="Angsana New"/>
          <w:spacing w:val="-2"/>
          <w:sz w:val="30"/>
          <w:szCs w:val="30"/>
          <w:lang w:val="en-US"/>
        </w:rPr>
        <w:t xml:space="preserve">1.8 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ล้านบาท 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คาดว่าจะเรียกเก็บ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>ไม่</w:t>
      </w:r>
      <w:r w:rsidRPr="00FA4D4A">
        <w:rPr>
          <w:rFonts w:ascii="Angsana New" w:hAnsi="Angsana New"/>
          <w:spacing w:val="-2"/>
          <w:sz w:val="30"/>
          <w:szCs w:val="30"/>
          <w:cs/>
          <w:lang w:val="en-US"/>
        </w:rPr>
        <w:t>ได้ ณ วันที่ซื้อธุรกิจ</w:t>
      </w:r>
    </w:p>
    <w:p w14:paraId="50B52642" w14:textId="77777777" w:rsidR="008424F8" w:rsidRPr="00386454" w:rsidRDefault="008424F8" w:rsidP="008424F8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0898C0A" w14:textId="77777777" w:rsidR="008424F8" w:rsidRDefault="008424F8" w:rsidP="008424F8">
      <w:pPr>
        <w:pStyle w:val="BodyText2"/>
        <w:tabs>
          <w:tab w:val="left" w:pos="540"/>
        </w:tabs>
        <w:ind w:left="540" w:right="-72" w:firstLine="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ทั้งนี้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เงินลงทุนค้างจ่ายจะจ่ายให้กับผู้ถือหุ้นเดิมที่ขายหุ้นให้กับกลุ่มบริษัทตามข้อตกลงในสัญญาซื้อขายหุ้น</w:t>
      </w:r>
      <w:r>
        <w:rPr>
          <w:rFonts w:ascii="Angsana New" w:hAnsi="Angsana New"/>
          <w:sz w:val="30"/>
          <w:szCs w:val="30"/>
          <w:lang w:val="en-US"/>
        </w:rPr>
        <w:br/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 xml:space="preserve">เมื่อบรรลุเงื่อนไขตามที่กำหนดไว้ โดยแบ่งจ่ายชำระเป็น </w:t>
      </w:r>
      <w:r w:rsidRPr="00BA2043">
        <w:rPr>
          <w:rFonts w:ascii="Angsana New" w:hAnsi="Angsana New"/>
          <w:sz w:val="30"/>
          <w:szCs w:val="30"/>
          <w:lang w:val="en-US"/>
        </w:rPr>
        <w:t xml:space="preserve">2 </w:t>
      </w:r>
      <w:r w:rsidRPr="00BA2043">
        <w:rPr>
          <w:rFonts w:ascii="Angsana New" w:hAnsi="Angsana New" w:hint="cs"/>
          <w:sz w:val="30"/>
          <w:szCs w:val="30"/>
          <w:cs/>
          <w:lang w:val="en-US"/>
        </w:rPr>
        <w:t>งวด</w:t>
      </w:r>
    </w:p>
    <w:p w14:paraId="47CE4236" w14:textId="42E385BF" w:rsidR="008424F8" w:rsidRDefault="008424F8" w:rsidP="00842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x-none" w:eastAsia="x-none"/>
        </w:rPr>
      </w:pPr>
    </w:p>
    <w:p w14:paraId="4ECEDEA5" w14:textId="27F528D7" w:rsidR="008424F8" w:rsidRPr="00251835" w:rsidRDefault="008424F8" w:rsidP="00C513E5">
      <w:pPr>
        <w:pStyle w:val="BodyText2"/>
        <w:ind w:left="540" w:right="-72" w:firstLine="0"/>
        <w:jc w:val="thaiDistribute"/>
        <w:rPr>
          <w:rFonts w:ascii="Angsana New" w:hAnsi="Angsana New"/>
          <w:color w:val="FF0000"/>
          <w:sz w:val="30"/>
          <w:szCs w:val="30"/>
        </w:rPr>
      </w:pPr>
      <w:r w:rsidRPr="00251835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กลุ่มบริษัทได้นำสินทรัพย์ หนี้สิน และผลการดำเนินงานของบริษัทย่อยดังกล่าวมาจัดทำงบการเงินรวมสำหรับปีสิ้นสุดวันที่ </w:t>
      </w:r>
      <w:r w:rsidRPr="00251835">
        <w:rPr>
          <w:rFonts w:ascii="Angsana New" w:hAnsi="Angsana New"/>
          <w:sz w:val="30"/>
          <w:szCs w:val="30"/>
          <w:lang w:val="en-US"/>
        </w:rPr>
        <w:t xml:space="preserve">31 </w:t>
      </w:r>
      <w:r w:rsidRPr="00251835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251835">
        <w:rPr>
          <w:rFonts w:ascii="Angsana New" w:hAnsi="Angsana New"/>
          <w:sz w:val="30"/>
          <w:szCs w:val="30"/>
          <w:lang w:val="en-US"/>
        </w:rPr>
        <w:t xml:space="preserve">2562 </w:t>
      </w:r>
      <w:r w:rsidRPr="00251835">
        <w:rPr>
          <w:rFonts w:ascii="Angsana New" w:hAnsi="Angsana New" w:hint="cs"/>
          <w:sz w:val="30"/>
          <w:szCs w:val="30"/>
          <w:cs/>
          <w:lang w:val="en-US"/>
        </w:rPr>
        <w:t>นับตั้งแต่วันที่ซื้อธุรกิจ</w:t>
      </w:r>
      <w:r w:rsidRPr="00251835">
        <w:rPr>
          <w:rFonts w:ascii="Angsana New" w:hAnsi="Angsana New"/>
          <w:sz w:val="30"/>
          <w:szCs w:val="30"/>
          <w:lang w:val="en-US"/>
        </w:rPr>
        <w:t xml:space="preserve"> </w:t>
      </w:r>
      <w:r w:rsidRPr="00251835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251835">
        <w:rPr>
          <w:rFonts w:ascii="Angsana New" w:hAnsi="Angsana New"/>
          <w:sz w:val="30"/>
          <w:szCs w:val="30"/>
          <w:cs/>
        </w:rPr>
        <w:t>ในระหว่าง</w:t>
      </w:r>
      <w:r w:rsidRPr="00251835">
        <w:rPr>
          <w:rFonts w:ascii="Angsana New" w:hAnsi="Angsana New" w:hint="cs"/>
          <w:sz w:val="30"/>
          <w:szCs w:val="30"/>
          <w:cs/>
        </w:rPr>
        <w:t>ปี</w:t>
      </w:r>
      <w:r w:rsidRPr="00251835">
        <w:rPr>
          <w:rFonts w:ascii="Angsana New" w:hAnsi="Angsana New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251835">
        <w:rPr>
          <w:rFonts w:ascii="Angsana New" w:hAnsi="Angsana New"/>
          <w:sz w:val="30"/>
          <w:szCs w:val="30"/>
        </w:rPr>
        <w:br/>
      </w:r>
      <w:r w:rsidRPr="00251835">
        <w:rPr>
          <w:rFonts w:ascii="Angsana New" w:hAnsi="Angsana New"/>
          <w:sz w:val="30"/>
          <w:szCs w:val="30"/>
          <w:lang w:val="en-US"/>
        </w:rPr>
        <w:t xml:space="preserve">31 </w:t>
      </w:r>
      <w:r w:rsidRPr="00251835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251835">
        <w:rPr>
          <w:rFonts w:ascii="Angsana New" w:hAnsi="Angsana New"/>
          <w:sz w:val="30"/>
          <w:szCs w:val="30"/>
          <w:lang w:val="en-US"/>
        </w:rPr>
        <w:t xml:space="preserve">2562 </w:t>
      </w:r>
      <w:r w:rsidRPr="00251835"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251835">
        <w:rPr>
          <w:rFonts w:ascii="Angsana New" w:hAnsi="Angsana New"/>
          <w:sz w:val="30"/>
          <w:szCs w:val="30"/>
          <w:cs/>
        </w:rPr>
        <w:t>มีรายได้</w:t>
      </w:r>
      <w:r w:rsidRPr="00251835">
        <w:rPr>
          <w:rFonts w:ascii="Angsana New" w:hAnsi="Angsana New" w:hint="cs"/>
          <w:sz w:val="30"/>
          <w:szCs w:val="30"/>
          <w:cs/>
          <w:lang w:val="en-US"/>
        </w:rPr>
        <w:t>จากการขาย</w:t>
      </w:r>
      <w:r w:rsidRPr="00251835">
        <w:rPr>
          <w:rFonts w:ascii="Angsana New" w:hAnsi="Angsana New" w:hint="cs"/>
          <w:sz w:val="30"/>
          <w:szCs w:val="30"/>
          <w:cs/>
        </w:rPr>
        <w:t>และกำไรสำหรับปี เป็นจำนวน</w:t>
      </w:r>
      <w:r w:rsidRPr="00251835">
        <w:rPr>
          <w:rFonts w:ascii="Angsana New" w:hAnsi="Angsana New"/>
          <w:sz w:val="30"/>
          <w:szCs w:val="30"/>
          <w:cs/>
        </w:rPr>
        <w:t xml:space="preserve"> </w:t>
      </w:r>
      <w:r w:rsidRPr="00251835">
        <w:rPr>
          <w:rFonts w:ascii="Angsana New" w:hAnsi="Angsana New"/>
          <w:sz w:val="30"/>
          <w:szCs w:val="30"/>
          <w:lang w:val="en-US"/>
        </w:rPr>
        <w:t xml:space="preserve">825.2 </w:t>
      </w:r>
      <w:r w:rsidRPr="0025183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251835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251835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251835">
        <w:rPr>
          <w:rFonts w:ascii="Angsana New" w:hAnsi="Angsana New"/>
          <w:spacing w:val="-2"/>
          <w:sz w:val="30"/>
          <w:szCs w:val="30"/>
          <w:lang w:val="en-US"/>
        </w:rPr>
        <w:br/>
        <w:t xml:space="preserve">68.2 </w:t>
      </w:r>
      <w:r w:rsidRPr="00251835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251835">
        <w:rPr>
          <w:rFonts w:ascii="Angsana New" w:hAnsi="Angsana New" w:hint="cs"/>
          <w:spacing w:val="-2"/>
          <w:sz w:val="30"/>
          <w:szCs w:val="30"/>
          <w:cs/>
        </w:rPr>
        <w:t xml:space="preserve"> ตามลำดับ</w:t>
      </w:r>
      <w:r w:rsidRPr="00251835">
        <w:rPr>
          <w:rFonts w:ascii="Angsana New" w:hAnsi="Angsana New"/>
          <w:spacing w:val="-2"/>
          <w:sz w:val="30"/>
          <w:szCs w:val="30"/>
          <w:cs/>
        </w:rPr>
        <w:t xml:space="preserve"> ซึ่งรวมเป็นส่วนหนึ่งของผลการดำเนินงานของกลุ่มบริษัท</w:t>
      </w:r>
      <w:r w:rsidRPr="0025183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</w:p>
    <w:p w14:paraId="5A7A043C" w14:textId="77777777" w:rsidR="0097159E" w:rsidRPr="00E8666B" w:rsidRDefault="0097159E" w:rsidP="00295965">
      <w:pPr>
        <w:pStyle w:val="BodyText2"/>
        <w:ind w:left="540" w:right="-72" w:firstLine="0"/>
        <w:jc w:val="thaiDistribute"/>
        <w:rPr>
          <w:rFonts w:ascii="Angsana New" w:hAnsi="Angsana New"/>
          <w:color w:val="FF0000"/>
          <w:sz w:val="20"/>
          <w:szCs w:val="20"/>
          <w:lang w:val="en-US"/>
        </w:rPr>
      </w:pPr>
    </w:p>
    <w:p w14:paraId="50D83C44" w14:textId="2A319390" w:rsidR="00EF3FE4" w:rsidRPr="00032D20" w:rsidRDefault="00560375" w:rsidP="005C19D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032D20">
        <w:rPr>
          <w:rFonts w:ascii="Angsana New" w:hAnsi="Angsana New"/>
          <w:sz w:val="30"/>
          <w:szCs w:val="30"/>
          <w:u w:val="none"/>
          <w:cs/>
          <w:lang w:val="en-US"/>
        </w:rPr>
        <w:t>บุคคลหรือกิจการที่เกี่ยวข้องกัน</w:t>
      </w:r>
    </w:p>
    <w:p w14:paraId="128CCDDB" w14:textId="77777777" w:rsidR="009F3A9A" w:rsidRPr="006479C8" w:rsidRDefault="009F3A9A" w:rsidP="000A7342">
      <w:pPr>
        <w:pStyle w:val="BodyText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="Angsana New" w:hAnsi="Angsana New"/>
          <w:b/>
          <w:sz w:val="20"/>
          <w:szCs w:val="20"/>
        </w:rPr>
      </w:pPr>
    </w:p>
    <w:p w14:paraId="06480E6C" w14:textId="62BCBFF4" w:rsidR="007C2DA3" w:rsidRPr="004403BA" w:rsidRDefault="007C2DA3" w:rsidP="004403BA">
      <w:pPr>
        <w:tabs>
          <w:tab w:val="clear" w:pos="454"/>
        </w:tabs>
        <w:ind w:left="540" w:right="45"/>
        <w:jc w:val="thaiDistribute"/>
        <w:rPr>
          <w:rFonts w:ascii="Angsana New" w:hAnsi="Angsana New"/>
          <w:spacing w:val="2"/>
          <w:sz w:val="30"/>
          <w:szCs w:val="30"/>
          <w:lang w:eastAsia="x-none"/>
        </w:rPr>
      </w:pPr>
      <w:r w:rsidRPr="004403B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ความสัมพันธ์ที่มีกับบริษัทย่อยได้เปิดเผยในหมายเหตุข้อ </w:t>
      </w:r>
      <w:r w:rsidR="004403BA" w:rsidRPr="004403BA">
        <w:rPr>
          <w:rFonts w:ascii="Angsana New" w:hAnsi="Angsana New"/>
          <w:spacing w:val="-2"/>
          <w:sz w:val="30"/>
          <w:szCs w:val="30"/>
          <w:lang w:eastAsia="x-none"/>
        </w:rPr>
        <w:t xml:space="preserve">1 </w:t>
      </w:r>
      <w:r w:rsidR="004403BA" w:rsidRPr="004403BA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และ </w:t>
      </w:r>
      <w:r w:rsidR="003A7EFE" w:rsidRPr="004403BA">
        <w:rPr>
          <w:rFonts w:ascii="Angsana New" w:hAnsi="Angsana New"/>
          <w:spacing w:val="-2"/>
          <w:sz w:val="30"/>
          <w:szCs w:val="30"/>
          <w:lang w:eastAsia="x-none"/>
        </w:rPr>
        <w:t>9</w:t>
      </w:r>
      <w:r w:rsidRPr="004403BA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</w:t>
      </w:r>
      <w:r w:rsidR="00086BA6" w:rsidRPr="004403BA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สำหรับ</w:t>
      </w:r>
      <w:r w:rsidRPr="004403BA">
        <w:rPr>
          <w:rFonts w:ascii="Angsana New" w:hAnsi="Angsana New"/>
          <w:spacing w:val="-2"/>
          <w:sz w:val="30"/>
          <w:szCs w:val="30"/>
          <w:cs/>
          <w:lang w:eastAsia="x-none"/>
        </w:rPr>
        <w:t>บุคคลหรือกิจการอื่นที่เกี่ยวข้องกัน</w:t>
      </w:r>
      <w:r w:rsidR="00F719F2" w:rsidRPr="004403BA">
        <w:rPr>
          <w:rFonts w:ascii="Angsana New" w:hAnsi="Angsana New"/>
          <w:spacing w:val="-2"/>
          <w:sz w:val="30"/>
          <w:szCs w:val="30"/>
          <w:cs/>
          <w:lang w:eastAsia="x-none"/>
        </w:rPr>
        <w:t>และ</w:t>
      </w:r>
      <w:r w:rsidR="00F719F2" w:rsidRPr="006819D7">
        <w:rPr>
          <w:rFonts w:ascii="Angsana New" w:hAnsi="Angsana New" w:hint="cs"/>
          <w:spacing w:val="2"/>
          <w:sz w:val="30"/>
          <w:szCs w:val="30"/>
          <w:cs/>
          <w:lang w:eastAsia="x-none"/>
        </w:rPr>
        <w:t xml:space="preserve"> </w:t>
      </w:r>
      <w:r w:rsidR="00F719F2" w:rsidRPr="006819D7">
        <w:rPr>
          <w:rFonts w:ascii="Angsana New" w:hAnsi="Angsana New"/>
          <w:sz w:val="30"/>
          <w:szCs w:val="30"/>
          <w:cs/>
          <w:lang w:eastAsia="x-none"/>
        </w:rPr>
        <w:t>กลุ่มบริษัทมีรายการระหว่างกันที่มีนัยสำคัญ</w:t>
      </w:r>
      <w:r w:rsidRPr="006819D7">
        <w:rPr>
          <w:rFonts w:ascii="Angsana New" w:hAnsi="Angsana New"/>
          <w:sz w:val="30"/>
          <w:szCs w:val="30"/>
          <w:cs/>
          <w:lang w:eastAsia="x-none"/>
        </w:rPr>
        <w:t>ในระหว่างปีมีดังต่อไปนี้</w:t>
      </w:r>
    </w:p>
    <w:p w14:paraId="319AA3B2" w14:textId="77777777" w:rsidR="006479C8" w:rsidRPr="006479C8" w:rsidRDefault="006479C8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230"/>
        <w:gridCol w:w="1260"/>
        <w:gridCol w:w="3960"/>
      </w:tblGrid>
      <w:tr w:rsidR="00A36D02" w:rsidRPr="00BA2043" w14:paraId="5EB4D9E7" w14:textId="77777777" w:rsidTr="006819D7">
        <w:trPr>
          <w:tblHeader/>
        </w:trPr>
        <w:tc>
          <w:tcPr>
            <w:tcW w:w="4230" w:type="dxa"/>
          </w:tcPr>
          <w:p w14:paraId="1486ACCC" w14:textId="77777777" w:rsidR="00A36D02" w:rsidRPr="00BA2043" w:rsidRDefault="00941317" w:rsidP="000C0AF1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A36D02"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260" w:type="dxa"/>
          </w:tcPr>
          <w:p w14:paraId="0D9FCC61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1242"/>
              </w:tabs>
              <w:spacing w:line="240" w:lineRule="auto"/>
              <w:ind w:right="-651"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4670568B" w14:textId="77777777" w:rsidR="00A36D02" w:rsidRPr="00BA2043" w:rsidRDefault="00A36D02" w:rsidP="000A7342">
            <w:pPr>
              <w:keepNext/>
              <w:shd w:val="solid" w:color="FFFFFF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enter" w:pos="882"/>
              </w:tabs>
              <w:spacing w:line="240" w:lineRule="auto"/>
              <w:ind w:hanging="64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6D02" w:rsidRPr="00BA2043" w14:paraId="2450E623" w14:textId="77777777" w:rsidTr="006819D7">
        <w:trPr>
          <w:tblHeader/>
        </w:trPr>
        <w:tc>
          <w:tcPr>
            <w:tcW w:w="4230" w:type="dxa"/>
          </w:tcPr>
          <w:p w14:paraId="5B1850BA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DDD94B" w14:textId="77777777" w:rsidR="00A36D02" w:rsidRPr="00BA2043" w:rsidRDefault="00A36D02" w:rsidP="000A7342">
            <w:pPr>
              <w:tabs>
                <w:tab w:val="clear" w:pos="907"/>
                <w:tab w:val="left" w:pos="882"/>
              </w:tabs>
              <w:spacing w:line="240" w:lineRule="auto"/>
              <w:ind w:right="-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</w:tcPr>
          <w:p w14:paraId="2FE5F767" w14:textId="77777777" w:rsidR="00A36D02" w:rsidRPr="00BA2043" w:rsidRDefault="00A36D02" w:rsidP="000A734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12919" w:rsidRPr="00BA2043" w14:paraId="5B2D3B45" w14:textId="77777777" w:rsidTr="006819D7">
        <w:tc>
          <w:tcPr>
            <w:tcW w:w="4230" w:type="dxa"/>
          </w:tcPr>
          <w:p w14:paraId="0FF41F4F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เทรด ออล</w:t>
            </w:r>
            <w:r w:rsidR="00747BE5" w:rsidRPr="00BA2043">
              <w:rPr>
                <w:rFonts w:ascii="Angsana New" w:hAnsi="Angsana New" w:hint="cs"/>
                <w:sz w:val="30"/>
                <w:szCs w:val="30"/>
                <w:cs/>
              </w:rPr>
              <w:t>ลี่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อินเตอร์เนชั่ลแนล จำกัด</w:t>
            </w:r>
          </w:p>
        </w:tc>
        <w:tc>
          <w:tcPr>
            <w:tcW w:w="1260" w:type="dxa"/>
          </w:tcPr>
          <w:p w14:paraId="2361D4AB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B287C15" w14:textId="77777777"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14:paraId="22DD014A" w14:textId="77777777" w:rsidTr="006819D7">
        <w:tc>
          <w:tcPr>
            <w:tcW w:w="4230" w:type="dxa"/>
          </w:tcPr>
          <w:p w14:paraId="7147B9D4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1260" w:type="dxa"/>
          </w:tcPr>
          <w:p w14:paraId="67B0EC34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960" w:type="dxa"/>
          </w:tcPr>
          <w:p w14:paraId="09628034" w14:textId="77777777" w:rsidR="00F12919" w:rsidRPr="00BA2043" w:rsidRDefault="00747BE5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F12919" w:rsidRPr="00BA2043" w14:paraId="4E589AD5" w14:textId="77777777" w:rsidTr="006819D7">
        <w:tc>
          <w:tcPr>
            <w:tcW w:w="4230" w:type="dxa"/>
          </w:tcPr>
          <w:p w14:paraId="138748C8" w14:textId="77777777" w:rsidR="00F12919" w:rsidRPr="00BA2043" w:rsidRDefault="00F12919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เอส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โอ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เอ็ม อินเตอร์เนชั่นแนล จำกัด</w:t>
            </w:r>
          </w:p>
        </w:tc>
        <w:tc>
          <w:tcPr>
            <w:tcW w:w="1260" w:type="dxa"/>
          </w:tcPr>
          <w:p w14:paraId="47FFCC6A" w14:textId="77777777" w:rsidR="00F12919" w:rsidRPr="00BA2043" w:rsidRDefault="00F12919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B51DB58" w14:textId="77777777"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บุคคลหรือสมาชิกในครอบครัวของกรรมการ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เป็นกรรมการ</w:t>
            </w:r>
            <w:r w:rsidR="00F12919" w:rsidRPr="00BA2043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12919" w:rsidRPr="00BA2043" w14:paraId="587B0FBB" w14:textId="77777777" w:rsidTr="006819D7">
        <w:tc>
          <w:tcPr>
            <w:tcW w:w="4230" w:type="dxa"/>
          </w:tcPr>
          <w:p w14:paraId="3838AB61" w14:textId="77777777" w:rsidR="00F12919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อีวีเอ จำกัด</w:t>
            </w:r>
          </w:p>
        </w:tc>
        <w:tc>
          <w:tcPr>
            <w:tcW w:w="1260" w:type="dxa"/>
          </w:tcPr>
          <w:p w14:paraId="71138572" w14:textId="77777777" w:rsidR="00F12919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4F3651F" w14:textId="77777777" w:rsidR="00F12919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410E9B" w:rsidRPr="00BA2043" w14:paraId="40511D51" w14:textId="77777777" w:rsidTr="006819D7">
        <w:tc>
          <w:tcPr>
            <w:tcW w:w="4230" w:type="dxa"/>
          </w:tcPr>
          <w:p w14:paraId="5DAB32CC" w14:textId="77777777" w:rsidR="00410E9B" w:rsidRDefault="00410E9B" w:rsidP="0041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35BBA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  <w:p w14:paraId="2912D2C6" w14:textId="0BC89521" w:rsidR="00410E9B" w:rsidRPr="00BA2043" w:rsidRDefault="00410E9B" w:rsidP="0041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เดิมชื่อ </w:t>
            </w:r>
            <w:r>
              <w:rPr>
                <w:rFonts w:ascii="Angsana New" w:hAnsi="Angsana New"/>
                <w:sz w:val="30"/>
                <w:szCs w:val="30"/>
              </w:rPr>
              <w:t>“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ที่ปรึกษากฎหมายสากล จำกัด</w:t>
            </w:r>
            <w:r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260" w:type="dxa"/>
          </w:tcPr>
          <w:p w14:paraId="522CB325" w14:textId="290DBE60" w:rsidR="00410E9B" w:rsidRPr="00BA2043" w:rsidRDefault="00410E9B" w:rsidP="00410E9B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7E17BA5" w14:textId="135B3A19" w:rsidR="00410E9B" w:rsidRPr="00BA2043" w:rsidRDefault="00410E9B" w:rsidP="00410E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ผู้บริหารคนสำคัญ</w:t>
            </w:r>
          </w:p>
        </w:tc>
      </w:tr>
      <w:tr w:rsidR="00BD252C" w:rsidRPr="00BA2043" w14:paraId="3E159A85" w14:textId="77777777" w:rsidTr="006819D7">
        <w:tc>
          <w:tcPr>
            <w:tcW w:w="4230" w:type="dxa"/>
          </w:tcPr>
          <w:p w14:paraId="04175EFD" w14:textId="77777777"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บิ๊กเจท ทราเวล จำกัด</w:t>
            </w:r>
          </w:p>
        </w:tc>
        <w:tc>
          <w:tcPr>
            <w:tcW w:w="1260" w:type="dxa"/>
          </w:tcPr>
          <w:p w14:paraId="0FA3D286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AD02484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D252C" w:rsidRPr="00BA2043" w14:paraId="6F94828D" w14:textId="77777777" w:rsidTr="006819D7">
        <w:tc>
          <w:tcPr>
            <w:tcW w:w="4230" w:type="dxa"/>
          </w:tcPr>
          <w:p w14:paraId="728933FE" w14:textId="77777777" w:rsidR="00BD252C" w:rsidRPr="00BA2043" w:rsidRDefault="00BD252C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1260" w:type="dxa"/>
          </w:tcPr>
          <w:p w14:paraId="149C80DA" w14:textId="77777777" w:rsidR="00BD252C" w:rsidRPr="00BA2043" w:rsidRDefault="00BD252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307DC1F" w14:textId="77777777" w:rsidR="00BD252C" w:rsidRPr="00BA2043" w:rsidRDefault="001152EA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1F6F3D" w:rsidRPr="00BA2043" w14:paraId="58C4F14F" w14:textId="77777777" w:rsidTr="006819D7">
        <w:tc>
          <w:tcPr>
            <w:tcW w:w="4230" w:type="dxa"/>
          </w:tcPr>
          <w:p w14:paraId="2F614DA4" w14:textId="77777777" w:rsidR="001F6F3D" w:rsidRPr="00BA2043" w:rsidRDefault="005326E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326ED">
              <w:rPr>
                <w:rFonts w:ascii="Angsana New" w:hAnsi="Angsana New"/>
                <w:sz w:val="30"/>
                <w:szCs w:val="30"/>
                <w:cs/>
              </w:rPr>
              <w:t>บริษัท ฮิวแมนิก้า จำกัด (มหาชน)</w:t>
            </w:r>
          </w:p>
        </w:tc>
        <w:tc>
          <w:tcPr>
            <w:tcW w:w="1260" w:type="dxa"/>
          </w:tcPr>
          <w:p w14:paraId="42EC4E24" w14:textId="77777777" w:rsidR="001F6F3D" w:rsidRPr="00BA2043" w:rsidRDefault="001F6F3D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E7E9271" w14:textId="77777777" w:rsidR="001F6F3D" w:rsidRPr="00BA2043" w:rsidRDefault="001F6F3D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มีบุคคลหรือสมาชิกในครอบครัวของกรรมการเป็นกรรมการและมีกรรมการร่วมกัน</w:t>
            </w:r>
          </w:p>
        </w:tc>
      </w:tr>
      <w:tr w:rsidR="00B3489E" w:rsidRPr="00BA2043" w14:paraId="72574758" w14:textId="77777777" w:rsidTr="006819D7">
        <w:tc>
          <w:tcPr>
            <w:tcW w:w="4230" w:type="dxa"/>
          </w:tcPr>
          <w:p w14:paraId="6A3FD579" w14:textId="77777777" w:rsidR="00B3489E" w:rsidRPr="005326ED" w:rsidRDefault="00B348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ED64D1" w14:textId="77777777" w:rsidR="00B3489E" w:rsidRDefault="00B3489E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0" w:type="dxa"/>
          </w:tcPr>
          <w:p w14:paraId="074161F2" w14:textId="77777777" w:rsidR="00B3489E" w:rsidRPr="00BA2043" w:rsidRDefault="00B348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309C2" w:rsidRPr="00BA2043" w14:paraId="4C8E1BF1" w14:textId="77777777" w:rsidTr="006819D7">
        <w:tc>
          <w:tcPr>
            <w:tcW w:w="4230" w:type="dxa"/>
          </w:tcPr>
          <w:p w14:paraId="204BE5D4" w14:textId="79ECA530" w:rsidR="001309C2" w:rsidRPr="005326ED" w:rsidRDefault="001309C2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กรีน สตาร์ เทคโนโลยี  จำกัด</w:t>
            </w:r>
          </w:p>
        </w:tc>
        <w:tc>
          <w:tcPr>
            <w:tcW w:w="1260" w:type="dxa"/>
          </w:tcPr>
          <w:p w14:paraId="1ABCB269" w14:textId="06C74B95" w:rsidR="001309C2" w:rsidRDefault="001309C2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415348E" w14:textId="6C21D511" w:rsidR="001309C2" w:rsidRPr="00BA2043" w:rsidRDefault="001309C2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right="-108" w:hanging="228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มีบุคคลหรือสมาชิกในครอบครัวของกรรมการเป็นกรรมการ</w:t>
            </w:r>
            <w:r w:rsidRPr="00AF7A3D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3B03DC" w:rsidRPr="00BA2043" w14:paraId="7EC016DA" w14:textId="77777777" w:rsidTr="006819D7">
        <w:trPr>
          <w:trHeight w:val="1685"/>
        </w:trPr>
        <w:tc>
          <w:tcPr>
            <w:tcW w:w="4230" w:type="dxa"/>
          </w:tcPr>
          <w:p w14:paraId="166A5212" w14:textId="77777777" w:rsidR="003B03DC" w:rsidRPr="00BA2043" w:rsidRDefault="003B03DC" w:rsidP="000A734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07DB4560" w14:textId="77777777" w:rsidR="003B03DC" w:rsidRPr="00BA2043" w:rsidRDefault="003B03DC" w:rsidP="000A7342">
            <w:pPr>
              <w:spacing w:line="240" w:lineRule="auto"/>
              <w:ind w:left="-90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EFD4BB8" w14:textId="77777777" w:rsidR="00CE624C" w:rsidRPr="006D6310" w:rsidRDefault="00CE624C" w:rsidP="00C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8"/>
                <w:sz w:val="30"/>
                <w:szCs w:val="30"/>
              </w:rPr>
            </w:pPr>
            <w:r w:rsidRPr="006D6310">
              <w:rPr>
                <w:rFonts w:ascii="Angsana New" w:hAnsi="Angsana New"/>
                <w:spacing w:val="8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6D6310">
              <w:rPr>
                <w:rFonts w:ascii="Angsana New" w:hAnsi="Angsana New"/>
                <w:spacing w:val="8"/>
                <w:sz w:val="30"/>
                <w:szCs w:val="30"/>
              </w:rPr>
              <w:t xml:space="preserve">   </w:t>
            </w:r>
          </w:p>
          <w:p w14:paraId="02011645" w14:textId="451D4966" w:rsidR="003B03DC" w:rsidRPr="00CE624C" w:rsidRDefault="00CE624C" w:rsidP="00CE6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E624C">
              <w:rPr>
                <w:rFonts w:ascii="Angsana New" w:hAnsi="Angsana New"/>
                <w:sz w:val="30"/>
                <w:szCs w:val="30"/>
                <w:cs/>
              </w:rPr>
              <w:t>วางแผนสั่งการและควบคุมกิจกรรมต่าง</w:t>
            </w:r>
            <w:r w:rsidR="004D01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E624C">
              <w:rPr>
                <w:rFonts w:ascii="Angsana New" w:hAnsi="Angsana New"/>
                <w:sz w:val="30"/>
                <w:szCs w:val="30"/>
                <w:cs/>
              </w:rPr>
              <w:t>ๆ ของกิจการไม่ว่าทางตรงหรือทางอ้อม</w:t>
            </w:r>
            <w:r w:rsidRPr="00CE624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624C">
              <w:rPr>
                <w:rFonts w:ascii="Angsana New" w:hAnsi="Angsana New"/>
                <w:sz w:val="30"/>
                <w:szCs w:val="30"/>
                <w:cs/>
              </w:rPr>
              <w:t>ทั้งนี้รวมถึงกรรมการของ</w:t>
            </w:r>
            <w:r w:rsidRPr="00CE624C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CE624C">
              <w:rPr>
                <w:rFonts w:ascii="Angsana New" w:hAnsi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7E83C094" w14:textId="77777777" w:rsidR="00A52E22" w:rsidRPr="00A36855" w:rsidRDefault="00A52E22" w:rsidP="00310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7E27F920" w14:textId="77777777" w:rsidR="00C0684C" w:rsidRPr="00BA2043" w:rsidRDefault="00C0684C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>นโยบายการกำหนดราคา</w:t>
      </w:r>
      <w:r w:rsidR="00570FAA">
        <w:rPr>
          <w:rFonts w:ascii="Angsana New" w:hAnsi="Angsana New" w:hint="cs"/>
          <w:sz w:val="30"/>
          <w:szCs w:val="30"/>
          <w:cs/>
        </w:rPr>
        <w:t>สำหรับรายการแต่ละประเภท</w:t>
      </w:r>
      <w:r w:rsidR="00216E73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5E8D4D57" w14:textId="77777777" w:rsidR="00A14524" w:rsidRPr="00A36855" w:rsidRDefault="00A14524" w:rsidP="000A7342">
      <w:pPr>
        <w:pStyle w:val="block"/>
        <w:widowControl w:val="0"/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28"/>
          <w:szCs w:val="28"/>
          <w:lang w:bidi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790"/>
        <w:gridCol w:w="6480"/>
      </w:tblGrid>
      <w:tr w:rsidR="00AA4DCA" w:rsidRPr="00BA2043" w14:paraId="6BA64588" w14:textId="77777777" w:rsidTr="006C1FFA">
        <w:tc>
          <w:tcPr>
            <w:tcW w:w="2790" w:type="dxa"/>
          </w:tcPr>
          <w:p w14:paraId="6DDCE13D" w14:textId="77777777"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6480" w:type="dxa"/>
          </w:tcPr>
          <w:p w14:paraId="4DB9CACF" w14:textId="77777777" w:rsidR="00AA4DCA" w:rsidRPr="00BA2043" w:rsidRDefault="00AA4DCA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502724" w:rsidRPr="00BA2043" w14:paraId="2C62DCB4" w14:textId="77777777" w:rsidTr="006C1FFA">
        <w:tc>
          <w:tcPr>
            <w:tcW w:w="2790" w:type="dxa"/>
          </w:tcPr>
          <w:p w14:paraId="64C6668B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ขายสินค้า</w:t>
            </w:r>
            <w:r w:rsidR="000C54DC" w:rsidRPr="00BA2043"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 w:rsidR="000C54DC"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ซื้อสินค้า</w:t>
            </w:r>
          </w:p>
        </w:tc>
        <w:tc>
          <w:tcPr>
            <w:tcW w:w="6480" w:type="dxa"/>
          </w:tcPr>
          <w:p w14:paraId="2A58D151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ใกล้เคียงกับราคา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ตลาด</w:t>
            </w:r>
          </w:p>
        </w:tc>
      </w:tr>
      <w:tr w:rsidR="00C8257F" w:rsidRPr="00BA2043" w14:paraId="6C383A3A" w14:textId="77777777" w:rsidTr="006C1FFA">
        <w:tc>
          <w:tcPr>
            <w:tcW w:w="2790" w:type="dxa"/>
          </w:tcPr>
          <w:p w14:paraId="67B9BBC8" w14:textId="77777777" w:rsidR="00C8257F" w:rsidRPr="00232D8B" w:rsidRDefault="00232D8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การให้บริการ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รับบริการ</w:t>
            </w:r>
          </w:p>
        </w:tc>
        <w:tc>
          <w:tcPr>
            <w:tcW w:w="6480" w:type="dxa"/>
          </w:tcPr>
          <w:p w14:paraId="5B65D20E" w14:textId="77777777" w:rsidR="007E2B6A" w:rsidRPr="00BA2043" w:rsidRDefault="00C8257F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จำนวนเงินตาม</w:t>
            </w:r>
            <w:r w:rsidR="007E2B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</w:t>
            </w:r>
          </w:p>
        </w:tc>
      </w:tr>
      <w:tr w:rsidR="00502724" w:rsidRPr="00BA2043" w14:paraId="3F810CAC" w14:textId="77777777" w:rsidTr="006C1FFA">
        <w:tc>
          <w:tcPr>
            <w:tcW w:w="2790" w:type="dxa"/>
          </w:tcPr>
          <w:p w14:paraId="441EA66D" w14:textId="77777777" w:rsidR="00502724" w:rsidRPr="00DE44D5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ค่าเช่า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ที่ดิน</w:t>
            </w:r>
            <w:r w:rsidR="00DE44D5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และอาคาร</w:t>
            </w:r>
          </w:p>
        </w:tc>
        <w:tc>
          <w:tcPr>
            <w:tcW w:w="6480" w:type="dxa"/>
          </w:tcPr>
          <w:p w14:paraId="66E3780A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</w:t>
            </w:r>
            <w:r w:rsidR="00C3582B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ที่ตกลงร่วมกันอ้างอิง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จากราคาประเมินของผู้ประเมินราคาอิสระ</w:t>
            </w:r>
          </w:p>
        </w:tc>
      </w:tr>
      <w:tr w:rsidR="00C3582B" w:rsidRPr="00BA2043" w14:paraId="30493492" w14:textId="77777777" w:rsidTr="006C1FFA">
        <w:tc>
          <w:tcPr>
            <w:tcW w:w="2790" w:type="dxa"/>
          </w:tcPr>
          <w:p w14:paraId="54CFF1AF" w14:textId="77777777" w:rsidR="00C3582B" w:rsidRPr="00BA2043" w:rsidRDefault="00C3582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ค่าที่ปรึกษา</w:t>
            </w:r>
          </w:p>
        </w:tc>
        <w:tc>
          <w:tcPr>
            <w:tcW w:w="6480" w:type="dxa"/>
          </w:tcPr>
          <w:p w14:paraId="4877A030" w14:textId="77777777" w:rsidR="00C3582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9D69D1" w:rsidRPr="00BA2043" w14:paraId="09E66522" w14:textId="77777777" w:rsidTr="00363F65">
        <w:tc>
          <w:tcPr>
            <w:tcW w:w="2790" w:type="dxa"/>
          </w:tcPr>
          <w:p w14:paraId="0372846F" w14:textId="77777777" w:rsidR="009D69D1" w:rsidRPr="00BA2043" w:rsidRDefault="009D69D1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  <w:t>ค่า</w:t>
            </w: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eastAsia="en-US" w:bidi="th-TH"/>
              </w:rPr>
              <w:t>ตอบแทนผู้บริหาร</w:t>
            </w:r>
          </w:p>
        </w:tc>
        <w:tc>
          <w:tcPr>
            <w:tcW w:w="6480" w:type="dxa"/>
          </w:tcPr>
          <w:p w14:paraId="5B4F3D10" w14:textId="77777777" w:rsidR="009D69D1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502724" w:rsidRPr="00BA2043" w14:paraId="04120556" w14:textId="77777777" w:rsidTr="006C1FFA">
        <w:tc>
          <w:tcPr>
            <w:tcW w:w="2790" w:type="dxa"/>
          </w:tcPr>
          <w:p w14:paraId="66C2866B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eastAsia="en-US"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  <w:t>ดอกเบี้ยจ่าย</w:t>
            </w:r>
          </w:p>
        </w:tc>
        <w:tc>
          <w:tcPr>
            <w:tcW w:w="6480" w:type="dxa"/>
          </w:tcPr>
          <w:p w14:paraId="4FAB9222" w14:textId="77777777" w:rsidR="00502724" w:rsidRPr="00BA2043" w:rsidRDefault="00502724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  <w:r w:rsidR="009D69D1"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อ้างอิงจากตลาด</w:t>
            </w:r>
          </w:p>
        </w:tc>
      </w:tr>
      <w:tr w:rsidR="000249EB" w:rsidRPr="00BA2043" w14:paraId="324EA94C" w14:textId="77777777" w:rsidTr="006C1FFA">
        <w:tc>
          <w:tcPr>
            <w:tcW w:w="2790" w:type="dxa"/>
          </w:tcPr>
          <w:p w14:paraId="426365B2" w14:textId="77777777"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การค้ำประกันเงินกู้ระหว่างกัน</w:t>
            </w:r>
          </w:p>
        </w:tc>
        <w:tc>
          <w:tcPr>
            <w:tcW w:w="6480" w:type="dxa"/>
          </w:tcPr>
          <w:p w14:paraId="7A413301" w14:textId="77777777" w:rsidR="000249EB" w:rsidRPr="00BA2043" w:rsidRDefault="000249EB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ไม่มีการคิดค่าธรรมเนียม</w:t>
            </w:r>
          </w:p>
        </w:tc>
      </w:tr>
      <w:tr w:rsidR="00DE7036" w:rsidRPr="00BA2043" w14:paraId="7234FA69" w14:textId="77777777" w:rsidTr="006C1FFA">
        <w:tc>
          <w:tcPr>
            <w:tcW w:w="2790" w:type="dxa"/>
          </w:tcPr>
          <w:p w14:paraId="422EE7E6" w14:textId="16D6F5FC" w:rsidR="00DE7036" w:rsidRPr="00BA2043" w:rsidRDefault="00DE7036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รายได้อื่น</w:t>
            </w:r>
          </w:p>
        </w:tc>
        <w:tc>
          <w:tcPr>
            <w:tcW w:w="6480" w:type="dxa"/>
          </w:tcPr>
          <w:p w14:paraId="1C833FD8" w14:textId="68CDEEAB" w:rsidR="00DE7036" w:rsidRPr="00BA2043" w:rsidRDefault="00DE7036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A204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จำนวนเงินตามที่ตกลงร่วมกัน</w:t>
            </w:r>
          </w:p>
        </w:tc>
      </w:tr>
      <w:tr w:rsidR="00815ABF" w:rsidRPr="00BA2043" w14:paraId="2044834C" w14:textId="77777777" w:rsidTr="006C1FFA">
        <w:tc>
          <w:tcPr>
            <w:tcW w:w="2790" w:type="dxa"/>
          </w:tcPr>
          <w:p w14:paraId="6D02280B" w14:textId="431ADFC5" w:rsidR="00815ABF" w:rsidRPr="00D45A2A" w:rsidRDefault="00815ABF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US" w:bidi="th-TH"/>
              </w:rPr>
            </w:pPr>
            <w:r w:rsidRPr="00D45A2A">
              <w:rPr>
                <w:rFonts w:ascii="Angsana New" w:hAnsi="Angsana New" w:cs="Angsana New" w:hint="cs"/>
                <w:sz w:val="30"/>
                <w:szCs w:val="30"/>
                <w:cs/>
                <w:lang w:val="en-US" w:eastAsia="en-US" w:bidi="th-TH"/>
              </w:rPr>
              <w:t>เงินปันผลรับ</w:t>
            </w:r>
          </w:p>
        </w:tc>
        <w:tc>
          <w:tcPr>
            <w:tcW w:w="6480" w:type="dxa"/>
          </w:tcPr>
          <w:p w14:paraId="06C720DD" w14:textId="0C194649" w:rsidR="00815ABF" w:rsidRPr="00D45A2A" w:rsidRDefault="00815ABF" w:rsidP="000A7342">
            <w:pPr>
              <w:pStyle w:val="block"/>
              <w:widowControl w:val="0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45A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จำนวนเงินตามที่ประกาศจ่าย</w:t>
            </w:r>
          </w:p>
        </w:tc>
      </w:tr>
    </w:tbl>
    <w:p w14:paraId="439B785D" w14:textId="41491151" w:rsidR="00E8666B" w:rsidRDefault="00E8666B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2B2A235F" w14:textId="0A9BD047" w:rsidR="00645788" w:rsidRDefault="00645788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1691E254" w14:textId="75A45C45" w:rsidR="00645788" w:rsidRDefault="00645788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3D74C644" w14:textId="43E6FAA4" w:rsidR="00645788" w:rsidRDefault="00645788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F2A3A8D" w14:textId="6214E5F3" w:rsidR="00645788" w:rsidRDefault="00645788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6C673FE" w14:textId="165CB383" w:rsidR="00645788" w:rsidRDefault="00645788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7D5F7311" w14:textId="51CE4225" w:rsidR="00645788" w:rsidRDefault="00645788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70CC5FBA" w14:textId="4D5E5D51" w:rsidR="00645788" w:rsidRDefault="00645788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382ECCEF" w14:textId="7678C4DD" w:rsidR="00F12648" w:rsidRDefault="00F12648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12253C89" w14:textId="39901D20" w:rsidR="00F12648" w:rsidRDefault="00F12648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68BA27CB" w14:textId="4895886A" w:rsidR="00F12648" w:rsidRDefault="00F12648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2B9F130A" w14:textId="10AA39E2" w:rsidR="00F12648" w:rsidRDefault="00F126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461DFA8" w14:textId="29B94511" w:rsidR="00A1049F" w:rsidRPr="00570FAA" w:rsidRDefault="00A1049F" w:rsidP="00663B2F">
      <w:pPr>
        <w:pStyle w:val="a"/>
        <w:widowControl w:val="0"/>
        <w:tabs>
          <w:tab w:val="clear" w:pos="1080"/>
        </w:tabs>
        <w:ind w:left="540" w:right="-72"/>
        <w:jc w:val="thaiDistribute"/>
        <w:rPr>
          <w:rFonts w:ascii="Angsana New" w:hAnsi="Angsana New" w:cs="Angsana New"/>
          <w:lang w:val="en-US"/>
        </w:rPr>
      </w:pPr>
      <w:r w:rsidRPr="00570FAA">
        <w:rPr>
          <w:rFonts w:ascii="Angsana New" w:hAnsi="Angsana New" w:cs="Angsana New"/>
          <w:cs/>
        </w:rPr>
        <w:lastRenderedPageBreak/>
        <w:t>รายการที่สำคัญกับบุคคลหรือกิจการที่เกี่ยวข้องกัน</w:t>
      </w:r>
      <w:r w:rsidR="00E26B06" w:rsidRPr="00E26B06">
        <w:rPr>
          <w:rFonts w:ascii="Angsana New" w:hAnsi="Angsana New" w:cs="Angsana New"/>
          <w:cs/>
        </w:rPr>
        <w:t>สำหรับแต่ละปี</w:t>
      </w:r>
      <w:r w:rsidR="00570FAA" w:rsidRPr="00570FAA">
        <w:rPr>
          <w:rFonts w:ascii="Angsana New" w:hAnsi="Angsana New" w:cs="Angsana New" w:hint="cs"/>
          <w:cs/>
        </w:rPr>
        <w:t xml:space="preserve">สิ้นสุดวันที่ </w:t>
      </w:r>
      <w:r w:rsidR="00570FAA" w:rsidRPr="00570FAA">
        <w:rPr>
          <w:rFonts w:ascii="Angsana New" w:hAnsi="Angsana New" w:cs="Angsana New"/>
          <w:lang w:val="en-US"/>
        </w:rPr>
        <w:t xml:space="preserve">31 </w:t>
      </w:r>
      <w:r w:rsidR="00570FAA" w:rsidRPr="00570FAA">
        <w:rPr>
          <w:rFonts w:ascii="Angsana New" w:hAnsi="Angsana New" w:cs="Angsana New" w:hint="cs"/>
          <w:cs/>
          <w:lang w:val="en-US"/>
        </w:rPr>
        <w:t>ธันวาคม</w:t>
      </w:r>
      <w:r w:rsidR="009D69D1" w:rsidRPr="00570FAA">
        <w:rPr>
          <w:rFonts w:ascii="Angsana New" w:hAnsi="Angsana New" w:cs="Angsana New" w:hint="cs"/>
          <w:cs/>
          <w:lang w:val="en-US"/>
        </w:rPr>
        <w:t xml:space="preserve"> </w:t>
      </w:r>
      <w:r w:rsidRPr="00570FAA">
        <w:rPr>
          <w:rFonts w:ascii="Angsana New" w:hAnsi="Angsana New" w:cs="Angsana New"/>
          <w:cs/>
        </w:rPr>
        <w:t xml:space="preserve">สรุปได้ดังนี้   </w:t>
      </w:r>
    </w:p>
    <w:p w14:paraId="79CE0572" w14:textId="77777777" w:rsidR="00FF2BB4" w:rsidRPr="006479C8" w:rsidRDefault="00FF2BB4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7"/>
        <w:gridCol w:w="1166"/>
        <w:gridCol w:w="274"/>
        <w:gridCol w:w="1172"/>
        <w:gridCol w:w="274"/>
        <w:gridCol w:w="1170"/>
        <w:gridCol w:w="269"/>
        <w:gridCol w:w="1168"/>
      </w:tblGrid>
      <w:tr w:rsidR="00CF55E4" w:rsidRPr="00BA2043" w14:paraId="06EE2B13" w14:textId="77777777" w:rsidTr="009A1C66">
        <w:trPr>
          <w:tblHeader/>
        </w:trPr>
        <w:tc>
          <w:tcPr>
            <w:tcW w:w="2037" w:type="pct"/>
          </w:tcPr>
          <w:p w14:paraId="6FB3E950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640A887D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32308F1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721ABDBF" w14:textId="77777777" w:rsidR="00A1049F" w:rsidRPr="00BA2043" w:rsidRDefault="00A1049F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55E4" w:rsidRPr="00BA2043" w14:paraId="3AE31F8A" w14:textId="77777777" w:rsidTr="009A1C66">
        <w:trPr>
          <w:tblHeader/>
        </w:trPr>
        <w:tc>
          <w:tcPr>
            <w:tcW w:w="2037" w:type="pct"/>
          </w:tcPr>
          <w:p w14:paraId="79F7247B" w14:textId="14CEDC78" w:rsidR="008D2C41" w:rsidRPr="00666356" w:rsidRDefault="00666356" w:rsidP="00666356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pacing w:val="-2"/>
                <w:cs/>
              </w:rPr>
            </w:pP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>สำหรับ</w:t>
            </w:r>
            <w:r w:rsidR="00570FAA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>ปี</w:t>
            </w:r>
            <w:r w:rsidRPr="00666356">
              <w:rPr>
                <w:rFonts w:ascii="Angsana New" w:hAnsi="Angsana New" w:cs="Angsana New"/>
                <w:b/>
                <w:bCs/>
                <w:i/>
                <w:iCs/>
                <w:spacing w:val="-2"/>
                <w:cs/>
              </w:rPr>
              <w:t xml:space="preserve">สิ้นสุดวันที่ </w:t>
            </w:r>
            <w:r w:rsidR="004F608B" w:rsidRPr="004F608B"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3</w:t>
            </w:r>
            <w:r w:rsidR="00570FAA">
              <w:rPr>
                <w:rFonts w:ascii="Angsana New" w:hAnsi="Angsana New" w:cs="Angsana New"/>
                <w:b/>
                <w:bCs/>
                <w:i/>
                <w:iCs/>
                <w:spacing w:val="-2"/>
                <w:lang w:val="en-US"/>
              </w:rPr>
              <w:t>1</w:t>
            </w:r>
            <w:r w:rsidR="00570FAA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cs/>
              </w:rPr>
              <w:t xml:space="preserve"> ธันวาคม</w:t>
            </w:r>
          </w:p>
        </w:tc>
        <w:tc>
          <w:tcPr>
            <w:tcW w:w="629" w:type="pct"/>
            <w:vAlign w:val="bottom"/>
          </w:tcPr>
          <w:p w14:paraId="193F85D0" w14:textId="08BD53A2" w:rsidR="008D2C41" w:rsidRPr="00BA204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0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14:paraId="34FD2B3E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F70C994" w14:textId="1A299E87" w:rsidR="008D2C41" w:rsidRPr="00BA204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08B">
              <w:rPr>
                <w:rFonts w:ascii="Angsana New" w:hAnsi="Angsana New"/>
                <w:sz w:val="30"/>
                <w:szCs w:val="30"/>
              </w:rPr>
              <w:t>25</w:t>
            </w:r>
            <w:r w:rsidR="00F679E5"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293BC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54F22DB9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69D0EEE4" w14:textId="0626B2F5" w:rsidR="008D2C41" w:rsidRPr="00BA204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08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0F69951F" w14:textId="77777777" w:rsidR="008D2C41" w:rsidRPr="00BA2043" w:rsidRDefault="008D2C41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08A7624" w14:textId="16918639" w:rsidR="008D2C41" w:rsidRPr="00BA2043" w:rsidRDefault="004F608B" w:rsidP="000A734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608B">
              <w:rPr>
                <w:rFonts w:ascii="Angsana New" w:hAnsi="Angsana New"/>
                <w:sz w:val="30"/>
                <w:szCs w:val="30"/>
              </w:rPr>
              <w:t>25</w:t>
            </w:r>
            <w:r w:rsidR="00293BC9" w:rsidRPr="00BA2043">
              <w:rPr>
                <w:rFonts w:ascii="Angsana New" w:hAnsi="Angsana New"/>
                <w:sz w:val="30"/>
                <w:szCs w:val="30"/>
              </w:rPr>
              <w:t>6</w:t>
            </w:r>
            <w:r w:rsidR="00293BC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F55E4" w:rsidRPr="00BA2043" w14:paraId="38545B4A" w14:textId="77777777" w:rsidTr="00CF55E4">
        <w:trPr>
          <w:trHeight w:val="353"/>
          <w:tblHeader/>
        </w:trPr>
        <w:tc>
          <w:tcPr>
            <w:tcW w:w="2037" w:type="pct"/>
          </w:tcPr>
          <w:p w14:paraId="363DD084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3" w:type="pct"/>
            <w:gridSpan w:val="7"/>
          </w:tcPr>
          <w:p w14:paraId="7C753A8E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CF55E4" w:rsidRPr="00BA2043" w14:paraId="33E1CF66" w14:textId="77777777" w:rsidTr="009A1C66">
        <w:tc>
          <w:tcPr>
            <w:tcW w:w="2037" w:type="pct"/>
          </w:tcPr>
          <w:p w14:paraId="173EE98C" w14:textId="77777777"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629" w:type="pct"/>
          </w:tcPr>
          <w:p w14:paraId="63925428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FB37A7D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36F0632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754D7E82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8FB32F8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17DF23BF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666B0D15" w14:textId="77777777" w:rsidR="009D69D1" w:rsidRPr="00BA2043" w:rsidDel="008D2C41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14:paraId="443AF23F" w14:textId="77777777" w:rsidTr="009A1C66">
        <w:trPr>
          <w:trHeight w:val="435"/>
        </w:trPr>
        <w:tc>
          <w:tcPr>
            <w:tcW w:w="2037" w:type="pct"/>
          </w:tcPr>
          <w:p w14:paraId="78DE3DB0" w14:textId="77777777"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629" w:type="pct"/>
          </w:tcPr>
          <w:p w14:paraId="00F18DA4" w14:textId="77777777" w:rsidR="00154AAC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4DD37411" w14:textId="77777777"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4187F73" w14:textId="77777777" w:rsidR="00154AAC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7ADE4AD2" w14:textId="77777777"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CE957A5" w14:textId="6664434C" w:rsidR="00154AAC" w:rsidRPr="00BA2043" w:rsidDel="008D2C41" w:rsidRDefault="004F608B" w:rsidP="00BE73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95</w:t>
            </w:r>
            <w:r w:rsidR="00BE739F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4F608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381</w:t>
            </w:r>
          </w:p>
        </w:tc>
        <w:tc>
          <w:tcPr>
            <w:tcW w:w="145" w:type="pct"/>
          </w:tcPr>
          <w:p w14:paraId="5ED42A6F" w14:textId="77777777"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C6CC7D5" w14:textId="78A49256" w:rsidR="00154AAC" w:rsidRPr="00BA2043" w:rsidDel="008D2C41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  <w:r w:rsidR="00293BC9" w:rsidRPr="007F5D7B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821</w:t>
            </w:r>
          </w:p>
        </w:tc>
      </w:tr>
      <w:tr w:rsidR="00CF55E4" w:rsidRPr="00BA2043" w14:paraId="5D8F01EE" w14:textId="77777777" w:rsidTr="009A1C66">
        <w:trPr>
          <w:trHeight w:val="435"/>
        </w:trPr>
        <w:tc>
          <w:tcPr>
            <w:tcW w:w="2037" w:type="pct"/>
          </w:tcPr>
          <w:p w14:paraId="246C39BF" w14:textId="77777777" w:rsidR="00C8257F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29" w:type="pct"/>
          </w:tcPr>
          <w:p w14:paraId="66F02C93" w14:textId="77777777" w:rsidR="00C8257F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26EAFB97" w14:textId="77777777"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1FC290D2" w14:textId="77777777" w:rsidR="00C8257F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063A8E47" w14:textId="77777777"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F70DFEF" w14:textId="1C6068E4" w:rsidR="00C8257F" w:rsidRPr="00BA2043" w:rsidDel="008D2C41" w:rsidRDefault="00224373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34,800</w:t>
            </w:r>
          </w:p>
        </w:tc>
        <w:tc>
          <w:tcPr>
            <w:tcW w:w="145" w:type="pct"/>
          </w:tcPr>
          <w:p w14:paraId="784B98C1" w14:textId="77777777"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7302884" w14:textId="1ABD44C9" w:rsidR="00C8257F" w:rsidRPr="00BA2043" w:rsidDel="008D2C41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34</w:t>
            </w:r>
            <w:r w:rsidR="00293BC9" w:rsidRPr="00992A7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800</w:t>
            </w:r>
          </w:p>
        </w:tc>
      </w:tr>
      <w:tr w:rsidR="00340029" w:rsidRPr="00BA2043" w14:paraId="3DE32AB8" w14:textId="77777777" w:rsidTr="009A1C66">
        <w:trPr>
          <w:trHeight w:val="435"/>
        </w:trPr>
        <w:tc>
          <w:tcPr>
            <w:tcW w:w="2037" w:type="pct"/>
          </w:tcPr>
          <w:p w14:paraId="6B616087" w14:textId="36FF8611" w:rsidR="00340029" w:rsidRPr="00BA2043" w:rsidRDefault="00340029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29" w:type="pct"/>
          </w:tcPr>
          <w:p w14:paraId="11C0FE07" w14:textId="39BFAAC1" w:rsidR="00340029" w:rsidRDefault="00332C3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33DE0412" w14:textId="77777777" w:rsidR="00340029" w:rsidRPr="00BA2043" w:rsidRDefault="0034002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674F02D9" w14:textId="09068482" w:rsidR="00340029" w:rsidRDefault="00332C35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5D2D36A4" w14:textId="77777777" w:rsidR="00340029" w:rsidRPr="00BA2043" w:rsidRDefault="0034002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A961C6D" w14:textId="741AA9EA" w:rsidR="00340029" w:rsidRDefault="0034002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46,680</w:t>
            </w:r>
          </w:p>
        </w:tc>
        <w:tc>
          <w:tcPr>
            <w:tcW w:w="145" w:type="pct"/>
          </w:tcPr>
          <w:p w14:paraId="5BCD5C2F" w14:textId="77777777" w:rsidR="00340029" w:rsidRPr="00BA2043" w:rsidRDefault="0034002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0566810" w14:textId="70315609" w:rsidR="00340029" w:rsidRPr="004F608B" w:rsidRDefault="0034002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14:paraId="36A2F849" w14:textId="77777777" w:rsidTr="009A1C66">
        <w:trPr>
          <w:trHeight w:val="435"/>
        </w:trPr>
        <w:tc>
          <w:tcPr>
            <w:tcW w:w="2037" w:type="pct"/>
          </w:tcPr>
          <w:p w14:paraId="5249E738" w14:textId="77777777" w:rsidR="000249EB" w:rsidRPr="00BA2043" w:rsidRDefault="00C47E06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1476BE">
              <w:rPr>
                <w:rFonts w:ascii="Angsana New" w:hAnsi="Angsana New" w:cs="Angsana New"/>
                <w:cs/>
                <w:lang w:val="en-US"/>
              </w:rPr>
              <w:t>ซื้อสินค้า</w:t>
            </w:r>
          </w:p>
        </w:tc>
        <w:tc>
          <w:tcPr>
            <w:tcW w:w="629" w:type="pct"/>
          </w:tcPr>
          <w:p w14:paraId="78382E6D" w14:textId="77777777" w:rsidR="000249EB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E59F8B2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CA68A1F" w14:textId="77777777" w:rsidR="000249EB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C0DAFB7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41ABB0C" w14:textId="78435A18" w:rsidR="000249EB" w:rsidRPr="00BA2043" w:rsidDel="008D2C41" w:rsidRDefault="0034002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224373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151</w:t>
            </w:r>
          </w:p>
        </w:tc>
        <w:tc>
          <w:tcPr>
            <w:tcW w:w="145" w:type="pct"/>
          </w:tcPr>
          <w:p w14:paraId="2086A4B6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68699C6D" w14:textId="6FB9DCDE" w:rsidR="000249EB" w:rsidRPr="00BA2043" w:rsidDel="008D2C41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69</w:t>
            </w:r>
          </w:p>
        </w:tc>
      </w:tr>
      <w:tr w:rsidR="00992A7D" w:rsidRPr="00BA2043" w14:paraId="70BEF5B1" w14:textId="77777777" w:rsidTr="009A1C66">
        <w:trPr>
          <w:trHeight w:val="435"/>
        </w:trPr>
        <w:tc>
          <w:tcPr>
            <w:tcW w:w="2037" w:type="pct"/>
          </w:tcPr>
          <w:p w14:paraId="251BD792" w14:textId="77777777" w:rsidR="00992A7D" w:rsidRPr="001476BE" w:rsidRDefault="00992A7D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29" w:type="pct"/>
          </w:tcPr>
          <w:p w14:paraId="3829C7B8" w14:textId="77777777" w:rsidR="00992A7D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35DFA2DB" w14:textId="77777777" w:rsidR="00992A7D" w:rsidRPr="00BA2043" w:rsidRDefault="00992A7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F776A32" w14:textId="77777777" w:rsidR="00992A7D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0331FAAD" w14:textId="77777777" w:rsidR="00992A7D" w:rsidRPr="00BA2043" w:rsidRDefault="00992A7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F6A71A6" w14:textId="13561301" w:rsidR="00992A7D" w:rsidRPr="00992A7D" w:rsidRDefault="000C3135" w:rsidP="000C31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2196CCFE" w14:textId="77777777" w:rsidR="00992A7D" w:rsidRPr="00BA2043" w:rsidRDefault="00992A7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142F508" w14:textId="0895E230" w:rsidR="00992A7D" w:rsidRPr="00BA2043" w:rsidDel="008D2C41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200</w:t>
            </w:r>
          </w:p>
        </w:tc>
      </w:tr>
      <w:tr w:rsidR="00CF55E4" w:rsidRPr="00BA2043" w14:paraId="741E727E" w14:textId="77777777" w:rsidTr="009A1C66">
        <w:tc>
          <w:tcPr>
            <w:tcW w:w="2037" w:type="pct"/>
          </w:tcPr>
          <w:p w14:paraId="68E47392" w14:textId="77777777" w:rsidR="000249EB" w:rsidRPr="00BA2043" w:rsidRDefault="000249E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ต้นทุนทางการเงิน</w:t>
            </w:r>
          </w:p>
        </w:tc>
        <w:tc>
          <w:tcPr>
            <w:tcW w:w="629" w:type="pct"/>
          </w:tcPr>
          <w:p w14:paraId="1F329403" w14:textId="77777777" w:rsidR="000249EB" w:rsidRPr="00BA2043" w:rsidDel="008D2C41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7265071C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vAlign w:val="bottom"/>
          </w:tcPr>
          <w:p w14:paraId="28CEBD14" w14:textId="77777777" w:rsidR="000249EB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E385E24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380558E" w14:textId="6823CA94" w:rsidR="000249EB" w:rsidRPr="00BA2043" w:rsidDel="008D2C41" w:rsidRDefault="000C3135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23,312</w:t>
            </w:r>
          </w:p>
        </w:tc>
        <w:tc>
          <w:tcPr>
            <w:tcW w:w="145" w:type="pct"/>
          </w:tcPr>
          <w:p w14:paraId="1D5F178F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vAlign w:val="bottom"/>
          </w:tcPr>
          <w:p w14:paraId="64177CDF" w14:textId="4CC55994" w:rsidR="000249EB" w:rsidRPr="00BA2043" w:rsidDel="008D2C41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32</w:t>
            </w:r>
            <w:r w:rsidR="00293BC9" w:rsidRPr="00B6203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446</w:t>
            </w:r>
          </w:p>
        </w:tc>
      </w:tr>
      <w:tr w:rsidR="00CF55E4" w:rsidRPr="00AE59A5" w14:paraId="3DFD6506" w14:textId="77777777" w:rsidTr="009A1C66">
        <w:tc>
          <w:tcPr>
            <w:tcW w:w="2037" w:type="pct"/>
          </w:tcPr>
          <w:p w14:paraId="4F1B32CD" w14:textId="401F78F7" w:rsidR="00154AAC" w:rsidRPr="00AE59A5" w:rsidRDefault="000C3135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3135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629" w:type="pct"/>
          </w:tcPr>
          <w:p w14:paraId="6178B305" w14:textId="74BE8EC8" w:rsidR="00154AAC" w:rsidRPr="00AE59A5" w:rsidDel="008D2C41" w:rsidRDefault="00340029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6E78AAC5" w14:textId="77777777"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14:paraId="263C2D3F" w14:textId="24B7238D" w:rsidR="00154AAC" w:rsidRPr="00AE59A5" w:rsidDel="008D2C41" w:rsidRDefault="0034002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6DA09018" w14:textId="77777777"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14:paraId="43C4CA20" w14:textId="2B21B159" w:rsidR="00154AAC" w:rsidRPr="00AE59A5" w:rsidDel="008D2C41" w:rsidRDefault="00586A7F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433</w:t>
            </w:r>
          </w:p>
        </w:tc>
        <w:tc>
          <w:tcPr>
            <w:tcW w:w="145" w:type="pct"/>
          </w:tcPr>
          <w:p w14:paraId="6F8B0C8E" w14:textId="77777777" w:rsidR="00154AAC" w:rsidRPr="00AE59A5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</w:tcPr>
          <w:p w14:paraId="446DA91C" w14:textId="541D91F0" w:rsidR="00154AAC" w:rsidRPr="00586A7F" w:rsidDel="008D2C41" w:rsidRDefault="000C3135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86A7F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4D5CD0" w:rsidRPr="00AE59A5" w14:paraId="40152F1A" w14:textId="77777777" w:rsidTr="009A1C66">
        <w:tc>
          <w:tcPr>
            <w:tcW w:w="2037" w:type="pct"/>
          </w:tcPr>
          <w:p w14:paraId="55C84794" w14:textId="77777777" w:rsidR="004D5CD0" w:rsidRPr="004D5CD0" w:rsidRDefault="004D5CD0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29" w:type="pct"/>
          </w:tcPr>
          <w:p w14:paraId="7F6ECCAF" w14:textId="77777777" w:rsidR="004D5CD0" w:rsidRPr="004D5CD0" w:rsidDel="008D2C41" w:rsidRDefault="004D5CD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58AF4032" w14:textId="77777777" w:rsidR="004D5CD0" w:rsidRPr="004D5CD0" w:rsidRDefault="004D5CD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14:paraId="563EAA49" w14:textId="77777777" w:rsidR="004D5CD0" w:rsidRPr="004D5CD0" w:rsidDel="008D2C41" w:rsidRDefault="004D5CD0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3D17907B" w14:textId="77777777" w:rsidR="004D5CD0" w:rsidRPr="004D5CD0" w:rsidRDefault="004D5CD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14:paraId="4C0E8FFB" w14:textId="77777777" w:rsidR="004D5CD0" w:rsidRPr="004D5CD0" w:rsidRDefault="004D5CD0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14:paraId="65B66D18" w14:textId="77777777" w:rsidR="004D5CD0" w:rsidRPr="004D5CD0" w:rsidRDefault="004D5CD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</w:tcPr>
          <w:p w14:paraId="2284148D" w14:textId="77777777" w:rsidR="004D5CD0" w:rsidRPr="004D5CD0" w:rsidRDefault="004D5CD0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</w:tr>
      <w:tr w:rsidR="00CF55E4" w:rsidRPr="00BA2043" w14:paraId="53921F7B" w14:textId="77777777" w:rsidTr="009A1C66">
        <w:tc>
          <w:tcPr>
            <w:tcW w:w="2037" w:type="pct"/>
          </w:tcPr>
          <w:p w14:paraId="3D196674" w14:textId="77777777" w:rsidR="000249EB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29" w:type="pct"/>
          </w:tcPr>
          <w:p w14:paraId="127C50BA" w14:textId="77777777" w:rsidR="000249EB" w:rsidRPr="00BA2043" w:rsidDel="008D2C41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4631A837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A0F2C1B" w14:textId="77777777"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31BF7C1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2FC68F9" w14:textId="77777777"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38540BB3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B519371" w14:textId="77777777" w:rsidR="000249EB" w:rsidRPr="00BA2043" w:rsidDel="008D2C41" w:rsidRDefault="000249E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14:paraId="59B32AE3" w14:textId="77777777" w:rsidTr="009A1C66">
        <w:tc>
          <w:tcPr>
            <w:tcW w:w="2037" w:type="pct"/>
          </w:tcPr>
          <w:p w14:paraId="27CE8BD3" w14:textId="77777777" w:rsidR="000249EB" w:rsidRPr="00BA2043" w:rsidRDefault="00C8257F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รายได้จากการขาย</w:t>
            </w:r>
          </w:p>
        </w:tc>
        <w:tc>
          <w:tcPr>
            <w:tcW w:w="629" w:type="pct"/>
          </w:tcPr>
          <w:p w14:paraId="39D6E4D6" w14:textId="726A8F13" w:rsidR="000249EB" w:rsidRPr="00BA2043" w:rsidDel="008D2C41" w:rsidRDefault="00A33AF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2,172</w:t>
            </w:r>
          </w:p>
        </w:tc>
        <w:tc>
          <w:tcPr>
            <w:tcW w:w="148" w:type="pct"/>
          </w:tcPr>
          <w:p w14:paraId="0415AEA7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4ED9E607" w14:textId="364CFEF4" w:rsidR="000249EB" w:rsidRPr="00BA2043" w:rsidDel="008D2C41" w:rsidRDefault="00293BC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62038">
              <w:rPr>
                <w:rFonts w:ascii="Angsana New" w:hAnsi="Angsana New"/>
                <w:sz w:val="30"/>
                <w:szCs w:val="30"/>
                <w:lang w:val="en-US" w:eastAsia="en-US"/>
              </w:rPr>
              <w:t>7,295</w:t>
            </w:r>
          </w:p>
        </w:tc>
        <w:tc>
          <w:tcPr>
            <w:tcW w:w="148" w:type="pct"/>
          </w:tcPr>
          <w:p w14:paraId="185A7E93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2B693AF" w14:textId="77777777" w:rsidR="000249EB" w:rsidRPr="00BA2043" w:rsidDel="008D2C41" w:rsidRDefault="00B6203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114C88F4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402EAD17" w14:textId="77777777" w:rsidR="000249EB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B62038" w:rsidRPr="00BA2043" w14:paraId="0CDA4C1D" w14:textId="77777777" w:rsidTr="009A1C66">
        <w:tc>
          <w:tcPr>
            <w:tcW w:w="2037" w:type="pct"/>
          </w:tcPr>
          <w:p w14:paraId="49813702" w14:textId="77777777" w:rsidR="00B62038" w:rsidRPr="00BA2043" w:rsidRDefault="00B6203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629" w:type="pct"/>
          </w:tcPr>
          <w:p w14:paraId="7D281AD2" w14:textId="4BE1D45D" w:rsidR="00B62038" w:rsidRPr="00B62038" w:rsidRDefault="00586A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168</w:t>
            </w:r>
          </w:p>
        </w:tc>
        <w:tc>
          <w:tcPr>
            <w:tcW w:w="148" w:type="pct"/>
          </w:tcPr>
          <w:p w14:paraId="0699D4FE" w14:textId="77777777" w:rsidR="00B62038" w:rsidRPr="00BA2043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68CBA90" w14:textId="6C71FD01" w:rsidR="00B62038" w:rsidRPr="00BA2043" w:rsidDel="008D2C41" w:rsidRDefault="00293BC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75</w:t>
            </w:r>
          </w:p>
        </w:tc>
        <w:tc>
          <w:tcPr>
            <w:tcW w:w="148" w:type="pct"/>
          </w:tcPr>
          <w:p w14:paraId="6FDDF92E" w14:textId="77777777" w:rsidR="00B62038" w:rsidRPr="00BA2043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1AD55DE" w14:textId="75F7EB7F" w:rsidR="00B62038" w:rsidRPr="00BA2043" w:rsidDel="008D2C41" w:rsidRDefault="00586A7F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168</w:t>
            </w:r>
          </w:p>
        </w:tc>
        <w:tc>
          <w:tcPr>
            <w:tcW w:w="145" w:type="pct"/>
          </w:tcPr>
          <w:p w14:paraId="61C3FEBD" w14:textId="77777777" w:rsidR="00B62038" w:rsidRPr="00BA2043" w:rsidRDefault="00B6203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7107160" w14:textId="77777777" w:rsidR="00B62038" w:rsidRPr="00BA2043" w:rsidDel="008D2C41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BA2043" w14:paraId="5E469886" w14:textId="77777777" w:rsidTr="009A1C66">
        <w:tc>
          <w:tcPr>
            <w:tcW w:w="2037" w:type="pct"/>
          </w:tcPr>
          <w:p w14:paraId="2DA6BF04" w14:textId="77777777" w:rsidR="00C8257F" w:rsidRPr="00BA2043" w:rsidRDefault="000C54D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629" w:type="pct"/>
          </w:tcPr>
          <w:p w14:paraId="70FAC50E" w14:textId="7B797985" w:rsidR="00C8257F" w:rsidRPr="005A6F7A" w:rsidDel="008D2C41" w:rsidRDefault="00A33AF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573</w:t>
            </w:r>
          </w:p>
        </w:tc>
        <w:tc>
          <w:tcPr>
            <w:tcW w:w="148" w:type="pct"/>
          </w:tcPr>
          <w:p w14:paraId="5F66AAA9" w14:textId="77777777" w:rsidR="00C8257F" w:rsidRPr="005A6F7A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00AE09EA" w14:textId="66AF6D2D" w:rsidR="00C8257F" w:rsidRPr="005A6F7A" w:rsidDel="008D2C41" w:rsidRDefault="00293BC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391</w:t>
            </w:r>
          </w:p>
        </w:tc>
        <w:tc>
          <w:tcPr>
            <w:tcW w:w="148" w:type="pct"/>
          </w:tcPr>
          <w:p w14:paraId="2FBEF46E" w14:textId="77777777" w:rsidR="00C8257F" w:rsidRPr="005A6F7A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BB3F00F" w14:textId="7A84F2B7" w:rsidR="00C8257F" w:rsidRPr="005A6F7A" w:rsidDel="008D2C41" w:rsidRDefault="007A5AFE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</w:p>
        </w:tc>
        <w:tc>
          <w:tcPr>
            <w:tcW w:w="145" w:type="pct"/>
          </w:tcPr>
          <w:p w14:paraId="510D5B75" w14:textId="77777777" w:rsidR="00C8257F" w:rsidRPr="00BA2043" w:rsidRDefault="00C8257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87A7E29" w14:textId="7C230D74" w:rsidR="00C8257F" w:rsidRPr="00BA2043" w:rsidDel="008D2C41" w:rsidRDefault="00293BC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266</w:t>
            </w:r>
          </w:p>
        </w:tc>
      </w:tr>
      <w:tr w:rsidR="00CF55E4" w:rsidRPr="00BA2043" w14:paraId="73FEC3FA" w14:textId="77777777" w:rsidTr="009A1C66">
        <w:tc>
          <w:tcPr>
            <w:tcW w:w="2037" w:type="pct"/>
          </w:tcPr>
          <w:p w14:paraId="55563E45" w14:textId="77777777" w:rsidR="000C54DC" w:rsidRPr="00087ABA" w:rsidRDefault="003932A0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87ABA">
              <w:rPr>
                <w:rFonts w:ascii="Angsana New" w:hAnsi="Angsana New" w:cs="Angsana New" w:hint="cs"/>
                <w:cs/>
                <w:lang w:val="en-US"/>
              </w:rPr>
              <w:t>ค่าที่ปรึกษากฎหมาย</w:t>
            </w:r>
          </w:p>
        </w:tc>
        <w:tc>
          <w:tcPr>
            <w:tcW w:w="629" w:type="pct"/>
          </w:tcPr>
          <w:p w14:paraId="689FC4FD" w14:textId="37F0CB5A" w:rsidR="000C54DC" w:rsidRPr="00087ABA" w:rsidDel="008D2C41" w:rsidRDefault="00F6013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54</w:t>
            </w:r>
          </w:p>
        </w:tc>
        <w:tc>
          <w:tcPr>
            <w:tcW w:w="148" w:type="pct"/>
          </w:tcPr>
          <w:p w14:paraId="54551BA4" w14:textId="77777777"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60123479" w14:textId="4ED2F7D4" w:rsidR="000C54DC" w:rsidRPr="00087ABA" w:rsidDel="008D2C41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280</w:t>
            </w:r>
          </w:p>
        </w:tc>
        <w:tc>
          <w:tcPr>
            <w:tcW w:w="148" w:type="pct"/>
          </w:tcPr>
          <w:p w14:paraId="3573F441" w14:textId="77777777"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C6E237A" w14:textId="28C8DF7B" w:rsidR="000C54DC" w:rsidRPr="00087ABA" w:rsidRDefault="00F6013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</w:p>
        </w:tc>
        <w:tc>
          <w:tcPr>
            <w:tcW w:w="145" w:type="pct"/>
          </w:tcPr>
          <w:p w14:paraId="6853CC32" w14:textId="77777777" w:rsidR="000C54DC" w:rsidRPr="00087ABA" w:rsidRDefault="000C54D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1CD81F0" w14:textId="0ABD38A3" w:rsidR="000C54DC" w:rsidRPr="00087ABA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244</w:t>
            </w:r>
          </w:p>
        </w:tc>
      </w:tr>
      <w:tr w:rsidR="00CF55E4" w:rsidRPr="00BA2043" w14:paraId="6CFB2A4F" w14:textId="77777777" w:rsidTr="009A1C66">
        <w:tc>
          <w:tcPr>
            <w:tcW w:w="2037" w:type="pct"/>
          </w:tcPr>
          <w:p w14:paraId="0FB14E53" w14:textId="77777777" w:rsidR="00FA5EE6" w:rsidRPr="00FA5EE6" w:rsidRDefault="00BD54CB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ค่าเช่าที่ดิน</w:t>
            </w:r>
            <w:r w:rsidR="00DE44D5">
              <w:rPr>
                <w:rFonts w:ascii="Angsana New" w:hAnsi="Angsana New" w:cs="Angsana New" w:hint="cs"/>
                <w:cs/>
                <w:lang w:val="en-US"/>
              </w:rPr>
              <w:t>และอาคาร</w:t>
            </w:r>
          </w:p>
        </w:tc>
        <w:tc>
          <w:tcPr>
            <w:tcW w:w="629" w:type="pct"/>
          </w:tcPr>
          <w:p w14:paraId="20168D69" w14:textId="27F737E2" w:rsidR="000249EB" w:rsidRPr="00BA2043" w:rsidDel="008D2C41" w:rsidRDefault="00B4645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2,904</w:t>
            </w:r>
          </w:p>
        </w:tc>
        <w:tc>
          <w:tcPr>
            <w:tcW w:w="148" w:type="pct"/>
          </w:tcPr>
          <w:p w14:paraId="1C3BC505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3C021C6B" w14:textId="177C51D6" w:rsidR="000249EB" w:rsidRPr="00BA2043" w:rsidDel="008D2C41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293BC9" w:rsidRPr="00B6203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069</w:t>
            </w:r>
          </w:p>
        </w:tc>
        <w:tc>
          <w:tcPr>
            <w:tcW w:w="148" w:type="pct"/>
          </w:tcPr>
          <w:p w14:paraId="38091947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01B7B8E" w14:textId="5C13358D" w:rsidR="000249EB" w:rsidRPr="00BA2043" w:rsidDel="008D2C41" w:rsidRDefault="007A5AFE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2,904</w:t>
            </w:r>
          </w:p>
        </w:tc>
        <w:tc>
          <w:tcPr>
            <w:tcW w:w="145" w:type="pct"/>
          </w:tcPr>
          <w:p w14:paraId="495FCA5B" w14:textId="77777777" w:rsidR="000249EB" w:rsidRPr="00BA2043" w:rsidRDefault="000249EB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AE2E1BE" w14:textId="47F974C4" w:rsidR="000249EB" w:rsidRPr="00BA2043" w:rsidDel="008D2C41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293BC9" w:rsidRPr="00B6203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069</w:t>
            </w:r>
          </w:p>
        </w:tc>
      </w:tr>
      <w:tr w:rsidR="00CF55E4" w:rsidRPr="00BA2043" w14:paraId="3FFEEF77" w14:textId="77777777" w:rsidTr="009A1C66">
        <w:tc>
          <w:tcPr>
            <w:tcW w:w="2037" w:type="pct"/>
          </w:tcPr>
          <w:p w14:paraId="7A93154D" w14:textId="3A6C0535" w:rsidR="008318F9" w:rsidRDefault="00B477AE" w:rsidP="00A83C2E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</w:t>
            </w:r>
            <w:r w:rsidR="008D42EF" w:rsidRPr="008D42EF">
              <w:rPr>
                <w:rFonts w:ascii="Angsana New" w:hAnsi="Angsana New" w:cs="Angsana New" w:hint="cs"/>
                <w:cs/>
                <w:lang w:val="en-US"/>
              </w:rPr>
              <w:t>สินทรัพย์ไม่มีตัวตน</w:t>
            </w:r>
            <w:r w:rsidR="00722489">
              <w:rPr>
                <w:rFonts w:ascii="Angsana New" w:hAnsi="Angsana New" w:cs="Angsana New" w:hint="cs"/>
                <w:cs/>
                <w:lang w:val="en-US"/>
              </w:rPr>
              <w:t>อื่น</w:t>
            </w:r>
          </w:p>
        </w:tc>
        <w:tc>
          <w:tcPr>
            <w:tcW w:w="629" w:type="pct"/>
          </w:tcPr>
          <w:p w14:paraId="77A52DDF" w14:textId="33F64E61" w:rsidR="008318F9" w:rsidRDefault="001C0303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8" w:type="pct"/>
          </w:tcPr>
          <w:p w14:paraId="16DDAA71" w14:textId="77777777"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50E07037" w14:textId="20A7C6CA" w:rsidR="008318F9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293BC9" w:rsidRPr="00B62038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227</w:t>
            </w:r>
          </w:p>
        </w:tc>
        <w:tc>
          <w:tcPr>
            <w:tcW w:w="148" w:type="pct"/>
          </w:tcPr>
          <w:p w14:paraId="4D3DCC8A" w14:textId="77777777"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6DCACD0" w14:textId="77777777" w:rsidR="008318F9" w:rsidRDefault="00B6203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</w:tcPr>
          <w:p w14:paraId="6ADE89DE" w14:textId="77777777" w:rsidR="008318F9" w:rsidRPr="00BA2043" w:rsidRDefault="008318F9" w:rsidP="00A83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65BEF79" w14:textId="77777777" w:rsidR="008318F9" w:rsidRDefault="009504D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F55E4" w:rsidRPr="00AE59A5" w14:paraId="27586725" w14:textId="77777777" w:rsidTr="009A1C66">
        <w:tc>
          <w:tcPr>
            <w:tcW w:w="2037" w:type="pct"/>
          </w:tcPr>
          <w:p w14:paraId="32358179" w14:textId="77777777" w:rsidR="009E7F08" w:rsidRPr="00AE59A5" w:rsidRDefault="009E7F0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29" w:type="pct"/>
          </w:tcPr>
          <w:p w14:paraId="49B4BF3F" w14:textId="77777777" w:rsidR="009E7F08" w:rsidRPr="00AE59A5" w:rsidDel="008D2C41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3619A7E2" w14:textId="77777777"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2" w:type="pct"/>
          </w:tcPr>
          <w:p w14:paraId="114A5455" w14:textId="77777777"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8" w:type="pct"/>
          </w:tcPr>
          <w:p w14:paraId="6B920270" w14:textId="77777777"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14:paraId="5B74806A" w14:textId="77777777"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45" w:type="pct"/>
          </w:tcPr>
          <w:p w14:paraId="1F6F5AEB" w14:textId="77777777" w:rsidR="009E7F08" w:rsidRPr="00AE59A5" w:rsidRDefault="009E7F0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" w:type="pct"/>
          </w:tcPr>
          <w:p w14:paraId="0DFFBF3E" w14:textId="77777777" w:rsidR="009E7F08" w:rsidRPr="00AE59A5" w:rsidDel="008D2C41" w:rsidRDefault="009E7F0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CF55E4" w:rsidRPr="00BA2043" w14:paraId="454530A9" w14:textId="77777777" w:rsidTr="009A1C66">
        <w:tc>
          <w:tcPr>
            <w:tcW w:w="2037" w:type="pct"/>
          </w:tcPr>
          <w:p w14:paraId="0579C412" w14:textId="77777777"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29" w:type="pct"/>
          </w:tcPr>
          <w:p w14:paraId="2B63A0E9" w14:textId="77777777" w:rsidR="00F435E8" w:rsidRPr="00BA2043" w:rsidDel="008D2C41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2820D13B" w14:textId="77777777"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0E077BF5" w14:textId="77777777"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02B3055" w14:textId="77777777"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3EA0DEA" w14:textId="77777777"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65248619" w14:textId="77777777"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453960D9" w14:textId="77777777" w:rsidR="00F435E8" w:rsidRPr="00BA2043" w:rsidDel="008D2C41" w:rsidRDefault="00F435E8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14:paraId="7A8FB7D5" w14:textId="77777777" w:rsidTr="009A1C66">
        <w:tc>
          <w:tcPr>
            <w:tcW w:w="2037" w:type="pct"/>
          </w:tcPr>
          <w:p w14:paraId="0EC8F67A" w14:textId="77777777" w:rsidR="00C1701E" w:rsidRPr="00BA2043" w:rsidRDefault="00C1701E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629" w:type="pct"/>
          </w:tcPr>
          <w:p w14:paraId="4EA46CAD" w14:textId="600730E5" w:rsidR="00C1701E" w:rsidRDefault="00682494" w:rsidP="00BC1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2,963</w:t>
            </w:r>
          </w:p>
        </w:tc>
        <w:tc>
          <w:tcPr>
            <w:tcW w:w="148" w:type="pct"/>
          </w:tcPr>
          <w:p w14:paraId="14EA1832" w14:textId="77777777"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3AEE67D" w14:textId="5279E0F3" w:rsidR="00C1701E" w:rsidRPr="00BA2043" w:rsidRDefault="00293BC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1,713</w:t>
            </w:r>
          </w:p>
        </w:tc>
        <w:tc>
          <w:tcPr>
            <w:tcW w:w="148" w:type="pct"/>
          </w:tcPr>
          <w:p w14:paraId="17CD4FAF" w14:textId="77777777"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A76B33B" w14:textId="04423D6C" w:rsidR="00C1701E" w:rsidRDefault="00A7032A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1,713</w:t>
            </w:r>
          </w:p>
        </w:tc>
        <w:tc>
          <w:tcPr>
            <w:tcW w:w="145" w:type="pct"/>
          </w:tcPr>
          <w:p w14:paraId="76C6C349" w14:textId="77777777" w:rsidR="00C1701E" w:rsidRPr="00BA2043" w:rsidRDefault="00C1701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423EB417" w14:textId="135A239B" w:rsidR="00C1701E" w:rsidRPr="00BA2043" w:rsidRDefault="00293BC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1,713</w:t>
            </w:r>
          </w:p>
        </w:tc>
      </w:tr>
      <w:tr w:rsidR="00CF55E4" w:rsidRPr="00BA2043" w14:paraId="787F95F0" w14:textId="77777777" w:rsidTr="009A1C66">
        <w:tc>
          <w:tcPr>
            <w:tcW w:w="2037" w:type="pct"/>
          </w:tcPr>
          <w:p w14:paraId="768C72A4" w14:textId="77777777" w:rsidR="00154AAC" w:rsidRPr="00BA2043" w:rsidRDefault="00154AAC" w:rsidP="000A7342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629" w:type="pct"/>
          </w:tcPr>
          <w:p w14:paraId="0516FEFC" w14:textId="77777777" w:rsidR="00154AAC" w:rsidRPr="00BA2043" w:rsidDel="008D2C41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E40B155" w14:textId="77777777"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72DFF506" w14:textId="77777777"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14C7DDA5" w14:textId="77777777"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28EBD29" w14:textId="77777777"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</w:tcPr>
          <w:p w14:paraId="48FBACE7" w14:textId="77777777" w:rsidR="00154AAC" w:rsidRPr="00BA2043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7A25000B" w14:textId="77777777" w:rsidR="00154AAC" w:rsidRPr="00BA2043" w:rsidDel="008D2C41" w:rsidRDefault="00154AAC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CF55E4" w:rsidRPr="00BA2043" w14:paraId="0B0AE8F0" w14:textId="77777777" w:rsidTr="009A1C66">
        <w:tc>
          <w:tcPr>
            <w:tcW w:w="2037" w:type="pct"/>
          </w:tcPr>
          <w:p w14:paraId="51A80069" w14:textId="77777777" w:rsidR="00154AAC" w:rsidRPr="00215C9B" w:rsidRDefault="00154AAC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D33E1D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629" w:type="pct"/>
          </w:tcPr>
          <w:p w14:paraId="3524AF76" w14:textId="76B625AD" w:rsidR="00154AAC" w:rsidRPr="00215C9B" w:rsidDel="008D2C41" w:rsidRDefault="00D33E1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D33E1D">
              <w:rPr>
                <w:rFonts w:ascii="Angsana New" w:hAnsi="Angsana New"/>
                <w:sz w:val="30"/>
                <w:szCs w:val="30"/>
                <w:lang w:val="en-US" w:eastAsia="en-US"/>
              </w:rPr>
              <w:t>25,768</w:t>
            </w:r>
          </w:p>
        </w:tc>
        <w:tc>
          <w:tcPr>
            <w:tcW w:w="148" w:type="pct"/>
          </w:tcPr>
          <w:p w14:paraId="5B6C0A3F" w14:textId="77777777" w:rsidR="00154AAC" w:rsidRPr="00215C9B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2" w:type="pct"/>
          </w:tcPr>
          <w:p w14:paraId="5AD1FE8F" w14:textId="50FB73A3" w:rsidR="00154AAC" w:rsidRPr="00215C9B" w:rsidDel="008D2C41" w:rsidRDefault="00D33E1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D33E1D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  <w:r w:rsidR="00293BC9" w:rsidRPr="00D33E1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D33E1D">
              <w:rPr>
                <w:rFonts w:ascii="Angsana New" w:hAnsi="Angsana New"/>
                <w:sz w:val="30"/>
                <w:szCs w:val="30"/>
                <w:lang w:val="en-US" w:eastAsia="en-US"/>
              </w:rPr>
              <w:t>163</w:t>
            </w:r>
          </w:p>
        </w:tc>
        <w:tc>
          <w:tcPr>
            <w:tcW w:w="148" w:type="pct"/>
          </w:tcPr>
          <w:p w14:paraId="451F8E76" w14:textId="77777777" w:rsidR="00154AAC" w:rsidRPr="00215C9B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631" w:type="pct"/>
          </w:tcPr>
          <w:p w14:paraId="66A92EE4" w14:textId="584BF2BC" w:rsidR="00154AAC" w:rsidRPr="00682494" w:rsidDel="008D2C41" w:rsidRDefault="0068249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82494">
              <w:rPr>
                <w:rFonts w:ascii="Angsana New" w:hAnsi="Angsana New"/>
                <w:sz w:val="30"/>
                <w:szCs w:val="30"/>
                <w:lang w:val="en-US" w:eastAsia="en-US"/>
              </w:rPr>
              <w:t>20,409</w:t>
            </w:r>
          </w:p>
        </w:tc>
        <w:tc>
          <w:tcPr>
            <w:tcW w:w="145" w:type="pct"/>
          </w:tcPr>
          <w:p w14:paraId="0378BB7F" w14:textId="77777777" w:rsidR="00154AAC" w:rsidRPr="00682494" w:rsidRDefault="00154AAC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49BDA25F" w14:textId="01668704" w:rsidR="00154AAC" w:rsidRPr="00682494" w:rsidDel="008D2C41" w:rsidRDefault="00682494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82494">
              <w:rPr>
                <w:rFonts w:ascii="Angsana New" w:hAnsi="Angsana New"/>
                <w:sz w:val="30"/>
                <w:szCs w:val="30"/>
                <w:lang w:val="en-US" w:eastAsia="en-US"/>
              </w:rPr>
              <w:t>19</w:t>
            </w:r>
            <w:r w:rsidR="00293BC9" w:rsidRPr="00682494">
              <w:rPr>
                <w:rFonts w:ascii="Angsana New" w:hAnsi="Angsana New"/>
                <w:sz w:val="30"/>
                <w:szCs w:val="30"/>
                <w:lang w:val="en-US" w:eastAsia="en-US"/>
              </w:rPr>
              <w:t>,4</w:t>
            </w:r>
            <w:r w:rsidRPr="00682494">
              <w:rPr>
                <w:rFonts w:ascii="Angsana New" w:hAnsi="Angsana New"/>
                <w:sz w:val="30"/>
                <w:szCs w:val="30"/>
                <w:lang w:val="en-US" w:eastAsia="en-US"/>
              </w:rPr>
              <w:t>71</w:t>
            </w:r>
          </w:p>
        </w:tc>
      </w:tr>
      <w:tr w:rsidR="00CF55E4" w:rsidRPr="00BA2043" w14:paraId="54890D8E" w14:textId="77777777" w:rsidTr="009A1C66">
        <w:tc>
          <w:tcPr>
            <w:tcW w:w="2037" w:type="pct"/>
          </w:tcPr>
          <w:p w14:paraId="3C96EB2C" w14:textId="77777777" w:rsidR="009D69D1" w:rsidRPr="00BA2043" w:rsidRDefault="009D69D1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629" w:type="pct"/>
          </w:tcPr>
          <w:p w14:paraId="04C8C25E" w14:textId="731EB2F6" w:rsidR="009D69D1" w:rsidRPr="005A6F7A" w:rsidDel="008D2C41" w:rsidRDefault="00D33E1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1,021</w:t>
            </w:r>
          </w:p>
        </w:tc>
        <w:tc>
          <w:tcPr>
            <w:tcW w:w="148" w:type="pct"/>
          </w:tcPr>
          <w:p w14:paraId="24D53949" w14:textId="77777777" w:rsidR="009D69D1" w:rsidRPr="00BA2043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</w:tcPr>
          <w:p w14:paraId="230374A5" w14:textId="6D672BF7" w:rsidR="009D69D1" w:rsidRPr="00E878D4" w:rsidDel="008D2C41" w:rsidRDefault="00293BC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950</w:t>
            </w:r>
          </w:p>
        </w:tc>
        <w:tc>
          <w:tcPr>
            <w:tcW w:w="148" w:type="pct"/>
          </w:tcPr>
          <w:p w14:paraId="569EB096" w14:textId="77777777" w:rsidR="009D69D1" w:rsidRPr="00E878D4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0E951BF" w14:textId="6259C378" w:rsidR="009D69D1" w:rsidRPr="005A6F7A" w:rsidDel="008D2C41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97</w:t>
            </w:r>
            <w:r w:rsidR="00D33E1D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5" w:type="pct"/>
          </w:tcPr>
          <w:p w14:paraId="31F1CB67" w14:textId="77777777" w:rsidR="009D69D1" w:rsidRPr="00E878D4" w:rsidRDefault="009D69D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414FF0B" w14:textId="4E2584FE" w:rsidR="009D69D1" w:rsidRPr="00E878D4" w:rsidDel="008D2C41" w:rsidRDefault="00293BC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795</w:t>
            </w:r>
          </w:p>
        </w:tc>
      </w:tr>
      <w:tr w:rsidR="00CF55E4" w:rsidRPr="00BA2043" w14:paraId="5F9E9026" w14:textId="77777777" w:rsidTr="009A1C66">
        <w:tc>
          <w:tcPr>
            <w:tcW w:w="2037" w:type="pct"/>
          </w:tcPr>
          <w:p w14:paraId="28D9E225" w14:textId="0F95A114" w:rsidR="00F435E8" w:rsidRPr="00BA2043" w:rsidRDefault="00F435E8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ผลประโยชน์อื่น</w:t>
            </w:r>
            <w:r w:rsidR="004D01D6">
              <w:rPr>
                <w:rFonts w:ascii="Angsana New" w:hAnsi="Angsana New" w:cs="Angsana New" w:hint="cs"/>
                <w:cs/>
              </w:rPr>
              <w:t xml:space="preserve"> </w:t>
            </w:r>
            <w:r w:rsidRPr="00BA2043">
              <w:rPr>
                <w:rFonts w:ascii="Angsana New" w:hAnsi="Angsana New" w:cs="Angsana New" w:hint="cs"/>
                <w:cs/>
              </w:rPr>
              <w:t>ๆ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9C56BF3" w14:textId="0BB54DBB" w:rsidR="00F435E8" w:rsidRPr="005A6F7A" w:rsidRDefault="00D33E1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978</w:t>
            </w:r>
          </w:p>
        </w:tc>
        <w:tc>
          <w:tcPr>
            <w:tcW w:w="148" w:type="pct"/>
          </w:tcPr>
          <w:p w14:paraId="35CB2032" w14:textId="77777777" w:rsidR="00F435E8" w:rsidRPr="00BA2043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C9EEC9D" w14:textId="128C3E4D" w:rsidR="00F435E8" w:rsidRPr="009504DC" w:rsidRDefault="00293BC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sz w:val="30"/>
                <w:szCs w:val="30"/>
                <w:lang w:val="en-US" w:eastAsia="en-US"/>
              </w:rPr>
              <w:t>886</w:t>
            </w:r>
          </w:p>
        </w:tc>
        <w:tc>
          <w:tcPr>
            <w:tcW w:w="148" w:type="pct"/>
          </w:tcPr>
          <w:p w14:paraId="07E823B2" w14:textId="77777777" w:rsidR="00F435E8" w:rsidRPr="009504DC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AE2347" w14:textId="27684FDC" w:rsidR="00F435E8" w:rsidRPr="009504DC" w:rsidRDefault="004F608B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976</w:t>
            </w:r>
          </w:p>
        </w:tc>
        <w:tc>
          <w:tcPr>
            <w:tcW w:w="145" w:type="pct"/>
          </w:tcPr>
          <w:p w14:paraId="068C3CCE" w14:textId="77777777" w:rsidR="00F435E8" w:rsidRPr="009504DC" w:rsidRDefault="00F435E8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4D054E6D" w14:textId="7939D353" w:rsidR="00F435E8" w:rsidRPr="009504DC" w:rsidRDefault="00293BC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504DC">
              <w:rPr>
                <w:rFonts w:ascii="Angsana New" w:hAnsi="Angsana New"/>
                <w:sz w:val="30"/>
                <w:szCs w:val="30"/>
                <w:lang w:val="en-US" w:eastAsia="en-US"/>
              </w:rPr>
              <w:t>886</w:t>
            </w:r>
          </w:p>
        </w:tc>
      </w:tr>
      <w:tr w:rsidR="00CF55E4" w:rsidRPr="00004074" w14:paraId="45573459" w14:textId="77777777" w:rsidTr="009A1C66">
        <w:trPr>
          <w:trHeight w:val="280"/>
        </w:trPr>
        <w:tc>
          <w:tcPr>
            <w:tcW w:w="2037" w:type="pct"/>
          </w:tcPr>
          <w:p w14:paraId="610CF8DD" w14:textId="77777777" w:rsidR="007B2770" w:rsidRPr="00004074" w:rsidRDefault="007B2770" w:rsidP="000A7342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004074">
              <w:rPr>
                <w:rFonts w:ascii="Angsana New" w:hAnsi="Angsana New" w:cs="Angsana New" w:hint="cs"/>
                <w:b/>
                <w:bCs/>
                <w:cs/>
              </w:rPr>
              <w:t>รวมค่าตอบแทน</w:t>
            </w:r>
            <w:r w:rsidR="007B1A50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9B4282D" w14:textId="2397D044" w:rsidR="007B2770" w:rsidRPr="00004074" w:rsidRDefault="00D33E1D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27,767</w:t>
            </w:r>
          </w:p>
        </w:tc>
        <w:tc>
          <w:tcPr>
            <w:tcW w:w="148" w:type="pct"/>
          </w:tcPr>
          <w:p w14:paraId="1F7623C9" w14:textId="77777777"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12479CE8" w14:textId="4B2FFBA0" w:rsidR="007B2770" w:rsidRPr="00890B54" w:rsidRDefault="00D33E1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29</w:t>
            </w:r>
            <w:r w:rsidR="00293BC9" w:rsidRPr="00565A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999</w:t>
            </w:r>
          </w:p>
        </w:tc>
        <w:tc>
          <w:tcPr>
            <w:tcW w:w="148" w:type="pct"/>
          </w:tcPr>
          <w:p w14:paraId="605B1D50" w14:textId="77777777"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2806646" w14:textId="04A16CEB" w:rsidR="007B2770" w:rsidRPr="00004074" w:rsidRDefault="00D33E1D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22,357</w:t>
            </w:r>
          </w:p>
        </w:tc>
        <w:tc>
          <w:tcPr>
            <w:tcW w:w="145" w:type="pct"/>
          </w:tcPr>
          <w:p w14:paraId="32E04799" w14:textId="77777777" w:rsidR="007B2770" w:rsidRPr="00004074" w:rsidRDefault="007B2770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1278CF3" w14:textId="6300D10E" w:rsidR="007B2770" w:rsidRPr="00004074" w:rsidRDefault="00293BC9" w:rsidP="00CF55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2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65A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68249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Pr="00565A7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,1</w:t>
            </w:r>
            <w:r w:rsidR="00682494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</w:t>
            </w:r>
          </w:p>
        </w:tc>
      </w:tr>
    </w:tbl>
    <w:p w14:paraId="1CC5D484" w14:textId="211A1B39" w:rsidR="00586A7F" w:rsidRDefault="00586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1931667" w14:textId="02CF25D8" w:rsidR="00645788" w:rsidRDefault="0064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FEB7A54" w14:textId="67C0C9F5" w:rsidR="00645788" w:rsidRDefault="0064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A109AA3" w14:textId="77777777" w:rsidR="00645788" w:rsidRPr="005010A3" w:rsidRDefault="00645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1D2EE2EF" w14:textId="0C19F624" w:rsidR="00AA4DCA" w:rsidRPr="00BA2043" w:rsidRDefault="009F1FE1" w:rsidP="005728BC">
      <w:pPr>
        <w:pStyle w:val="a"/>
        <w:widowControl w:val="0"/>
        <w:tabs>
          <w:tab w:val="clear" w:pos="1080"/>
          <w:tab w:val="left" w:pos="540"/>
        </w:tabs>
        <w:ind w:left="540" w:right="-72"/>
        <w:jc w:val="thaiDistribute"/>
        <w:rPr>
          <w:rFonts w:ascii="Angsana New" w:hAnsi="Angsana New" w:cs="Angsana New"/>
          <w:cs/>
        </w:rPr>
      </w:pPr>
      <w:r w:rsidRPr="009F1FE1">
        <w:rPr>
          <w:rFonts w:ascii="Angsana New" w:hAnsi="Angsana New" w:cs="Angsana New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4F608B" w:rsidRPr="004F608B">
        <w:rPr>
          <w:rFonts w:ascii="Angsana New" w:hAnsi="Angsana New" w:cs="Angsana New"/>
          <w:lang w:val="en-US"/>
        </w:rPr>
        <w:t>31</w:t>
      </w:r>
      <w:r w:rsidRPr="009F1FE1">
        <w:rPr>
          <w:rFonts w:ascii="Angsana New" w:hAnsi="Angsana New" w:cs="Angsana New"/>
          <w:cs/>
        </w:rPr>
        <w:t xml:space="preserve"> ธันวาคม มีดังนี้</w:t>
      </w:r>
    </w:p>
    <w:p w14:paraId="2AC4BEF8" w14:textId="77777777" w:rsidR="00C255A9" w:rsidRPr="009F1090" w:rsidRDefault="00C255A9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14:paraId="58DF0942" w14:textId="77777777" w:rsidR="00717940" w:rsidRPr="00BA2043" w:rsidRDefault="00184B2B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ลูกหนี้การค้า</w:t>
      </w:r>
    </w:p>
    <w:p w14:paraId="7F7308A8" w14:textId="77777777" w:rsidR="008D2C41" w:rsidRPr="009F1090" w:rsidRDefault="008D2C41" w:rsidP="000A7342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6"/>
        <w:gridCol w:w="1162"/>
        <w:gridCol w:w="273"/>
        <w:gridCol w:w="1175"/>
        <w:gridCol w:w="273"/>
        <w:gridCol w:w="1170"/>
        <w:gridCol w:w="271"/>
        <w:gridCol w:w="1173"/>
      </w:tblGrid>
      <w:tr w:rsidR="00EB002E" w:rsidRPr="00BA2043" w14:paraId="4963D916" w14:textId="77777777" w:rsidTr="00A5071D">
        <w:trPr>
          <w:trHeight w:val="427"/>
          <w:tblHeader/>
        </w:trPr>
        <w:tc>
          <w:tcPr>
            <w:tcW w:w="1551" w:type="pct"/>
          </w:tcPr>
          <w:p w14:paraId="7B201382" w14:textId="77777777" w:rsidR="00EB002E" w:rsidRPr="00BA2043" w:rsidRDefault="00EB002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14:paraId="05F55868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6" w:type="pct"/>
            <w:gridSpan w:val="3"/>
          </w:tcPr>
          <w:p w14:paraId="18995372" w14:textId="481C6FAF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D230193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530030FA" w14:textId="77777777" w:rsidR="00EB002E" w:rsidRPr="00BA2043" w:rsidRDefault="00EB002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B002E" w:rsidRPr="00BA2043" w14:paraId="4F21222E" w14:textId="77777777" w:rsidTr="00A5071D">
        <w:trPr>
          <w:trHeight w:val="427"/>
          <w:tblHeader/>
        </w:trPr>
        <w:tc>
          <w:tcPr>
            <w:tcW w:w="1551" w:type="pct"/>
          </w:tcPr>
          <w:p w14:paraId="168BFAE9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" w:type="pct"/>
          </w:tcPr>
          <w:p w14:paraId="1DC4DE8C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13256EED" w14:textId="247B99A7" w:rsidR="00EB002E" w:rsidRPr="00BA2043" w:rsidRDefault="00C65C75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</w:tcPr>
          <w:p w14:paraId="1E1D2901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FBAD9F6" w14:textId="46685936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1E48A0F7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353DB1A" w14:textId="227C1567" w:rsidR="00EB002E" w:rsidRPr="00BA2043" w:rsidRDefault="00C65C75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3095734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86328CD" w14:textId="5213AC5D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EB002E" w:rsidRPr="00BA2043" w14:paraId="089E2475" w14:textId="77777777" w:rsidTr="00147636">
        <w:trPr>
          <w:trHeight w:val="427"/>
          <w:tblHeader/>
        </w:trPr>
        <w:tc>
          <w:tcPr>
            <w:tcW w:w="1551" w:type="pct"/>
          </w:tcPr>
          <w:p w14:paraId="45291328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</w:tcPr>
          <w:p w14:paraId="54A43F3C" w14:textId="68764053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778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961" w:type="pct"/>
            <w:gridSpan w:val="7"/>
          </w:tcPr>
          <w:p w14:paraId="53D0B434" w14:textId="249A75C1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002E" w:rsidRPr="00BA2043" w14:paraId="09B491C8" w14:textId="77777777" w:rsidTr="00A5071D">
        <w:trPr>
          <w:trHeight w:val="258"/>
        </w:trPr>
        <w:tc>
          <w:tcPr>
            <w:tcW w:w="1551" w:type="pct"/>
          </w:tcPr>
          <w:p w14:paraId="35E94FC1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8" w:type="pct"/>
          </w:tcPr>
          <w:p w14:paraId="68E9CBB6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2A5823E" w14:textId="3C1ABDA2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826A47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033F2E5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3FA1182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B7E8BA8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C0875F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5160B1A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B002E" w:rsidRPr="00BA2043" w14:paraId="70B826FC" w14:textId="77777777" w:rsidTr="00A5071D">
        <w:trPr>
          <w:trHeight w:val="258"/>
        </w:trPr>
        <w:tc>
          <w:tcPr>
            <w:tcW w:w="1551" w:type="pct"/>
          </w:tcPr>
          <w:p w14:paraId="5F1280A1" w14:textId="77777777" w:rsidR="00147636" w:rsidRDefault="00EB002E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6F495502" w14:textId="4A5E5C4A" w:rsidR="00EB002E" w:rsidRPr="00BA2043" w:rsidRDefault="00EB002E" w:rsidP="00147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46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88" w:type="pct"/>
          </w:tcPr>
          <w:p w14:paraId="60C7C0E5" w14:textId="77777777" w:rsidR="00EB002E" w:rsidRDefault="00EB002E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14:paraId="2CD50817" w14:textId="77777777" w:rsidR="00147636" w:rsidRDefault="00147636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B4F2622" w14:textId="06C774B5" w:rsidR="00EB002E" w:rsidRPr="00BA2043" w:rsidRDefault="00EB002E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5676E2A8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4B794A99" w14:textId="77777777" w:rsidR="00147636" w:rsidRDefault="00147636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9E22E0F" w14:textId="03A42703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0DC5EC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586955D" w14:textId="77777777" w:rsidR="00EB002E" w:rsidRDefault="00EB002E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C6ECBB8" w14:textId="61F6DF5C" w:rsidR="00390E88" w:rsidRPr="00BA2043" w:rsidRDefault="004F608B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608B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390E88">
              <w:rPr>
                <w:rFonts w:ascii="Angsana New" w:hAnsi="Angsana New"/>
                <w:sz w:val="30"/>
                <w:szCs w:val="30"/>
                <w:lang w:val="en-US"/>
              </w:rPr>
              <w:t>,412</w:t>
            </w:r>
          </w:p>
        </w:tc>
        <w:tc>
          <w:tcPr>
            <w:tcW w:w="146" w:type="pct"/>
          </w:tcPr>
          <w:p w14:paraId="218A3BA5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E82CE4" w14:textId="77777777" w:rsidR="00147636" w:rsidRDefault="00147636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4F1EEEB3" w14:textId="072FA561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C47D9">
              <w:rPr>
                <w:rFonts w:ascii="Angsana New" w:hAnsi="Angsana New"/>
                <w:sz w:val="30"/>
                <w:szCs w:val="30"/>
              </w:rPr>
              <w:t>15,784</w:t>
            </w:r>
          </w:p>
        </w:tc>
      </w:tr>
      <w:tr w:rsidR="00EB002E" w:rsidRPr="008A2E5C" w14:paraId="200DC626" w14:textId="77777777" w:rsidTr="00A5071D">
        <w:trPr>
          <w:trHeight w:val="258"/>
        </w:trPr>
        <w:tc>
          <w:tcPr>
            <w:tcW w:w="1551" w:type="pct"/>
          </w:tcPr>
          <w:p w14:paraId="0C088FC9" w14:textId="77777777" w:rsidR="00147636" w:rsidRDefault="00EB002E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</w:p>
          <w:p w14:paraId="63BC8935" w14:textId="7047C2C9" w:rsidR="00EB002E" w:rsidRPr="008A2E5C" w:rsidRDefault="00EB002E" w:rsidP="00147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46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488" w:type="pct"/>
          </w:tcPr>
          <w:p w14:paraId="30EEE62A" w14:textId="77777777" w:rsidR="00EB002E" w:rsidRDefault="00EB002E" w:rsidP="00A9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6799219A" w14:textId="77777777" w:rsidR="00147636" w:rsidRDefault="00147636" w:rsidP="00A9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52E8933D" w14:textId="45F51E53" w:rsidR="00EB002E" w:rsidRPr="008A2E5C" w:rsidRDefault="00EB002E" w:rsidP="00A9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F6574F6" w14:textId="77777777" w:rsidR="00EB002E" w:rsidRPr="008A2E5C" w:rsidRDefault="00EB002E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553C564C" w14:textId="77777777" w:rsidR="00147636" w:rsidRDefault="00147636" w:rsidP="00FF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3244C720" w14:textId="78AB0DC6" w:rsidR="00EB002E" w:rsidRPr="008A2E5C" w:rsidRDefault="00EB002E" w:rsidP="00FF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397F497" w14:textId="77777777" w:rsidR="00EB002E" w:rsidRPr="008A2E5C" w:rsidRDefault="00EB002E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7EB7B64" w14:textId="77777777" w:rsidR="00EB002E" w:rsidRDefault="00EB002E" w:rsidP="009D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</w:p>
          <w:p w14:paraId="478EEFCA" w14:textId="1FE9AEAE" w:rsidR="00390E88" w:rsidRPr="008A2E5C" w:rsidRDefault="00390E88" w:rsidP="009D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24,691</w:t>
            </w:r>
          </w:p>
        </w:tc>
        <w:tc>
          <w:tcPr>
            <w:tcW w:w="146" w:type="pct"/>
          </w:tcPr>
          <w:p w14:paraId="5191F54B" w14:textId="77777777" w:rsidR="00EB002E" w:rsidRPr="008A2E5C" w:rsidRDefault="00EB002E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862FFC3" w14:textId="77777777" w:rsidR="00147636" w:rsidRDefault="00147636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  <w:p w14:paraId="677C2113" w14:textId="6B0EF893" w:rsidR="00EB002E" w:rsidRPr="008A2E5C" w:rsidRDefault="00EB002E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6C47D9">
              <w:rPr>
                <w:rFonts w:ascii="Angsana New" w:hAnsi="Angsana New"/>
                <w:sz w:val="30"/>
                <w:szCs w:val="30"/>
              </w:rPr>
              <w:t>16,889</w:t>
            </w:r>
          </w:p>
        </w:tc>
      </w:tr>
      <w:tr w:rsidR="00147636" w:rsidRPr="008A2E5C" w14:paraId="78E01112" w14:textId="77777777" w:rsidTr="00A5071D">
        <w:trPr>
          <w:trHeight w:val="258"/>
        </w:trPr>
        <w:tc>
          <w:tcPr>
            <w:tcW w:w="1551" w:type="pct"/>
          </w:tcPr>
          <w:p w14:paraId="0E139DC7" w14:textId="68C134D5" w:rsidR="00147636" w:rsidRPr="00BA2043" w:rsidRDefault="00104E8B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50CA1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488" w:type="pct"/>
          </w:tcPr>
          <w:p w14:paraId="21989D15" w14:textId="77777777" w:rsidR="00147636" w:rsidRDefault="00147636" w:rsidP="00A9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76CEF489" w14:textId="42672F79" w:rsidR="00147636" w:rsidRDefault="00147636" w:rsidP="00A97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8817AA" w14:textId="77777777" w:rsidR="00147636" w:rsidRPr="008A2E5C" w:rsidRDefault="00147636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0C00C42E" w14:textId="0B950043" w:rsidR="00147636" w:rsidRDefault="00147636" w:rsidP="00FF4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72D016" w14:textId="77777777" w:rsidR="00147636" w:rsidRPr="008A2E5C" w:rsidRDefault="00147636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3A59863" w14:textId="1C7911EC" w:rsidR="00147636" w:rsidRPr="008A2E5C" w:rsidRDefault="00390E88" w:rsidP="009D5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146" w:type="pct"/>
          </w:tcPr>
          <w:p w14:paraId="52D3D0E0" w14:textId="77777777" w:rsidR="00147636" w:rsidRPr="008A2E5C" w:rsidRDefault="00147636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3010315" w14:textId="6EA18841" w:rsidR="00147636" w:rsidRPr="006C47D9" w:rsidRDefault="00147636" w:rsidP="008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02E" w:rsidRPr="00AE59A5" w14:paraId="0087C69A" w14:textId="77777777" w:rsidTr="00A5071D">
        <w:trPr>
          <w:trHeight w:val="258"/>
        </w:trPr>
        <w:tc>
          <w:tcPr>
            <w:tcW w:w="1551" w:type="pct"/>
          </w:tcPr>
          <w:p w14:paraId="4B775707" w14:textId="77777777" w:rsidR="00EB002E" w:rsidRPr="00AE59A5" w:rsidRDefault="00EB002E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88" w:type="pct"/>
          </w:tcPr>
          <w:p w14:paraId="2EACCEB4" w14:textId="77777777" w:rsidR="00EB002E" w:rsidRPr="00AE59A5" w:rsidRDefault="00EB002E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26" w:type="pct"/>
          </w:tcPr>
          <w:p w14:paraId="3C527C5D" w14:textId="5800B857" w:rsidR="00EB002E" w:rsidRPr="00AE59A5" w:rsidRDefault="00EB002E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7" w:type="pct"/>
          </w:tcPr>
          <w:p w14:paraId="4379C6F0" w14:textId="77777777" w:rsidR="00EB002E" w:rsidRPr="00AE59A5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3" w:type="pct"/>
          </w:tcPr>
          <w:p w14:paraId="31D1C625" w14:textId="77777777" w:rsidR="00EB002E" w:rsidRPr="00AE59A5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57AB54ED" w14:textId="77777777" w:rsidR="00EB002E" w:rsidRPr="00AE59A5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pct"/>
          </w:tcPr>
          <w:p w14:paraId="62E5FFFB" w14:textId="77777777" w:rsidR="00EB002E" w:rsidRPr="00AE59A5" w:rsidRDefault="00EB002E" w:rsidP="008A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6" w:type="pct"/>
          </w:tcPr>
          <w:p w14:paraId="2C9A3200" w14:textId="77777777" w:rsidR="00EB002E" w:rsidRPr="00AE59A5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2" w:type="pct"/>
          </w:tcPr>
          <w:p w14:paraId="327D0078" w14:textId="77777777" w:rsidR="00EB002E" w:rsidRPr="00AE59A5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002E" w:rsidRPr="00BA2043" w14:paraId="56C0A5AF" w14:textId="77777777" w:rsidTr="00A5071D">
        <w:trPr>
          <w:trHeight w:val="258"/>
        </w:trPr>
        <w:tc>
          <w:tcPr>
            <w:tcW w:w="1551" w:type="pct"/>
          </w:tcPr>
          <w:p w14:paraId="73DAAE9A" w14:textId="77777777" w:rsidR="00EB002E" w:rsidRPr="007B2770" w:rsidRDefault="00EB002E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27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88" w:type="pct"/>
          </w:tcPr>
          <w:p w14:paraId="4A953148" w14:textId="77777777" w:rsidR="00EB002E" w:rsidRPr="00BA2043" w:rsidRDefault="00EB002E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</w:tcPr>
          <w:p w14:paraId="27692DAE" w14:textId="368294DA" w:rsidR="00EB002E" w:rsidRPr="00BA2043" w:rsidRDefault="00EB002E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90A223D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64D03036" w14:textId="77777777" w:rsidR="00EB002E" w:rsidRPr="00AE59A5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</w:tc>
        <w:tc>
          <w:tcPr>
            <w:tcW w:w="147" w:type="pct"/>
          </w:tcPr>
          <w:p w14:paraId="21D66E59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A5400EF" w14:textId="77777777" w:rsidR="00EB002E" w:rsidRPr="00BA2043" w:rsidRDefault="00EB002E" w:rsidP="0027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3B497EE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2356DC4" w14:textId="77777777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02E" w:rsidRPr="00BA2043" w14:paraId="2037F226" w14:textId="77777777" w:rsidTr="00A5071D">
        <w:trPr>
          <w:trHeight w:val="258"/>
        </w:trPr>
        <w:tc>
          <w:tcPr>
            <w:tcW w:w="1551" w:type="pct"/>
          </w:tcPr>
          <w:p w14:paraId="37A10E3B" w14:textId="77777777" w:rsidR="00EB002E" w:rsidRPr="00BA2043" w:rsidRDefault="00EB002E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Trade Ally International Pte. Ltd.</w:t>
            </w:r>
          </w:p>
        </w:tc>
        <w:tc>
          <w:tcPr>
            <w:tcW w:w="488" w:type="pct"/>
          </w:tcPr>
          <w:p w14:paraId="397C6A9A" w14:textId="77777777" w:rsidR="00EB002E" w:rsidRPr="00BA2043" w:rsidRDefault="00EB002E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8ABCE3E" w14:textId="5A163343" w:rsidR="00EB002E" w:rsidRPr="00BA2043" w:rsidRDefault="00332C35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3213EE13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41A128AB" w14:textId="7683F3EF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C47D9">
              <w:rPr>
                <w:rFonts w:ascii="Angsana New" w:hAnsi="Angsana New"/>
                <w:sz w:val="30"/>
                <w:szCs w:val="30"/>
              </w:rPr>
              <w:t>4,644</w:t>
            </w:r>
          </w:p>
        </w:tc>
        <w:tc>
          <w:tcPr>
            <w:tcW w:w="147" w:type="pct"/>
          </w:tcPr>
          <w:p w14:paraId="5EA1F2D3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05ED662B" w14:textId="0DED3A20" w:rsidR="00EB002E" w:rsidRPr="00BA2043" w:rsidRDefault="0053645A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F75271B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C6A2C72" w14:textId="77777777" w:rsidR="00EB002E" w:rsidRPr="00BA2043" w:rsidRDefault="00EB002E" w:rsidP="009D55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B002E" w:rsidRPr="00BA2043" w14:paraId="0C3BF306" w14:textId="77777777" w:rsidTr="00A5071D">
        <w:trPr>
          <w:trHeight w:val="258"/>
        </w:trPr>
        <w:tc>
          <w:tcPr>
            <w:tcW w:w="1551" w:type="pct"/>
          </w:tcPr>
          <w:p w14:paraId="1D516264" w14:textId="78A38396" w:rsidR="00EB002E" w:rsidRPr="00B308AC" w:rsidRDefault="00B308AC" w:rsidP="00EF2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08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</w:tcPr>
          <w:p w14:paraId="223E5DA8" w14:textId="52964967" w:rsidR="00EB002E" w:rsidRPr="00A34587" w:rsidRDefault="00A34587" w:rsidP="00A345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34587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23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56384DD9" w14:textId="20B9687C" w:rsidR="00EB002E" w:rsidRPr="00113B48" w:rsidRDefault="00332C35" w:rsidP="00A975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13B48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7" w:type="pct"/>
          </w:tcPr>
          <w:p w14:paraId="490F6E86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700FEBB6" w14:textId="7B29417F" w:rsidR="00EB002E" w:rsidRPr="00BA2043" w:rsidRDefault="00EB002E" w:rsidP="00EF2C9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7D9">
              <w:rPr>
                <w:rFonts w:ascii="Angsana New" w:hAnsi="Angsana New"/>
                <w:b/>
                <w:bCs/>
                <w:sz w:val="30"/>
                <w:szCs w:val="30"/>
              </w:rPr>
              <w:t>4,644</w:t>
            </w:r>
          </w:p>
        </w:tc>
        <w:tc>
          <w:tcPr>
            <w:tcW w:w="147" w:type="pct"/>
          </w:tcPr>
          <w:p w14:paraId="2DD28793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0A7DFF5" w14:textId="3BF3C3B8" w:rsidR="00EB002E" w:rsidRPr="00BA2043" w:rsidRDefault="00BC7F8A" w:rsidP="009D5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30,491</w:t>
            </w:r>
          </w:p>
        </w:tc>
        <w:tc>
          <w:tcPr>
            <w:tcW w:w="146" w:type="pct"/>
          </w:tcPr>
          <w:p w14:paraId="43476D68" w14:textId="77777777" w:rsidR="00EB002E" w:rsidRPr="00BA2043" w:rsidRDefault="00EB002E" w:rsidP="00EF2C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63CF97D" w14:textId="6E1F813C" w:rsidR="00EB002E" w:rsidRPr="00BA2043" w:rsidRDefault="00EB002E" w:rsidP="009D556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7D9">
              <w:rPr>
                <w:rFonts w:ascii="Angsana New" w:hAnsi="Angsana New"/>
                <w:b/>
                <w:bCs/>
                <w:sz w:val="30"/>
                <w:szCs w:val="30"/>
              </w:rPr>
              <w:t>32,673</w:t>
            </w:r>
          </w:p>
        </w:tc>
      </w:tr>
    </w:tbl>
    <w:p w14:paraId="72E6F303" w14:textId="77777777" w:rsidR="00AE59A5" w:rsidRPr="00295965" w:rsidRDefault="00AE59A5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21059F05" w14:textId="15935B00" w:rsidR="00966ED5" w:rsidRDefault="00657129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BA2043">
        <w:rPr>
          <w:rFonts w:ascii="Angsana New" w:hAnsi="Angsana New" w:cs="Angsana New"/>
          <w:b/>
          <w:bCs/>
          <w:i/>
          <w:iCs/>
          <w:cs/>
        </w:rPr>
        <w:t>ลูกหนี้</w:t>
      </w:r>
      <w:r w:rsidR="00EB002E">
        <w:rPr>
          <w:rFonts w:ascii="Angsana New" w:hAnsi="Angsana New" w:cs="Angsana New" w:hint="cs"/>
          <w:b/>
          <w:bCs/>
          <w:i/>
          <w:iCs/>
          <w:cs/>
        </w:rPr>
        <w:t>หมุนเวียนอื่น</w:t>
      </w:r>
    </w:p>
    <w:p w14:paraId="6FB25011" w14:textId="77777777" w:rsidR="009F1090" w:rsidRPr="009F1090" w:rsidRDefault="009F1090" w:rsidP="000A7342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0"/>
        <w:gridCol w:w="1172"/>
        <w:gridCol w:w="270"/>
        <w:gridCol w:w="7"/>
        <w:gridCol w:w="1159"/>
        <w:gridCol w:w="11"/>
        <w:gridCol w:w="263"/>
        <w:gridCol w:w="11"/>
        <w:gridCol w:w="1194"/>
        <w:gridCol w:w="236"/>
        <w:gridCol w:w="1142"/>
      </w:tblGrid>
      <w:tr w:rsidR="00566503" w:rsidRPr="00BA2043" w14:paraId="6733D4BB" w14:textId="77777777" w:rsidTr="00663B2F">
        <w:trPr>
          <w:trHeight w:val="387"/>
          <w:tblHeader/>
        </w:trPr>
        <w:tc>
          <w:tcPr>
            <w:tcW w:w="2048" w:type="pct"/>
          </w:tcPr>
          <w:p w14:paraId="26B6806F" w14:textId="77777777" w:rsidR="008D2C41" w:rsidRPr="00BA2043" w:rsidRDefault="008D2C4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pct"/>
            <w:gridSpan w:val="5"/>
          </w:tcPr>
          <w:p w14:paraId="4269D74C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  <w:gridSpan w:val="2"/>
          </w:tcPr>
          <w:p w14:paraId="7175688E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pct"/>
            <w:gridSpan w:val="3"/>
          </w:tcPr>
          <w:p w14:paraId="403909A5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63F65" w:rsidRPr="00BA2043" w14:paraId="3960CCA9" w14:textId="77777777" w:rsidTr="00663B2F">
        <w:trPr>
          <w:trHeight w:val="427"/>
          <w:tblHeader/>
        </w:trPr>
        <w:tc>
          <w:tcPr>
            <w:tcW w:w="2048" w:type="pct"/>
          </w:tcPr>
          <w:p w14:paraId="4A750950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3" w:type="pct"/>
          </w:tcPr>
          <w:p w14:paraId="06F313D0" w14:textId="2FE02B6C" w:rsidR="00363F65" w:rsidRPr="00BA2043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64BCC8F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gridSpan w:val="2"/>
          </w:tcPr>
          <w:p w14:paraId="14F3540E" w14:textId="56C97238" w:rsidR="00363F65" w:rsidRPr="00293BC9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293BC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  <w:gridSpan w:val="2"/>
          </w:tcPr>
          <w:p w14:paraId="55EC6936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14:paraId="698D2B6F" w14:textId="6DC168F2" w:rsidR="00363F65" w:rsidRPr="00BA2043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67C833F6" w14:textId="77777777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67E6120" w14:textId="7A3061DC" w:rsidR="00363F65" w:rsidRPr="00BA2043" w:rsidRDefault="00363F6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293BC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566503" w:rsidRPr="00BA2043" w14:paraId="225474EC" w14:textId="77777777" w:rsidTr="00E01739">
        <w:trPr>
          <w:trHeight w:val="387"/>
          <w:tblHeader/>
        </w:trPr>
        <w:tc>
          <w:tcPr>
            <w:tcW w:w="2048" w:type="pct"/>
          </w:tcPr>
          <w:p w14:paraId="51984689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2" w:type="pct"/>
            <w:gridSpan w:val="10"/>
          </w:tcPr>
          <w:p w14:paraId="59D6D920" w14:textId="77777777" w:rsidR="008D2C41" w:rsidRPr="00BA2043" w:rsidRDefault="008D2C4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7FCB" w:rsidRPr="00335AA5" w14:paraId="6F4DD3D1" w14:textId="77777777" w:rsidTr="00E01739">
        <w:trPr>
          <w:trHeight w:val="258"/>
        </w:trPr>
        <w:tc>
          <w:tcPr>
            <w:tcW w:w="2048" w:type="pct"/>
          </w:tcPr>
          <w:p w14:paraId="1D16427A" w14:textId="2B9C3285" w:rsidR="00E07FCB" w:rsidRPr="00335AA5" w:rsidRDefault="00E01739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3" w:type="pct"/>
          </w:tcPr>
          <w:p w14:paraId="7A00F365" w14:textId="04E8F951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14:paraId="118668EC" w14:textId="77777777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C73E9B1" w14:textId="672D8BD1" w:rsidR="00E07FCB" w:rsidRPr="00E07FCB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35D921D7" w14:textId="77777777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5F3F65E" w14:textId="5959B9AD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5B3F5601" w14:textId="77777777" w:rsidR="00E07FCB" w:rsidRPr="006C6F9F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D346BF" w14:textId="6234F923" w:rsidR="00E07FCB" w:rsidRPr="006C6F9F" w:rsidRDefault="00E07FC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739" w:rsidRPr="00335AA5" w14:paraId="167EB1AB" w14:textId="77777777" w:rsidTr="00E01739">
        <w:trPr>
          <w:trHeight w:val="258"/>
        </w:trPr>
        <w:tc>
          <w:tcPr>
            <w:tcW w:w="2048" w:type="pct"/>
          </w:tcPr>
          <w:p w14:paraId="3579538D" w14:textId="77777777" w:rsidR="00E01739" w:rsidRDefault="00E01739" w:rsidP="00E0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วี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เอ</w:t>
            </w:r>
            <w:r w:rsidRPr="00BA2043">
              <w:rPr>
                <w:rFonts w:ascii="Angsana New" w:hAnsi="Angsana New"/>
                <w:sz w:val="30"/>
                <w:szCs w:val="30"/>
              </w:rPr>
              <w:t>.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  <w:p w14:paraId="2C6093A0" w14:textId="21076DCF" w:rsidR="00E01739" w:rsidRPr="00335AA5" w:rsidRDefault="00E01739" w:rsidP="00E017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98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33" w:type="pct"/>
          </w:tcPr>
          <w:p w14:paraId="24F18613" w14:textId="77777777" w:rsidR="00E01739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0C3C04" w14:textId="60B1446B" w:rsidR="00104E8B" w:rsidRPr="00E07FCB" w:rsidRDefault="00104E8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40672598" w14:textId="77777777" w:rsidR="00E01739" w:rsidRPr="00E07FCB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E761DE7" w14:textId="77777777" w:rsidR="00E01739" w:rsidRDefault="00E01739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5019FE47" w14:textId="44661390" w:rsidR="001C7056" w:rsidRDefault="001C7056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103CBD44" w14:textId="77777777" w:rsidR="00E01739" w:rsidRPr="00E07FCB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BC721B3" w14:textId="77777777" w:rsidR="00E01739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359A85" w14:textId="5CAD68A4" w:rsidR="00104E8B" w:rsidRDefault="00104E8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27" w:type="pct"/>
          </w:tcPr>
          <w:p w14:paraId="7475985C" w14:textId="77777777" w:rsidR="00E01739" w:rsidRPr="006C6F9F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23509C8" w14:textId="77777777" w:rsidR="00E01739" w:rsidRDefault="00E01739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5E62FC87" w14:textId="67BA68DC" w:rsidR="00104E8B" w:rsidRDefault="001C7056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739" w:rsidRPr="00335AA5" w14:paraId="44078173" w14:textId="77777777" w:rsidTr="00E01739">
        <w:trPr>
          <w:trHeight w:val="258"/>
        </w:trPr>
        <w:tc>
          <w:tcPr>
            <w:tcW w:w="2048" w:type="pct"/>
          </w:tcPr>
          <w:p w14:paraId="6AD4EC84" w14:textId="77777777" w:rsidR="00104E8B" w:rsidRDefault="00104E8B" w:rsidP="0010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พีเอ็มซี เลเบิล </w:t>
            </w:r>
          </w:p>
          <w:p w14:paraId="274738F8" w14:textId="05828642" w:rsidR="00E01739" w:rsidRPr="00335AA5" w:rsidRDefault="00104E8B" w:rsidP="00104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250"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แมททีเรียลส์ จำกัด</w:t>
            </w:r>
          </w:p>
        </w:tc>
        <w:tc>
          <w:tcPr>
            <w:tcW w:w="633" w:type="pct"/>
          </w:tcPr>
          <w:p w14:paraId="454F6D62" w14:textId="77777777" w:rsidR="00E01739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2614BD2" w14:textId="132422AB" w:rsidR="00104E8B" w:rsidRPr="00E07FCB" w:rsidRDefault="00104E8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19A6AD4E" w14:textId="77777777" w:rsidR="00E01739" w:rsidRPr="00E07FCB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5247F17E" w14:textId="77777777" w:rsidR="00E01739" w:rsidRDefault="00E01739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2A53401C" w14:textId="2D084611" w:rsidR="001C7056" w:rsidRDefault="001C7056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6CF438B" w14:textId="77777777" w:rsidR="00E01739" w:rsidRPr="00E07FCB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681FB80D" w14:textId="77777777" w:rsidR="00E01739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5F0F60" w14:textId="485A91C8" w:rsidR="00104E8B" w:rsidRDefault="00104E8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3,614</w:t>
            </w:r>
          </w:p>
        </w:tc>
        <w:tc>
          <w:tcPr>
            <w:tcW w:w="127" w:type="pct"/>
          </w:tcPr>
          <w:p w14:paraId="21DDB496" w14:textId="77777777" w:rsidR="00E01739" w:rsidRPr="006C6F9F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18D25132" w14:textId="77777777" w:rsidR="00E01739" w:rsidRDefault="00E01739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5165A8BF" w14:textId="7555A7C5" w:rsidR="00104E8B" w:rsidRDefault="001C7056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739" w:rsidRPr="00335AA5" w14:paraId="6DFE0723" w14:textId="77777777" w:rsidTr="00E01739">
        <w:trPr>
          <w:trHeight w:val="258"/>
        </w:trPr>
        <w:tc>
          <w:tcPr>
            <w:tcW w:w="2048" w:type="pct"/>
          </w:tcPr>
          <w:p w14:paraId="0CEFA86B" w14:textId="7F48F04B" w:rsidR="00E01739" w:rsidRPr="00335AA5" w:rsidRDefault="00104E8B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50CA1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3" w:type="pct"/>
          </w:tcPr>
          <w:p w14:paraId="611CCE89" w14:textId="6C52BA55" w:rsidR="00E01739" w:rsidRPr="00E07FCB" w:rsidRDefault="00104E8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92C4A6B" w14:textId="77777777" w:rsidR="00E01739" w:rsidRPr="00E07FCB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232FACE3" w14:textId="3174C51B" w:rsidR="00E01739" w:rsidRDefault="001C7056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770834E9" w14:textId="77777777" w:rsidR="00E01739" w:rsidRPr="00E07FCB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0E2D48B" w14:textId="55977095" w:rsidR="00E01739" w:rsidRDefault="00104E8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1,938</w:t>
            </w:r>
          </w:p>
        </w:tc>
        <w:tc>
          <w:tcPr>
            <w:tcW w:w="127" w:type="pct"/>
          </w:tcPr>
          <w:p w14:paraId="6900A2BF" w14:textId="77777777" w:rsidR="00E01739" w:rsidRPr="006C6F9F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587079D0" w14:textId="72122753" w:rsidR="00E01739" w:rsidRDefault="001C7056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01739" w:rsidRPr="00335AA5" w14:paraId="25DABFDF" w14:textId="77777777" w:rsidTr="00E01739">
        <w:trPr>
          <w:trHeight w:val="258"/>
        </w:trPr>
        <w:tc>
          <w:tcPr>
            <w:tcW w:w="2048" w:type="pct"/>
          </w:tcPr>
          <w:p w14:paraId="48EC20A5" w14:textId="77777777" w:rsidR="00E01739" w:rsidRPr="00335AA5" w:rsidRDefault="00E01739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5AD2672" w14:textId="77777777" w:rsidR="00E01739" w:rsidRPr="00E07FCB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gridSpan w:val="2"/>
          </w:tcPr>
          <w:p w14:paraId="7EA8A858" w14:textId="77777777" w:rsidR="00E01739" w:rsidRPr="00E07FCB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274F3C5E" w14:textId="77777777" w:rsidR="00E01739" w:rsidRDefault="00E01739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25CBBA7E" w14:textId="77777777" w:rsidR="00E01739" w:rsidRPr="00E07FCB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13BE2D2C" w14:textId="77777777" w:rsidR="00E01739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</w:tcPr>
          <w:p w14:paraId="01D7A9B6" w14:textId="77777777" w:rsidR="00E01739" w:rsidRPr="006C6F9F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49964B7C" w14:textId="77777777" w:rsidR="00E01739" w:rsidRDefault="00E01739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739" w:rsidRPr="00335AA5" w14:paraId="44A2C3FF" w14:textId="77777777" w:rsidTr="00E01739">
        <w:trPr>
          <w:trHeight w:val="258"/>
        </w:trPr>
        <w:tc>
          <w:tcPr>
            <w:tcW w:w="2048" w:type="pct"/>
          </w:tcPr>
          <w:p w14:paraId="259A9DED" w14:textId="680D1142" w:rsidR="00E01739" w:rsidRPr="00335AA5" w:rsidRDefault="00E01739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7A95DA5" w14:textId="3CC34245" w:rsidR="00E01739" w:rsidRPr="00E07FCB" w:rsidRDefault="00104E8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777A66E5" w14:textId="77777777" w:rsidR="00E01739" w:rsidRPr="00E07FCB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2DCA44DF" w14:textId="2C3756BF" w:rsidR="00E01739" w:rsidRDefault="00104E8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43C0E538" w14:textId="77777777" w:rsidR="00E01739" w:rsidRPr="00E07FCB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A2676C0" w14:textId="333A4969" w:rsidR="00E01739" w:rsidRDefault="00104E8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27" w:type="pct"/>
          </w:tcPr>
          <w:p w14:paraId="10A682B0" w14:textId="77777777" w:rsidR="00E01739" w:rsidRPr="006C6F9F" w:rsidRDefault="00E01739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EF052BB" w14:textId="5E1F05C7" w:rsidR="00E01739" w:rsidRDefault="00104E8B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07FCB" w:rsidRPr="00335AA5" w14:paraId="112079CB" w14:textId="77777777" w:rsidTr="00663B2F">
        <w:trPr>
          <w:trHeight w:val="258"/>
        </w:trPr>
        <w:tc>
          <w:tcPr>
            <w:tcW w:w="2048" w:type="pct"/>
          </w:tcPr>
          <w:p w14:paraId="17C3EF3E" w14:textId="77777777" w:rsidR="00E07FCB" w:rsidRPr="00335AA5" w:rsidRDefault="00E07FCB" w:rsidP="00E07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2BDC9CE" w14:textId="29D2206B" w:rsidR="00E07FCB" w:rsidRPr="00113B48" w:rsidRDefault="00104E8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13B4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55F3CB16" w14:textId="77777777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C2F060" w14:textId="1E9CCE67" w:rsidR="00E07FCB" w:rsidRPr="00E07FCB" w:rsidRDefault="00694444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8" w:type="pct"/>
            <w:gridSpan w:val="2"/>
          </w:tcPr>
          <w:p w14:paraId="458C3D22" w14:textId="77777777" w:rsidR="00E07FCB" w:rsidRPr="00E07FCB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0122C47" w14:textId="59DB3944" w:rsidR="00E07FCB" w:rsidRPr="00E07FCB" w:rsidRDefault="00104E8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5,706</w:t>
            </w:r>
          </w:p>
        </w:tc>
        <w:tc>
          <w:tcPr>
            <w:tcW w:w="127" w:type="pct"/>
          </w:tcPr>
          <w:p w14:paraId="44395AFD" w14:textId="77777777" w:rsidR="00E07FCB" w:rsidRPr="00335AA5" w:rsidRDefault="00E07FCB" w:rsidP="00E07F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6764626A" w14:textId="22537999" w:rsidR="00E07FCB" w:rsidRPr="00335AA5" w:rsidRDefault="00694444" w:rsidP="00E07FC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0E3D26A3" w14:textId="77777777" w:rsidR="00BF18E1" w:rsidRPr="00295965" w:rsidRDefault="00BF18E1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FB7CFFF" w14:textId="3612E738" w:rsidR="00052B1B" w:rsidRPr="00BA2043" w:rsidRDefault="004372E8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 w:rsidR="00EB00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</w:p>
    <w:p w14:paraId="59B33A55" w14:textId="77777777" w:rsidR="00F26954" w:rsidRPr="00567E63" w:rsidRDefault="00F26954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4"/>
        <w:gridCol w:w="1170"/>
        <w:gridCol w:w="269"/>
        <w:gridCol w:w="1167"/>
        <w:gridCol w:w="274"/>
        <w:gridCol w:w="1194"/>
        <w:gridCol w:w="261"/>
        <w:gridCol w:w="1154"/>
      </w:tblGrid>
      <w:tr w:rsidR="001326F3" w:rsidRPr="00BA2043" w14:paraId="640F225D" w14:textId="77777777" w:rsidTr="00F76791">
        <w:trPr>
          <w:trHeight w:val="427"/>
          <w:tblHeader/>
        </w:trPr>
        <w:tc>
          <w:tcPr>
            <w:tcW w:w="2040" w:type="pct"/>
          </w:tcPr>
          <w:p w14:paraId="4BD1C0C5" w14:textId="77777777" w:rsidR="001326F3" w:rsidRPr="00BA2043" w:rsidRDefault="001326F3" w:rsidP="00F76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8DD2300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6694A43E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6F6DD848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1326F3" w:rsidRPr="00BA2043" w14:paraId="679A9CDF" w14:textId="77777777" w:rsidTr="00F76791">
        <w:trPr>
          <w:trHeight w:val="427"/>
          <w:tblHeader/>
        </w:trPr>
        <w:tc>
          <w:tcPr>
            <w:tcW w:w="2040" w:type="pct"/>
          </w:tcPr>
          <w:p w14:paraId="33A62C51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08FEF3CC" w14:textId="583C28E4" w:rsidR="001326F3" w:rsidRPr="00BA2043" w:rsidRDefault="00C65C75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37DBA0D1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FB5453E" w14:textId="2471F2EF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69444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8" w:type="pct"/>
          </w:tcPr>
          <w:p w14:paraId="682E5B20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56AC15A" w14:textId="018A4BC9" w:rsidR="001326F3" w:rsidRPr="00BA2043" w:rsidRDefault="00C65C75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1" w:type="pct"/>
          </w:tcPr>
          <w:p w14:paraId="7B8874A8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CF03E81" w14:textId="7F427A29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A2043">
              <w:rPr>
                <w:rFonts w:ascii="Angsana New" w:hAnsi="Angsana New"/>
                <w:sz w:val="30"/>
                <w:szCs w:val="30"/>
              </w:rPr>
              <w:t>256</w:t>
            </w:r>
            <w:r w:rsidR="0069444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326F3" w:rsidRPr="00BA2043" w14:paraId="00EFC2A4" w14:textId="77777777" w:rsidTr="00F76791">
        <w:trPr>
          <w:trHeight w:val="427"/>
          <w:tblHeader/>
        </w:trPr>
        <w:tc>
          <w:tcPr>
            <w:tcW w:w="2040" w:type="pct"/>
          </w:tcPr>
          <w:p w14:paraId="31811830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pct"/>
            <w:gridSpan w:val="7"/>
          </w:tcPr>
          <w:p w14:paraId="4089C8F9" w14:textId="77777777" w:rsidR="001326F3" w:rsidRPr="00BA2043" w:rsidRDefault="001326F3" w:rsidP="00F767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17C4" w:rsidRPr="00BA2043" w14:paraId="2971D07F" w14:textId="77777777" w:rsidTr="00F76791">
        <w:trPr>
          <w:trHeight w:val="258"/>
        </w:trPr>
        <w:tc>
          <w:tcPr>
            <w:tcW w:w="2040" w:type="pct"/>
          </w:tcPr>
          <w:p w14:paraId="090ABA50" w14:textId="3F05088F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31" w:type="pct"/>
          </w:tcPr>
          <w:p w14:paraId="7B9A5365" w14:textId="77777777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7E4835" w14:textId="77777777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9A4FAE4" w14:textId="77777777" w:rsidR="008317C4" w:rsidRPr="00BA2043" w:rsidRDefault="008317C4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939A3F2" w14:textId="77777777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3532758" w14:textId="77777777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8195028" w14:textId="77777777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E24EBAB" w14:textId="77777777" w:rsidR="008317C4" w:rsidRPr="00BA2043" w:rsidRDefault="008317C4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317C4" w:rsidRPr="00BA2043" w14:paraId="48C62DDD" w14:textId="77777777" w:rsidTr="00F76791">
        <w:trPr>
          <w:trHeight w:val="258"/>
        </w:trPr>
        <w:tc>
          <w:tcPr>
            <w:tcW w:w="2040" w:type="pct"/>
          </w:tcPr>
          <w:p w14:paraId="570B6302" w14:textId="15231AAA" w:rsidR="008317C4" w:rsidRDefault="007030C2" w:rsidP="00703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631" w:type="pct"/>
          </w:tcPr>
          <w:p w14:paraId="6AE22A87" w14:textId="0D991153" w:rsidR="008317C4" w:rsidRPr="00BA2043" w:rsidRDefault="008317C4" w:rsidP="00703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01865EFA" w14:textId="77777777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AF65FE2" w14:textId="1C89FADF" w:rsidR="001C7056" w:rsidRPr="001C7056" w:rsidRDefault="001C7056" w:rsidP="00703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70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78C92A61" w14:textId="77777777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586BC94E" w14:textId="0D17B4BF" w:rsidR="008317C4" w:rsidRPr="008317C4" w:rsidRDefault="008317C4" w:rsidP="00703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2,854</w:t>
            </w:r>
          </w:p>
        </w:tc>
        <w:tc>
          <w:tcPr>
            <w:tcW w:w="141" w:type="pct"/>
          </w:tcPr>
          <w:p w14:paraId="3A169386" w14:textId="77777777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F263B86" w14:textId="7F9DA42B" w:rsidR="001C7056" w:rsidRPr="00BA2043" w:rsidRDefault="001C705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7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17C4" w:rsidRPr="00BA2043" w14:paraId="7EC24E0A" w14:textId="77777777" w:rsidTr="001C7056">
        <w:trPr>
          <w:trHeight w:val="258"/>
        </w:trPr>
        <w:tc>
          <w:tcPr>
            <w:tcW w:w="2040" w:type="pct"/>
          </w:tcPr>
          <w:p w14:paraId="74464FBF" w14:textId="5FF99DED" w:rsidR="008317C4" w:rsidRPr="00567E63" w:rsidRDefault="007030C2" w:rsidP="00113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PMC Label Materials Pte. Ltd.</w:t>
            </w:r>
          </w:p>
        </w:tc>
        <w:tc>
          <w:tcPr>
            <w:tcW w:w="631" w:type="pct"/>
          </w:tcPr>
          <w:p w14:paraId="486E3FDB" w14:textId="750D221E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48949CEF" w14:textId="77777777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85557A4" w14:textId="4E4E93F8" w:rsidR="008317C4" w:rsidRPr="001C7056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D0FE7BF" w14:textId="77777777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63A7AED" w14:textId="6E8AD81F" w:rsidR="008317C4" w:rsidRPr="008317C4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1,014</w:t>
            </w:r>
          </w:p>
        </w:tc>
        <w:tc>
          <w:tcPr>
            <w:tcW w:w="141" w:type="pct"/>
          </w:tcPr>
          <w:p w14:paraId="3C8ACF8F" w14:textId="77777777" w:rsidR="008317C4" w:rsidRPr="00BA2043" w:rsidRDefault="008317C4" w:rsidP="008317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449655C" w14:textId="6C04B0B6" w:rsidR="001C7056" w:rsidRPr="00BA2043" w:rsidRDefault="001C7056" w:rsidP="008317C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7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7056" w:rsidRPr="00BA2043" w14:paraId="47DDC525" w14:textId="77777777" w:rsidTr="00F76791">
        <w:trPr>
          <w:trHeight w:val="258"/>
        </w:trPr>
        <w:tc>
          <w:tcPr>
            <w:tcW w:w="2040" w:type="pct"/>
          </w:tcPr>
          <w:p w14:paraId="43AE9CD5" w14:textId="5E6876F8" w:rsidR="001C7056" w:rsidRPr="00567E6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67E63">
              <w:rPr>
                <w:rFonts w:ascii="Angsana New" w:hAnsi="Angsana New"/>
                <w:sz w:val="30"/>
                <w:szCs w:val="30"/>
              </w:rPr>
              <w:t>Selic Australia Pty Ltd</w:t>
            </w:r>
          </w:p>
        </w:tc>
        <w:tc>
          <w:tcPr>
            <w:tcW w:w="631" w:type="pct"/>
          </w:tcPr>
          <w:p w14:paraId="1CC35D97" w14:textId="13E2D38F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0DEA24E7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A966A7D" w14:textId="7E327129" w:rsidR="001C7056" w:rsidRPr="001C7056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7801C92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8D4DABD" w14:textId="03812FFB" w:rsidR="001C7056" w:rsidRPr="008317C4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141" w:type="pct"/>
          </w:tcPr>
          <w:p w14:paraId="18D86C5D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1C1EE3F" w14:textId="0AFC18CD" w:rsidR="001C7056" w:rsidRPr="00BA2043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7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7056" w:rsidRPr="00BA2043" w14:paraId="1FA8CE01" w14:textId="77777777" w:rsidTr="00F76791">
        <w:trPr>
          <w:trHeight w:val="258"/>
        </w:trPr>
        <w:tc>
          <w:tcPr>
            <w:tcW w:w="2040" w:type="pct"/>
          </w:tcPr>
          <w:p w14:paraId="4FAA96A6" w14:textId="062C885C" w:rsidR="001C7056" w:rsidRPr="00BA4FDE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E624FBF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9A2C5F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1A53E7C" w14:textId="77777777" w:rsidR="001C7056" w:rsidRPr="00BA2043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B5AEC31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A240923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37F6EF1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ACFC441" w14:textId="77777777" w:rsidR="001C7056" w:rsidRPr="00BA2043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7056" w:rsidRPr="00BA2043" w14:paraId="6C75DA04" w14:textId="77777777" w:rsidTr="00F76791">
        <w:trPr>
          <w:trHeight w:val="258"/>
        </w:trPr>
        <w:tc>
          <w:tcPr>
            <w:tcW w:w="2040" w:type="pct"/>
          </w:tcPr>
          <w:p w14:paraId="1A5190B7" w14:textId="4D72FC78" w:rsidR="001C7056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631" w:type="pct"/>
          </w:tcPr>
          <w:p w14:paraId="46298AA1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2B82DA3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EBB9651" w14:textId="77777777" w:rsidR="001C7056" w:rsidRPr="00BA2043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  <w:tab w:val="decimal" w:pos="102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D825B91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CFFC815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3BAB9197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FFD1E07" w14:textId="77777777" w:rsidR="001C7056" w:rsidRPr="00BA2043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7056" w:rsidRPr="00BA2043" w14:paraId="37B0769F" w14:textId="77777777" w:rsidTr="00F76791">
        <w:trPr>
          <w:trHeight w:val="258"/>
        </w:trPr>
        <w:tc>
          <w:tcPr>
            <w:tcW w:w="2040" w:type="pct"/>
          </w:tcPr>
          <w:p w14:paraId="0E5855A8" w14:textId="77777777" w:rsidR="001C7056" w:rsidRPr="00E657DC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E657D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ณรงค์วงศ์ กรุ๊ป จำกัด</w:t>
            </w:r>
          </w:p>
        </w:tc>
        <w:tc>
          <w:tcPr>
            <w:tcW w:w="631" w:type="pct"/>
          </w:tcPr>
          <w:p w14:paraId="6DDAC660" w14:textId="4DCC649A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7CF9417D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15258EB" w14:textId="381EE423" w:rsidR="001C7056" w:rsidRPr="00BA2043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8" w:type="pct"/>
          </w:tcPr>
          <w:p w14:paraId="4F29D044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12279095" w14:textId="0D5C01A6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12E254D6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0FDD4BC5" w14:textId="5997E623" w:rsidR="001C7056" w:rsidRPr="00BA2043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1C7056" w:rsidRPr="00BA2043" w14:paraId="23A216FC" w14:textId="77777777" w:rsidTr="00F76791">
        <w:trPr>
          <w:trHeight w:val="258"/>
        </w:trPr>
        <w:tc>
          <w:tcPr>
            <w:tcW w:w="2040" w:type="pct"/>
          </w:tcPr>
          <w:p w14:paraId="07C37221" w14:textId="77777777" w:rsidR="001C7056" w:rsidRPr="00E657DC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631" w:type="pct"/>
          </w:tcPr>
          <w:p w14:paraId="6FFE1096" w14:textId="353C4D8D" w:rsidR="001C7056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" w:type="pct"/>
          </w:tcPr>
          <w:p w14:paraId="00CF37F7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8A2C0BE" w14:textId="1C6C4328" w:rsidR="001C7056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8" w:type="pct"/>
          </w:tcPr>
          <w:p w14:paraId="06C913D7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B0AE3C6" w14:textId="1DB80011" w:rsidR="001C7056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1BD1221F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4116D2CF" w14:textId="388159CF" w:rsidR="001C7056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7056" w:rsidRPr="00BA2043" w14:paraId="5FACCFFC" w14:textId="77777777" w:rsidTr="00F76791">
        <w:trPr>
          <w:trHeight w:val="258"/>
        </w:trPr>
        <w:tc>
          <w:tcPr>
            <w:tcW w:w="2040" w:type="pct"/>
          </w:tcPr>
          <w:p w14:paraId="01A60ACC" w14:textId="77777777" w:rsidR="001C7056" w:rsidRDefault="001C7056" w:rsidP="001C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35BBA">
              <w:rPr>
                <w:rFonts w:ascii="Angsana New" w:hAnsi="Angsana New"/>
                <w:sz w:val="30"/>
                <w:szCs w:val="30"/>
                <w:cs/>
              </w:rPr>
              <w:t>บริษัท ไอแอลซีที จำกัด</w:t>
            </w:r>
          </w:p>
          <w:p w14:paraId="1C58757A" w14:textId="59F8E93B" w:rsidR="007B0559" w:rsidRPr="00E657DC" w:rsidRDefault="007B0559" w:rsidP="007B05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651CC3">
              <w:rPr>
                <w:rFonts w:ascii="Angsana New" w:hAnsi="Angsana New"/>
                <w:sz w:val="30"/>
                <w:szCs w:val="30"/>
              </w:rPr>
              <w:t>(</w:t>
            </w:r>
            <w:r w:rsidRPr="00651CC3">
              <w:rPr>
                <w:rFonts w:ascii="Angsana New" w:hAnsi="Angsana New"/>
                <w:sz w:val="30"/>
                <w:szCs w:val="30"/>
                <w:cs/>
              </w:rPr>
              <w:t>เดิมชื่อ “บริษัท ที่ปรึกษากฎหมายสากลจำกัด”)</w:t>
            </w:r>
          </w:p>
        </w:tc>
        <w:tc>
          <w:tcPr>
            <w:tcW w:w="631" w:type="pct"/>
          </w:tcPr>
          <w:p w14:paraId="342BB41E" w14:textId="77777777" w:rsidR="007B0559" w:rsidRDefault="007B0559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630F913" w14:textId="77777777" w:rsidR="007B0559" w:rsidRDefault="007B0559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89F7814" w14:textId="0BA9A523" w:rsidR="001C7056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5" w:type="pct"/>
          </w:tcPr>
          <w:p w14:paraId="68CE57ED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8D1E36C" w14:textId="77777777" w:rsidR="007B0559" w:rsidRDefault="007B0559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7FBC2872" w14:textId="77777777" w:rsidR="007B0559" w:rsidRDefault="007B0559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4F1015EF" w14:textId="770E6EC3" w:rsidR="001C7056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37264ED0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7541513" w14:textId="77777777" w:rsidR="007B0559" w:rsidRDefault="007B0559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0FB53F" w14:textId="77777777" w:rsidR="007B0559" w:rsidRDefault="007B0559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AA44FF" w14:textId="6FB976CE" w:rsidR="001C7056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4625D6C2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19E36F8" w14:textId="77777777" w:rsidR="007B0559" w:rsidRDefault="007B0559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73717BB0" w14:textId="77777777" w:rsidR="007B0559" w:rsidRDefault="007B0559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34ACAE70" w14:textId="1DAF919A" w:rsidR="001C7056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7056" w:rsidRPr="00BA2043" w14:paraId="50402879" w14:textId="77777777" w:rsidTr="00F76791">
        <w:trPr>
          <w:trHeight w:val="258"/>
        </w:trPr>
        <w:tc>
          <w:tcPr>
            <w:tcW w:w="2040" w:type="pct"/>
          </w:tcPr>
          <w:p w14:paraId="03B3D376" w14:textId="77777777" w:rsidR="001C7056" w:rsidRPr="00E02000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บริษัท บิ๊กเจท ทราเวล จำกัด</w:t>
            </w:r>
          </w:p>
        </w:tc>
        <w:tc>
          <w:tcPr>
            <w:tcW w:w="631" w:type="pct"/>
          </w:tcPr>
          <w:p w14:paraId="24C41256" w14:textId="1E37BC5D" w:rsidR="001C7056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11003720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04F7DD9" w14:textId="15D9E1D5" w:rsidR="001C7056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149BC2A7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6874BD2" w14:textId="3A148AFA" w:rsidR="001C7056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14:paraId="7F74983E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7018460" w14:textId="07E99CBD" w:rsidR="001C7056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C7056" w:rsidRPr="00A01A01" w14:paraId="720DE9BC" w14:textId="77777777" w:rsidTr="00F76791">
        <w:trPr>
          <w:trHeight w:val="258"/>
        </w:trPr>
        <w:tc>
          <w:tcPr>
            <w:tcW w:w="2040" w:type="pct"/>
          </w:tcPr>
          <w:p w14:paraId="485D7C61" w14:textId="77777777" w:rsidR="001C7056" w:rsidRPr="00A01A01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1" w:type="pct"/>
          </w:tcPr>
          <w:p w14:paraId="45796796" w14:textId="77777777" w:rsidR="001C7056" w:rsidRPr="00A01A01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5" w:type="pct"/>
          </w:tcPr>
          <w:p w14:paraId="5D87B0DE" w14:textId="77777777" w:rsidR="001C7056" w:rsidRPr="00A01A01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9" w:type="pct"/>
          </w:tcPr>
          <w:p w14:paraId="39992A83" w14:textId="77777777" w:rsidR="001C7056" w:rsidRPr="00A01A01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</w:tcPr>
          <w:p w14:paraId="4400B2B7" w14:textId="77777777" w:rsidR="001C7056" w:rsidRPr="00A01A01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4" w:type="pct"/>
          </w:tcPr>
          <w:p w14:paraId="69D4E920" w14:textId="77777777" w:rsidR="001C7056" w:rsidRPr="00A01A01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1" w:type="pct"/>
          </w:tcPr>
          <w:p w14:paraId="280057E1" w14:textId="77777777" w:rsidR="001C7056" w:rsidRPr="00A01A01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2" w:type="pct"/>
          </w:tcPr>
          <w:p w14:paraId="303811C1" w14:textId="77777777" w:rsidR="001C7056" w:rsidRPr="00A01A01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7056" w:rsidRPr="00BA2043" w14:paraId="3691BC90" w14:textId="77777777" w:rsidTr="00F76791">
        <w:trPr>
          <w:trHeight w:val="258"/>
        </w:trPr>
        <w:tc>
          <w:tcPr>
            <w:tcW w:w="2040" w:type="pct"/>
          </w:tcPr>
          <w:p w14:paraId="1ACCBC39" w14:textId="77777777" w:rsidR="001C7056" w:rsidRPr="007B2770" w:rsidRDefault="001C7056" w:rsidP="001C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7F5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1" w:type="pct"/>
          </w:tcPr>
          <w:p w14:paraId="3B5D91FA" w14:textId="24117BF0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5" w:type="pct"/>
          </w:tcPr>
          <w:p w14:paraId="0FB5F14D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1F6C368" w14:textId="7C75CD2F" w:rsidR="001C7056" w:rsidRPr="00BA2043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8" w:type="pct"/>
          </w:tcPr>
          <w:p w14:paraId="02B33B9C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31028672" w14:textId="673CD703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1" w:type="pct"/>
          </w:tcPr>
          <w:p w14:paraId="48EC94CA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14:paraId="3714DDE7" w14:textId="23F5E90F" w:rsidR="001C7056" w:rsidRPr="00BA2043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1C7056" w:rsidRPr="00BA2043" w14:paraId="117DE8C8" w14:textId="77777777" w:rsidTr="00F76791">
        <w:trPr>
          <w:trHeight w:val="258"/>
        </w:trPr>
        <w:tc>
          <w:tcPr>
            <w:tcW w:w="2040" w:type="pct"/>
          </w:tcPr>
          <w:p w14:paraId="0FFBAB65" w14:textId="77777777" w:rsidR="001C7056" w:rsidRPr="00BA2043" w:rsidRDefault="001C7056" w:rsidP="001C7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4EAF551" w14:textId="1B89B533" w:rsidR="001C7056" w:rsidRPr="00AE2258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13B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5" w:type="pct"/>
          </w:tcPr>
          <w:p w14:paraId="04D2040A" w14:textId="77777777" w:rsidR="001C7056" w:rsidRPr="00AE2258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07F19E6C" w14:textId="014F5D28" w:rsidR="001C7056" w:rsidRPr="00BA2043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E2258"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48" w:type="pct"/>
          </w:tcPr>
          <w:p w14:paraId="5B573DD8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3CEC728B" w14:textId="41161E93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3,912</w:t>
            </w:r>
          </w:p>
        </w:tc>
        <w:tc>
          <w:tcPr>
            <w:tcW w:w="141" w:type="pct"/>
          </w:tcPr>
          <w:p w14:paraId="55F307A0" w14:textId="77777777" w:rsidR="001C7056" w:rsidRPr="00BA2043" w:rsidRDefault="001C7056" w:rsidP="001C7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77869C0" w14:textId="4B0D0974" w:rsidR="001C7056" w:rsidRPr="00BA2043" w:rsidRDefault="001C7056" w:rsidP="001C70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</w:tr>
    </w:tbl>
    <w:p w14:paraId="5A4772AA" w14:textId="77777777" w:rsidR="00567E63" w:rsidRPr="00567E63" w:rsidRDefault="00567E63" w:rsidP="00295965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bCs/>
          <w:sz w:val="24"/>
          <w:szCs w:val="24"/>
          <w:lang w:val="en-US"/>
        </w:rPr>
      </w:pPr>
    </w:p>
    <w:p w14:paraId="7F904148" w14:textId="57A85DA0" w:rsidR="004F065E" w:rsidRPr="00AA4496" w:rsidRDefault="00D65AD7" w:rsidP="004F065E">
      <w:pPr>
        <w:pStyle w:val="a"/>
        <w:widowControl w:val="0"/>
        <w:tabs>
          <w:tab w:val="clear" w:pos="1080"/>
        </w:tabs>
        <w:ind w:firstLine="540"/>
        <w:jc w:val="thaiDistribute"/>
        <w:rPr>
          <w:rFonts w:ascii="Angsana New" w:hAnsi="Angsana New" w:cs="Angsana New"/>
          <w:bCs/>
          <w:i/>
          <w:iCs/>
          <w:cs/>
        </w:rPr>
      </w:pPr>
      <w:r>
        <w:rPr>
          <w:rFonts w:ascii="Angsana New" w:hAnsi="Angsana New" w:cs="Angsana New" w:hint="cs"/>
          <w:bCs/>
          <w:i/>
          <w:iCs/>
          <w:cs/>
        </w:rPr>
        <w:t>เงิ</w:t>
      </w:r>
      <w:r w:rsidR="004F065E" w:rsidRPr="00AA4496">
        <w:rPr>
          <w:rFonts w:ascii="Angsana New" w:hAnsi="Angsana New" w:cs="Angsana New"/>
          <w:bCs/>
          <w:i/>
          <w:iCs/>
          <w:cs/>
        </w:rPr>
        <w:t>น</w:t>
      </w:r>
      <w:r w:rsidR="004F065E" w:rsidRPr="00AA4496">
        <w:rPr>
          <w:rFonts w:ascii="Angsana New" w:hAnsi="Angsana New" w:cs="Angsana New" w:hint="cs"/>
          <w:bCs/>
          <w:i/>
          <w:iCs/>
          <w:cs/>
        </w:rPr>
        <w:t>กู้ยืมระยะยาวจากกิจการที่เกี่ยวข้องกัน</w:t>
      </w:r>
    </w:p>
    <w:p w14:paraId="5C2555F9" w14:textId="77777777" w:rsidR="004F065E" w:rsidRPr="0042315D" w:rsidRDefault="004F065E" w:rsidP="004F065E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4"/>
          <w:szCs w:val="24"/>
          <w:cs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7"/>
        <w:gridCol w:w="1266"/>
        <w:gridCol w:w="234"/>
        <w:gridCol w:w="1238"/>
        <w:gridCol w:w="234"/>
        <w:gridCol w:w="1296"/>
        <w:gridCol w:w="234"/>
        <w:gridCol w:w="1171"/>
      </w:tblGrid>
      <w:tr w:rsidR="004F065E" w:rsidRPr="00124898" w14:paraId="4D99DB3F" w14:textId="77777777" w:rsidTr="007A013F">
        <w:trPr>
          <w:tblHeader/>
        </w:trPr>
        <w:tc>
          <w:tcPr>
            <w:tcW w:w="3507" w:type="dxa"/>
            <w:vAlign w:val="bottom"/>
          </w:tcPr>
          <w:p w14:paraId="1F60242D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46588958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F065E" w:rsidRPr="00124898" w14:paraId="0854FF58" w14:textId="77777777" w:rsidTr="007A013F">
        <w:trPr>
          <w:tblHeader/>
        </w:trPr>
        <w:tc>
          <w:tcPr>
            <w:tcW w:w="3507" w:type="dxa"/>
            <w:shd w:val="clear" w:color="auto" w:fill="auto"/>
            <w:vAlign w:val="bottom"/>
          </w:tcPr>
          <w:p w14:paraId="227CD768" w14:textId="77777777" w:rsidR="004F065E" w:rsidRPr="003F5DC7" w:rsidRDefault="004F065E" w:rsidP="007A01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66" w:type="dxa"/>
            <w:vAlign w:val="bottom"/>
          </w:tcPr>
          <w:p w14:paraId="2A606A41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FD8FF4D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2C715F2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AA1D11C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6CE00419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90A269F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45787F33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AB48E69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BC8258A" w14:textId="0DEEE5E5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06A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06AA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F065E" w:rsidRPr="00124898" w14:paraId="566A7673" w14:textId="77777777" w:rsidTr="007A013F">
        <w:trPr>
          <w:tblHeader/>
        </w:trPr>
        <w:tc>
          <w:tcPr>
            <w:tcW w:w="3507" w:type="dxa"/>
            <w:vAlign w:val="bottom"/>
          </w:tcPr>
          <w:p w14:paraId="3FD48F23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hanging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6" w:type="dxa"/>
            <w:vAlign w:val="bottom"/>
          </w:tcPr>
          <w:p w14:paraId="58840615" w14:textId="5F8F1336" w:rsidR="004F065E" w:rsidRPr="003F5DC7" w:rsidRDefault="004F608B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608B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4" w:type="dxa"/>
            <w:vAlign w:val="bottom"/>
          </w:tcPr>
          <w:p w14:paraId="5BEA41B2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4E74359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770F8692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9AA75B1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0B71DB73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9FC7D95" w14:textId="626137BC" w:rsidR="004F065E" w:rsidRPr="003F5DC7" w:rsidRDefault="004F608B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608B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F065E" w:rsidRPr="00124898" w14:paraId="433BF672" w14:textId="77777777" w:rsidTr="007A013F">
        <w:trPr>
          <w:tblHeader/>
        </w:trPr>
        <w:tc>
          <w:tcPr>
            <w:tcW w:w="3507" w:type="dxa"/>
            <w:vAlign w:val="bottom"/>
          </w:tcPr>
          <w:p w14:paraId="4D4EF1E4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</w:tcPr>
          <w:p w14:paraId="68A2A90B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F5DC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F5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F065E" w:rsidRPr="00124898" w14:paraId="4F5F81B0" w14:textId="77777777" w:rsidTr="007A013F">
        <w:tc>
          <w:tcPr>
            <w:tcW w:w="3507" w:type="dxa"/>
          </w:tcPr>
          <w:p w14:paraId="6E6A3905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5D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3F5DC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266" w:type="dxa"/>
          </w:tcPr>
          <w:p w14:paraId="7C1A6B33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1C8F836F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8B1EF33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6D324201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C1B0F55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14:paraId="75280A2A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C1AE8BE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065E" w:rsidRPr="00124898" w14:paraId="2582CADA" w14:textId="77777777" w:rsidTr="007A013F">
        <w:tc>
          <w:tcPr>
            <w:tcW w:w="3507" w:type="dxa"/>
          </w:tcPr>
          <w:p w14:paraId="1DFF0D6A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hanging="75"/>
              <w:rPr>
                <w:rFonts w:ascii="Angsana New" w:hAnsi="Angsana New"/>
                <w:sz w:val="30"/>
                <w:szCs w:val="30"/>
                <w:cs/>
              </w:rPr>
            </w:pPr>
            <w:r w:rsidRPr="003F5DC7">
              <w:rPr>
                <w:rFonts w:ascii="Angsana New" w:hAnsi="Angsana New" w:hint="cs"/>
                <w:sz w:val="30"/>
                <w:szCs w:val="30"/>
                <w:cs/>
              </w:rPr>
              <w:t>บริษัท พีเอ็มซี เลเบิล แมททีเรียลส์ จำกัด</w:t>
            </w:r>
          </w:p>
        </w:tc>
        <w:tc>
          <w:tcPr>
            <w:tcW w:w="1266" w:type="dxa"/>
          </w:tcPr>
          <w:p w14:paraId="5CB25221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34" w:type="dxa"/>
          </w:tcPr>
          <w:p w14:paraId="4005A5CA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33B5FC24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6796CF09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F9183EF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(61,680)</w:t>
            </w:r>
          </w:p>
        </w:tc>
        <w:tc>
          <w:tcPr>
            <w:tcW w:w="234" w:type="dxa"/>
          </w:tcPr>
          <w:p w14:paraId="2C7F1E60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3BD0558" w14:textId="77777777" w:rsidR="004F065E" w:rsidRPr="003F5DC7" w:rsidRDefault="004F065E" w:rsidP="007A01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5DC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3F5DC7">
              <w:rPr>
                <w:rFonts w:asciiTheme="majorBidi" w:hAnsiTheme="majorBidi" w:cstheme="majorBidi"/>
                <w:sz w:val="30"/>
                <w:szCs w:val="30"/>
              </w:rPr>
              <w:t>,320</w:t>
            </w:r>
          </w:p>
        </w:tc>
      </w:tr>
    </w:tbl>
    <w:p w14:paraId="03DA3C6B" w14:textId="0206CF5C" w:rsidR="00C64CC9" w:rsidRDefault="00C64CC9" w:rsidP="004F065E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A4DA99A" w14:textId="70706717" w:rsidR="00567E63" w:rsidRDefault="00567E63" w:rsidP="004F065E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232FCEA6" w14:textId="7C17825B" w:rsidR="00567E63" w:rsidRDefault="00567E63" w:rsidP="004F065E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2CF0C4E9" w14:textId="77777777" w:rsidR="00567E63" w:rsidRPr="00D06AAE" w:rsidRDefault="00567E63" w:rsidP="004F065E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40373176" w14:textId="2BBEEF32" w:rsidR="00295965" w:rsidRPr="00567E63" w:rsidRDefault="004F065E" w:rsidP="00567E63">
      <w:pPr>
        <w:pStyle w:val="a"/>
        <w:widowControl w:val="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</w:rPr>
      </w:pPr>
      <w:r w:rsidRPr="00AA4496">
        <w:rPr>
          <w:rFonts w:ascii="Angsana New" w:hAnsi="Angsana New" w:cs="Angsana New" w:hint="cs"/>
          <w:cs/>
        </w:rPr>
        <w:lastRenderedPageBreak/>
        <w:t xml:space="preserve">ณ </w:t>
      </w:r>
      <w:r w:rsidRPr="00AA4496">
        <w:rPr>
          <w:rFonts w:ascii="Angsana New" w:hAnsi="Angsana New" w:cs="Angsana New"/>
          <w:cs/>
        </w:rPr>
        <w:t xml:space="preserve">วันที่ </w:t>
      </w:r>
      <w:r w:rsidRPr="00AA4496">
        <w:rPr>
          <w:rFonts w:ascii="Angsana New" w:hAnsi="Angsana New" w:cs="Angsana New"/>
          <w:lang w:val="en-US"/>
        </w:rPr>
        <w:t xml:space="preserve">30 </w:t>
      </w:r>
      <w:r w:rsidRPr="00AA4496">
        <w:rPr>
          <w:rFonts w:ascii="Angsana New" w:hAnsi="Angsana New" w:cs="Angsana New" w:hint="cs"/>
          <w:cs/>
          <w:lang w:val="en-US"/>
        </w:rPr>
        <w:t xml:space="preserve">มกราคม </w:t>
      </w:r>
      <w:r w:rsidRPr="00AA4496">
        <w:rPr>
          <w:rFonts w:ascii="Angsana New" w:hAnsi="Angsana New" w:cs="Angsana New"/>
          <w:lang w:val="en-US"/>
        </w:rPr>
        <w:t xml:space="preserve">2562 </w:t>
      </w:r>
      <w:r w:rsidRPr="00AA4496">
        <w:rPr>
          <w:rFonts w:ascii="Angsana New" w:hAnsi="Angsana New" w:cs="Angsana New" w:hint="cs"/>
          <w:cs/>
        </w:rPr>
        <w:t>บริษัทได้ลงนาม</w:t>
      </w:r>
      <w:r w:rsidRPr="00AA4496">
        <w:rPr>
          <w:rFonts w:ascii="Angsana New" w:hAnsi="Angsana New" w:cs="Angsana New"/>
          <w:cs/>
        </w:rPr>
        <w:t>สัญญาเงินกู้ยืม</w:t>
      </w:r>
      <w:r w:rsidRPr="00AA4496">
        <w:rPr>
          <w:rFonts w:ascii="Angsana New" w:hAnsi="Angsana New" w:cs="Angsana New" w:hint="cs"/>
          <w:cs/>
        </w:rPr>
        <w:t xml:space="preserve">ระยะยาวกับบริษัท พีเอ็มซี เลเบิล แมททีเรียลส์ จำกัด </w:t>
      </w:r>
      <w:r w:rsidRPr="00AA4496">
        <w:rPr>
          <w:rFonts w:ascii="Angsana New" w:hAnsi="Angsana New" w:cs="Angsana New"/>
          <w:cs/>
        </w:rPr>
        <w:br/>
      </w:r>
      <w:r w:rsidRPr="00AA4496">
        <w:rPr>
          <w:rFonts w:ascii="Angsana New" w:hAnsi="Angsana New" w:cs="Angsana New" w:hint="cs"/>
          <w:cs/>
        </w:rPr>
        <w:t xml:space="preserve">ซึ่งมีวงเงินรวม </w:t>
      </w:r>
      <w:r w:rsidRPr="00AA4496">
        <w:rPr>
          <w:rFonts w:ascii="Angsana New" w:hAnsi="Angsana New" w:cs="Angsana New"/>
          <w:lang w:val="en-US"/>
        </w:rPr>
        <w:t xml:space="preserve">500 </w:t>
      </w:r>
      <w:r w:rsidRPr="00AA4496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AA4496">
        <w:rPr>
          <w:rFonts w:ascii="Angsana New" w:hAnsi="Angsana New" w:cs="Angsana New"/>
          <w:cs/>
        </w:rPr>
        <w:t xml:space="preserve">อัตราดอกเบี้ยต่อปีเท่ากับ MLR </w:t>
      </w:r>
      <w:r w:rsidRPr="00AA4496">
        <w:rPr>
          <w:rFonts w:ascii="Angsana New" w:hAnsi="Angsana New" w:cs="Angsana New" w:hint="cs"/>
          <w:cs/>
        </w:rPr>
        <w:t xml:space="preserve">บวกอัตราส่วนเพิ่มในปีแรก และ </w:t>
      </w:r>
      <w:r w:rsidRPr="00AA4496">
        <w:rPr>
          <w:rFonts w:ascii="Angsana New" w:hAnsi="Angsana New" w:cs="Angsana New"/>
          <w:lang w:val="en-US"/>
        </w:rPr>
        <w:t xml:space="preserve">MLR </w:t>
      </w:r>
      <w:r w:rsidRPr="00AA4496">
        <w:rPr>
          <w:rFonts w:ascii="Angsana New" w:hAnsi="Angsana New" w:cs="Angsana New" w:hint="cs"/>
          <w:cs/>
          <w:lang w:val="en-US"/>
        </w:rPr>
        <w:t>หักอัตรา</w:t>
      </w:r>
      <w:r>
        <w:rPr>
          <w:rFonts w:ascii="Angsana New" w:hAnsi="Angsana New" w:cs="Angsana New"/>
          <w:lang w:val="en-US"/>
        </w:rPr>
        <w:br/>
      </w:r>
      <w:r w:rsidRPr="00047446">
        <w:rPr>
          <w:rFonts w:ascii="Angsana New" w:hAnsi="Angsana New" w:cs="Angsana New" w:hint="cs"/>
          <w:spacing w:val="4"/>
          <w:cs/>
          <w:lang w:val="en-US"/>
        </w:rPr>
        <w:t>ส่วนลดในปีถัด</w:t>
      </w:r>
      <w:r w:rsidR="004D01D6">
        <w:rPr>
          <w:rFonts w:ascii="Angsana New" w:hAnsi="Angsana New" w:cs="Angsana New" w:hint="cs"/>
          <w:spacing w:val="4"/>
          <w:cs/>
          <w:lang w:val="en-US"/>
        </w:rPr>
        <w:t xml:space="preserve"> </w:t>
      </w:r>
      <w:r w:rsidRPr="00047446">
        <w:rPr>
          <w:rFonts w:ascii="Angsana New" w:hAnsi="Angsana New" w:cs="Angsana New" w:hint="cs"/>
          <w:spacing w:val="4"/>
          <w:cs/>
          <w:lang w:val="en-US"/>
        </w:rPr>
        <w:t>ๆ</w:t>
      </w:r>
      <w:r w:rsidRPr="00047446">
        <w:rPr>
          <w:rFonts w:ascii="Angsana New" w:hAnsi="Angsana New" w:cs="Angsana New"/>
          <w:spacing w:val="4"/>
          <w:lang w:val="en-US"/>
        </w:rPr>
        <w:t xml:space="preserve"> </w:t>
      </w:r>
      <w:r w:rsidRPr="00047446">
        <w:rPr>
          <w:rFonts w:ascii="Angsana New" w:hAnsi="Angsana New" w:cs="Angsana New" w:hint="cs"/>
          <w:spacing w:val="4"/>
          <w:cs/>
          <w:lang w:val="en-US"/>
        </w:rPr>
        <w:t>ไป</w:t>
      </w:r>
      <w:r w:rsidRPr="00047446">
        <w:rPr>
          <w:rFonts w:ascii="Angsana New" w:hAnsi="Angsana New" w:cs="Angsana New"/>
          <w:spacing w:val="4"/>
          <w:cs/>
        </w:rPr>
        <w:t xml:space="preserve"> </w:t>
      </w:r>
      <w:r w:rsidRPr="00047446">
        <w:rPr>
          <w:rFonts w:ascii="Angsana New" w:hAnsi="Angsana New" w:cs="Angsana New" w:hint="cs"/>
          <w:spacing w:val="4"/>
          <w:cs/>
        </w:rPr>
        <w:t>โดยมี</w:t>
      </w:r>
      <w:r w:rsidRPr="00047446">
        <w:rPr>
          <w:rFonts w:ascii="Angsana New" w:hAnsi="Angsana New" w:cs="Angsana New"/>
          <w:spacing w:val="4"/>
          <w:cs/>
        </w:rPr>
        <w:t>กำหนดชำระคืนเงินต้น</w:t>
      </w:r>
      <w:r w:rsidRPr="00047446">
        <w:rPr>
          <w:rFonts w:ascii="Angsana New" w:hAnsi="Angsana New" w:cs="Angsana New" w:hint="cs"/>
          <w:spacing w:val="4"/>
          <w:cs/>
        </w:rPr>
        <w:t>เมื่อทวงถาม</w:t>
      </w:r>
      <w:r w:rsidRPr="00047446">
        <w:rPr>
          <w:rFonts w:ascii="Angsana New" w:hAnsi="Angsana New" w:cs="Angsana New"/>
          <w:spacing w:val="4"/>
          <w:cs/>
        </w:rPr>
        <w:t xml:space="preserve"> เงินกู้ดังกล่าวมีวัตถุประสงค์เพื่อ</w:t>
      </w:r>
      <w:r w:rsidRPr="00047446">
        <w:rPr>
          <w:rFonts w:ascii="Angsana New" w:hAnsi="Angsana New" w:cs="Angsana New" w:hint="cs"/>
          <w:spacing w:val="4"/>
          <w:cs/>
        </w:rPr>
        <w:t>นำไป</w:t>
      </w:r>
      <w:r w:rsidRPr="00047446">
        <w:rPr>
          <w:rFonts w:ascii="Angsana New" w:hAnsi="Angsana New" w:cs="Angsana New"/>
          <w:spacing w:val="4"/>
          <w:cs/>
        </w:rPr>
        <w:t>ใช้</w:t>
      </w:r>
      <w:r w:rsidRPr="00047446">
        <w:rPr>
          <w:rFonts w:ascii="Angsana New" w:hAnsi="Angsana New" w:cs="Angsana New" w:hint="cs"/>
          <w:spacing w:val="4"/>
          <w:cs/>
        </w:rPr>
        <w:t>ใน</w:t>
      </w:r>
      <w:r>
        <w:rPr>
          <w:rFonts w:ascii="Angsana New" w:hAnsi="Angsana New" w:cs="Angsana New" w:hint="cs"/>
          <w:cs/>
        </w:rPr>
        <w:t xml:space="preserve"> </w:t>
      </w:r>
      <w:r w:rsidRPr="00AA4496">
        <w:rPr>
          <w:rFonts w:ascii="Angsana New" w:hAnsi="Angsana New" w:cs="Angsana New" w:hint="cs"/>
          <w:cs/>
        </w:rPr>
        <w:t>การ</w:t>
      </w:r>
      <w:r w:rsidRPr="00AA4496">
        <w:rPr>
          <w:rFonts w:ascii="Angsana New" w:hAnsi="Angsana New" w:cs="Angsana New" w:hint="cs"/>
          <w:cs/>
          <w:lang w:val="en-US"/>
        </w:rPr>
        <w:t xml:space="preserve">ชำระคืนเงินกู้ยืมระยะสั้น </w:t>
      </w:r>
      <w:r w:rsidRPr="00AA4496">
        <w:rPr>
          <w:rFonts w:ascii="Angsana New" w:hAnsi="Angsana New" w:cs="Angsana New"/>
          <w:lang w:val="en-US"/>
        </w:rPr>
        <w:t xml:space="preserve">(Bridge loan) </w:t>
      </w:r>
      <w:r w:rsidRPr="00AA4496">
        <w:rPr>
          <w:rFonts w:ascii="Angsana New" w:hAnsi="Angsana New" w:cs="Angsana New" w:hint="cs"/>
          <w:cs/>
          <w:lang w:val="en-US"/>
        </w:rPr>
        <w:t xml:space="preserve">จากสถาบันการเงินที่บริษัทใช้เป็นเงินทุนสำหรับการซื้อธุรกิจ ทั้งนี้ </w:t>
      </w:r>
      <w:r>
        <w:rPr>
          <w:rFonts w:ascii="Angsana New" w:hAnsi="Angsana New" w:cs="Angsana New"/>
          <w:lang w:val="en-US"/>
        </w:rPr>
        <w:br/>
      </w:r>
      <w:r w:rsidRPr="00AA4496">
        <w:rPr>
          <w:rFonts w:ascii="Angsana New" w:hAnsi="Angsana New" w:cs="Angsana New" w:hint="cs"/>
          <w:cs/>
          <w:lang w:val="en-US"/>
        </w:rPr>
        <w:t>ณ วันที่</w:t>
      </w:r>
      <w:r>
        <w:rPr>
          <w:rFonts w:ascii="Angsana New" w:hAnsi="Angsana New" w:cs="Angsana New"/>
          <w:lang w:val="en-US"/>
        </w:rPr>
        <w:t xml:space="preserve"> </w:t>
      </w:r>
      <w:r w:rsidRPr="00AA4496">
        <w:rPr>
          <w:rFonts w:ascii="Angsana New" w:hAnsi="Angsana New" w:cs="Angsana New"/>
          <w:lang w:val="en-US"/>
        </w:rPr>
        <w:t>3</w:t>
      </w:r>
      <w:r w:rsidR="00D06AAE">
        <w:rPr>
          <w:rFonts w:ascii="Angsana New" w:hAnsi="Angsana New" w:cs="Angsana New"/>
          <w:lang w:val="en-US"/>
        </w:rPr>
        <w:t>1</w:t>
      </w:r>
      <w:r w:rsidRPr="00AA4496">
        <w:rPr>
          <w:rFonts w:ascii="Angsana New" w:hAnsi="Angsana New" w:cs="Angsana New"/>
          <w:lang w:val="en-US"/>
        </w:rPr>
        <w:t xml:space="preserve"> </w:t>
      </w:r>
      <w:r w:rsidR="00D06AAE">
        <w:rPr>
          <w:rFonts w:ascii="Angsana New" w:hAnsi="Angsana New" w:cs="Angsana New" w:hint="cs"/>
          <w:cs/>
          <w:lang w:val="en-US"/>
        </w:rPr>
        <w:t>ธันวาคม</w:t>
      </w:r>
      <w:r w:rsidRPr="00AA4496">
        <w:rPr>
          <w:rFonts w:ascii="Angsana New" w:hAnsi="Angsana New" w:cs="Angsana New" w:hint="cs"/>
          <w:cs/>
          <w:lang w:val="en-US"/>
        </w:rPr>
        <w:t xml:space="preserve"> </w:t>
      </w:r>
      <w:r w:rsidR="00C65C75">
        <w:rPr>
          <w:rFonts w:ascii="Angsana New" w:hAnsi="Angsana New" w:cs="Angsana New"/>
          <w:lang w:val="en-US"/>
        </w:rPr>
        <w:t>2563</w:t>
      </w:r>
      <w:r w:rsidRPr="00AA4496">
        <w:rPr>
          <w:rFonts w:ascii="Angsana New" w:hAnsi="Angsana New" w:cs="Angsana New"/>
          <w:lang w:val="en-US"/>
        </w:rPr>
        <w:t xml:space="preserve"> </w:t>
      </w:r>
      <w:r w:rsidRPr="00AA4496">
        <w:rPr>
          <w:rFonts w:ascii="Angsana New" w:hAnsi="Angsana New" w:cs="Angsana New" w:hint="cs"/>
          <w:cs/>
          <w:lang w:val="en-US"/>
        </w:rPr>
        <w:t>บริษัทได้เบิกใช้เงินกู้เต็มจำนวนแล้ว</w:t>
      </w:r>
      <w:r w:rsidRPr="00BA2043">
        <w:rPr>
          <w:rFonts w:ascii="Angsana New" w:hAnsi="Angsana New" w:cs="Angsana New" w:hint="cs"/>
          <w:cs/>
          <w:lang w:val="en-US"/>
        </w:rPr>
        <w:t xml:space="preserve"> </w:t>
      </w:r>
    </w:p>
    <w:p w14:paraId="52B2650C" w14:textId="77777777" w:rsidR="00E8666B" w:rsidRDefault="00E8666B" w:rsidP="0097159E">
      <w:pPr>
        <w:pStyle w:val="a"/>
        <w:widowControl w:val="0"/>
        <w:tabs>
          <w:tab w:val="clear" w:pos="1080"/>
        </w:tabs>
        <w:jc w:val="thaiDistribute"/>
        <w:rPr>
          <w:rFonts w:ascii="Angsana New" w:hAnsi="Angsana New" w:cs="Angsana New"/>
          <w:bCs/>
          <w:sz w:val="20"/>
          <w:szCs w:val="20"/>
          <w:cs/>
        </w:rPr>
      </w:pPr>
    </w:p>
    <w:p w14:paraId="1A3A2BA0" w14:textId="77777777" w:rsidR="002A145C" w:rsidRPr="00BA2043" w:rsidRDefault="00BB4B1F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A204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</w:t>
      </w:r>
    </w:p>
    <w:p w14:paraId="44A85C7C" w14:textId="77777777" w:rsidR="00D459ED" w:rsidRPr="00FA04D2" w:rsidRDefault="00D459ED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sz w:val="20"/>
          <w:szCs w:val="20"/>
        </w:rPr>
      </w:pPr>
    </w:p>
    <w:p w14:paraId="09F0E634" w14:textId="4EAE3A4C" w:rsidR="00D459ED" w:rsidRPr="00BA2043" w:rsidRDefault="00D459ED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="Angsana New" w:hAnsi="Angsana New"/>
          <w:sz w:val="30"/>
          <w:szCs w:val="30"/>
          <w:cs/>
        </w:rPr>
      </w:pPr>
      <w:r w:rsidRPr="00BA204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B31DA" w:rsidRPr="00BA2043">
        <w:rPr>
          <w:rFonts w:ascii="Angsana New" w:hAnsi="Angsana New"/>
          <w:sz w:val="30"/>
          <w:szCs w:val="30"/>
        </w:rPr>
        <w:t>3</w:t>
      </w:r>
      <w:r w:rsidR="005728BC">
        <w:rPr>
          <w:rFonts w:ascii="Angsana New" w:hAnsi="Angsana New"/>
          <w:sz w:val="30"/>
          <w:szCs w:val="30"/>
        </w:rPr>
        <w:t>1</w:t>
      </w:r>
      <w:r w:rsidR="009B31DA" w:rsidRPr="00BA2043">
        <w:rPr>
          <w:rFonts w:ascii="Angsana New" w:hAnsi="Angsana New"/>
          <w:sz w:val="30"/>
          <w:szCs w:val="30"/>
        </w:rPr>
        <w:t xml:space="preserve"> </w:t>
      </w:r>
      <w:r w:rsidR="005728BC">
        <w:rPr>
          <w:rFonts w:ascii="Angsana New" w:hAnsi="Angsana New" w:hint="cs"/>
          <w:sz w:val="30"/>
          <w:szCs w:val="30"/>
          <w:cs/>
        </w:rPr>
        <w:t>ธันวาคม</w:t>
      </w:r>
      <w:r w:rsidR="009B31DA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C65C75">
        <w:rPr>
          <w:rFonts w:ascii="Angsana New" w:hAnsi="Angsana New"/>
          <w:sz w:val="30"/>
          <w:szCs w:val="30"/>
        </w:rPr>
        <w:t>2563</w:t>
      </w:r>
      <w:r w:rsidR="00C94F82" w:rsidRPr="00BA2043">
        <w:rPr>
          <w:rFonts w:ascii="Angsana New" w:hAnsi="Angsana New" w:hint="cs"/>
          <w:sz w:val="30"/>
          <w:szCs w:val="30"/>
          <w:cs/>
        </w:rPr>
        <w:t xml:space="preserve"> </w:t>
      </w:r>
      <w:r w:rsidR="004372E8" w:rsidRPr="00BA2043">
        <w:rPr>
          <w:rFonts w:ascii="Angsana New" w:hAnsi="Angsana New"/>
          <w:sz w:val="30"/>
          <w:szCs w:val="30"/>
          <w:cs/>
        </w:rPr>
        <w:t>กลุ่ม</w:t>
      </w:r>
      <w:r w:rsidRPr="00BA2043">
        <w:rPr>
          <w:rFonts w:ascii="Angsana New" w:hAnsi="Angsana New"/>
          <w:sz w:val="30"/>
          <w:szCs w:val="30"/>
          <w:cs/>
        </w:rPr>
        <w:t>บริษัทมีสัญญาสำคัญที่ทำกับบุคคลหรือกิจการที่เกี่ยวข้องกัน ดังนี้</w:t>
      </w:r>
    </w:p>
    <w:p w14:paraId="799AFE51" w14:textId="77777777" w:rsidR="00DF2EE8" w:rsidRPr="00FA04D2" w:rsidRDefault="00DF2EE8" w:rsidP="00FF2CD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F6F7598" w14:textId="77777777"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rPr>
          <w:rFonts w:ascii="Angsana New" w:hAnsi="Angsana New"/>
          <w:i/>
          <w:iCs/>
          <w:sz w:val="30"/>
          <w:szCs w:val="30"/>
          <w:cs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สัญญาเช่าที่ดิน</w:t>
      </w:r>
      <w:r w:rsidR="00243CA3" w:rsidRPr="007F7F46">
        <w:rPr>
          <w:rFonts w:ascii="Angsana New" w:hAnsi="Angsana New" w:hint="cs"/>
          <w:i/>
          <w:iCs/>
          <w:sz w:val="30"/>
          <w:szCs w:val="30"/>
          <w:cs/>
        </w:rPr>
        <w:t>และอาคาร</w:t>
      </w:r>
    </w:p>
    <w:p w14:paraId="31FF28A7" w14:textId="77777777" w:rsidR="00441D59" w:rsidRPr="00A8537E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14:paraId="24C75FBE" w14:textId="39138666" w:rsidR="00441D59" w:rsidRPr="00BA204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  <w:r w:rsidRPr="00BA2043">
        <w:rPr>
          <w:rFonts w:ascii="Angsana New" w:hAnsi="Angsana New"/>
          <w:spacing w:val="-2"/>
          <w:sz w:val="30"/>
          <w:szCs w:val="30"/>
          <w:cs/>
        </w:rPr>
        <w:t>บริษัทมีสัญญาเช่าที่ดิน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และอาคาร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กับ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กิจการ</w:t>
      </w:r>
      <w:r w:rsidRPr="00BA2043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B72A05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 xml:space="preserve">เพื่อใช้เป็นสถานประกอบการ สัญญาดังกล่าวมีกำหนดระยะเวลา </w:t>
      </w:r>
      <w:r w:rsidR="00243CA3" w:rsidRPr="00BA2043">
        <w:rPr>
          <w:rFonts w:ascii="Angsana New" w:hAnsi="Angsana New"/>
          <w:spacing w:val="-2"/>
          <w:sz w:val="30"/>
          <w:szCs w:val="30"/>
        </w:rPr>
        <w:t xml:space="preserve">15 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="00243CA3" w:rsidRPr="00BA2043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BA2043">
        <w:rPr>
          <w:rFonts w:ascii="Angsana New" w:hAnsi="Angsana New"/>
          <w:spacing w:val="-2"/>
          <w:sz w:val="30"/>
          <w:szCs w:val="30"/>
          <w:cs/>
        </w:rPr>
        <w:t>จะสิ้นสุดในเดือน</w:t>
      </w:r>
      <w:r w:rsidR="009B31DA" w:rsidRPr="00BA204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</w:rPr>
        <w:t>2</w:t>
      </w:r>
      <w:r w:rsidR="00243CA3" w:rsidRPr="00BA2043">
        <w:rPr>
          <w:rFonts w:ascii="Angsana New" w:hAnsi="Angsana New"/>
          <w:spacing w:val="-2"/>
          <w:sz w:val="30"/>
          <w:szCs w:val="30"/>
        </w:rPr>
        <w:t>574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โดยมีค่าเช่ารวม</w:t>
      </w:r>
      <w:r w:rsidRPr="009C5528">
        <w:rPr>
          <w:rFonts w:ascii="Angsana New" w:hAnsi="Angsana New"/>
          <w:spacing w:val="-2"/>
          <w:sz w:val="30"/>
          <w:szCs w:val="30"/>
          <w:cs/>
        </w:rPr>
        <w:t xml:space="preserve">สำหรับปี </w:t>
      </w:r>
      <w:r w:rsidR="00C65C75">
        <w:rPr>
          <w:rFonts w:ascii="Angsana New" w:hAnsi="Angsana New"/>
          <w:spacing w:val="-2"/>
          <w:sz w:val="30"/>
          <w:szCs w:val="30"/>
        </w:rPr>
        <w:t>2563</w:t>
      </w:r>
      <w:r w:rsidRPr="009C5528">
        <w:rPr>
          <w:rFonts w:ascii="Angsana New" w:hAnsi="Angsana New"/>
          <w:spacing w:val="-2"/>
          <w:sz w:val="30"/>
          <w:szCs w:val="30"/>
        </w:rPr>
        <w:t xml:space="preserve"> </w:t>
      </w:r>
      <w:r w:rsidRPr="009C5528">
        <w:rPr>
          <w:rFonts w:ascii="Angsana New" w:hAnsi="Angsana New"/>
          <w:spacing w:val="-2"/>
          <w:sz w:val="30"/>
          <w:szCs w:val="30"/>
          <w:cs/>
        </w:rPr>
        <w:t>เป็นจำนว</w:t>
      </w:r>
      <w:r w:rsidR="001C4BAE" w:rsidRPr="009C5528">
        <w:rPr>
          <w:rFonts w:ascii="Angsana New" w:hAnsi="Angsana New" w:hint="cs"/>
          <w:spacing w:val="-2"/>
          <w:sz w:val="30"/>
          <w:szCs w:val="30"/>
          <w:cs/>
        </w:rPr>
        <w:t>น</w:t>
      </w:r>
      <w:r w:rsidRPr="009C552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95FC1" w:rsidRPr="009C5528">
        <w:rPr>
          <w:rFonts w:ascii="Angsana New" w:hAnsi="Angsana New"/>
          <w:spacing w:val="-2"/>
          <w:sz w:val="30"/>
          <w:szCs w:val="30"/>
        </w:rPr>
        <w:t>2.9</w:t>
      </w:r>
      <w:r w:rsidR="00967CC5" w:rsidRPr="009C5528">
        <w:rPr>
          <w:rFonts w:ascii="Angsana New" w:hAnsi="Angsana New"/>
          <w:spacing w:val="-2"/>
          <w:sz w:val="30"/>
          <w:szCs w:val="30"/>
        </w:rPr>
        <w:t xml:space="preserve"> </w:t>
      </w:r>
      <w:r w:rsidRPr="009C5528">
        <w:rPr>
          <w:rFonts w:ascii="Angsana New" w:hAnsi="Angsana New"/>
          <w:spacing w:val="-2"/>
          <w:sz w:val="30"/>
          <w:szCs w:val="30"/>
          <w:cs/>
        </w:rPr>
        <w:t>ล้าน</w:t>
      </w:r>
      <w:r w:rsidRPr="00BA2043">
        <w:rPr>
          <w:rFonts w:ascii="Angsana New" w:hAnsi="Angsana New"/>
          <w:spacing w:val="-2"/>
          <w:sz w:val="30"/>
          <w:szCs w:val="30"/>
          <w:cs/>
        </w:rPr>
        <w:t xml:space="preserve">บาท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(สำหรับปี </w:t>
      </w:r>
      <w:r w:rsidR="00181A6B" w:rsidRPr="00BA2043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D027CC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เป็นจำนวนเงิน </w:t>
      </w:r>
      <w:r w:rsidR="00457A3A" w:rsidRPr="00BA2043">
        <w:rPr>
          <w:rFonts w:ascii="Angsana New" w:hAnsi="Angsana New"/>
          <w:i/>
          <w:iCs/>
          <w:spacing w:val="-2"/>
          <w:sz w:val="30"/>
          <w:szCs w:val="30"/>
        </w:rPr>
        <w:t>2.9</w:t>
      </w:r>
      <w:r w:rsidR="00DA75BC" w:rsidRPr="00BA204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A52DF4"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ล้</w:t>
      </w:r>
      <w:r w:rsidR="00A52DF4" w:rsidRPr="00BA2043">
        <w:rPr>
          <w:rFonts w:ascii="Angsana New" w:hAnsi="Angsana New" w:hint="cs"/>
          <w:i/>
          <w:iCs/>
          <w:spacing w:val="-2"/>
          <w:sz w:val="30"/>
          <w:szCs w:val="30"/>
          <w:cs/>
        </w:rPr>
        <w:t>าน</w:t>
      </w:r>
      <w:r w:rsidRPr="00BA2043">
        <w:rPr>
          <w:rFonts w:ascii="Angsana New" w:hAnsi="Angsana New"/>
          <w:i/>
          <w:iCs/>
          <w:spacing w:val="-2"/>
          <w:sz w:val="30"/>
          <w:szCs w:val="30"/>
          <w:cs/>
        </w:rPr>
        <w:t>บาท</w:t>
      </w:r>
      <w:r w:rsidRPr="00BA2043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</w:t>
      </w:r>
      <w:r w:rsidRPr="00BA2043">
        <w:rPr>
          <w:rFonts w:ascii="Angsana New" w:hAnsi="Angsana New"/>
          <w:spacing w:val="-2"/>
          <w:sz w:val="30"/>
          <w:szCs w:val="30"/>
          <w:cs/>
        </w:rPr>
        <w:t>และจะมีการปรับอัตราค่าเช่าทุก</w:t>
      </w:r>
      <w:r w:rsidRPr="00BA2043">
        <w:rPr>
          <w:rFonts w:ascii="Angsana New" w:hAnsi="Angsana New"/>
          <w:spacing w:val="-2"/>
          <w:sz w:val="30"/>
          <w:szCs w:val="30"/>
        </w:rPr>
        <w:t xml:space="preserve"> 5 </w:t>
      </w:r>
      <w:r w:rsidRPr="00BA2043">
        <w:rPr>
          <w:rFonts w:ascii="Angsana New" w:hAnsi="Angsana New"/>
          <w:spacing w:val="-2"/>
          <w:sz w:val="30"/>
          <w:szCs w:val="30"/>
          <w:cs/>
        </w:rPr>
        <w:t>ปี</w:t>
      </w:r>
    </w:p>
    <w:p w14:paraId="7BA72E1F" w14:textId="77777777" w:rsidR="00950433" w:rsidRPr="00750D75" w:rsidRDefault="00950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B5D2FBD" w14:textId="77777777" w:rsidR="00441D59" w:rsidRPr="007F7F46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F46">
        <w:rPr>
          <w:rFonts w:ascii="Angsana New" w:hAnsi="Angsana New"/>
          <w:i/>
          <w:iCs/>
          <w:sz w:val="30"/>
          <w:szCs w:val="30"/>
          <w:cs/>
        </w:rPr>
        <w:t>สัญญาบริหารจัดการ</w:t>
      </w:r>
    </w:p>
    <w:p w14:paraId="10FD2E6B" w14:textId="77777777" w:rsidR="00441D59" w:rsidRPr="00950433" w:rsidRDefault="00441D59" w:rsidP="00FF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</w:rPr>
      </w:pPr>
    </w:p>
    <w:p w14:paraId="3341E896" w14:textId="377BCC38" w:rsidR="00113B48" w:rsidRPr="00295965" w:rsidRDefault="00441D59" w:rsidP="00295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BA2043">
        <w:rPr>
          <w:rFonts w:ascii="Angsana New" w:hAnsi="Angsana New"/>
          <w:sz w:val="30"/>
          <w:szCs w:val="30"/>
          <w:cs/>
        </w:rPr>
        <w:t>บริษัทมีสัญญาบริหารจัดการกับ</w:t>
      </w:r>
      <w:r w:rsidR="000417C8" w:rsidRPr="00BA2043">
        <w:rPr>
          <w:rFonts w:ascii="Angsana New" w:hAnsi="Angsana New" w:hint="cs"/>
          <w:sz w:val="30"/>
          <w:szCs w:val="30"/>
          <w:cs/>
        </w:rPr>
        <w:t>บริษัทย่อยในประเทศ</w:t>
      </w:r>
      <w:r w:rsidR="00FE2677" w:rsidRPr="00BA2043">
        <w:rPr>
          <w:rFonts w:ascii="Angsana New" w:hAnsi="Angsana New" w:hint="cs"/>
          <w:sz w:val="30"/>
          <w:szCs w:val="30"/>
          <w:cs/>
        </w:rPr>
        <w:t>แห่งหนึ่ง</w:t>
      </w:r>
      <w:r w:rsidRPr="00BA2043">
        <w:rPr>
          <w:rFonts w:ascii="Angsana New" w:hAnsi="Angsana New"/>
          <w:sz w:val="30"/>
          <w:szCs w:val="30"/>
          <w:cs/>
        </w:rPr>
        <w:t xml:space="preserve"> </w:t>
      </w:r>
      <w:r w:rsidR="000417C8" w:rsidRPr="00BA2043">
        <w:rPr>
          <w:rFonts w:ascii="Angsana New" w:hAnsi="Angsana New" w:hint="cs"/>
          <w:sz w:val="30"/>
          <w:szCs w:val="30"/>
          <w:cs/>
        </w:rPr>
        <w:t>ซึ่ง</w:t>
      </w:r>
      <w:r w:rsidRPr="00BA2043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มีผลบังคับใช้ตั้งแต่วันที่ที่กำหนดในสัญญา </w:t>
      </w:r>
      <w:r w:rsidR="00FF2CD7">
        <w:rPr>
          <w:rFonts w:ascii="Angsana New" w:hAnsi="Angsana New"/>
          <w:sz w:val="30"/>
          <w:szCs w:val="30"/>
        </w:rPr>
        <w:br/>
      </w:r>
      <w:r w:rsidR="002D6D57" w:rsidRPr="00FF2CD7">
        <w:rPr>
          <w:rFonts w:ascii="Angsana New" w:hAnsi="Angsana New" w:hint="cs"/>
          <w:spacing w:val="-4"/>
          <w:sz w:val="30"/>
          <w:szCs w:val="30"/>
          <w:cs/>
        </w:rPr>
        <w:t>โดยบริษัทจะ</w:t>
      </w:r>
      <w:r w:rsidRPr="00FF2CD7">
        <w:rPr>
          <w:rFonts w:ascii="Angsana New" w:hAnsi="Angsana New"/>
          <w:spacing w:val="-4"/>
          <w:sz w:val="30"/>
          <w:szCs w:val="30"/>
          <w:cs/>
        </w:rPr>
        <w:t>เรียกเก็บค่าบริหารจัดการ</w:t>
      </w:r>
      <w:r w:rsidR="002D6D57" w:rsidRPr="00FF2CD7">
        <w:rPr>
          <w:rFonts w:ascii="Angsana New" w:hAnsi="Angsana New" w:hint="cs"/>
          <w:spacing w:val="-4"/>
          <w:sz w:val="30"/>
          <w:szCs w:val="30"/>
          <w:cs/>
        </w:rPr>
        <w:t xml:space="preserve">ดังกล่าวตามอัตราที่ระบุไว้ </w:t>
      </w:r>
      <w:r w:rsidRPr="00FF2CD7">
        <w:rPr>
          <w:rFonts w:ascii="Angsana New" w:hAnsi="Angsana New"/>
          <w:spacing w:val="-4"/>
          <w:sz w:val="30"/>
          <w:szCs w:val="30"/>
          <w:cs/>
        </w:rPr>
        <w:t>และ</w:t>
      </w:r>
      <w:r w:rsidR="00142FC6" w:rsidRPr="00FF2CD7">
        <w:rPr>
          <w:rFonts w:ascii="Angsana New" w:hAnsi="Angsana New" w:hint="cs"/>
          <w:spacing w:val="-4"/>
          <w:sz w:val="30"/>
          <w:szCs w:val="30"/>
          <w:cs/>
        </w:rPr>
        <w:t>สัญญาดังกล่าวสามารถต่ออายุสัญญาได้คราวละ</w:t>
      </w:r>
      <w:r w:rsidR="00142FC6">
        <w:rPr>
          <w:rFonts w:ascii="Angsana New" w:hAnsi="Angsana New" w:hint="cs"/>
          <w:sz w:val="30"/>
          <w:szCs w:val="30"/>
          <w:cs/>
        </w:rPr>
        <w:t xml:space="preserve"> </w:t>
      </w:r>
      <w:r w:rsidR="00142FC6">
        <w:rPr>
          <w:rFonts w:ascii="Angsana New" w:hAnsi="Angsana New"/>
          <w:sz w:val="30"/>
          <w:szCs w:val="30"/>
        </w:rPr>
        <w:t>1</w:t>
      </w:r>
      <w:r w:rsidR="00142FC6">
        <w:rPr>
          <w:rFonts w:ascii="Angsana New" w:hAnsi="Angsana New" w:hint="cs"/>
          <w:sz w:val="30"/>
          <w:szCs w:val="30"/>
          <w:cs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</w:t>
      </w:r>
      <w:r w:rsidR="005B47A6">
        <w:rPr>
          <w:rFonts w:ascii="Angsana New" w:hAnsi="Angsana New"/>
          <w:sz w:val="30"/>
          <w:szCs w:val="30"/>
          <w:cs/>
        </w:rPr>
        <w:br/>
      </w:r>
      <w:r w:rsidR="00142FC6">
        <w:rPr>
          <w:rFonts w:ascii="Angsana New" w:hAnsi="Angsana New" w:hint="cs"/>
          <w:sz w:val="30"/>
          <w:szCs w:val="30"/>
          <w:cs/>
        </w:rPr>
        <w:t xml:space="preserve">อย่างน้อย </w:t>
      </w:r>
      <w:r w:rsidR="00142FC6">
        <w:rPr>
          <w:rFonts w:ascii="Angsana New" w:hAnsi="Angsana New"/>
          <w:sz w:val="30"/>
          <w:szCs w:val="30"/>
        </w:rPr>
        <w:t>30</w:t>
      </w:r>
      <w:r w:rsidR="00142FC6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35908D7D" w14:textId="77777777" w:rsidR="00113B48" w:rsidRPr="00950433" w:rsidRDefault="00113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</w:rPr>
      </w:pPr>
    </w:p>
    <w:p w14:paraId="6B440ADE" w14:textId="77777777" w:rsidR="006F1D18" w:rsidRPr="00D927D6" w:rsidRDefault="003A4C11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D927D6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เงินสดและรายการเทียบเท่าเงินสด</w:t>
      </w:r>
    </w:p>
    <w:p w14:paraId="2C61D611" w14:textId="77777777" w:rsidR="00504970" w:rsidRPr="00950433" w:rsidRDefault="00504970" w:rsidP="005049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/>
        <w:rPr>
          <w:rFonts w:ascii="Angsana New" w:hAnsi="Angsana New"/>
          <w:b/>
          <w:bCs/>
          <w:szCs w:val="18"/>
          <w:highlight w:val="yellow"/>
          <w:cs/>
          <w:lang w:val="th-TH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69"/>
        <w:gridCol w:w="1172"/>
        <w:gridCol w:w="271"/>
        <w:gridCol w:w="1172"/>
        <w:gridCol w:w="256"/>
        <w:gridCol w:w="1181"/>
      </w:tblGrid>
      <w:tr w:rsidR="002C6BD5" w:rsidRPr="002848D8" w14:paraId="48DBF106" w14:textId="77777777" w:rsidTr="00156748">
        <w:trPr>
          <w:tblHeader/>
        </w:trPr>
        <w:tc>
          <w:tcPr>
            <w:tcW w:w="2039" w:type="pct"/>
          </w:tcPr>
          <w:p w14:paraId="405E27E9" w14:textId="77777777" w:rsidR="002C6BD5" w:rsidRPr="002848D8" w:rsidRDefault="002C6BD5" w:rsidP="00156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72DF866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99F4A54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2EF35A4C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C6BD5" w:rsidRPr="002848D8" w14:paraId="43E74DD0" w14:textId="77777777" w:rsidTr="00156748">
        <w:trPr>
          <w:tblHeader/>
        </w:trPr>
        <w:tc>
          <w:tcPr>
            <w:tcW w:w="2039" w:type="pct"/>
          </w:tcPr>
          <w:p w14:paraId="38BA3DBC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5BDF24DF" w14:textId="554E3785" w:rsidR="002C6BD5" w:rsidRPr="00582BE9" w:rsidRDefault="00C65C7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1A96551B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44BBB56" w14:textId="759E0AAF" w:rsidR="002C6BD5" w:rsidRPr="00582BE9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3A6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385E9381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1F4D9DB9" w14:textId="14DAF0C7" w:rsidR="002C6BD5" w:rsidRPr="00582BE9" w:rsidRDefault="00C65C7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7FA87E39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FF3D80" w14:textId="7EC0318A" w:rsidR="002C6BD5" w:rsidRPr="00582BE9" w:rsidRDefault="00013A68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C6BD5" w:rsidRPr="002848D8" w14:paraId="5A7FA13D" w14:textId="77777777" w:rsidTr="00156748">
        <w:trPr>
          <w:tblHeader/>
        </w:trPr>
        <w:tc>
          <w:tcPr>
            <w:tcW w:w="2039" w:type="pct"/>
          </w:tcPr>
          <w:p w14:paraId="1BA0F736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09389382" w14:textId="77777777" w:rsidR="002C6BD5" w:rsidRPr="002848D8" w:rsidRDefault="002C6BD5" w:rsidP="001567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3A68" w:rsidRPr="002848D8" w14:paraId="7659EECE" w14:textId="77777777" w:rsidTr="00AF4DFB">
        <w:tc>
          <w:tcPr>
            <w:tcW w:w="2039" w:type="pct"/>
          </w:tcPr>
          <w:p w14:paraId="6D599825" w14:textId="77777777" w:rsidR="00013A68" w:rsidRPr="002848D8" w:rsidRDefault="00013A68" w:rsidP="00013A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8D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1" w:type="pct"/>
          </w:tcPr>
          <w:p w14:paraId="212EAE5E" w14:textId="45B42C42" w:rsidR="00013A68" w:rsidRPr="00516BBF" w:rsidRDefault="00516BBF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B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3,356</w:t>
            </w:r>
          </w:p>
        </w:tc>
        <w:tc>
          <w:tcPr>
            <w:tcW w:w="145" w:type="pct"/>
          </w:tcPr>
          <w:p w14:paraId="16E4076B" w14:textId="77777777" w:rsidR="00013A68" w:rsidRPr="006C06F8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D6159" w14:textId="30619765" w:rsidR="00013A68" w:rsidRPr="003F3F52" w:rsidRDefault="00013A68" w:rsidP="00013A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3F52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6" w:type="pct"/>
          </w:tcPr>
          <w:p w14:paraId="478C6621" w14:textId="77777777" w:rsidR="00013A68" w:rsidRPr="006C06F8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6CECF" w14:textId="7BD7EBB7" w:rsidR="00013A68" w:rsidRPr="0088208C" w:rsidRDefault="00595A9C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DEB4" w14:textId="77777777" w:rsidR="00013A68" w:rsidRPr="0088208C" w:rsidRDefault="00013A68" w:rsidP="00013A6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44A79" w14:textId="72D26F44" w:rsidR="00013A68" w:rsidRPr="0088208C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208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8820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13A68" w:rsidRPr="002848D8" w14:paraId="0D149947" w14:textId="77777777" w:rsidTr="009965E3">
        <w:tc>
          <w:tcPr>
            <w:tcW w:w="2039" w:type="pct"/>
          </w:tcPr>
          <w:p w14:paraId="732B3AE3" w14:textId="77777777" w:rsidR="00013A68" w:rsidRPr="002848D8" w:rsidRDefault="00013A68" w:rsidP="00013A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FF96" w14:textId="477F54A6" w:rsidR="00013A68" w:rsidRPr="00516BBF" w:rsidRDefault="00516BBF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B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37,213</w:t>
            </w:r>
          </w:p>
        </w:tc>
        <w:tc>
          <w:tcPr>
            <w:tcW w:w="145" w:type="pct"/>
          </w:tcPr>
          <w:p w14:paraId="0F2017B4" w14:textId="77777777" w:rsidR="00013A68" w:rsidRPr="006C06F8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A11AE" w14:textId="4CDFB8D0" w:rsidR="00013A68" w:rsidRPr="003F3F52" w:rsidRDefault="00013A68" w:rsidP="00013A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3F52">
              <w:rPr>
                <w:rFonts w:asciiTheme="majorBidi" w:hAnsiTheme="majorBidi" w:cstheme="majorBidi"/>
                <w:sz w:val="30"/>
                <w:szCs w:val="30"/>
              </w:rPr>
              <w:t>29,909</w:t>
            </w:r>
          </w:p>
        </w:tc>
        <w:tc>
          <w:tcPr>
            <w:tcW w:w="146" w:type="pct"/>
          </w:tcPr>
          <w:p w14:paraId="17C53062" w14:textId="77777777" w:rsidR="00013A68" w:rsidRPr="006C06F8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DCFDC" w14:textId="257AD1FB" w:rsidR="00013A68" w:rsidRPr="00595A9C" w:rsidRDefault="00595A9C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5,835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DD80" w14:textId="77777777" w:rsidR="00013A68" w:rsidRPr="0088208C" w:rsidRDefault="00013A68" w:rsidP="00013A6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4248" w14:textId="390A7FE4" w:rsidR="00013A68" w:rsidRPr="0088208C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208C">
              <w:rPr>
                <w:rFonts w:asciiTheme="majorBidi" w:hAnsiTheme="majorBidi" w:cstheme="majorBidi"/>
                <w:sz w:val="30"/>
                <w:szCs w:val="30"/>
              </w:rPr>
              <w:t>3,410</w:t>
            </w:r>
          </w:p>
        </w:tc>
      </w:tr>
      <w:tr w:rsidR="00013A68" w:rsidRPr="002848D8" w14:paraId="68A96404" w14:textId="77777777" w:rsidTr="0088208C">
        <w:tc>
          <w:tcPr>
            <w:tcW w:w="2039" w:type="pct"/>
          </w:tcPr>
          <w:p w14:paraId="6A48F974" w14:textId="77777777" w:rsidR="00013A68" w:rsidRPr="002848D8" w:rsidRDefault="00013A68" w:rsidP="00013A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6CDFB" w14:textId="35D3AAC9" w:rsidR="00013A68" w:rsidRPr="00516BBF" w:rsidRDefault="00516BBF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B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104,980</w:t>
            </w:r>
          </w:p>
        </w:tc>
        <w:tc>
          <w:tcPr>
            <w:tcW w:w="145" w:type="pct"/>
          </w:tcPr>
          <w:p w14:paraId="1068CCCF" w14:textId="77777777" w:rsidR="00013A68" w:rsidRPr="006C06F8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5E4A3" w14:textId="50CAB06D" w:rsidR="00013A68" w:rsidRPr="003F3F52" w:rsidRDefault="00013A68" w:rsidP="00013A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3F52">
              <w:rPr>
                <w:rFonts w:asciiTheme="majorBidi" w:hAnsiTheme="majorBidi" w:cstheme="majorBidi"/>
                <w:sz w:val="30"/>
                <w:szCs w:val="30"/>
              </w:rPr>
              <w:t>80,527</w:t>
            </w:r>
          </w:p>
        </w:tc>
        <w:tc>
          <w:tcPr>
            <w:tcW w:w="146" w:type="pct"/>
          </w:tcPr>
          <w:p w14:paraId="6EA106F8" w14:textId="77777777" w:rsidR="00013A68" w:rsidRPr="006C06F8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55C6B" w14:textId="73D63F74" w:rsidR="00013A68" w:rsidRPr="00595A9C" w:rsidRDefault="00595A9C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78,318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074652" w14:textId="77777777" w:rsidR="00013A68" w:rsidRPr="0088208C" w:rsidRDefault="00013A68" w:rsidP="00013A6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17C46" w14:textId="409FB39C" w:rsidR="00013A68" w:rsidRPr="0088208C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208C">
              <w:rPr>
                <w:rFonts w:asciiTheme="majorBidi" w:hAnsiTheme="majorBidi" w:cstheme="majorBidi"/>
                <w:sz w:val="30"/>
                <w:szCs w:val="30"/>
              </w:rPr>
              <w:t>37,400</w:t>
            </w:r>
          </w:p>
        </w:tc>
      </w:tr>
      <w:tr w:rsidR="00013A68" w:rsidRPr="002848D8" w14:paraId="45582C03" w14:textId="77777777" w:rsidTr="009965E3">
        <w:tc>
          <w:tcPr>
            <w:tcW w:w="2039" w:type="pct"/>
          </w:tcPr>
          <w:p w14:paraId="456EDE72" w14:textId="191CCCA1" w:rsidR="00013A68" w:rsidRPr="00582BE9" w:rsidRDefault="00013A68" w:rsidP="00013A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  <w:r w:rsidRPr="00CF2F1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4D01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CF2F1E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891F5" w14:textId="04D20FF9" w:rsidR="00013A68" w:rsidRPr="00516BBF" w:rsidRDefault="00516BBF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16B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4,145</w:t>
            </w:r>
          </w:p>
        </w:tc>
        <w:tc>
          <w:tcPr>
            <w:tcW w:w="145" w:type="pct"/>
          </w:tcPr>
          <w:p w14:paraId="65E435F9" w14:textId="77777777" w:rsidR="00013A68" w:rsidRPr="006C06F8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786B7" w14:textId="2E38ACAD" w:rsidR="00013A68" w:rsidRPr="003F3F52" w:rsidRDefault="00013A68" w:rsidP="00013A6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3F3F52">
              <w:rPr>
                <w:rFonts w:asciiTheme="majorBidi" w:hAnsiTheme="majorBidi" w:cstheme="majorBidi"/>
                <w:sz w:val="30"/>
                <w:szCs w:val="30"/>
              </w:rPr>
              <w:t>3,516</w:t>
            </w:r>
          </w:p>
        </w:tc>
        <w:tc>
          <w:tcPr>
            <w:tcW w:w="146" w:type="pct"/>
          </w:tcPr>
          <w:p w14:paraId="78F824F2" w14:textId="77777777" w:rsidR="00013A68" w:rsidRPr="006C06F8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E4B87" w14:textId="7D4D4AF6" w:rsidR="00013A68" w:rsidRPr="00595A9C" w:rsidRDefault="00595A9C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711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45E5F" w14:textId="77777777" w:rsidR="00013A68" w:rsidRPr="0088208C" w:rsidRDefault="00013A68" w:rsidP="00013A68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44AA" w14:textId="0B83D857" w:rsidR="00013A68" w:rsidRPr="0088208C" w:rsidRDefault="00013A68" w:rsidP="00013A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8208C">
              <w:rPr>
                <w:rFonts w:asciiTheme="majorBidi" w:hAnsiTheme="majorBidi" w:cstheme="majorBidi"/>
                <w:sz w:val="30"/>
                <w:szCs w:val="30"/>
              </w:rPr>
              <w:t>1,196</w:t>
            </w:r>
          </w:p>
        </w:tc>
      </w:tr>
      <w:tr w:rsidR="00783172" w:rsidRPr="002848D8" w14:paraId="4E2928CB" w14:textId="77777777" w:rsidTr="003C2000">
        <w:tc>
          <w:tcPr>
            <w:tcW w:w="2039" w:type="pct"/>
          </w:tcPr>
          <w:p w14:paraId="629D4B7A" w14:textId="77777777" w:rsidR="00783172" w:rsidRPr="006C06F8" w:rsidRDefault="00783172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06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เงินสดและรายการเทียบเท่าเงินสดใน</w:t>
            </w:r>
          </w:p>
          <w:p w14:paraId="47655FBC" w14:textId="77777777" w:rsidR="00783172" w:rsidRPr="006C06F8" w:rsidRDefault="00783172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2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30"/>
                <w:szCs w:val="30"/>
              </w:rPr>
            </w:pPr>
            <w:r w:rsidRPr="006C06F8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6C06F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169607" w14:textId="61FD942E" w:rsidR="00783172" w:rsidRPr="00516BBF" w:rsidRDefault="00516BBF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16B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149,694</w:t>
            </w:r>
          </w:p>
        </w:tc>
        <w:tc>
          <w:tcPr>
            <w:tcW w:w="145" w:type="pct"/>
          </w:tcPr>
          <w:p w14:paraId="58863F24" w14:textId="77777777"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1358D" w14:textId="45DB22E9" w:rsidR="00783172" w:rsidRPr="003F3F52" w:rsidRDefault="00013A68" w:rsidP="007831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3F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114,713</w:t>
            </w:r>
          </w:p>
        </w:tc>
        <w:tc>
          <w:tcPr>
            <w:tcW w:w="146" w:type="pct"/>
          </w:tcPr>
          <w:p w14:paraId="47E02429" w14:textId="77777777" w:rsidR="00783172" w:rsidRPr="006C06F8" w:rsidRDefault="00783172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80CBC" w14:textId="1941A918" w:rsidR="00783172" w:rsidRPr="0088208C" w:rsidRDefault="00595A9C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85,205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D9252" w14:textId="77777777" w:rsidR="00783172" w:rsidRPr="0088208C" w:rsidRDefault="00783172" w:rsidP="00783172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88208C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2F762" w14:textId="3221A76A" w:rsidR="00783172" w:rsidRPr="0088208C" w:rsidRDefault="00013A68" w:rsidP="0078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20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42,34</w:t>
            </w:r>
            <w:r w:rsidRPr="008820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5B64665B" w14:textId="77777777" w:rsidR="000C5019" w:rsidRDefault="000C5019" w:rsidP="0051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lang w:eastAsia="x-none"/>
        </w:rPr>
      </w:pPr>
    </w:p>
    <w:p w14:paraId="67EFB02A" w14:textId="77777777" w:rsidR="00504970" w:rsidRPr="00032D20" w:rsidRDefault="00504970" w:rsidP="0034335A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สินค้าคงเหลือ</w:t>
      </w:r>
    </w:p>
    <w:p w14:paraId="71462E6B" w14:textId="77777777" w:rsidR="00B5759F" w:rsidRPr="00950433" w:rsidRDefault="00B5759F" w:rsidP="00B57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  <w:lang w:val="th-TH"/>
        </w:rPr>
      </w:pPr>
    </w:p>
    <w:tbl>
      <w:tblPr>
        <w:tblW w:w="92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69"/>
        <w:gridCol w:w="269"/>
        <w:gridCol w:w="1172"/>
        <w:gridCol w:w="271"/>
        <w:gridCol w:w="1172"/>
        <w:gridCol w:w="256"/>
        <w:gridCol w:w="1181"/>
      </w:tblGrid>
      <w:tr w:rsidR="00B5759F" w:rsidRPr="002848D8" w14:paraId="79BE2F86" w14:textId="77777777" w:rsidTr="00CE2AD6">
        <w:trPr>
          <w:tblHeader/>
        </w:trPr>
        <w:tc>
          <w:tcPr>
            <w:tcW w:w="2039" w:type="pct"/>
          </w:tcPr>
          <w:p w14:paraId="2C6FC60B" w14:textId="77777777" w:rsidR="00B5759F" w:rsidRPr="002848D8" w:rsidRDefault="00B5759F" w:rsidP="00CE2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570D618C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76411A0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1504F1D5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84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5759F" w:rsidRPr="002848D8" w14:paraId="4C9B1CA4" w14:textId="77777777" w:rsidTr="00CE2AD6">
        <w:trPr>
          <w:tblHeader/>
        </w:trPr>
        <w:tc>
          <w:tcPr>
            <w:tcW w:w="2039" w:type="pct"/>
          </w:tcPr>
          <w:p w14:paraId="10321BE6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6D64EF8A" w14:textId="5C151C60" w:rsidR="00B5759F" w:rsidRPr="00582BE9" w:rsidRDefault="00C65C75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44668AF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C2ADC9D" w14:textId="71B1B30D" w:rsidR="00B5759F" w:rsidRPr="00582BE9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4D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6" w:type="pct"/>
          </w:tcPr>
          <w:p w14:paraId="035E411D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F4B35A" w14:textId="47A6A9F6" w:rsidR="00B5759F" w:rsidRPr="00AF4DFB" w:rsidRDefault="00C65C75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339157EA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9E68C23" w14:textId="26335CA5" w:rsidR="00B5759F" w:rsidRPr="00582BE9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F4D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5759F" w:rsidRPr="002848D8" w14:paraId="01C88EDC" w14:textId="77777777" w:rsidTr="00CE2AD6">
        <w:trPr>
          <w:tblHeader/>
        </w:trPr>
        <w:tc>
          <w:tcPr>
            <w:tcW w:w="2039" w:type="pct"/>
          </w:tcPr>
          <w:p w14:paraId="75A69811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1324B1E0" w14:textId="77777777" w:rsidR="00B5759F" w:rsidRPr="002848D8" w:rsidRDefault="00B5759F" w:rsidP="00CE2A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48D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F4DFB" w:rsidRPr="002848D8" w14:paraId="38AAEBEC" w14:textId="77777777" w:rsidTr="00AF4DFB">
        <w:tc>
          <w:tcPr>
            <w:tcW w:w="2039" w:type="pct"/>
          </w:tcPr>
          <w:p w14:paraId="061D2F0B" w14:textId="77777777" w:rsidR="00AF4DFB" w:rsidRPr="0095147D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1" w:type="pct"/>
          </w:tcPr>
          <w:p w14:paraId="28A2776A" w14:textId="0723A360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40,970</w:t>
            </w:r>
          </w:p>
        </w:tc>
        <w:tc>
          <w:tcPr>
            <w:tcW w:w="145" w:type="pct"/>
          </w:tcPr>
          <w:p w14:paraId="7BCBF3BD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28D3C" w14:textId="2AE02C18" w:rsidR="00AF4DFB" w:rsidRPr="006C06F8" w:rsidRDefault="004F608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F608B">
              <w:rPr>
                <w:rFonts w:asciiTheme="majorBidi" w:hAnsiTheme="majorBidi"/>
                <w:sz w:val="30"/>
                <w:szCs w:val="30"/>
              </w:rPr>
              <w:t>39</w:t>
            </w:r>
            <w:r w:rsidR="00AF4DFB"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608B">
              <w:rPr>
                <w:rFonts w:asciiTheme="majorBidi" w:hAnsiTheme="majorBidi"/>
                <w:sz w:val="30"/>
                <w:szCs w:val="30"/>
              </w:rPr>
              <w:t>741</w:t>
            </w:r>
          </w:p>
        </w:tc>
        <w:tc>
          <w:tcPr>
            <w:tcW w:w="146" w:type="pct"/>
          </w:tcPr>
          <w:p w14:paraId="2C012ADD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219F" w14:textId="6052B0B9" w:rsidR="00AF4DFB" w:rsidRPr="00103A2B" w:rsidRDefault="004E5D24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19,391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B997" w14:textId="04D0FBA6" w:rsidR="00AF4DFB" w:rsidRPr="006C06F8" w:rsidRDefault="00AF4DFB" w:rsidP="00AF4DFB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08DC0" w14:textId="126CF37C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23,948</w:t>
            </w:r>
          </w:p>
        </w:tc>
      </w:tr>
      <w:tr w:rsidR="00AF4DFB" w:rsidRPr="002848D8" w14:paraId="4C64D110" w14:textId="77777777" w:rsidTr="00CE2AD6">
        <w:tc>
          <w:tcPr>
            <w:tcW w:w="2039" w:type="pct"/>
          </w:tcPr>
          <w:p w14:paraId="1029892A" w14:textId="77777777" w:rsidR="00AF4DFB" w:rsidRPr="0095147D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  <w:r w:rsidRPr="0095147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FCE3A" w14:textId="0CD75BB4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61,152</w:t>
            </w:r>
          </w:p>
        </w:tc>
        <w:tc>
          <w:tcPr>
            <w:tcW w:w="145" w:type="pct"/>
          </w:tcPr>
          <w:p w14:paraId="561742DD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CF02D" w14:textId="079C4F50" w:rsidR="00AF4DFB" w:rsidRPr="006C06F8" w:rsidRDefault="004F608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F608B">
              <w:rPr>
                <w:rFonts w:asciiTheme="majorBidi" w:hAnsiTheme="majorBidi"/>
                <w:sz w:val="30"/>
                <w:szCs w:val="30"/>
              </w:rPr>
              <w:t>75</w:t>
            </w:r>
            <w:r w:rsidR="00AF4DFB"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608B">
              <w:rPr>
                <w:rFonts w:asciiTheme="majorBidi" w:hAnsiTheme="majorBidi"/>
                <w:sz w:val="30"/>
                <w:szCs w:val="30"/>
              </w:rPr>
              <w:t>368</w:t>
            </w:r>
          </w:p>
        </w:tc>
        <w:tc>
          <w:tcPr>
            <w:tcW w:w="146" w:type="pct"/>
          </w:tcPr>
          <w:p w14:paraId="4F46CAA9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986D7" w14:textId="1FF6FC8B" w:rsidR="00AF4DFB" w:rsidRPr="00103A2B" w:rsidRDefault="004E5D24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1,589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6D0F4" w14:textId="77777777" w:rsidR="00AF4DFB" w:rsidRPr="006C06F8" w:rsidRDefault="00AF4DFB" w:rsidP="00AF4DFB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FB3A" w14:textId="4F7BC0B5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1,495</w:t>
            </w:r>
          </w:p>
        </w:tc>
      </w:tr>
      <w:tr w:rsidR="00AF4DFB" w:rsidRPr="002848D8" w14:paraId="3B4D1621" w14:textId="77777777" w:rsidTr="00CE2AD6">
        <w:tc>
          <w:tcPr>
            <w:tcW w:w="2039" w:type="pct"/>
          </w:tcPr>
          <w:p w14:paraId="52B5295B" w14:textId="4FD90C20" w:rsidR="00AF4DFB" w:rsidRPr="0095147D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05A09" w14:textId="614B6C13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178,278</w:t>
            </w:r>
          </w:p>
        </w:tc>
        <w:tc>
          <w:tcPr>
            <w:tcW w:w="145" w:type="pct"/>
          </w:tcPr>
          <w:p w14:paraId="278AB3CF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0C9F2" w14:textId="5008014B" w:rsidR="00AF4DFB" w:rsidRPr="001A458D" w:rsidRDefault="004F608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</w:rPr>
            </w:pPr>
            <w:r w:rsidRPr="004F608B">
              <w:rPr>
                <w:rFonts w:asciiTheme="majorBidi" w:hAnsiTheme="majorBidi"/>
                <w:sz w:val="30"/>
                <w:szCs w:val="30"/>
                <w:lang w:val="en-US"/>
              </w:rPr>
              <w:t>184</w:t>
            </w:r>
            <w:r w:rsidR="00AF4DFB"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608B">
              <w:rPr>
                <w:rFonts w:asciiTheme="majorBidi" w:hAnsiTheme="majorBidi"/>
                <w:sz w:val="30"/>
                <w:szCs w:val="30"/>
                <w:lang w:val="en-US"/>
              </w:rPr>
              <w:t>182</w:t>
            </w:r>
          </w:p>
        </w:tc>
        <w:tc>
          <w:tcPr>
            <w:tcW w:w="146" w:type="pct"/>
          </w:tcPr>
          <w:p w14:paraId="77EFEFCC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F6FBA" w14:textId="614331B7" w:rsidR="00AF4DFB" w:rsidRPr="00103A2B" w:rsidRDefault="004E5D24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55,286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FE0DE9" w14:textId="77777777" w:rsidR="00AF4DFB" w:rsidRPr="006C06F8" w:rsidRDefault="00AF4DFB" w:rsidP="00AF4DFB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8673B" w14:textId="6B245DED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57,103</w:t>
            </w:r>
          </w:p>
        </w:tc>
      </w:tr>
      <w:tr w:rsidR="00AF4DFB" w:rsidRPr="002848D8" w14:paraId="0175B9B0" w14:textId="77777777" w:rsidTr="00CE2AD6">
        <w:tc>
          <w:tcPr>
            <w:tcW w:w="2039" w:type="pct"/>
          </w:tcPr>
          <w:p w14:paraId="1756C5B6" w14:textId="77777777" w:rsidR="00AF4DFB" w:rsidRPr="0095147D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0368F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B82CC" w14:textId="0C4EF8A2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5,006</w:t>
            </w:r>
          </w:p>
        </w:tc>
        <w:tc>
          <w:tcPr>
            <w:tcW w:w="145" w:type="pct"/>
          </w:tcPr>
          <w:p w14:paraId="4405C857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91BD" w14:textId="5B50461E" w:rsidR="00AF4DFB" w:rsidRPr="001A458D" w:rsidRDefault="004F608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</w:rPr>
            </w:pPr>
            <w:r w:rsidRPr="004F608B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AF4DFB"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608B">
              <w:rPr>
                <w:rFonts w:asciiTheme="majorBidi" w:hAnsi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146" w:type="pct"/>
          </w:tcPr>
          <w:p w14:paraId="315ADB39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98F234" w14:textId="3D9AF166" w:rsidR="00AF4DFB" w:rsidRPr="00103A2B" w:rsidRDefault="004E5D24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4,94</w:t>
            </w:r>
            <w:r w:rsidR="00103A2B"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055DC" w14:textId="77777777" w:rsidR="00AF4DFB" w:rsidRPr="006C06F8" w:rsidRDefault="00AF4DFB" w:rsidP="00AF4DFB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AAFC3" w14:textId="068CC281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4,289</w:t>
            </w:r>
          </w:p>
        </w:tc>
      </w:tr>
      <w:tr w:rsidR="00AF4DFB" w:rsidRPr="002848D8" w14:paraId="45DFE56A" w14:textId="77777777" w:rsidTr="00CE2AD6">
        <w:tc>
          <w:tcPr>
            <w:tcW w:w="2039" w:type="pct"/>
          </w:tcPr>
          <w:p w14:paraId="1C61535B" w14:textId="77777777" w:rsidR="00AF4DFB" w:rsidRPr="0090368F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อะไหล่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7894C" w14:textId="49C51988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1,354</w:t>
            </w:r>
          </w:p>
        </w:tc>
        <w:tc>
          <w:tcPr>
            <w:tcW w:w="145" w:type="pct"/>
          </w:tcPr>
          <w:p w14:paraId="6DEB19A3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6F75" w14:textId="65069D48" w:rsidR="00AF4DFB" w:rsidRPr="001A458D" w:rsidRDefault="004F608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/>
                <w:sz w:val="30"/>
                <w:szCs w:val="30"/>
              </w:rPr>
            </w:pPr>
            <w:r w:rsidRPr="004F608B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AF4DFB"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608B">
              <w:rPr>
                <w:rFonts w:asciiTheme="majorBidi" w:hAnsi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46" w:type="pct"/>
          </w:tcPr>
          <w:p w14:paraId="0917D56A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30B5C" w14:textId="003746FA" w:rsidR="00AF4DFB" w:rsidRPr="00103A2B" w:rsidRDefault="004E5D24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7D00A" w14:textId="77777777" w:rsidR="00AF4DFB" w:rsidRPr="001A458D" w:rsidRDefault="00AF4DFB" w:rsidP="00AF4DF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50726" w14:textId="05D04817" w:rsidR="00AF4DFB" w:rsidRPr="001A458D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4DFB" w:rsidRPr="002848D8" w14:paraId="0806E71B" w14:textId="77777777" w:rsidTr="00CE2AD6">
        <w:tc>
          <w:tcPr>
            <w:tcW w:w="2039" w:type="pct"/>
          </w:tcPr>
          <w:p w14:paraId="3970FE95" w14:textId="77777777" w:rsidR="00AF4DFB" w:rsidRPr="0095147D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147D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36342" w14:textId="57204194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27,702</w:t>
            </w:r>
          </w:p>
        </w:tc>
        <w:tc>
          <w:tcPr>
            <w:tcW w:w="145" w:type="pct"/>
          </w:tcPr>
          <w:p w14:paraId="3463BF9B" w14:textId="77777777" w:rsidR="00AF4DFB" w:rsidRPr="001A458D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A74F9" w14:textId="688B3101" w:rsidR="00AF4DFB" w:rsidRPr="001A458D" w:rsidRDefault="004F608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/>
                <w:sz w:val="30"/>
                <w:szCs w:val="30"/>
              </w:rPr>
            </w:pPr>
            <w:r w:rsidRPr="004F608B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AF4DFB" w:rsidRPr="001A45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608B">
              <w:rPr>
                <w:rFonts w:asciiTheme="majorBidi" w:hAnsiTheme="majorBidi"/>
                <w:sz w:val="30"/>
                <w:szCs w:val="30"/>
                <w:lang w:val="en-US"/>
              </w:rPr>
              <w:t>557</w:t>
            </w:r>
          </w:p>
        </w:tc>
        <w:tc>
          <w:tcPr>
            <w:tcW w:w="146" w:type="pct"/>
          </w:tcPr>
          <w:p w14:paraId="1926623B" w14:textId="77777777" w:rsidR="00AF4DFB" w:rsidRPr="001A458D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9328F4" w14:textId="63AA87F6" w:rsidR="00AF4DFB" w:rsidRPr="00103A2B" w:rsidRDefault="004E5D24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10,916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0955" w14:textId="77777777" w:rsidR="00AF4DFB" w:rsidRPr="001A458D" w:rsidRDefault="00AF4DFB" w:rsidP="00AF4DFB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DE2E9" w14:textId="6366B3FB" w:rsidR="00AF4DFB" w:rsidRPr="001A458D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6,457</w:t>
            </w:r>
          </w:p>
        </w:tc>
      </w:tr>
      <w:tr w:rsidR="00AF4DFB" w:rsidRPr="002848D8" w14:paraId="51A3720B" w14:textId="77777777" w:rsidTr="001A458D">
        <w:tc>
          <w:tcPr>
            <w:tcW w:w="2039" w:type="pct"/>
          </w:tcPr>
          <w:p w14:paraId="0BDC9DDA" w14:textId="77777777" w:rsidR="00AF4DFB" w:rsidRPr="00DC0404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A059A9" w14:textId="0C754614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314,462</w:t>
            </w:r>
          </w:p>
        </w:tc>
        <w:tc>
          <w:tcPr>
            <w:tcW w:w="145" w:type="pct"/>
          </w:tcPr>
          <w:p w14:paraId="079C7B58" w14:textId="77777777" w:rsidR="00AF4DFB" w:rsidRPr="001A458D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34955F" w14:textId="34CD803A" w:rsidR="00AF4DFB" w:rsidRPr="001A458D" w:rsidRDefault="004F608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4F608B">
              <w:rPr>
                <w:rFonts w:asciiTheme="majorBidi" w:hAnsiTheme="majorBidi"/>
                <w:b/>
                <w:bCs/>
                <w:sz w:val="30"/>
                <w:szCs w:val="30"/>
              </w:rPr>
              <w:t>325</w:t>
            </w:r>
            <w:r w:rsidR="00AF4DFB" w:rsidRPr="001A45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F608B">
              <w:rPr>
                <w:rFonts w:asciiTheme="majorBidi" w:hAnsiTheme="majorBidi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146" w:type="pct"/>
          </w:tcPr>
          <w:p w14:paraId="11530C0C" w14:textId="77777777" w:rsidR="00AF4DFB" w:rsidRPr="001A458D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01D41E" w14:textId="202EC97A" w:rsidR="00AF4DFB" w:rsidRPr="00103A2B" w:rsidRDefault="004E5D24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3A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92,130</w:t>
            </w: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335FBB" w14:textId="77777777" w:rsidR="00AF4DFB" w:rsidRPr="001A458D" w:rsidRDefault="00AF4DFB" w:rsidP="00AF4DFB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EC8B29" w14:textId="66632C01" w:rsidR="00AF4DFB" w:rsidRPr="001A458D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93,292</w:t>
            </w:r>
          </w:p>
        </w:tc>
      </w:tr>
      <w:tr w:rsidR="00AF4DFB" w:rsidRPr="002848D8" w14:paraId="53BDBF4F" w14:textId="77777777" w:rsidTr="001A458D">
        <w:tc>
          <w:tcPr>
            <w:tcW w:w="2039" w:type="pct"/>
          </w:tcPr>
          <w:p w14:paraId="065AFB26" w14:textId="77777777" w:rsidR="00AF4DFB" w:rsidRPr="001A458D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458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A458D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618A8A" w14:textId="7E857E95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(10,773)</w:t>
            </w:r>
          </w:p>
        </w:tc>
        <w:tc>
          <w:tcPr>
            <w:tcW w:w="145" w:type="pct"/>
          </w:tcPr>
          <w:p w14:paraId="180CB0A5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15B9F" w14:textId="5D7DE893" w:rsidR="00AF4DFB" w:rsidRPr="006C06F8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(9,444)</w:t>
            </w:r>
          </w:p>
        </w:tc>
        <w:tc>
          <w:tcPr>
            <w:tcW w:w="146" w:type="pct"/>
          </w:tcPr>
          <w:p w14:paraId="1584A6A6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F9F783" w14:textId="307E1318" w:rsidR="00AF4DFB" w:rsidRPr="00103A2B" w:rsidRDefault="00103A2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E5D24"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3,376</w:t>
            </w: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921D3" w14:textId="77777777" w:rsidR="00AF4DFB" w:rsidRPr="006C06F8" w:rsidRDefault="00AF4DFB" w:rsidP="00AF4DFB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36F32" w14:textId="4D189DB3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sz w:val="30"/>
                <w:szCs w:val="30"/>
              </w:rPr>
              <w:t>(2,305)</w:t>
            </w:r>
          </w:p>
        </w:tc>
      </w:tr>
      <w:tr w:rsidR="00AF4DFB" w:rsidRPr="002848D8" w14:paraId="402223E8" w14:textId="77777777" w:rsidTr="001A458D">
        <w:tc>
          <w:tcPr>
            <w:tcW w:w="2039" w:type="pct"/>
          </w:tcPr>
          <w:p w14:paraId="316113FD" w14:textId="77777777" w:rsidR="00AF4DFB" w:rsidRPr="00DC0404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48A607" w14:textId="503E5E64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303,689</w:t>
            </w:r>
          </w:p>
        </w:tc>
        <w:tc>
          <w:tcPr>
            <w:tcW w:w="145" w:type="pct"/>
          </w:tcPr>
          <w:p w14:paraId="22164192" w14:textId="77777777" w:rsidR="00AF4DFB" w:rsidRPr="001A458D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DE4E96" w14:textId="1B02A1E7" w:rsidR="00AF4DFB" w:rsidRPr="001A458D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315,915</w:t>
            </w:r>
          </w:p>
        </w:tc>
        <w:tc>
          <w:tcPr>
            <w:tcW w:w="146" w:type="pct"/>
          </w:tcPr>
          <w:p w14:paraId="4D79B472" w14:textId="77777777" w:rsidR="00AF4DFB" w:rsidRPr="001A458D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0C5F17" w14:textId="594D300D" w:rsidR="00AF4DFB" w:rsidRPr="00103A2B" w:rsidRDefault="004E5D24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03A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88,754</w:t>
            </w:r>
          </w:p>
        </w:tc>
        <w:tc>
          <w:tcPr>
            <w:tcW w:w="13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8E1DA" w14:textId="77777777" w:rsidR="00AF4DFB" w:rsidRPr="001A458D" w:rsidRDefault="00AF4DFB" w:rsidP="00AF4DFB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ED42A3" w14:textId="332819A6" w:rsidR="00AF4DFB" w:rsidRPr="001A458D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A45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90,987</w:t>
            </w:r>
          </w:p>
        </w:tc>
      </w:tr>
      <w:tr w:rsidR="001A458D" w:rsidRPr="002848D8" w14:paraId="0C94B395" w14:textId="77777777" w:rsidTr="00843A7E">
        <w:tc>
          <w:tcPr>
            <w:tcW w:w="2039" w:type="pct"/>
          </w:tcPr>
          <w:p w14:paraId="78C85A10" w14:textId="77777777" w:rsidR="001A458D" w:rsidRPr="00FD1A30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340F66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45" w:type="pct"/>
          </w:tcPr>
          <w:p w14:paraId="1D3F9200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D0CA97" w14:textId="77777777" w:rsidR="001A458D" w:rsidRPr="00FD1A30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46" w:type="pct"/>
          </w:tcPr>
          <w:p w14:paraId="26F8CC5D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6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C4C688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011277" w14:textId="77777777" w:rsidR="001A458D" w:rsidRPr="00FD1A30" w:rsidRDefault="001A458D" w:rsidP="001A458D">
            <w:pPr>
              <w:rPr>
                <w:rFonts w:cs="Arial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E4EDF" w14:textId="77777777" w:rsidR="001A458D" w:rsidRPr="00FD1A30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1A458D" w:rsidRPr="002848D8" w14:paraId="0EB11C20" w14:textId="77777777" w:rsidTr="00CE2AD6">
        <w:tc>
          <w:tcPr>
            <w:tcW w:w="2039" w:type="pct"/>
          </w:tcPr>
          <w:p w14:paraId="3FBA0444" w14:textId="77777777" w:rsidR="001A458D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01A8">
              <w:rPr>
                <w:rFonts w:ascii="Angsana New" w:hAnsi="Angsana New"/>
                <w:spacing w:val="-6"/>
                <w:sz w:val="30"/>
                <w:szCs w:val="30"/>
                <w:cs/>
              </w:rPr>
              <w:t>ต้นทุนของสินค้าคงเหลือที่บั</w:t>
            </w:r>
            <w:r w:rsidRPr="00BE01A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นทึก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86637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</w:p>
          <w:p w14:paraId="5E4273D3" w14:textId="77777777" w:rsidR="001A458D" w:rsidRPr="00886637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86637">
              <w:rPr>
                <w:rFonts w:ascii="Angsana New" w:hAnsi="Angsana New"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5EAA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76D660A5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67F52" w14:textId="77777777" w:rsidR="001A458D" w:rsidRPr="006C06F8" w:rsidRDefault="001A458D" w:rsidP="001A458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08F3D7D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6AFF0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867A0" w14:textId="77777777" w:rsidR="001A458D" w:rsidRPr="006C06F8" w:rsidRDefault="001A458D" w:rsidP="001A458D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2C02" w14:textId="77777777" w:rsidR="001A458D" w:rsidRPr="006C06F8" w:rsidRDefault="001A458D" w:rsidP="001A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F4DFB" w:rsidRPr="002848D8" w14:paraId="2D469C98" w14:textId="77777777" w:rsidTr="00CE2AD6">
        <w:tc>
          <w:tcPr>
            <w:tcW w:w="2039" w:type="pct"/>
          </w:tcPr>
          <w:p w14:paraId="3B90B178" w14:textId="77777777" w:rsidR="00AF4DFB" w:rsidRPr="00623946" w:rsidRDefault="00AF4DFB" w:rsidP="0058207B">
            <w:pPr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52B20" w14:textId="1177D005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928,</w:t>
            </w:r>
            <w:r w:rsidR="00766A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862</w:t>
            </w:r>
          </w:p>
        </w:tc>
        <w:tc>
          <w:tcPr>
            <w:tcW w:w="145" w:type="pct"/>
          </w:tcPr>
          <w:p w14:paraId="30843EFF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18457" w14:textId="6CAF5278" w:rsidR="00AF4DFB" w:rsidRPr="006C06F8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C2D54">
              <w:rPr>
                <w:rFonts w:asciiTheme="majorBidi" w:hAnsiTheme="majorBidi" w:cstheme="majorBidi"/>
                <w:sz w:val="30"/>
                <w:szCs w:val="30"/>
              </w:rPr>
              <w:t>1,049,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146" w:type="pct"/>
          </w:tcPr>
          <w:p w14:paraId="09EEF74B" w14:textId="77777777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1AB20" w14:textId="5C794258" w:rsidR="00AF4DFB" w:rsidRPr="00AA5F46" w:rsidRDefault="00AA5F46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66A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Pr="00103A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66A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EAAEB" w14:textId="77777777" w:rsidR="00AF4DFB" w:rsidRPr="006C06F8" w:rsidRDefault="00AF4DFB" w:rsidP="00AF4DFB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FA702" w14:textId="3879EA83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C2D54">
              <w:rPr>
                <w:rFonts w:asciiTheme="majorBidi" w:hAnsiTheme="majorBidi" w:cstheme="majorBidi"/>
                <w:sz w:val="30"/>
                <w:szCs w:val="30"/>
              </w:rPr>
              <w:t>526,608</w:t>
            </w:r>
          </w:p>
        </w:tc>
      </w:tr>
      <w:tr w:rsidR="00AF4DFB" w:rsidRPr="002848D8" w14:paraId="5393EE6B" w14:textId="77777777" w:rsidTr="00BE6BB5">
        <w:tc>
          <w:tcPr>
            <w:tcW w:w="2039" w:type="pct"/>
          </w:tcPr>
          <w:p w14:paraId="08F24BC7" w14:textId="77777777" w:rsidR="00AF4DFB" w:rsidRPr="00623946" w:rsidRDefault="00AF4DFB" w:rsidP="0058207B">
            <w:pPr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51D058" w14:textId="742C9278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766A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  <w:tc>
          <w:tcPr>
            <w:tcW w:w="145" w:type="pct"/>
          </w:tcPr>
          <w:p w14:paraId="27B2A742" w14:textId="77777777" w:rsidR="00AF4DFB" w:rsidRPr="005C2D54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764B3" w14:textId="7E1D001A" w:rsidR="00AF4DFB" w:rsidRPr="005C2D54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146" w:type="pct"/>
          </w:tcPr>
          <w:p w14:paraId="7B6ED2B5" w14:textId="77777777" w:rsidR="00AF4DFB" w:rsidRPr="005C2D54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65FC" w14:textId="5A55F95C" w:rsidR="00AF4DFB" w:rsidRPr="005C2D54" w:rsidRDefault="00103A2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766A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071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354AE" w14:textId="77777777" w:rsidR="00AF4DFB" w:rsidRPr="006C06F8" w:rsidRDefault="00AF4DFB" w:rsidP="00AF4DFB">
            <w:pPr>
              <w:rPr>
                <w:rFonts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72C6" w14:textId="38A96AFF" w:rsidR="00AF4DFB" w:rsidRPr="006C06F8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AF4DFB" w:rsidRPr="002848D8" w14:paraId="47919F56" w14:textId="77777777" w:rsidTr="00BE6BB5">
        <w:tc>
          <w:tcPr>
            <w:tcW w:w="2039" w:type="pct"/>
          </w:tcPr>
          <w:p w14:paraId="6D2E6C90" w14:textId="77777777" w:rsidR="00AF4DFB" w:rsidRPr="00623946" w:rsidRDefault="00AF4DFB" w:rsidP="0058207B">
            <w:pPr>
              <w:numPr>
                <w:ilvl w:val="0"/>
                <w:numId w:val="19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7CD85" w14:textId="1353FFAB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14:paraId="2B642EE0" w14:textId="77777777" w:rsidR="00AF4DFB" w:rsidRPr="005C2D54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70CC2" w14:textId="5FE684CE" w:rsidR="00AF4DFB" w:rsidRPr="005C2D54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5C2D54">
              <w:rPr>
                <w:rFonts w:asciiTheme="majorBidi" w:hAnsiTheme="majorBidi" w:cstheme="majorBidi"/>
                <w:sz w:val="30"/>
                <w:szCs w:val="30"/>
              </w:rPr>
              <w:t>(756)</w:t>
            </w:r>
          </w:p>
        </w:tc>
        <w:tc>
          <w:tcPr>
            <w:tcW w:w="146" w:type="pct"/>
          </w:tcPr>
          <w:p w14:paraId="35614FF6" w14:textId="77777777" w:rsidR="00AF4DFB" w:rsidRPr="005C2D54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54FE7" w14:textId="4A3482E5" w:rsidR="00AF4DFB" w:rsidRPr="005C2D54" w:rsidRDefault="00103A2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75253" w14:textId="77777777" w:rsidR="00AF4DFB" w:rsidRPr="005C2D54" w:rsidRDefault="00AF4DFB" w:rsidP="00AF4DF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BDE1F1" w14:textId="3369D100" w:rsidR="00AF4DFB" w:rsidRPr="005C2D54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C2D54">
              <w:rPr>
                <w:rFonts w:asciiTheme="majorBidi" w:hAnsiTheme="majorBidi" w:cstheme="majorBidi"/>
                <w:sz w:val="30"/>
                <w:szCs w:val="30"/>
              </w:rPr>
              <w:t>(756)</w:t>
            </w:r>
          </w:p>
        </w:tc>
      </w:tr>
      <w:tr w:rsidR="00AF4DFB" w:rsidRPr="002848D8" w14:paraId="166757EB" w14:textId="77777777" w:rsidTr="00BE6BB5">
        <w:tc>
          <w:tcPr>
            <w:tcW w:w="2039" w:type="pct"/>
          </w:tcPr>
          <w:p w14:paraId="389A7657" w14:textId="77777777" w:rsidR="00AF4DFB" w:rsidRPr="00623946" w:rsidRDefault="00AF4DFB" w:rsidP="00AF4DF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BAC81E" w14:textId="2904988B" w:rsidR="00AF4DFB" w:rsidRPr="00BF18E1" w:rsidRDefault="00BF18E1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18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930,191</w:t>
            </w:r>
          </w:p>
        </w:tc>
        <w:tc>
          <w:tcPr>
            <w:tcW w:w="145" w:type="pct"/>
          </w:tcPr>
          <w:p w14:paraId="509BD893" w14:textId="77777777" w:rsidR="00AF4DFB" w:rsidRPr="005C2D54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D069A8" w14:textId="731728FC" w:rsidR="00AF4DFB" w:rsidRPr="005C2D54" w:rsidRDefault="00AF4DFB" w:rsidP="00AF4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C2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1,049,136</w:t>
            </w:r>
          </w:p>
        </w:tc>
        <w:tc>
          <w:tcPr>
            <w:tcW w:w="146" w:type="pct"/>
          </w:tcPr>
          <w:p w14:paraId="2771F4E0" w14:textId="77777777" w:rsidR="00AF4DFB" w:rsidRPr="005C2D54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CBFA9C" w14:textId="4341CDDB" w:rsidR="00AF4DFB" w:rsidRPr="00AA5F46" w:rsidRDefault="004F608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103A2B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456</w:t>
            </w:r>
            <w:r w:rsidR="00AA5F46" w:rsidRPr="00103A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</w:t>
            </w:r>
            <w:r w:rsidR="00BF18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0639" w14:textId="77777777" w:rsidR="00AF4DFB" w:rsidRPr="005C2D54" w:rsidRDefault="00AF4DFB" w:rsidP="00AF4DFB">
            <w:pPr>
              <w:rPr>
                <w:rFonts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AD5A1F" w14:textId="3FD2616C" w:rsidR="00AF4DFB" w:rsidRPr="005C2D54" w:rsidRDefault="00AF4DFB" w:rsidP="00AF4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C2D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525,852</w:t>
            </w:r>
          </w:p>
        </w:tc>
      </w:tr>
    </w:tbl>
    <w:p w14:paraId="7D819E71" w14:textId="77777777" w:rsidR="004516E2" w:rsidRPr="004516E2" w:rsidRDefault="004516E2" w:rsidP="004516E2">
      <w:pPr>
        <w:rPr>
          <w:lang w:eastAsia="x-none"/>
        </w:rPr>
      </w:pPr>
    </w:p>
    <w:p w14:paraId="64B81B9B" w14:textId="77777777" w:rsidR="00504970" w:rsidRPr="00032D20" w:rsidRDefault="00B90FD6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032D20">
        <w:rPr>
          <w:rFonts w:ascii="Angsana New" w:hAnsi="Angsana New"/>
          <w:sz w:val="30"/>
          <w:szCs w:val="30"/>
          <w:u w:val="none"/>
          <w:cs/>
          <w:lang w:val="en-US"/>
        </w:rPr>
        <w:t>เงินลงทุนในบริษั</w:t>
      </w:r>
      <w:r w:rsidR="00CE2FE2" w:rsidRPr="00032D20">
        <w:rPr>
          <w:rFonts w:ascii="Angsana New" w:hAnsi="Angsana New"/>
          <w:sz w:val="30"/>
          <w:szCs w:val="30"/>
          <w:u w:val="none"/>
          <w:cs/>
          <w:lang w:val="en-US"/>
        </w:rPr>
        <w:t>ทย่อย</w:t>
      </w:r>
    </w:p>
    <w:p w14:paraId="0607E733" w14:textId="77777777" w:rsidR="00EC3A78" w:rsidRPr="005D0DF2" w:rsidRDefault="00EC3A78" w:rsidP="00CE0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2"/>
        <w:gridCol w:w="1081"/>
        <w:gridCol w:w="1170"/>
        <w:gridCol w:w="267"/>
        <w:gridCol w:w="1170"/>
      </w:tblGrid>
      <w:tr w:rsidR="009F6261" w:rsidRPr="00BA2043" w14:paraId="26D95885" w14:textId="77777777" w:rsidTr="008132A2">
        <w:trPr>
          <w:trHeight w:val="317"/>
        </w:trPr>
        <w:tc>
          <w:tcPr>
            <w:tcW w:w="3011" w:type="pct"/>
          </w:tcPr>
          <w:p w14:paraId="783D337D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EED49CE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5035465E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F6261" w:rsidRPr="00BA2043" w14:paraId="59376491" w14:textId="77777777" w:rsidTr="00EA0BAF">
        <w:tc>
          <w:tcPr>
            <w:tcW w:w="3011" w:type="pct"/>
          </w:tcPr>
          <w:p w14:paraId="7B25AE05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F91EF7F" w14:textId="5458DFA4" w:rsidR="009F6261" w:rsidRPr="000D2C98" w:rsidRDefault="000D2C98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D2C9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หมายเหตุ</w:t>
            </w:r>
          </w:p>
        </w:tc>
        <w:tc>
          <w:tcPr>
            <w:tcW w:w="631" w:type="pct"/>
            <w:vAlign w:val="bottom"/>
          </w:tcPr>
          <w:p w14:paraId="4C9DDABD" w14:textId="510BFE76" w:rsidR="009F6261" w:rsidRPr="00BA2043" w:rsidRDefault="004F608B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4" w:type="pct"/>
            <w:vAlign w:val="bottom"/>
          </w:tcPr>
          <w:p w14:paraId="5EDD6B63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vAlign w:val="bottom"/>
          </w:tcPr>
          <w:p w14:paraId="6F6D8FED" w14:textId="496EA6A4" w:rsidR="009F6261" w:rsidRPr="00BA2043" w:rsidRDefault="004F608B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="009F6261" w:rsidRPr="00BA204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41261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9F6261" w:rsidRPr="00BA2043" w14:paraId="19F6AD85" w14:textId="77777777" w:rsidTr="008132A2">
        <w:tc>
          <w:tcPr>
            <w:tcW w:w="3011" w:type="pct"/>
          </w:tcPr>
          <w:p w14:paraId="3D19F70D" w14:textId="77777777" w:rsidR="009F6261" w:rsidRPr="00BA2043" w:rsidRDefault="009F6261" w:rsidP="000A734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827888A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0FADCF4E" w14:textId="77777777" w:rsidR="009F6261" w:rsidRPr="00BA2043" w:rsidRDefault="009F6261" w:rsidP="000A734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12610" w:rsidRPr="00BA2043" w14:paraId="5715F119" w14:textId="77777777" w:rsidTr="00EA0BAF">
        <w:tc>
          <w:tcPr>
            <w:tcW w:w="3011" w:type="pct"/>
          </w:tcPr>
          <w:p w14:paraId="276B740D" w14:textId="77777777" w:rsidR="00412610" w:rsidRPr="00BA2043" w:rsidRDefault="00412610" w:rsidP="00412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A2043">
              <w:rPr>
                <w:rFonts w:ascii="Angsana New" w:hAnsi="Angsana New"/>
                <w:sz w:val="30"/>
                <w:szCs w:val="30"/>
                <w:cs/>
              </w:rPr>
              <w:t>มกราค</w:t>
            </w:r>
            <w:r w:rsidRPr="00BA2043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</w:p>
        </w:tc>
        <w:tc>
          <w:tcPr>
            <w:tcW w:w="583" w:type="pct"/>
          </w:tcPr>
          <w:p w14:paraId="604FDB0E" w14:textId="77777777" w:rsidR="00412610" w:rsidRPr="00BA2043" w:rsidRDefault="00412610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2939B19" w14:textId="1B5D5F26" w:rsidR="00412610" w:rsidRPr="00BA2043" w:rsidRDefault="004F608B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412610" w:rsidRPr="004126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039</w:t>
            </w:r>
            <w:r w:rsidR="00412610" w:rsidRPr="004126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997</w:t>
            </w:r>
          </w:p>
        </w:tc>
        <w:tc>
          <w:tcPr>
            <w:tcW w:w="144" w:type="pct"/>
          </w:tcPr>
          <w:p w14:paraId="23B20751" w14:textId="77777777" w:rsidR="00412610" w:rsidRPr="00BA2043" w:rsidRDefault="00412610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FCF845D" w14:textId="4525E1CF" w:rsidR="00412610" w:rsidRPr="00BA2043" w:rsidRDefault="00412610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9,997</w:t>
            </w:r>
          </w:p>
        </w:tc>
      </w:tr>
      <w:tr w:rsidR="00412610" w:rsidRPr="00BA2043" w14:paraId="3F395D34" w14:textId="77777777" w:rsidTr="00EA0BAF">
        <w:trPr>
          <w:trHeight w:val="178"/>
        </w:trPr>
        <w:tc>
          <w:tcPr>
            <w:tcW w:w="3011" w:type="pct"/>
          </w:tcPr>
          <w:p w14:paraId="7FCF3C19" w14:textId="77777777" w:rsidR="00412610" w:rsidRPr="00BA2043" w:rsidRDefault="00412610" w:rsidP="00412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583" w:type="pct"/>
          </w:tcPr>
          <w:p w14:paraId="4C417A20" w14:textId="428C0388" w:rsidR="00412610" w:rsidRPr="00174457" w:rsidRDefault="000D2C98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631" w:type="pct"/>
          </w:tcPr>
          <w:p w14:paraId="06F6FEF6" w14:textId="0DFCC1AC" w:rsidR="00412610" w:rsidRPr="00BA2043" w:rsidRDefault="00330ED7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C9FD4F8" w14:textId="77777777" w:rsidR="00412610" w:rsidRPr="00BA2043" w:rsidRDefault="00412610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ABA1160" w14:textId="1FB64901" w:rsidR="00412610" w:rsidRPr="00BA2043" w:rsidRDefault="00412610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1,030,000</w:t>
            </w:r>
          </w:p>
        </w:tc>
      </w:tr>
      <w:tr w:rsidR="00412610" w:rsidRPr="00BA2043" w14:paraId="3A2D171E" w14:textId="77777777" w:rsidTr="00EA0BAF">
        <w:tc>
          <w:tcPr>
            <w:tcW w:w="3011" w:type="pct"/>
          </w:tcPr>
          <w:p w14:paraId="748B8442" w14:textId="77777777" w:rsidR="00412610" w:rsidRPr="00BA2043" w:rsidRDefault="00412610" w:rsidP="0041261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A204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14:paraId="275DC05A" w14:textId="77777777" w:rsidR="00412610" w:rsidRPr="00BA2043" w:rsidRDefault="00412610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2A91795" w14:textId="3B54B85A" w:rsidR="00412610" w:rsidRPr="00BA2043" w:rsidRDefault="00AA5F46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1,039,997</w:t>
            </w:r>
          </w:p>
        </w:tc>
        <w:tc>
          <w:tcPr>
            <w:tcW w:w="144" w:type="pct"/>
          </w:tcPr>
          <w:p w14:paraId="3BFA95A2" w14:textId="77777777" w:rsidR="00412610" w:rsidRPr="00BA2043" w:rsidRDefault="00412610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74B2DEA" w14:textId="32CACA93" w:rsidR="00412610" w:rsidRPr="00BA2043" w:rsidRDefault="00412610" w:rsidP="0041261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1,039,997</w:t>
            </w:r>
          </w:p>
        </w:tc>
      </w:tr>
    </w:tbl>
    <w:p w14:paraId="6EDC9AB5" w14:textId="77777777" w:rsidR="00B1154B" w:rsidRPr="00BA2043" w:rsidRDefault="00B1154B" w:rsidP="00AD6C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B1154B" w:rsidRPr="00BA2043" w:rsidSect="00EB002E">
          <w:headerReference w:type="default" r:id="rId9"/>
          <w:footerReference w:type="default" r:id="rId10"/>
          <w:pgSz w:w="11909" w:h="16834" w:code="9"/>
          <w:pgMar w:top="691" w:right="1199" w:bottom="576" w:left="1152" w:header="720" w:footer="720" w:gutter="0"/>
          <w:paperSrc w:first="7" w:other="7"/>
          <w:pgNumType w:start="18"/>
          <w:cols w:space="720"/>
          <w:docGrid w:linePitch="360"/>
        </w:sectPr>
      </w:pPr>
    </w:p>
    <w:p w14:paraId="20281687" w14:textId="0CD65310" w:rsidR="00EF3FE4" w:rsidRDefault="006258F9" w:rsidP="000A73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4F608B" w:rsidRPr="004F608B">
        <w:rPr>
          <w:rFonts w:ascii="Angsana New" w:hAnsi="Angsana New" w:hint="cs"/>
          <w:sz w:val="30"/>
          <w:szCs w:val="30"/>
          <w:lang w:val="en-US"/>
        </w:rPr>
        <w:t>31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ธันวาคม</w:t>
      </w:r>
      <w:r w:rsidR="00EE78BB">
        <w:rPr>
          <w:rFonts w:ascii="Angsana New" w:hAnsi="Angsana New" w:hint="cs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CF6BFE">
        <w:rPr>
          <w:rFonts w:ascii="Angsana New" w:hAnsi="Angsana New" w:hint="cs"/>
          <w:sz w:val="30"/>
          <w:szCs w:val="30"/>
          <w:cs/>
        </w:rPr>
        <w:t>แต่ละปี</w:t>
      </w:r>
      <w:r w:rsidR="004807A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F6BFE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2B3DC3" w:rsidRPr="00B847D1">
        <w:rPr>
          <w:rFonts w:ascii="Angsana New" w:hAnsi="Angsana New"/>
          <w:sz w:val="30"/>
          <w:szCs w:val="30"/>
          <w:cs/>
        </w:rPr>
        <w:t>ดังนี้</w:t>
      </w:r>
    </w:p>
    <w:p w14:paraId="3CF50DCA" w14:textId="77777777" w:rsidR="00EE78BB" w:rsidRPr="00174448" w:rsidRDefault="00EE78BB" w:rsidP="000A7342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810"/>
        <w:gridCol w:w="182"/>
        <w:gridCol w:w="808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103278" w:rsidRPr="00933732" w14:paraId="45B7DC3A" w14:textId="77777777" w:rsidTr="00383A49">
        <w:trPr>
          <w:cantSplit/>
          <w:tblHeader/>
        </w:trPr>
        <w:tc>
          <w:tcPr>
            <w:tcW w:w="2880" w:type="dxa"/>
          </w:tcPr>
          <w:p w14:paraId="201EC292" w14:textId="77777777" w:rsidR="00103278" w:rsidRPr="00412610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700" w:type="dxa"/>
            <w:gridSpan w:val="23"/>
          </w:tcPr>
          <w:p w14:paraId="571B19C1" w14:textId="77777777" w:rsidR="00103278" w:rsidRPr="004F61E3" w:rsidRDefault="00103278" w:rsidP="0093373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03278" w:rsidRPr="00933732" w14:paraId="3324E6D6" w14:textId="77777777" w:rsidTr="00383A49">
        <w:trPr>
          <w:cantSplit/>
          <w:tblHeader/>
        </w:trPr>
        <w:tc>
          <w:tcPr>
            <w:tcW w:w="2880" w:type="dxa"/>
          </w:tcPr>
          <w:p w14:paraId="3988721D" w14:textId="77777777" w:rsidR="00103278" w:rsidRPr="00412610" w:rsidRDefault="00103278" w:rsidP="000A7342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</w:tcPr>
          <w:p w14:paraId="428EA298" w14:textId="77777777" w:rsidR="00103278" w:rsidRPr="004F61E3" w:rsidRDefault="00933732" w:rsidP="000A734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F61E3">
              <w:rPr>
                <w:rFonts w:ascii="Angsana New" w:hAnsi="Angsana New"/>
                <w:sz w:val="24"/>
                <w:szCs w:val="24"/>
                <w:cs/>
              </w:rPr>
              <w:t>สัดส่วนความ</w:t>
            </w:r>
            <w:r w:rsidR="00103278" w:rsidRPr="004F61E3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750075CF" w14:textId="77777777" w:rsidR="00103278" w:rsidRPr="004F61E3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DB4892D" w14:textId="77777777" w:rsidR="00103278" w:rsidRPr="004F61E3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1FF4A4F" w14:textId="77777777" w:rsidR="00103278" w:rsidRPr="004F61E3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9D26CB3" w14:textId="77777777" w:rsidR="00103278" w:rsidRPr="004F61E3" w:rsidRDefault="00103278" w:rsidP="006024CB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180" w:type="dxa"/>
          </w:tcPr>
          <w:p w14:paraId="58A0EB1E" w14:textId="77777777" w:rsidR="00103278" w:rsidRPr="004F61E3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068B172" w14:textId="77777777" w:rsidR="00103278" w:rsidRPr="004F61E3" w:rsidRDefault="00103278" w:rsidP="000A7342">
            <w:pPr>
              <w:pStyle w:val="BodyText"/>
              <w:tabs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F61E3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3B6C2A32" w14:textId="77777777" w:rsidR="00103278" w:rsidRPr="00412610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F9B9A74" w14:textId="77777777" w:rsidR="00103278" w:rsidRPr="004F61E3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4F61E3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- </w:t>
            </w:r>
            <w:r w:rsidRPr="004F61E3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4F812942" w14:textId="77777777" w:rsidR="00103278" w:rsidRPr="004F61E3" w:rsidRDefault="00103278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918B001" w14:textId="057E90FF" w:rsidR="00103278" w:rsidRPr="004F61E3" w:rsidRDefault="00103278" w:rsidP="000A734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  <w:lang w:bidi="th-TH"/>
              </w:rPr>
            </w:pPr>
            <w:r w:rsidRPr="004F61E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4807A1" w:rsidRPr="00933732" w14:paraId="715814E9" w14:textId="77777777" w:rsidTr="00383A49">
        <w:trPr>
          <w:cantSplit/>
          <w:tblHeader/>
        </w:trPr>
        <w:tc>
          <w:tcPr>
            <w:tcW w:w="2880" w:type="dxa"/>
          </w:tcPr>
          <w:p w14:paraId="29B87CBB" w14:textId="77777777" w:rsidR="004807A1" w:rsidRPr="00412610" w:rsidRDefault="004807A1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2595D55F" w14:textId="32EE93CA" w:rsidR="004807A1" w:rsidRPr="004F61E3" w:rsidRDefault="00C65C75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2" w:type="dxa"/>
          </w:tcPr>
          <w:p w14:paraId="00276346" w14:textId="77777777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02182C08" w14:textId="2C135CEB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E200FD"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745DD9D7" w14:textId="77777777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4F7AF864" w14:textId="2C0FB771" w:rsidR="004807A1" w:rsidRPr="004F61E3" w:rsidRDefault="00C65C75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</w:tcPr>
          <w:p w14:paraId="3B97F283" w14:textId="77777777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F3F71CB" w14:textId="51D5718B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E200FD"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FFD494B" w14:textId="77777777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2F1A633" w14:textId="1B33BE3D" w:rsidR="004807A1" w:rsidRPr="004F61E3" w:rsidRDefault="00C65C75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</w:tcPr>
          <w:p w14:paraId="4B81D834" w14:textId="77777777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F502F63" w14:textId="104FC1AA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E200FD"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236C367" w14:textId="77777777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9F3297A" w14:textId="005A8E19" w:rsidR="004807A1" w:rsidRPr="004F61E3" w:rsidRDefault="00C65C75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</w:tcPr>
          <w:p w14:paraId="208AE5BE" w14:textId="77777777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B9C7B40" w14:textId="1B1EAA63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E200FD"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0D30F5D5" w14:textId="77777777" w:rsidR="004807A1" w:rsidRPr="00412610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10" w:type="dxa"/>
          </w:tcPr>
          <w:p w14:paraId="2A53ACF8" w14:textId="75CBDE0D" w:rsidR="004807A1" w:rsidRPr="004F61E3" w:rsidRDefault="00C65C75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</w:tcPr>
          <w:p w14:paraId="671F6F99" w14:textId="77777777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C0921B1" w14:textId="700876B8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E200FD"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55E465D" w14:textId="77777777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4CBE2711" w14:textId="462334A4" w:rsidR="004807A1" w:rsidRPr="004F61E3" w:rsidRDefault="00C65C75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2563</w:t>
            </w:r>
          </w:p>
        </w:tc>
        <w:tc>
          <w:tcPr>
            <w:tcW w:w="180" w:type="dxa"/>
          </w:tcPr>
          <w:p w14:paraId="35ED8361" w14:textId="77777777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3D5EFA9" w14:textId="127F25AD" w:rsidR="004807A1" w:rsidRPr="004F61E3" w:rsidRDefault="004807A1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256</w:t>
            </w:r>
            <w:r w:rsidR="00E200FD" w:rsidRPr="004F61E3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2</w:t>
            </w:r>
          </w:p>
        </w:tc>
      </w:tr>
      <w:tr w:rsidR="0078519E" w:rsidRPr="00933732" w14:paraId="68F5864C" w14:textId="77777777" w:rsidTr="00607FD6">
        <w:trPr>
          <w:cantSplit/>
          <w:tblHeader/>
        </w:trPr>
        <w:tc>
          <w:tcPr>
            <w:tcW w:w="2880" w:type="dxa"/>
          </w:tcPr>
          <w:p w14:paraId="5B272BD9" w14:textId="77777777" w:rsidR="0078519E" w:rsidRPr="00412610" w:rsidRDefault="0078519E" w:rsidP="000A734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08CA11C1" w14:textId="77777777" w:rsidR="0078519E" w:rsidRPr="00412610" w:rsidRDefault="0078519E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highlight w:val="yellow"/>
                <w:lang w:val="en-US" w:bidi="th-TH"/>
              </w:rPr>
            </w:pPr>
            <w:r w:rsidRPr="004F61E3"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  <w:t>(%)</w:t>
            </w:r>
          </w:p>
        </w:tc>
        <w:tc>
          <w:tcPr>
            <w:tcW w:w="180" w:type="dxa"/>
          </w:tcPr>
          <w:p w14:paraId="4B17DE7F" w14:textId="77777777" w:rsidR="0078519E" w:rsidRPr="00412610" w:rsidRDefault="0078519E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720" w:type="dxa"/>
            <w:gridSpan w:val="19"/>
          </w:tcPr>
          <w:p w14:paraId="6DBF8F9E" w14:textId="77777777" w:rsidR="0078519E" w:rsidRPr="004F61E3" w:rsidRDefault="0078519E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F61E3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  <w:t>(</w:t>
            </w:r>
            <w:r w:rsidRPr="004F61E3">
              <w:rPr>
                <w:rFonts w:ascii="Angsana New" w:hAnsi="Angsana New" w:cs="Angsana New" w:hint="cs"/>
                <w:b w:val="0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4F61E3"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DE5405" w:rsidRPr="00933732" w14:paraId="2C82C28E" w14:textId="77777777" w:rsidTr="00607FD6">
        <w:trPr>
          <w:cantSplit/>
          <w:tblHeader/>
        </w:trPr>
        <w:tc>
          <w:tcPr>
            <w:tcW w:w="2880" w:type="dxa"/>
          </w:tcPr>
          <w:p w14:paraId="69F61A2A" w14:textId="4937EB1B" w:rsidR="00DE5405" w:rsidRPr="00412610" w:rsidRDefault="00DE5405" w:rsidP="00DE5405">
            <w:pPr>
              <w:pStyle w:val="acctfourfigures"/>
              <w:tabs>
                <w:tab w:val="clear" w:pos="765"/>
              </w:tabs>
              <w:spacing w:line="240" w:lineRule="auto"/>
              <w:ind w:right="-85"/>
              <w:rPr>
                <w:rFonts w:ascii="Angsana New" w:hAnsi="Angsana New" w:cs="Angsana New"/>
                <w:sz w:val="24"/>
                <w:szCs w:val="24"/>
                <w:highlight w:val="yellow"/>
                <w:cs/>
                <w:lang w:bidi="th-TH"/>
              </w:rPr>
            </w:pPr>
            <w:r w:rsidRPr="0093373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800" w:type="dxa"/>
            <w:gridSpan w:val="3"/>
          </w:tcPr>
          <w:p w14:paraId="2156BED0" w14:textId="77777777" w:rsidR="00DE5405" w:rsidRPr="004F61E3" w:rsidRDefault="00DE5405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7E2E737" w14:textId="77777777" w:rsidR="00DE5405" w:rsidRPr="00412610" w:rsidRDefault="00DE5405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720" w:type="dxa"/>
            <w:gridSpan w:val="19"/>
          </w:tcPr>
          <w:p w14:paraId="76CCDE8D" w14:textId="77777777" w:rsidR="00DE5405" w:rsidRPr="004F61E3" w:rsidRDefault="00DE5405" w:rsidP="000A734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i/>
                <w:iCs/>
                <w:sz w:val="24"/>
                <w:szCs w:val="24"/>
              </w:rPr>
            </w:pPr>
          </w:p>
        </w:tc>
      </w:tr>
      <w:tr w:rsidR="004807A1" w:rsidRPr="00933732" w14:paraId="3F49D4D4" w14:textId="77777777" w:rsidTr="00383A49">
        <w:trPr>
          <w:cantSplit/>
          <w:trHeight w:val="270"/>
        </w:trPr>
        <w:tc>
          <w:tcPr>
            <w:tcW w:w="2880" w:type="dxa"/>
          </w:tcPr>
          <w:p w14:paraId="24182846" w14:textId="77777777" w:rsidR="004807A1" w:rsidRPr="004F61E3" w:rsidRDefault="004807A1" w:rsidP="000A7342">
            <w:pPr>
              <w:pStyle w:val="Heading8"/>
              <w:widowControl w:val="0"/>
              <w:tabs>
                <w:tab w:val="left" w:pos="328"/>
              </w:tabs>
              <w:ind w:left="128" w:hanging="117"/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บริษัท </w:t>
            </w:r>
            <w:r w:rsidRPr="004F61E3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อี</w:t>
            </w:r>
            <w:r w:rsidRPr="004F61E3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4F61E3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วี</w:t>
            </w:r>
            <w:r w:rsidRPr="004F61E3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4F61E3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>เอ</w:t>
            </w:r>
            <w:r w:rsidRPr="004F61E3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>.</w:t>
            </w:r>
            <w:r w:rsidRPr="004F61E3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  <w:lang w:val="en-US"/>
              </w:rPr>
              <w:t xml:space="preserve"> อินเตอร์เนชั่นแนล</w:t>
            </w:r>
            <w:r w:rsidRPr="004F61E3">
              <w:rPr>
                <w:rFonts w:ascii="Angsana New" w:hAnsi="Angsana New"/>
                <w:i w:val="0"/>
                <w:iCs w:val="0"/>
                <w:sz w:val="24"/>
                <w:szCs w:val="24"/>
                <w:lang w:val="en-US"/>
              </w:rPr>
              <w:t xml:space="preserve"> </w:t>
            </w:r>
            <w:r w:rsidRPr="004F61E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จำกัด</w:t>
            </w:r>
          </w:p>
        </w:tc>
        <w:tc>
          <w:tcPr>
            <w:tcW w:w="810" w:type="dxa"/>
          </w:tcPr>
          <w:p w14:paraId="4DCDBADA" w14:textId="77777777" w:rsidR="004807A1" w:rsidRPr="004F61E3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2" w:type="dxa"/>
          </w:tcPr>
          <w:p w14:paraId="68862A97" w14:textId="77777777" w:rsidR="004807A1" w:rsidRPr="004F61E3" w:rsidRDefault="004807A1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7E1CC42F" w14:textId="77777777" w:rsidR="004807A1" w:rsidRPr="004F61E3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80" w:type="dxa"/>
          </w:tcPr>
          <w:p w14:paraId="309F3D68" w14:textId="77777777" w:rsidR="004807A1" w:rsidRPr="004F61E3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8037BD8" w14:textId="77777777" w:rsidR="004807A1" w:rsidRPr="004F61E3" w:rsidRDefault="00933732" w:rsidP="00CB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68B30F18" w14:textId="77777777" w:rsidR="004807A1" w:rsidRPr="004F61E3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56EEB3" w14:textId="77777777" w:rsidR="004807A1" w:rsidRPr="004F61E3" w:rsidRDefault="00933732" w:rsidP="00CB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10,000</w:t>
            </w:r>
          </w:p>
        </w:tc>
        <w:tc>
          <w:tcPr>
            <w:tcW w:w="180" w:type="dxa"/>
          </w:tcPr>
          <w:p w14:paraId="7A1020D7" w14:textId="77777777" w:rsidR="004807A1" w:rsidRPr="004F61E3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C8D3D0" w14:textId="77777777" w:rsidR="004807A1" w:rsidRPr="004F61E3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4E72A834" w14:textId="77777777" w:rsidR="004807A1" w:rsidRPr="004F61E3" w:rsidRDefault="004807A1" w:rsidP="000A7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ABC456" w14:textId="77777777" w:rsidR="004807A1" w:rsidRPr="004F61E3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1B97CADF" w14:textId="77777777" w:rsidR="004807A1" w:rsidRPr="004F61E3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94E8642" w14:textId="77777777" w:rsidR="004807A1" w:rsidRPr="004F61E3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816320" w14:textId="77777777" w:rsidR="004807A1" w:rsidRPr="004F61E3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2C4919A" w14:textId="77777777" w:rsidR="004807A1" w:rsidRPr="004F61E3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A1285A8" w14:textId="77777777" w:rsidR="004807A1" w:rsidRPr="004F61E3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9E4729" w14:textId="77777777" w:rsidR="004807A1" w:rsidRPr="004F61E3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1A1CD487" w14:textId="77777777" w:rsidR="004807A1" w:rsidRPr="004F61E3" w:rsidRDefault="004807A1" w:rsidP="000A734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11F06B" w14:textId="77777777" w:rsidR="004807A1" w:rsidRPr="004F61E3" w:rsidRDefault="00933732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9,997</w:t>
            </w:r>
          </w:p>
        </w:tc>
        <w:tc>
          <w:tcPr>
            <w:tcW w:w="180" w:type="dxa"/>
            <w:shd w:val="clear" w:color="auto" w:fill="auto"/>
          </w:tcPr>
          <w:p w14:paraId="4E412D9C" w14:textId="77777777" w:rsidR="004807A1" w:rsidRPr="004F61E3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57F935D" w14:textId="77777777" w:rsidR="004807A1" w:rsidRPr="004F61E3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A451A84" w14:textId="77777777" w:rsidR="004807A1" w:rsidRPr="004F61E3" w:rsidRDefault="004807A1" w:rsidP="000A734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1741F3" w14:textId="77777777" w:rsidR="004807A1" w:rsidRPr="004F61E3" w:rsidRDefault="004807A1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F61E3" w:rsidRPr="00933732" w14:paraId="46443DEA" w14:textId="77777777" w:rsidTr="00383A49">
        <w:trPr>
          <w:cantSplit/>
          <w:trHeight w:val="270"/>
        </w:trPr>
        <w:tc>
          <w:tcPr>
            <w:tcW w:w="2880" w:type="dxa"/>
          </w:tcPr>
          <w:p w14:paraId="0E76A2C8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62" w:right="-7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4F61E3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4F61E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พีเอ็มซี เลเบิล แมททีเรียลส์</w:t>
            </w:r>
            <w:r w:rsidRPr="004F61E3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784F9D5B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2" w:type="dxa"/>
          </w:tcPr>
          <w:p w14:paraId="2154AFEF" w14:textId="77777777" w:rsidR="004F61E3" w:rsidRPr="004F61E3" w:rsidRDefault="004F61E3" w:rsidP="004F6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</w:tcPr>
          <w:p w14:paraId="48EE31AD" w14:textId="3E88885B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80" w:type="dxa"/>
          </w:tcPr>
          <w:p w14:paraId="74F4891E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43D4AD8" w14:textId="77777777" w:rsidR="004F61E3" w:rsidRPr="004F61E3" w:rsidRDefault="004F61E3" w:rsidP="00CB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14:paraId="1E6D1F8E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B605151" w14:textId="77777777" w:rsidR="004F61E3" w:rsidRPr="004F61E3" w:rsidRDefault="004F61E3" w:rsidP="00CB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100,000</w:t>
            </w:r>
          </w:p>
        </w:tc>
        <w:tc>
          <w:tcPr>
            <w:tcW w:w="180" w:type="dxa"/>
          </w:tcPr>
          <w:p w14:paraId="191C7C40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D76555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927,000</w:t>
            </w:r>
          </w:p>
        </w:tc>
        <w:tc>
          <w:tcPr>
            <w:tcW w:w="180" w:type="dxa"/>
            <w:shd w:val="clear" w:color="auto" w:fill="auto"/>
          </w:tcPr>
          <w:p w14:paraId="06577607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579FAA" w14:textId="08337B40" w:rsidR="004F61E3" w:rsidRPr="004F61E3" w:rsidRDefault="00DE5405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09534A5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7116965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051E2A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962D5E7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B4AB93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272122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927,000</w:t>
            </w:r>
          </w:p>
        </w:tc>
        <w:tc>
          <w:tcPr>
            <w:tcW w:w="180" w:type="dxa"/>
            <w:shd w:val="clear" w:color="auto" w:fill="auto"/>
          </w:tcPr>
          <w:p w14:paraId="652F0392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A8D94B" w14:textId="3282958A" w:rsidR="004F61E3" w:rsidRPr="004F61E3" w:rsidRDefault="00DE5405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927</w:t>
            </w: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03A5099C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D6E66B5" w14:textId="03506C09" w:rsidR="004F61E3" w:rsidRPr="004F61E3" w:rsidRDefault="00157320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7320">
              <w:rPr>
                <w:rFonts w:ascii="Angsana New" w:hAnsi="Angsana New"/>
                <w:sz w:val="24"/>
                <w:szCs w:val="24"/>
                <w:lang w:val="en-US"/>
              </w:rPr>
              <w:t>46,680</w:t>
            </w:r>
          </w:p>
        </w:tc>
        <w:tc>
          <w:tcPr>
            <w:tcW w:w="180" w:type="dxa"/>
            <w:shd w:val="clear" w:color="auto" w:fill="auto"/>
          </w:tcPr>
          <w:p w14:paraId="3F672112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26C77FE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F61E3" w:rsidRPr="00933732" w14:paraId="429DD884" w14:textId="77777777" w:rsidTr="00383A49">
        <w:trPr>
          <w:cantSplit/>
          <w:trHeight w:val="270"/>
        </w:trPr>
        <w:tc>
          <w:tcPr>
            <w:tcW w:w="2880" w:type="dxa"/>
          </w:tcPr>
          <w:p w14:paraId="4308108D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PMC Label Materials Pte. Ltd.</w:t>
            </w:r>
          </w:p>
          <w:p w14:paraId="276FC332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2580"/>
                <w:tab w:val="left" w:pos="720"/>
              </w:tabs>
              <w:spacing w:after="0" w:line="240" w:lineRule="auto"/>
              <w:ind w:left="100" w:right="-80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</w:rPr>
              <w:t>(</w:t>
            </w: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4F61E3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4F61E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จำนวนเงิน </w:t>
            </w: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 xml:space="preserve">2 </w:t>
            </w:r>
            <w:r w:rsidRPr="004F61E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ดอลลาร์สิงคโปร์</w:t>
            </w:r>
            <w:r w:rsidRPr="004F61E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05A02411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B945DEA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  <w:vAlign w:val="bottom"/>
          </w:tcPr>
          <w:p w14:paraId="35E3CDA0" w14:textId="77777777" w:rsidR="004F61E3" w:rsidRPr="004F61E3" w:rsidRDefault="004F61E3" w:rsidP="004F6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3D80F7DE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BEC2183" w14:textId="17B1DDFC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0" w:type="dxa"/>
          </w:tcPr>
          <w:p w14:paraId="0CCE76A2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7A9E8BC" w14:textId="20C6A056" w:rsidR="004F61E3" w:rsidRPr="004F61E3" w:rsidRDefault="004F61E3" w:rsidP="00CB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4F61E3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  <w:r w:rsidR="00CB2A46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 xml:space="preserve">   </w:t>
            </w:r>
          </w:p>
        </w:tc>
        <w:tc>
          <w:tcPr>
            <w:tcW w:w="180" w:type="dxa"/>
          </w:tcPr>
          <w:p w14:paraId="7C5263DD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FCE00E1" w14:textId="684ACADC" w:rsidR="004F61E3" w:rsidRPr="004F61E3" w:rsidRDefault="004F61E3" w:rsidP="00CB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4F61E3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  <w:r w:rsidR="00CB2A46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 xml:space="preserve">   </w:t>
            </w:r>
          </w:p>
        </w:tc>
        <w:tc>
          <w:tcPr>
            <w:tcW w:w="180" w:type="dxa"/>
          </w:tcPr>
          <w:p w14:paraId="1D04B1A6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1FF529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80" w:type="dxa"/>
            <w:shd w:val="clear" w:color="auto" w:fill="auto"/>
          </w:tcPr>
          <w:p w14:paraId="5D0D0726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D8342A" w14:textId="79A6734E" w:rsidR="004F61E3" w:rsidRPr="004F61E3" w:rsidRDefault="00DE5405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C5616A9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B01E59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8904B6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86A5CB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79310E6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FC0B36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103,000</w:t>
            </w:r>
          </w:p>
        </w:tc>
        <w:tc>
          <w:tcPr>
            <w:tcW w:w="180" w:type="dxa"/>
            <w:shd w:val="clear" w:color="auto" w:fill="auto"/>
          </w:tcPr>
          <w:p w14:paraId="034717A6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62E6B0" w14:textId="6FAA8BE8" w:rsidR="004F61E3" w:rsidRPr="004F61E3" w:rsidRDefault="00DE5405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103</w:t>
            </w:r>
            <w:r w:rsidRPr="006817AD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4238CE4C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4F1AB8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C0C7E8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C1D88F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4F61E3" w:rsidRPr="00933732" w14:paraId="7BBCF96F" w14:textId="77777777" w:rsidTr="00383A49">
        <w:trPr>
          <w:cantSplit/>
          <w:trHeight w:val="270"/>
        </w:trPr>
        <w:tc>
          <w:tcPr>
            <w:tcW w:w="2880" w:type="dxa"/>
          </w:tcPr>
          <w:p w14:paraId="5F79303D" w14:textId="77777777" w:rsid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202" w:hanging="202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>S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elic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A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ustralia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P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ty</w:t>
            </w:r>
            <w:r w:rsidRPr="005A7F93">
              <w:rPr>
                <w:rFonts w:ascii="Angsana New" w:hAnsi="Angsana New"/>
                <w:sz w:val="24"/>
                <w:szCs w:val="24"/>
                <w:lang w:val="en-US"/>
              </w:rPr>
              <w:t xml:space="preserve"> L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td</w:t>
            </w:r>
          </w:p>
          <w:p w14:paraId="5487A1ED" w14:textId="473C761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00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365836"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จำนวนเงิน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365836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Pr="0036583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ดอลลาร์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ออสเตรเลีย</w:t>
            </w:r>
            <w:r w:rsidRPr="00365836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725BDB15" w14:textId="0A311D2F" w:rsidR="004F61E3" w:rsidRPr="004F61E3" w:rsidRDefault="00185216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82" w:type="dxa"/>
            <w:vAlign w:val="bottom"/>
          </w:tcPr>
          <w:p w14:paraId="48F0BA9A" w14:textId="77777777" w:rsidR="004F61E3" w:rsidRPr="004F61E3" w:rsidRDefault="004F61E3" w:rsidP="004F6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8" w:type="dxa"/>
            <w:vAlign w:val="bottom"/>
          </w:tcPr>
          <w:p w14:paraId="56337717" w14:textId="19393BF0" w:rsidR="004F61E3" w:rsidRPr="004F61E3" w:rsidRDefault="00185216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5" w:right="-7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</w:tcPr>
          <w:p w14:paraId="0F6CA2B2" w14:textId="77777777" w:rsidR="004F61E3" w:rsidRPr="004F61E3" w:rsidRDefault="004F61E3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55AA4B5F" w14:textId="0DC3A841" w:rsidR="004F61E3" w:rsidRPr="004F61E3" w:rsidRDefault="00185216" w:rsidP="00CB2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F61E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4F61E3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  <w:r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*</w:t>
            </w:r>
            <w:r w:rsidR="00CB2A46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011A6B02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D87E9FD" w14:textId="18554CDD" w:rsidR="004F61E3" w:rsidRPr="004F61E3" w:rsidRDefault="00185216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CB2A46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12288CF2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B3CC7F" w14:textId="05084654" w:rsidR="004F61E3" w:rsidRPr="004F61E3" w:rsidRDefault="0095086E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B900E5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44C73" w14:textId="297EC149" w:rsidR="004F61E3" w:rsidRPr="004F61E3" w:rsidRDefault="0095086E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AD5A9E6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E3B964" w14:textId="7EC9CCE8" w:rsidR="004F61E3" w:rsidRPr="004F61E3" w:rsidRDefault="0095086E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4C0D30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A2DECE" w14:textId="1EC6D3C0" w:rsidR="004F61E3" w:rsidRPr="004F61E3" w:rsidRDefault="0095086E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4A3BC2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360C9" w14:textId="4CB61CC7" w:rsidR="004F61E3" w:rsidRPr="004F61E3" w:rsidRDefault="0095086E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04DAA9" w14:textId="77777777" w:rsidR="004F61E3" w:rsidRPr="004F61E3" w:rsidRDefault="004F61E3" w:rsidP="004F61E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453E7E" w14:textId="017AE8B2" w:rsidR="004F61E3" w:rsidRPr="004F61E3" w:rsidRDefault="0095086E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7B2AFC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2CDCC3" w14:textId="633DA571" w:rsidR="004F61E3" w:rsidRPr="004F61E3" w:rsidRDefault="0095086E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1E0F29" w14:textId="77777777" w:rsidR="004F61E3" w:rsidRPr="004F61E3" w:rsidRDefault="004F61E3" w:rsidP="004F61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388E6F" w14:textId="4F00C368" w:rsidR="004F61E3" w:rsidRPr="004F61E3" w:rsidRDefault="0095086E" w:rsidP="004F6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</w:tr>
      <w:tr w:rsidR="00DE5405" w:rsidRPr="00933732" w14:paraId="6159681F" w14:textId="77777777" w:rsidTr="00383A49">
        <w:trPr>
          <w:cantSplit/>
        </w:trPr>
        <w:tc>
          <w:tcPr>
            <w:tcW w:w="2880" w:type="dxa"/>
          </w:tcPr>
          <w:p w14:paraId="3C880F61" w14:textId="77777777" w:rsidR="00DE5405" w:rsidRPr="007C0F0A" w:rsidRDefault="00DE5405" w:rsidP="00DE54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4AC2C465" w14:textId="77777777" w:rsidR="00DE5405" w:rsidRPr="007C0F0A" w:rsidRDefault="00DE5405" w:rsidP="00DE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2CF52D76" w14:textId="77777777" w:rsidR="00DE5405" w:rsidRPr="007C0F0A" w:rsidRDefault="00DE5405" w:rsidP="00DE5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8" w:type="dxa"/>
          </w:tcPr>
          <w:p w14:paraId="54DDC861" w14:textId="77777777" w:rsidR="00DE5405" w:rsidRPr="007C0F0A" w:rsidRDefault="00DE5405" w:rsidP="00DE5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after="0" w:line="240" w:lineRule="auto"/>
              <w:ind w:left="-198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B5D1A23" w14:textId="77777777" w:rsidR="00DE5405" w:rsidRPr="007C0F0A" w:rsidRDefault="00DE5405" w:rsidP="00DE540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DC095F2" w14:textId="77777777" w:rsidR="00DE5405" w:rsidRPr="007C0F0A" w:rsidRDefault="00DE5405" w:rsidP="00DE540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0045279B" w14:textId="77777777" w:rsidR="00DE5405" w:rsidRPr="007C0F0A" w:rsidRDefault="00DE5405" w:rsidP="00DE54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2" w:right="-14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80D0BBE" w14:textId="77777777" w:rsidR="00DE5405" w:rsidRPr="007C0F0A" w:rsidRDefault="00DE5405" w:rsidP="00DE5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72" w:right="-14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887F33" w14:textId="77777777" w:rsidR="00DE5405" w:rsidRPr="007C0F0A" w:rsidRDefault="00DE5405" w:rsidP="00DE54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847D1A" w14:textId="77777777" w:rsidR="00DE5405" w:rsidRPr="007C0F0A" w:rsidRDefault="00DE5405" w:rsidP="00DE5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1,039,997</w:t>
            </w:r>
          </w:p>
        </w:tc>
        <w:tc>
          <w:tcPr>
            <w:tcW w:w="180" w:type="dxa"/>
            <w:shd w:val="clear" w:color="auto" w:fill="auto"/>
          </w:tcPr>
          <w:p w14:paraId="07C0236B" w14:textId="77777777" w:rsidR="00DE5405" w:rsidRPr="007C0F0A" w:rsidRDefault="00DE5405" w:rsidP="00DE54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B7298" w14:textId="66B012B4" w:rsidR="00DE5405" w:rsidRPr="007C0F0A" w:rsidRDefault="00DE5405" w:rsidP="00DE5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  <w:shd w:val="clear" w:color="auto" w:fill="auto"/>
          </w:tcPr>
          <w:p w14:paraId="4508304C" w14:textId="77777777" w:rsidR="00DE5405" w:rsidRPr="007C0F0A" w:rsidRDefault="00DE5405" w:rsidP="00DE54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1AFD8" w14:textId="77777777" w:rsidR="00DE5405" w:rsidRPr="007C0F0A" w:rsidRDefault="00DE5405" w:rsidP="00DE5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33E250" w14:textId="77777777" w:rsidR="00DE5405" w:rsidRPr="007C0F0A" w:rsidRDefault="00DE5405" w:rsidP="00DE54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DDFAB" w14:textId="77777777" w:rsidR="00DE5405" w:rsidRPr="007C0F0A" w:rsidRDefault="00DE5405" w:rsidP="00DE5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FA7D55" w14:textId="77777777" w:rsidR="00DE5405" w:rsidRPr="007C0F0A" w:rsidRDefault="00DE5405" w:rsidP="00DE540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A71A65" w14:textId="77777777" w:rsidR="00DE5405" w:rsidRPr="007C0F0A" w:rsidRDefault="00DE5405" w:rsidP="00DE5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58" w:right="-457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1,039,997</w:t>
            </w:r>
          </w:p>
        </w:tc>
        <w:tc>
          <w:tcPr>
            <w:tcW w:w="180" w:type="dxa"/>
            <w:shd w:val="clear" w:color="auto" w:fill="auto"/>
          </w:tcPr>
          <w:p w14:paraId="18AC597A" w14:textId="77777777" w:rsidR="00DE5405" w:rsidRPr="007C0F0A" w:rsidRDefault="00DE5405" w:rsidP="00DE54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16D6C" w14:textId="268DE293" w:rsidR="00DE5405" w:rsidRPr="007C0F0A" w:rsidRDefault="00DE5405" w:rsidP="00DE5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after="0" w:line="240" w:lineRule="auto"/>
              <w:ind w:left="-331" w:right="-26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039</w:t>
            </w:r>
            <w:r w:rsidRPr="006817AD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6A223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997</w:t>
            </w:r>
          </w:p>
        </w:tc>
        <w:tc>
          <w:tcPr>
            <w:tcW w:w="180" w:type="dxa"/>
            <w:shd w:val="clear" w:color="auto" w:fill="auto"/>
          </w:tcPr>
          <w:p w14:paraId="16FF8262" w14:textId="77777777" w:rsidR="00DE5405" w:rsidRPr="007C0F0A" w:rsidRDefault="00DE5405" w:rsidP="00DE54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99B47" w14:textId="59536E06" w:rsidR="00DE5405" w:rsidRPr="007C0F0A" w:rsidRDefault="00DE5405" w:rsidP="00DE5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1573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46,680</w:t>
            </w:r>
          </w:p>
        </w:tc>
        <w:tc>
          <w:tcPr>
            <w:tcW w:w="180" w:type="dxa"/>
            <w:shd w:val="clear" w:color="auto" w:fill="auto"/>
          </w:tcPr>
          <w:p w14:paraId="3406DD0B" w14:textId="77777777" w:rsidR="00DE5405" w:rsidRPr="007C0F0A" w:rsidRDefault="00DE5405" w:rsidP="00DE54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5AB834" w14:textId="77777777" w:rsidR="00DE5405" w:rsidRPr="007C0F0A" w:rsidRDefault="00DE5405" w:rsidP="00DE5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6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C0F0A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49CF5CCC" w14:textId="3327E669" w:rsidR="00D2398A" w:rsidRPr="00B319AC" w:rsidRDefault="00D2398A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E246ED" w14:textId="77777777" w:rsidR="00B319AC" w:rsidRDefault="00B319AC" w:rsidP="00B319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2563 </w:t>
      </w:r>
      <w:r w:rsidRPr="005A7F93">
        <w:rPr>
          <w:rFonts w:ascii="Angsana New" w:hAnsi="Angsana New"/>
          <w:sz w:val="30"/>
          <w:szCs w:val="30"/>
          <w:cs/>
        </w:rPr>
        <w:t xml:space="preserve">บริษัทได้มีการจัดตั้งบริษัทย่อย </w:t>
      </w:r>
      <w:r w:rsidRPr="005A7F93">
        <w:rPr>
          <w:rFonts w:ascii="Angsana New" w:hAnsi="Angsana New"/>
          <w:sz w:val="30"/>
          <w:szCs w:val="30"/>
        </w:rPr>
        <w:t>S</w:t>
      </w:r>
      <w:r>
        <w:rPr>
          <w:rFonts w:ascii="Angsana New" w:hAnsi="Angsana New"/>
          <w:sz w:val="30"/>
          <w:szCs w:val="30"/>
        </w:rPr>
        <w:t>elic</w:t>
      </w:r>
      <w:r w:rsidRPr="005A7F93">
        <w:rPr>
          <w:rFonts w:ascii="Angsana New" w:hAnsi="Angsana New"/>
          <w:sz w:val="30"/>
          <w:szCs w:val="30"/>
        </w:rPr>
        <w:t xml:space="preserve"> A</w:t>
      </w:r>
      <w:r>
        <w:rPr>
          <w:rFonts w:ascii="Angsana New" w:hAnsi="Angsana New"/>
          <w:sz w:val="30"/>
          <w:szCs w:val="30"/>
        </w:rPr>
        <w:t>ustralia</w:t>
      </w:r>
      <w:r w:rsidRPr="005A7F93">
        <w:rPr>
          <w:rFonts w:ascii="Angsana New" w:hAnsi="Angsana New"/>
          <w:sz w:val="30"/>
          <w:szCs w:val="30"/>
        </w:rPr>
        <w:t xml:space="preserve"> P</w:t>
      </w:r>
      <w:r>
        <w:rPr>
          <w:rFonts w:ascii="Angsana New" w:hAnsi="Angsana New"/>
          <w:sz w:val="30"/>
          <w:szCs w:val="30"/>
        </w:rPr>
        <w:t>ty</w:t>
      </w:r>
      <w:r w:rsidRPr="005A7F93">
        <w:rPr>
          <w:rFonts w:ascii="Angsana New" w:hAnsi="Angsana New"/>
          <w:sz w:val="30"/>
          <w:szCs w:val="30"/>
        </w:rPr>
        <w:t xml:space="preserve"> </w:t>
      </w:r>
      <w:r w:rsidRPr="001801B9">
        <w:rPr>
          <w:rFonts w:ascii="Angsana New" w:hAnsi="Angsana New"/>
          <w:sz w:val="30"/>
          <w:szCs w:val="30"/>
        </w:rPr>
        <w:t>L</w:t>
      </w:r>
      <w:r>
        <w:rPr>
          <w:rFonts w:ascii="Angsana New" w:hAnsi="Angsana New"/>
          <w:sz w:val="30"/>
          <w:szCs w:val="30"/>
        </w:rPr>
        <w:t>td</w:t>
      </w:r>
      <w:r w:rsidRPr="001801B9">
        <w:rPr>
          <w:rFonts w:ascii="Angsana New" w:hAnsi="Angsana New"/>
          <w:sz w:val="30"/>
          <w:szCs w:val="30"/>
        </w:rPr>
        <w:t xml:space="preserve"> </w:t>
      </w:r>
      <w:r w:rsidRPr="001801B9">
        <w:rPr>
          <w:rFonts w:ascii="Angsana New" w:hAnsi="Angsana New" w:hint="cs"/>
          <w:sz w:val="30"/>
          <w:szCs w:val="30"/>
          <w:cs/>
        </w:rPr>
        <w:t>ใน</w:t>
      </w:r>
      <w:r w:rsidRPr="001801B9">
        <w:rPr>
          <w:rFonts w:ascii="Angsana New" w:hAnsi="Angsana New"/>
          <w:sz w:val="30"/>
          <w:szCs w:val="30"/>
          <w:cs/>
        </w:rPr>
        <w:t>ประเทศ</w:t>
      </w:r>
      <w:r w:rsidRPr="005A7F93">
        <w:rPr>
          <w:rFonts w:ascii="Angsana New" w:hAnsi="Angsana New"/>
          <w:sz w:val="30"/>
          <w:szCs w:val="30"/>
          <w:cs/>
        </w:rPr>
        <w:t>ออสเตรเลีย</w:t>
      </w:r>
      <w:r>
        <w:rPr>
          <w:rFonts w:ascii="Angsana New" w:hAnsi="Angsana New"/>
          <w:sz w:val="30"/>
          <w:szCs w:val="30"/>
        </w:rPr>
        <w:t xml:space="preserve"> </w:t>
      </w:r>
      <w:r w:rsidRPr="005A7F93">
        <w:rPr>
          <w:rFonts w:ascii="Angsana New" w:hAnsi="Angsana New"/>
          <w:sz w:val="30"/>
          <w:szCs w:val="30"/>
          <w:cs/>
        </w:rPr>
        <w:t>เพื่อรองรับการขยาย</w:t>
      </w:r>
      <w:r>
        <w:rPr>
          <w:rFonts w:ascii="Angsana New" w:hAnsi="Angsana New" w:hint="cs"/>
          <w:sz w:val="30"/>
          <w:szCs w:val="30"/>
          <w:cs/>
        </w:rPr>
        <w:t>ธุรกิจ</w:t>
      </w:r>
      <w:r w:rsidRPr="005A7F93">
        <w:rPr>
          <w:rFonts w:ascii="Angsana New" w:hAnsi="Angsana New"/>
          <w:sz w:val="30"/>
          <w:szCs w:val="30"/>
          <w:cs/>
        </w:rPr>
        <w:t>ในอนาคต</w:t>
      </w:r>
    </w:p>
    <w:p w14:paraId="54C7A9B2" w14:textId="77777777" w:rsidR="00B319AC" w:rsidRPr="00E96BD2" w:rsidRDefault="00B319AC" w:rsidP="00B319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7189ECC" w14:textId="5B5EE601" w:rsidR="00573FAB" w:rsidRPr="00B319AC" w:rsidRDefault="00B319AC" w:rsidP="00B319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573FAB" w:rsidRPr="00B319AC" w:rsidSect="00EB002E">
          <w:headerReference w:type="even" r:id="rId11"/>
          <w:footerReference w:type="default" r:id="rId12"/>
          <w:headerReference w:type="first" r:id="rId13"/>
          <w:pgSz w:w="16834" w:h="11909" w:orient="landscape" w:code="9"/>
          <w:pgMar w:top="691" w:right="724" w:bottom="576" w:left="1152" w:header="720" w:footer="720" w:gutter="0"/>
          <w:paperSrc w:first="7" w:other="7"/>
          <w:cols w:space="720"/>
          <w:docGrid w:linePitch="360"/>
        </w:sectPr>
      </w:pPr>
      <w:r w:rsidRPr="00B847D1">
        <w:rPr>
          <w:rFonts w:ascii="Angsana New" w:hAnsi="Angsana New"/>
          <w:sz w:val="30"/>
          <w:szCs w:val="30"/>
          <w:cs/>
        </w:rPr>
        <w:t>บริษัทย่อยทั้งหมดไม่ได้เป็นบริษัทจดทะเบียนในตลาดหลักทรัพย์จึงไม่มีราคาที่ต้องเปิดเผยต่อสาธารณชน</w:t>
      </w:r>
    </w:p>
    <w:p w14:paraId="310DE2DB" w14:textId="1B402843" w:rsidR="00BD1BF8" w:rsidRDefault="00BD1B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A128D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ที่ดิน อาคารและอุปกรณ์</w:t>
      </w:r>
    </w:p>
    <w:p w14:paraId="07554751" w14:textId="77777777" w:rsidR="005C5DC5" w:rsidRPr="005C5DC5" w:rsidRDefault="005C5DC5" w:rsidP="005C5DC5">
      <w:pPr>
        <w:rPr>
          <w:sz w:val="2"/>
          <w:szCs w:val="2"/>
          <w:lang w:eastAsia="x-none"/>
        </w:rPr>
      </w:pPr>
    </w:p>
    <w:tbl>
      <w:tblPr>
        <w:tblW w:w="141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872"/>
        <w:gridCol w:w="1149"/>
        <w:gridCol w:w="238"/>
        <w:gridCol w:w="1180"/>
        <w:gridCol w:w="238"/>
        <w:gridCol w:w="1272"/>
        <w:gridCol w:w="237"/>
        <w:gridCol w:w="1185"/>
        <w:gridCol w:w="240"/>
        <w:gridCol w:w="1091"/>
        <w:gridCol w:w="237"/>
        <w:gridCol w:w="1179"/>
        <w:gridCol w:w="237"/>
        <w:gridCol w:w="1091"/>
      </w:tblGrid>
      <w:tr w:rsidR="00A47D85" w:rsidRPr="00DD1EF4" w14:paraId="3ECA0326" w14:textId="77777777" w:rsidTr="009C46E1">
        <w:trPr>
          <w:tblHeader/>
        </w:trPr>
        <w:tc>
          <w:tcPr>
            <w:tcW w:w="1305" w:type="pct"/>
          </w:tcPr>
          <w:p w14:paraId="22713BC4" w14:textId="77777777" w:rsidR="00A47D85" w:rsidRPr="000D632C" w:rsidRDefault="00412ED1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632C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329BBE" wp14:editId="7A8DAB9A">
                      <wp:simplePos x="0" y="0"/>
                      <wp:positionH relativeFrom="column">
                        <wp:posOffset>2433320</wp:posOffset>
                      </wp:positionH>
                      <wp:positionV relativeFrom="paragraph">
                        <wp:posOffset>-15925165</wp:posOffset>
                      </wp:positionV>
                      <wp:extent cx="405130" cy="21463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5130" cy="2146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06F3447" id="Rectangle 2" o:spid="_x0000_s1026" style="position:absolute;margin-left:191.6pt;margin-top:-1253.95pt;width:31.9pt;height:1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308" w:type="pct"/>
          </w:tcPr>
          <w:p w14:paraId="6D0E8DAA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86" w:type="pct"/>
            <w:gridSpan w:val="13"/>
          </w:tcPr>
          <w:p w14:paraId="625DAD30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A47D85" w:rsidRPr="00DD1EF4" w14:paraId="39A52849" w14:textId="77777777" w:rsidTr="009C46E1">
        <w:trPr>
          <w:tblHeader/>
        </w:trPr>
        <w:tc>
          <w:tcPr>
            <w:tcW w:w="1305" w:type="pct"/>
          </w:tcPr>
          <w:p w14:paraId="66E7942E" w14:textId="569B2736" w:rsidR="00A47D85" w:rsidRPr="000D632C" w:rsidRDefault="00A47D85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  <w:vAlign w:val="bottom"/>
          </w:tcPr>
          <w:p w14:paraId="5D2C9E92" w14:textId="652F6F97" w:rsidR="00A47D85" w:rsidRPr="000D632C" w:rsidRDefault="00A47D85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3CC3C88" w14:textId="77777777" w:rsidR="00A47D85" w:rsidRPr="000D632C" w:rsidRDefault="00A47D85" w:rsidP="00A47D8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</w:pPr>
            <w:r w:rsidRPr="000D632C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  <w:lang w:val="en-US"/>
              </w:rPr>
              <w:t>หมายเหตุ</w:t>
            </w:r>
          </w:p>
        </w:tc>
        <w:tc>
          <w:tcPr>
            <w:tcW w:w="406" w:type="pct"/>
            <w:vAlign w:val="bottom"/>
          </w:tcPr>
          <w:p w14:paraId="1D3AD9B1" w14:textId="78B26122" w:rsidR="00A47D85" w:rsidRPr="000D632C" w:rsidRDefault="00A47D85" w:rsidP="007B2F7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ที่ดินและส่วน ปรับปรุงที่ดิน</w:t>
            </w:r>
          </w:p>
        </w:tc>
        <w:tc>
          <w:tcPr>
            <w:tcW w:w="84" w:type="pct"/>
          </w:tcPr>
          <w:p w14:paraId="75BE1C30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17" w:type="pct"/>
            <w:vAlign w:val="bottom"/>
          </w:tcPr>
          <w:p w14:paraId="194C42D1" w14:textId="715F54FE" w:rsidR="00A47D85" w:rsidRPr="000D632C" w:rsidRDefault="00D61900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สิทธิการ</w:t>
            </w:r>
            <w:r w:rsidR="00775F10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ใช้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</w:t>
            </w:r>
            <w:r w:rsidR="00A47D85"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</w:p>
          <w:p w14:paraId="1DAC1CA0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ส่วนปรับปรุงอาคาร</w:t>
            </w:r>
          </w:p>
        </w:tc>
        <w:tc>
          <w:tcPr>
            <w:tcW w:w="84" w:type="pct"/>
          </w:tcPr>
          <w:p w14:paraId="6ED2F1A6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  <w:vAlign w:val="bottom"/>
          </w:tcPr>
          <w:p w14:paraId="2D8D711B" w14:textId="77777777" w:rsidR="00A47D85" w:rsidRPr="000D632C" w:rsidRDefault="00A47D85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</w:t>
            </w:r>
          </w:p>
          <w:p w14:paraId="2638DFC5" w14:textId="77777777" w:rsidR="00A47D85" w:rsidRPr="000D632C" w:rsidRDefault="00A47D85" w:rsidP="00186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588" w:type="pct"/>
            <w:gridSpan w:val="3"/>
            <w:vAlign w:val="bottom"/>
          </w:tcPr>
          <w:p w14:paraId="6EED3C90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  <w:r w:rsidRPr="000D632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1E3962C4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</w:t>
            </w:r>
            <w:r w:rsidRPr="000D632C">
              <w:rPr>
                <w:rFonts w:asciiTheme="majorBidi" w:hAnsiTheme="majorBidi" w:cstheme="majorBidi" w:hint="cs"/>
                <w:sz w:val="22"/>
                <w:szCs w:val="22"/>
                <w:cs/>
              </w:rPr>
              <w:t>ะ</w:t>
            </w:r>
          </w:p>
          <w:p w14:paraId="1A8EB5D3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386" w:type="pct"/>
            <w:vAlign w:val="bottom"/>
          </w:tcPr>
          <w:p w14:paraId="6FE2111A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84" w:type="pct"/>
          </w:tcPr>
          <w:p w14:paraId="4EB70E27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  <w:vAlign w:val="bottom"/>
          </w:tcPr>
          <w:p w14:paraId="5FA6C3CF" w14:textId="77777777" w:rsidR="00A47D85" w:rsidRPr="000D632C" w:rsidRDefault="00A47D85" w:rsidP="004318C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/>
                <w:sz w:val="22"/>
                <w:szCs w:val="22"/>
                <w:cs/>
              </w:rPr>
              <w:t>สินทรัพย์</w:t>
            </w:r>
            <w:r w:rsidRPr="000D632C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ระหว่า</w:t>
            </w:r>
            <w:r w:rsidRPr="000D632C"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ง</w:t>
            </w:r>
            <w:r w:rsidRPr="000D632C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>ก่อสร้าง</w:t>
            </w:r>
            <w:r w:rsidRPr="000D632C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84" w:type="pct"/>
          </w:tcPr>
          <w:p w14:paraId="1BB2CDA5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  <w:vAlign w:val="bottom"/>
          </w:tcPr>
          <w:p w14:paraId="3587E691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47D85" w:rsidRPr="00DD1EF4" w14:paraId="11E95FE2" w14:textId="77777777" w:rsidTr="009C46E1">
        <w:trPr>
          <w:tblHeader/>
        </w:trPr>
        <w:tc>
          <w:tcPr>
            <w:tcW w:w="1305" w:type="pct"/>
          </w:tcPr>
          <w:p w14:paraId="100749AC" w14:textId="77777777" w:rsidR="00A47D85" w:rsidRPr="000D632C" w:rsidRDefault="00A47D85" w:rsidP="0015674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02A1F419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386" w:type="pct"/>
            <w:gridSpan w:val="13"/>
          </w:tcPr>
          <w:p w14:paraId="1A1E27CB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C46E1" w:rsidRPr="00DD1EF4" w14:paraId="19792312" w14:textId="77777777" w:rsidTr="009C46E1">
        <w:tc>
          <w:tcPr>
            <w:tcW w:w="1305" w:type="pct"/>
          </w:tcPr>
          <w:p w14:paraId="41101002" w14:textId="77777777" w:rsidR="00A47D85" w:rsidRPr="000D632C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08" w:type="pct"/>
          </w:tcPr>
          <w:p w14:paraId="2042EB54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06" w:type="pct"/>
          </w:tcPr>
          <w:p w14:paraId="424ABDBF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485E261F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5EE95604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3895C0BA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640F8146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41DF553D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2FD5D3D6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392C87F1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7C680229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3D27E863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3F0B03CB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" w:type="pct"/>
          </w:tcPr>
          <w:p w14:paraId="249D56D1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4318621F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C46E1" w:rsidRPr="00DD1EF4" w14:paraId="1D818CB8" w14:textId="77777777" w:rsidTr="009C46E1">
        <w:tc>
          <w:tcPr>
            <w:tcW w:w="1305" w:type="pct"/>
          </w:tcPr>
          <w:p w14:paraId="57431AEA" w14:textId="2316DC09" w:rsidR="00A47D85" w:rsidRPr="000D632C" w:rsidRDefault="00A47D85" w:rsidP="00A128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0D632C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 xml:space="preserve">มกราคม </w:t>
            </w:r>
            <w:r w:rsidRPr="000D632C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8C0DA0" w:rsidRPr="000D632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308" w:type="pct"/>
          </w:tcPr>
          <w:p w14:paraId="446C77BF" w14:textId="77777777" w:rsidR="00A47D85" w:rsidRPr="000D632C" w:rsidRDefault="00A47D85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103AB414" w14:textId="77777777" w:rsidR="00A47D85" w:rsidRPr="000D632C" w:rsidRDefault="00A47D85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371B2700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27B40CA2" w14:textId="0335E025" w:rsidR="00A47D85" w:rsidRPr="000D632C" w:rsidRDefault="008C0DA0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46,367</w:t>
            </w:r>
          </w:p>
        </w:tc>
        <w:tc>
          <w:tcPr>
            <w:tcW w:w="84" w:type="pct"/>
          </w:tcPr>
          <w:p w14:paraId="41557054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05C31951" w14:textId="7804088C" w:rsidR="00A47D85" w:rsidRPr="000D632C" w:rsidRDefault="008C0DA0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151,576</w:t>
            </w:r>
          </w:p>
        </w:tc>
        <w:tc>
          <w:tcPr>
            <w:tcW w:w="84" w:type="pct"/>
          </w:tcPr>
          <w:p w14:paraId="28AEE0E4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57F64199" w14:textId="17B446D3" w:rsidR="00A47D85" w:rsidRPr="000D632C" w:rsidRDefault="008C0DA0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35,007</w:t>
            </w:r>
          </w:p>
        </w:tc>
        <w:tc>
          <w:tcPr>
            <w:tcW w:w="84" w:type="pct"/>
          </w:tcPr>
          <w:p w14:paraId="1D3F8252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2877414F" w14:textId="2BF27FC0" w:rsidR="00A47D85" w:rsidRPr="000D632C" w:rsidRDefault="008C0DA0" w:rsidP="00B80ACB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23,075</w:t>
            </w:r>
          </w:p>
        </w:tc>
        <w:tc>
          <w:tcPr>
            <w:tcW w:w="84" w:type="pct"/>
          </w:tcPr>
          <w:p w14:paraId="02112C0D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67D3929C" w14:textId="170095A4" w:rsidR="00A47D85" w:rsidRPr="000D632C" w:rsidRDefault="008C0DA0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25,06</w:t>
            </w: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84" w:type="pct"/>
          </w:tcPr>
          <w:p w14:paraId="3AAC6B1A" w14:textId="77777777" w:rsidR="00A47D85" w:rsidRPr="000D632C" w:rsidRDefault="00A47D85" w:rsidP="0015674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03959BAA" w14:textId="4D041F7F" w:rsidR="00A47D85" w:rsidRPr="000D632C" w:rsidRDefault="008C0DA0" w:rsidP="007235D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281,09</w:t>
            </w: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</w:p>
        </w:tc>
      </w:tr>
      <w:tr w:rsidR="009C46E1" w:rsidRPr="00DD1EF4" w14:paraId="031B36DB" w14:textId="77777777" w:rsidTr="009C46E1">
        <w:tc>
          <w:tcPr>
            <w:tcW w:w="1305" w:type="pct"/>
          </w:tcPr>
          <w:p w14:paraId="0E003F05" w14:textId="77777777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 xml:space="preserve">เพิ่มขึ้น </w:t>
            </w:r>
          </w:p>
        </w:tc>
        <w:tc>
          <w:tcPr>
            <w:tcW w:w="308" w:type="pct"/>
          </w:tcPr>
          <w:p w14:paraId="3A7E63EE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1DCC7562" w14:textId="648836EC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7BFF4DC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2A2187F8" w14:textId="58AFE515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84" w:type="pct"/>
          </w:tcPr>
          <w:p w14:paraId="636A0C15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765E7D68" w14:textId="6EF43F4D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1,579</w:t>
            </w:r>
          </w:p>
        </w:tc>
        <w:tc>
          <w:tcPr>
            <w:tcW w:w="84" w:type="pct"/>
          </w:tcPr>
          <w:p w14:paraId="21FE01AF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289356A4" w14:textId="2B2D63A9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547</w:t>
            </w:r>
          </w:p>
        </w:tc>
        <w:tc>
          <w:tcPr>
            <w:tcW w:w="84" w:type="pct"/>
          </w:tcPr>
          <w:p w14:paraId="376F90AB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4E0DC7B6" w14:textId="07551973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8,252</w:t>
            </w:r>
          </w:p>
        </w:tc>
        <w:tc>
          <w:tcPr>
            <w:tcW w:w="84" w:type="pct"/>
          </w:tcPr>
          <w:p w14:paraId="01B377EC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5D0C544D" w14:textId="66BDF61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14,300</w:t>
            </w:r>
          </w:p>
        </w:tc>
        <w:tc>
          <w:tcPr>
            <w:tcW w:w="84" w:type="pct"/>
          </w:tcPr>
          <w:p w14:paraId="3D0AF753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68BF0477" w14:textId="2096BBBB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24,798</w:t>
            </w:r>
          </w:p>
        </w:tc>
      </w:tr>
      <w:tr w:rsidR="009C46E1" w:rsidRPr="00DD1EF4" w14:paraId="53CA28E4" w14:textId="77777777" w:rsidTr="009C46E1">
        <w:tc>
          <w:tcPr>
            <w:tcW w:w="1305" w:type="pct"/>
          </w:tcPr>
          <w:p w14:paraId="520A4F96" w14:textId="3B40F032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ได้มาจากการรวมธุรกิจ</w:t>
            </w:r>
          </w:p>
        </w:tc>
        <w:tc>
          <w:tcPr>
            <w:tcW w:w="308" w:type="pct"/>
          </w:tcPr>
          <w:p w14:paraId="709BFDBD" w14:textId="7BED5C11" w:rsidR="008C0DA0" w:rsidRPr="000D632C" w:rsidRDefault="00E72246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406" w:type="pct"/>
          </w:tcPr>
          <w:p w14:paraId="2B622A1B" w14:textId="0653E475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86,190</w:t>
            </w:r>
          </w:p>
        </w:tc>
        <w:tc>
          <w:tcPr>
            <w:tcW w:w="84" w:type="pct"/>
          </w:tcPr>
          <w:p w14:paraId="6FF61DC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4FE06E0C" w14:textId="5B7014D9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131,903</w:t>
            </w:r>
          </w:p>
        </w:tc>
        <w:tc>
          <w:tcPr>
            <w:tcW w:w="84" w:type="pct"/>
          </w:tcPr>
          <w:p w14:paraId="6FEAA2CA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177416D2" w14:textId="75DCB972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278,378</w:t>
            </w:r>
          </w:p>
        </w:tc>
        <w:tc>
          <w:tcPr>
            <w:tcW w:w="84" w:type="pct"/>
          </w:tcPr>
          <w:p w14:paraId="5B9C3E72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1414722F" w14:textId="2FC34AD8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12,997</w:t>
            </w:r>
          </w:p>
        </w:tc>
        <w:tc>
          <w:tcPr>
            <w:tcW w:w="84" w:type="pct"/>
          </w:tcPr>
          <w:p w14:paraId="6F6D359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4BADA464" w14:textId="721B00D4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28,553</w:t>
            </w:r>
          </w:p>
        </w:tc>
        <w:tc>
          <w:tcPr>
            <w:tcW w:w="84" w:type="pct"/>
          </w:tcPr>
          <w:p w14:paraId="5F88758E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1112B1A3" w14:textId="10FBC658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10,750</w:t>
            </w:r>
          </w:p>
        </w:tc>
        <w:tc>
          <w:tcPr>
            <w:tcW w:w="84" w:type="pct"/>
          </w:tcPr>
          <w:p w14:paraId="15358705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41898543" w14:textId="25F4E53A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548,771</w:t>
            </w:r>
          </w:p>
        </w:tc>
      </w:tr>
      <w:tr w:rsidR="009C46E1" w:rsidRPr="00DD1EF4" w14:paraId="754CDFEE" w14:textId="77777777" w:rsidTr="009C46E1">
        <w:tc>
          <w:tcPr>
            <w:tcW w:w="1305" w:type="pct"/>
          </w:tcPr>
          <w:p w14:paraId="46141912" w14:textId="77777777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308" w:type="pct"/>
          </w:tcPr>
          <w:p w14:paraId="0C12932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3FA3C77C" w14:textId="26690559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0928C01C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7B5EA066" w14:textId="25FEF8EE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15,714</w:t>
            </w:r>
          </w:p>
        </w:tc>
        <w:tc>
          <w:tcPr>
            <w:tcW w:w="84" w:type="pct"/>
          </w:tcPr>
          <w:p w14:paraId="783C6C07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410935DD" w14:textId="41A094E2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32,988</w:t>
            </w:r>
          </w:p>
        </w:tc>
        <w:tc>
          <w:tcPr>
            <w:tcW w:w="84" w:type="pct"/>
          </w:tcPr>
          <w:p w14:paraId="196439BA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35075143" w14:textId="487C7473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4C5561F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5185DAD9" w14:textId="698C2B2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17298CC7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300A6EE2" w14:textId="41606D08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(48,702)</w:t>
            </w:r>
          </w:p>
        </w:tc>
        <w:tc>
          <w:tcPr>
            <w:tcW w:w="84" w:type="pct"/>
          </w:tcPr>
          <w:p w14:paraId="1B4C9D9C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6547246A" w14:textId="2B439B08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9C46E1" w:rsidRPr="00DD1EF4" w14:paraId="55DF1110" w14:textId="77777777" w:rsidTr="009C46E1">
        <w:tc>
          <w:tcPr>
            <w:tcW w:w="1305" w:type="pct"/>
          </w:tcPr>
          <w:p w14:paraId="6FB4CF90" w14:textId="125F7BDE" w:rsidR="00611CB3" w:rsidRPr="000D632C" w:rsidRDefault="00611CB3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308" w:type="pct"/>
          </w:tcPr>
          <w:p w14:paraId="068BCB6A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3C075DFA" w14:textId="1B359A39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(1,079)</w:t>
            </w:r>
          </w:p>
        </w:tc>
        <w:tc>
          <w:tcPr>
            <w:tcW w:w="84" w:type="pct"/>
          </w:tcPr>
          <w:p w14:paraId="01AD09B4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6659F59C" w14:textId="5DBF3BFB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(2,696)</w:t>
            </w:r>
          </w:p>
        </w:tc>
        <w:tc>
          <w:tcPr>
            <w:tcW w:w="84" w:type="pct"/>
          </w:tcPr>
          <w:p w14:paraId="24305CDC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6E671FB6" w14:textId="0C6CEAE5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05388760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64AE23E5" w14:textId="497C1D72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07A406F9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3AAC3ED2" w14:textId="3982787B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CF2D940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0B8559B9" w14:textId="5D54C6E5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15CFD039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6073CF28" w14:textId="253F05B2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(3,775)</w:t>
            </w:r>
          </w:p>
        </w:tc>
      </w:tr>
      <w:tr w:rsidR="009C46E1" w:rsidRPr="00DD1EF4" w14:paraId="3DFE978C" w14:textId="77777777" w:rsidTr="009C46E1">
        <w:tc>
          <w:tcPr>
            <w:tcW w:w="1305" w:type="pct"/>
          </w:tcPr>
          <w:p w14:paraId="0182D7CA" w14:textId="46D07D21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08" w:type="pct"/>
          </w:tcPr>
          <w:p w14:paraId="139D0A58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0AA2A106" w14:textId="68194356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1C0813FF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7CF3F14A" w14:textId="2C391EDF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357CAFAA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0B6BCDB9" w14:textId="266228AE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(218)</w:t>
            </w:r>
          </w:p>
        </w:tc>
        <w:tc>
          <w:tcPr>
            <w:tcW w:w="84" w:type="pct"/>
          </w:tcPr>
          <w:p w14:paraId="41BFF83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7CA13C4D" w14:textId="1EBF629F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(362)</w:t>
            </w:r>
          </w:p>
        </w:tc>
        <w:tc>
          <w:tcPr>
            <w:tcW w:w="84" w:type="pct"/>
          </w:tcPr>
          <w:p w14:paraId="50934145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3C3BD21A" w14:textId="2F372536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(23,360)</w:t>
            </w:r>
          </w:p>
        </w:tc>
        <w:tc>
          <w:tcPr>
            <w:tcW w:w="84" w:type="pct"/>
          </w:tcPr>
          <w:p w14:paraId="5DF807B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0F4CA9E9" w14:textId="719B4BFA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0B1F0C7D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412EDDC5" w14:textId="6DBE9AF9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(23,940)</w:t>
            </w:r>
          </w:p>
        </w:tc>
      </w:tr>
      <w:tr w:rsidR="009C46E1" w:rsidRPr="00DD1EF4" w14:paraId="504A0C7E" w14:textId="77777777" w:rsidTr="009C46E1">
        <w:tc>
          <w:tcPr>
            <w:tcW w:w="1305" w:type="pct"/>
          </w:tcPr>
          <w:p w14:paraId="22EB3B64" w14:textId="77777777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ผลต่างจากการเปลี่ยนแปลงอัตรา</w:t>
            </w:r>
          </w:p>
          <w:p w14:paraId="21379D1B" w14:textId="39A50E56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แลกเปลี่ยนเงินตราต่างประเทศ</w:t>
            </w:r>
          </w:p>
        </w:tc>
        <w:tc>
          <w:tcPr>
            <w:tcW w:w="308" w:type="pct"/>
          </w:tcPr>
          <w:p w14:paraId="6D92E128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3655DC1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16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36D4BF42" w14:textId="16E8F729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1ABA070B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  <w:vAlign w:val="bottom"/>
          </w:tcPr>
          <w:p w14:paraId="6DACF015" w14:textId="01FD8D0A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(51)</w:t>
            </w:r>
          </w:p>
        </w:tc>
        <w:tc>
          <w:tcPr>
            <w:tcW w:w="84" w:type="pct"/>
            <w:vAlign w:val="bottom"/>
          </w:tcPr>
          <w:p w14:paraId="1E83539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  <w:vAlign w:val="bottom"/>
          </w:tcPr>
          <w:p w14:paraId="2F2A6202" w14:textId="003D283C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(80)</w:t>
            </w:r>
          </w:p>
        </w:tc>
        <w:tc>
          <w:tcPr>
            <w:tcW w:w="84" w:type="pct"/>
            <w:vAlign w:val="bottom"/>
          </w:tcPr>
          <w:p w14:paraId="07FEA94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  <w:vAlign w:val="bottom"/>
          </w:tcPr>
          <w:p w14:paraId="4FB05491" w14:textId="55726AA4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(20)</w:t>
            </w:r>
          </w:p>
        </w:tc>
        <w:tc>
          <w:tcPr>
            <w:tcW w:w="84" w:type="pct"/>
            <w:vAlign w:val="bottom"/>
          </w:tcPr>
          <w:p w14:paraId="3AA927BA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  <w:vAlign w:val="bottom"/>
          </w:tcPr>
          <w:p w14:paraId="0665D760" w14:textId="2D2294B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(90)</w:t>
            </w:r>
          </w:p>
        </w:tc>
        <w:tc>
          <w:tcPr>
            <w:tcW w:w="84" w:type="pct"/>
            <w:vAlign w:val="bottom"/>
          </w:tcPr>
          <w:p w14:paraId="0C043853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  <w:vAlign w:val="bottom"/>
          </w:tcPr>
          <w:p w14:paraId="18F16F58" w14:textId="52DFA79F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  <w:vAlign w:val="bottom"/>
          </w:tcPr>
          <w:p w14:paraId="01493660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  <w:vAlign w:val="bottom"/>
          </w:tcPr>
          <w:p w14:paraId="70B7A536" w14:textId="32155D1A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>(241)</w:t>
            </w:r>
          </w:p>
        </w:tc>
      </w:tr>
      <w:tr w:rsidR="009C46E1" w:rsidRPr="00DD1EF4" w14:paraId="6E1770AC" w14:textId="77777777" w:rsidTr="009C46E1">
        <w:tc>
          <w:tcPr>
            <w:tcW w:w="1305" w:type="pct"/>
          </w:tcPr>
          <w:p w14:paraId="43CE172A" w14:textId="58C203DA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632C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31 </w:t>
            </w:r>
            <w:r w:rsidRPr="000D63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2562 </w:t>
            </w:r>
            <w:r w:rsidRPr="000D632C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0D63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Pr="000D632C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1 </w:t>
            </w:r>
            <w:r w:rsidRPr="000D63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C65C75" w:rsidRPr="000D632C">
              <w:rPr>
                <w:rFonts w:ascii="Angsana New" w:hAnsi="Angsana New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08" w:type="pct"/>
          </w:tcPr>
          <w:p w14:paraId="545B747B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39084CC" w14:textId="5A7B2E03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5,111</w:t>
            </w:r>
          </w:p>
        </w:tc>
        <w:tc>
          <w:tcPr>
            <w:tcW w:w="84" w:type="pct"/>
          </w:tcPr>
          <w:p w14:paraId="6A437873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3970B4A9" w14:textId="39CB8A2A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191,357</w:t>
            </w:r>
          </w:p>
        </w:tc>
        <w:tc>
          <w:tcPr>
            <w:tcW w:w="84" w:type="pct"/>
          </w:tcPr>
          <w:p w14:paraId="33CF8BEA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C3765A7" w14:textId="6120BF30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464,223</w:t>
            </w:r>
          </w:p>
        </w:tc>
        <w:tc>
          <w:tcPr>
            <w:tcW w:w="84" w:type="pct"/>
          </w:tcPr>
          <w:p w14:paraId="344382BF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1CFBB361" w14:textId="5E274F8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48,169</w:t>
            </w:r>
          </w:p>
        </w:tc>
        <w:tc>
          <w:tcPr>
            <w:tcW w:w="84" w:type="pct"/>
          </w:tcPr>
          <w:p w14:paraId="7F1D497B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2198EB32" w14:textId="46DE86C9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36,430</w:t>
            </w:r>
          </w:p>
        </w:tc>
        <w:tc>
          <w:tcPr>
            <w:tcW w:w="84" w:type="pct"/>
          </w:tcPr>
          <w:p w14:paraId="0283AC38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107285A9" w14:textId="411FA48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1,41</w:t>
            </w: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84" w:type="pct"/>
          </w:tcPr>
          <w:p w14:paraId="147E6969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09E906C" w14:textId="378A099F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826,705</w:t>
            </w:r>
          </w:p>
        </w:tc>
      </w:tr>
      <w:tr w:rsidR="009C46E1" w:rsidRPr="00DD1EF4" w14:paraId="2AA3E262" w14:textId="77777777" w:rsidTr="009C46E1">
        <w:tc>
          <w:tcPr>
            <w:tcW w:w="1305" w:type="pct"/>
            <w:shd w:val="clear" w:color="auto" w:fill="auto"/>
          </w:tcPr>
          <w:p w14:paraId="30A416A9" w14:textId="77777777" w:rsidR="006819C2" w:rsidRPr="000D632C" w:rsidRDefault="006819C2" w:rsidP="006819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70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การรับรู้สินทรัพย์สิทธิการใช้จากการถือปฏิบัติตาม</w:t>
            </w:r>
            <w:r w:rsidRPr="000D63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</w:p>
          <w:p w14:paraId="7F6226F3" w14:textId="3B972646" w:rsidR="006819C2" w:rsidRPr="000D632C" w:rsidRDefault="006819C2" w:rsidP="006819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70" w:firstLine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 xml:space="preserve">TFRS 16 </w:t>
            </w:r>
            <w:r w:rsidRPr="000D632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เป็นครั้งแรก     </w:t>
            </w:r>
          </w:p>
        </w:tc>
        <w:tc>
          <w:tcPr>
            <w:tcW w:w="308" w:type="pct"/>
          </w:tcPr>
          <w:p w14:paraId="5D9814E1" w14:textId="77777777" w:rsidR="006819C2" w:rsidRPr="000D632C" w:rsidRDefault="006819C2" w:rsidP="006819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</w:p>
          <w:p w14:paraId="737D424B" w14:textId="03E75AEE" w:rsidR="006819C2" w:rsidRPr="000D632C" w:rsidRDefault="006819C2" w:rsidP="006819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</w:pPr>
            <w:r w:rsidRPr="000D632C"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  <w:t>3</w:t>
            </w:r>
            <w:r w:rsidRPr="000D632C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  <w:lang w:val="en-US"/>
              </w:rPr>
              <w:t>(ข)</w:t>
            </w: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46F5C5ED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27652791" w14:textId="5DB6FC33" w:rsidR="00332C35" w:rsidRPr="000D632C" w:rsidRDefault="00332C35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84" w:type="pct"/>
          </w:tcPr>
          <w:p w14:paraId="6EABA3F0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32840185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  <w:p w14:paraId="49BD2C37" w14:textId="649D7BB2" w:rsidR="006819C2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27,515</w:t>
            </w:r>
          </w:p>
        </w:tc>
        <w:tc>
          <w:tcPr>
            <w:tcW w:w="84" w:type="pct"/>
          </w:tcPr>
          <w:p w14:paraId="795627E6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4D84E53B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9458E4C" w14:textId="7E5AEF3B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C71019A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5A0D72FE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</w:rPr>
            </w:pPr>
          </w:p>
          <w:p w14:paraId="165764DD" w14:textId="510169EB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31C525C3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195E2B0B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3467B82" w14:textId="4CA5FC71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1FD29FA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070E516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</w:rPr>
            </w:pPr>
          </w:p>
          <w:p w14:paraId="1840507D" w14:textId="4DE5B311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65C77D7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2C9C8DF6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546E684B" w14:textId="115642C1" w:rsidR="00332C35" w:rsidRPr="000D632C" w:rsidRDefault="000D632C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 w:eastAsia="en-US"/>
              </w:rPr>
              <w:t>27,515</w:t>
            </w:r>
          </w:p>
        </w:tc>
      </w:tr>
      <w:tr w:rsidR="009C46E1" w:rsidRPr="00DD1EF4" w14:paraId="26E14C4C" w14:textId="77777777" w:rsidTr="009C46E1">
        <w:tc>
          <w:tcPr>
            <w:tcW w:w="1305" w:type="pct"/>
            <w:shd w:val="clear" w:color="auto" w:fill="auto"/>
          </w:tcPr>
          <w:p w14:paraId="19FD1115" w14:textId="65DDF712" w:rsidR="006819C2" w:rsidRPr="000D632C" w:rsidRDefault="006819C2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C65C75"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- </w:t>
            </w:r>
            <w:r w:rsidRPr="000D632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ปรับปรุง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ใหม่</w:t>
            </w:r>
          </w:p>
        </w:tc>
        <w:tc>
          <w:tcPr>
            <w:tcW w:w="308" w:type="pct"/>
          </w:tcPr>
          <w:p w14:paraId="1C850C67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3739809E" w14:textId="5B76EB83" w:rsidR="006819C2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8</w:t>
            </w: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5,111</w:t>
            </w:r>
          </w:p>
        </w:tc>
        <w:tc>
          <w:tcPr>
            <w:tcW w:w="84" w:type="pct"/>
          </w:tcPr>
          <w:p w14:paraId="340805E4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32D6C329" w14:textId="69343A34" w:rsidR="006819C2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218,872</w:t>
            </w:r>
          </w:p>
        </w:tc>
        <w:tc>
          <w:tcPr>
            <w:tcW w:w="84" w:type="pct"/>
          </w:tcPr>
          <w:p w14:paraId="7409D2BC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37E66425" w14:textId="3156546F" w:rsidR="006819C2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464,223</w:t>
            </w:r>
          </w:p>
        </w:tc>
        <w:tc>
          <w:tcPr>
            <w:tcW w:w="84" w:type="pct"/>
          </w:tcPr>
          <w:p w14:paraId="1C9C9E02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3F667FE7" w14:textId="67E94D27" w:rsidR="006819C2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48,169</w:t>
            </w:r>
          </w:p>
        </w:tc>
        <w:tc>
          <w:tcPr>
            <w:tcW w:w="84" w:type="pct"/>
          </w:tcPr>
          <w:p w14:paraId="5A459E34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3BD31033" w14:textId="1C03A7F8" w:rsidR="006819C2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36,430</w:t>
            </w:r>
          </w:p>
        </w:tc>
        <w:tc>
          <w:tcPr>
            <w:tcW w:w="84" w:type="pct"/>
          </w:tcPr>
          <w:p w14:paraId="2B21502B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380D3AB8" w14:textId="54DDBDBC" w:rsidR="006819C2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1,415</w:t>
            </w:r>
          </w:p>
        </w:tc>
        <w:tc>
          <w:tcPr>
            <w:tcW w:w="84" w:type="pct"/>
          </w:tcPr>
          <w:p w14:paraId="6E92680D" w14:textId="77777777" w:rsidR="006819C2" w:rsidRPr="000D632C" w:rsidRDefault="006819C2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01AEB84E" w14:textId="38F7F205" w:rsidR="006819C2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854,220</w:t>
            </w:r>
          </w:p>
        </w:tc>
      </w:tr>
      <w:tr w:rsidR="009C46E1" w:rsidRPr="00DD1EF4" w14:paraId="61EF0283" w14:textId="77777777" w:rsidTr="009C46E1">
        <w:tc>
          <w:tcPr>
            <w:tcW w:w="1305" w:type="pct"/>
          </w:tcPr>
          <w:p w14:paraId="144A76D7" w14:textId="77777777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308" w:type="pct"/>
          </w:tcPr>
          <w:p w14:paraId="07BDCF6E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17CB60B7" w14:textId="1B0C77AB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04A1755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656E0353" w14:textId="2F122888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10,177</w:t>
            </w:r>
          </w:p>
        </w:tc>
        <w:tc>
          <w:tcPr>
            <w:tcW w:w="84" w:type="pct"/>
          </w:tcPr>
          <w:p w14:paraId="4882734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4F8D2264" w14:textId="35BD71AB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3,915</w:t>
            </w:r>
          </w:p>
        </w:tc>
        <w:tc>
          <w:tcPr>
            <w:tcW w:w="84" w:type="pct"/>
          </w:tcPr>
          <w:p w14:paraId="746D279F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1A96020A" w14:textId="46526415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3,029</w:t>
            </w:r>
          </w:p>
        </w:tc>
        <w:tc>
          <w:tcPr>
            <w:tcW w:w="84" w:type="pct"/>
          </w:tcPr>
          <w:p w14:paraId="07D8F61B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29660D54" w14:textId="7D146B34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8,053</w:t>
            </w:r>
          </w:p>
        </w:tc>
        <w:tc>
          <w:tcPr>
            <w:tcW w:w="84" w:type="pct"/>
          </w:tcPr>
          <w:p w14:paraId="4B1A06BD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4081557B" w14:textId="691B88F6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4,584</w:t>
            </w:r>
          </w:p>
        </w:tc>
        <w:tc>
          <w:tcPr>
            <w:tcW w:w="84" w:type="pct"/>
          </w:tcPr>
          <w:p w14:paraId="3CB91AD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244764B4" w14:textId="02E53367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29,758</w:t>
            </w:r>
          </w:p>
        </w:tc>
      </w:tr>
      <w:tr w:rsidR="009C46E1" w:rsidRPr="00DD1EF4" w14:paraId="151F264E" w14:textId="77777777" w:rsidTr="009C46E1">
        <w:tc>
          <w:tcPr>
            <w:tcW w:w="1305" w:type="pct"/>
          </w:tcPr>
          <w:p w14:paraId="00CB2E76" w14:textId="77777777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308" w:type="pct"/>
          </w:tcPr>
          <w:p w14:paraId="0DC203E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671BFCF2" w14:textId="4857AA65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37C3C152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6BDC2A13" w14:textId="66A9C15F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846F91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55CEA745" w14:textId="2F0D540C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21,859</w:t>
            </w:r>
          </w:p>
        </w:tc>
        <w:tc>
          <w:tcPr>
            <w:tcW w:w="84" w:type="pct"/>
          </w:tcPr>
          <w:p w14:paraId="73F3D9A8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6CF1E8D5" w14:textId="4A33DD16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(19,325)</w:t>
            </w:r>
          </w:p>
        </w:tc>
        <w:tc>
          <w:tcPr>
            <w:tcW w:w="84" w:type="pct"/>
          </w:tcPr>
          <w:p w14:paraId="177E1550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5B04611F" w14:textId="16A74D4A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435</w:t>
            </w:r>
          </w:p>
        </w:tc>
        <w:tc>
          <w:tcPr>
            <w:tcW w:w="84" w:type="pct"/>
          </w:tcPr>
          <w:p w14:paraId="520ED1E7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1D977D7C" w14:textId="3177DF52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(2,969)</w:t>
            </w:r>
          </w:p>
        </w:tc>
        <w:tc>
          <w:tcPr>
            <w:tcW w:w="84" w:type="pct"/>
          </w:tcPr>
          <w:p w14:paraId="57B5CD78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7498631C" w14:textId="5EBF1A6A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9C46E1" w:rsidRPr="00DD1EF4" w14:paraId="68EB3FCF" w14:textId="77777777" w:rsidTr="009C46E1">
        <w:tc>
          <w:tcPr>
            <w:tcW w:w="1305" w:type="pct"/>
          </w:tcPr>
          <w:p w14:paraId="1132D7E5" w14:textId="7BEF51BD" w:rsidR="006E30B5" w:rsidRPr="000D632C" w:rsidRDefault="00611CB3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  <w:r w:rsidRPr="000D632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</w:t>
            </w: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308" w:type="pct"/>
          </w:tcPr>
          <w:p w14:paraId="66912DFA" w14:textId="77777777" w:rsidR="006E30B5" w:rsidRPr="000D632C" w:rsidRDefault="006E30B5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6A9DBC17" w14:textId="0787E429" w:rsidR="006E30B5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1,079</w:t>
            </w:r>
          </w:p>
        </w:tc>
        <w:tc>
          <w:tcPr>
            <w:tcW w:w="84" w:type="pct"/>
          </w:tcPr>
          <w:p w14:paraId="4045AA41" w14:textId="77777777" w:rsidR="006E30B5" w:rsidRPr="000D632C" w:rsidRDefault="006E30B5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4BA148AB" w14:textId="088FDDF4" w:rsidR="006E30B5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2,696</w:t>
            </w:r>
          </w:p>
        </w:tc>
        <w:tc>
          <w:tcPr>
            <w:tcW w:w="84" w:type="pct"/>
          </w:tcPr>
          <w:p w14:paraId="056DA5C9" w14:textId="77777777" w:rsidR="006E30B5" w:rsidRPr="000D632C" w:rsidRDefault="006E30B5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5A7DC571" w14:textId="1242869A" w:rsidR="006E30B5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260C6D73" w14:textId="48842B8C" w:rsidR="006E30B5" w:rsidRPr="000D632C" w:rsidRDefault="006E30B5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19" w:type="pct"/>
          </w:tcPr>
          <w:p w14:paraId="45CF8FBF" w14:textId="33B882F1" w:rsidR="006E30B5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6CA6A5A" w14:textId="77777777" w:rsidR="006E30B5" w:rsidRPr="000D632C" w:rsidRDefault="006E30B5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5E5EE1F9" w14:textId="11876517" w:rsidR="006E30B5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9100125" w14:textId="77777777" w:rsidR="006E30B5" w:rsidRPr="000D632C" w:rsidRDefault="006E30B5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7608D3A9" w14:textId="123DE4EC" w:rsidR="006E30B5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BACF7E6" w14:textId="77777777" w:rsidR="006E30B5" w:rsidRPr="000D632C" w:rsidRDefault="006E30B5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45AF15FC" w14:textId="5D85D07F" w:rsidR="006E30B5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3,775</w:t>
            </w:r>
          </w:p>
        </w:tc>
      </w:tr>
      <w:tr w:rsidR="009C46E1" w:rsidRPr="00DD1EF4" w14:paraId="1743A0E1" w14:textId="77777777" w:rsidTr="009C46E1">
        <w:tc>
          <w:tcPr>
            <w:tcW w:w="1305" w:type="pct"/>
          </w:tcPr>
          <w:p w14:paraId="4688C6F5" w14:textId="77777777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08" w:type="pct"/>
          </w:tcPr>
          <w:p w14:paraId="084585E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6E2E29FB" w14:textId="6B0EED4B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C0D7E30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2CAEE8F5" w14:textId="36B25660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D2BB9AC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217EDDF1" w14:textId="3C1A43F7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(8,889)</w:t>
            </w:r>
          </w:p>
        </w:tc>
        <w:tc>
          <w:tcPr>
            <w:tcW w:w="84" w:type="pct"/>
          </w:tcPr>
          <w:p w14:paraId="1B1533F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1776E379" w14:textId="0320C64D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(266)</w:t>
            </w:r>
          </w:p>
        </w:tc>
        <w:tc>
          <w:tcPr>
            <w:tcW w:w="84" w:type="pct"/>
          </w:tcPr>
          <w:p w14:paraId="4701458A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16D59BE6" w14:textId="6E318A73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(5,754)</w:t>
            </w:r>
          </w:p>
        </w:tc>
        <w:tc>
          <w:tcPr>
            <w:tcW w:w="84" w:type="pct"/>
          </w:tcPr>
          <w:p w14:paraId="1BCA751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40FA9F1D" w14:textId="7D99525D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9B6F85E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2B633060" w14:textId="6DED3EEA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(14,909)</w:t>
            </w:r>
          </w:p>
        </w:tc>
      </w:tr>
      <w:tr w:rsidR="009C46E1" w:rsidRPr="00DD1EF4" w14:paraId="0FF25376" w14:textId="77777777" w:rsidTr="009C46E1">
        <w:tc>
          <w:tcPr>
            <w:tcW w:w="1305" w:type="pct"/>
          </w:tcPr>
          <w:p w14:paraId="3149326E" w14:textId="77777777" w:rsidR="00611CB3" w:rsidRPr="000D632C" w:rsidRDefault="00611CB3" w:rsidP="00611C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ผลต่างจากการเปลี่ยนแปลงอัตรา</w:t>
            </w:r>
          </w:p>
          <w:p w14:paraId="6BA1BBB2" w14:textId="60207E4D" w:rsidR="00611CB3" w:rsidRPr="000D632C" w:rsidRDefault="00611CB3" w:rsidP="00611C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แลกเปลี่ยนเงินตราต่างประเทศ</w:t>
            </w:r>
          </w:p>
        </w:tc>
        <w:tc>
          <w:tcPr>
            <w:tcW w:w="308" w:type="pct"/>
          </w:tcPr>
          <w:p w14:paraId="36AA7C19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547ED6FC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45679C3B" w14:textId="210A73E4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32E15269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663CA6D9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09234ADC" w14:textId="21E0D930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</w:t>
            </w:r>
          </w:p>
        </w:tc>
        <w:tc>
          <w:tcPr>
            <w:tcW w:w="84" w:type="pct"/>
          </w:tcPr>
          <w:p w14:paraId="29FB7CB1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50" w:type="pct"/>
          </w:tcPr>
          <w:p w14:paraId="6606D76B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EB5091" w14:textId="53BE4D93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84" w:type="pct"/>
          </w:tcPr>
          <w:p w14:paraId="717EA257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9" w:type="pct"/>
          </w:tcPr>
          <w:p w14:paraId="59007073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26D161" w14:textId="00E6D069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84" w:type="pct"/>
          </w:tcPr>
          <w:p w14:paraId="463B2DC3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7968EC2F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575C2B" w14:textId="45309803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84" w:type="pct"/>
          </w:tcPr>
          <w:p w14:paraId="1D77BEA8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7" w:type="pct"/>
          </w:tcPr>
          <w:p w14:paraId="031416FE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  <w:p w14:paraId="15D9EF20" w14:textId="117A8158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(3)</w:t>
            </w:r>
          </w:p>
        </w:tc>
        <w:tc>
          <w:tcPr>
            <w:tcW w:w="84" w:type="pct"/>
          </w:tcPr>
          <w:p w14:paraId="64B76C06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6" w:type="pct"/>
          </w:tcPr>
          <w:p w14:paraId="33F16F1B" w14:textId="77777777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B8145E" w14:textId="3A6B20E4" w:rsidR="00611CB3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106</w:t>
            </w:r>
          </w:p>
        </w:tc>
      </w:tr>
      <w:tr w:rsidR="009C46E1" w:rsidRPr="00DD1EF4" w14:paraId="37D0CB9F" w14:textId="77777777" w:rsidTr="009C46E1">
        <w:tc>
          <w:tcPr>
            <w:tcW w:w="1305" w:type="pct"/>
          </w:tcPr>
          <w:p w14:paraId="301F42C0" w14:textId="62B7FF92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632C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31 </w:t>
            </w:r>
            <w:r w:rsidRPr="000D63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65C75" w:rsidRPr="000D632C">
              <w:rPr>
                <w:rFonts w:ascii="Angsana New" w:hAnsi="Angsana New" w:hint="cs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08" w:type="pct"/>
          </w:tcPr>
          <w:p w14:paraId="3A5091B9" w14:textId="77777777" w:rsidR="008C0DA0" w:rsidRPr="000D632C" w:rsidRDefault="008C0DA0" w:rsidP="006E30B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3FF3351B" w14:textId="409EE137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86,190</w:t>
            </w:r>
          </w:p>
        </w:tc>
        <w:tc>
          <w:tcPr>
            <w:tcW w:w="84" w:type="pct"/>
          </w:tcPr>
          <w:p w14:paraId="704930E9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2E64E42" w14:textId="40215664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231,802</w:t>
            </w:r>
          </w:p>
        </w:tc>
        <w:tc>
          <w:tcPr>
            <w:tcW w:w="84" w:type="pct"/>
          </w:tcPr>
          <w:p w14:paraId="18551E4F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1478787F" w14:textId="5D3F01BE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481,128</w:t>
            </w:r>
          </w:p>
        </w:tc>
        <w:tc>
          <w:tcPr>
            <w:tcW w:w="84" w:type="pct"/>
          </w:tcPr>
          <w:p w14:paraId="6CB351A9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3650C312" w14:textId="00B7F5CF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31,614</w:t>
            </w:r>
          </w:p>
        </w:tc>
        <w:tc>
          <w:tcPr>
            <w:tcW w:w="84" w:type="pct"/>
          </w:tcPr>
          <w:p w14:paraId="53585AFC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7FA76064" w14:textId="7D749F46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39,189</w:t>
            </w:r>
          </w:p>
        </w:tc>
        <w:tc>
          <w:tcPr>
            <w:tcW w:w="84" w:type="pct"/>
          </w:tcPr>
          <w:p w14:paraId="5329DD47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081ADDDD" w14:textId="4A07A3C0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3,027</w:t>
            </w:r>
          </w:p>
        </w:tc>
        <w:tc>
          <w:tcPr>
            <w:tcW w:w="84" w:type="pct"/>
          </w:tcPr>
          <w:p w14:paraId="09BE1E70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DA2562C" w14:textId="3D3C31A0" w:rsidR="008C0DA0" w:rsidRPr="000D632C" w:rsidRDefault="00611CB3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872,950</w:t>
            </w:r>
          </w:p>
        </w:tc>
      </w:tr>
      <w:tr w:rsidR="009C46E1" w:rsidRPr="00DD1EF4" w14:paraId="5BF2DFCA" w14:textId="77777777" w:rsidTr="009C46E1">
        <w:tc>
          <w:tcPr>
            <w:tcW w:w="1305" w:type="pct"/>
          </w:tcPr>
          <w:p w14:paraId="57F5D5FA" w14:textId="5F7589E6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ค่าเสื่อมราคา</w:t>
            </w:r>
            <w:r w:rsidRPr="000D632C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และขาดทุนจากการด้อยค่า</w:t>
            </w:r>
          </w:p>
        </w:tc>
        <w:tc>
          <w:tcPr>
            <w:tcW w:w="308" w:type="pct"/>
          </w:tcPr>
          <w:p w14:paraId="0D1EBDF3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06" w:type="pct"/>
          </w:tcPr>
          <w:p w14:paraId="6F69DCDB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4B4AA5A2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09C11D3C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508B310E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</w:tcPr>
          <w:p w14:paraId="06E5D103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39901B49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6873860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32E9917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457E2A5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142A461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34CF799B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1679115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3D9A1A6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C46E1" w:rsidRPr="00DD1EF4" w14:paraId="2A96A74B" w14:textId="77777777" w:rsidTr="009C46E1">
        <w:tc>
          <w:tcPr>
            <w:tcW w:w="1305" w:type="pct"/>
          </w:tcPr>
          <w:p w14:paraId="0F803F72" w14:textId="59A6D52D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0D632C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0D632C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308" w:type="pct"/>
          </w:tcPr>
          <w:p w14:paraId="460EC3F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3F7FD1FD" w14:textId="03F381CB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25A79DCB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2A5D4825" w14:textId="018D13F3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35,803</w:t>
            </w:r>
          </w:p>
        </w:tc>
        <w:tc>
          <w:tcPr>
            <w:tcW w:w="84" w:type="pct"/>
          </w:tcPr>
          <w:p w14:paraId="57A56D49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005E6C0E" w14:textId="523130C0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99,966</w:t>
            </w:r>
          </w:p>
        </w:tc>
        <w:tc>
          <w:tcPr>
            <w:tcW w:w="84" w:type="pct"/>
          </w:tcPr>
          <w:p w14:paraId="41640318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34D7776D" w14:textId="5261D92D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23,147</w:t>
            </w:r>
          </w:p>
        </w:tc>
        <w:tc>
          <w:tcPr>
            <w:tcW w:w="84" w:type="pct"/>
          </w:tcPr>
          <w:p w14:paraId="490D724E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23E6EEC8" w14:textId="2FAA7B01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20,112</w:t>
            </w:r>
          </w:p>
        </w:tc>
        <w:tc>
          <w:tcPr>
            <w:tcW w:w="84" w:type="pct"/>
          </w:tcPr>
          <w:p w14:paraId="6D633D5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1334B515" w14:textId="68861172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81399F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53060FBD" w14:textId="2204327E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179,028</w:t>
            </w:r>
          </w:p>
        </w:tc>
      </w:tr>
      <w:tr w:rsidR="009C46E1" w:rsidRPr="00DD1EF4" w14:paraId="2278F482" w14:textId="77777777" w:rsidTr="009C46E1">
        <w:tc>
          <w:tcPr>
            <w:tcW w:w="1305" w:type="pct"/>
          </w:tcPr>
          <w:p w14:paraId="709CB5B8" w14:textId="77777777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308" w:type="pct"/>
          </w:tcPr>
          <w:p w14:paraId="46F44D0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  <w:t>19</w:t>
            </w:r>
          </w:p>
        </w:tc>
        <w:tc>
          <w:tcPr>
            <w:tcW w:w="406" w:type="pct"/>
          </w:tcPr>
          <w:p w14:paraId="253AEE44" w14:textId="0FD1C341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0D3647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28C136AB" w14:textId="0EA61503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10,174</w:t>
            </w:r>
          </w:p>
        </w:tc>
        <w:tc>
          <w:tcPr>
            <w:tcW w:w="84" w:type="pct"/>
          </w:tcPr>
          <w:p w14:paraId="175AFC0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1882DA48" w14:textId="2AB16025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21,241</w:t>
            </w:r>
          </w:p>
        </w:tc>
        <w:tc>
          <w:tcPr>
            <w:tcW w:w="84" w:type="pct"/>
          </w:tcPr>
          <w:p w14:paraId="6EFCB1CD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6F3E07C5" w14:textId="40D81BA5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5,107</w:t>
            </w:r>
          </w:p>
        </w:tc>
        <w:tc>
          <w:tcPr>
            <w:tcW w:w="84" w:type="pct"/>
          </w:tcPr>
          <w:p w14:paraId="39BD0BF9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24812F98" w14:textId="25876C9B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5,633</w:t>
            </w:r>
          </w:p>
        </w:tc>
        <w:tc>
          <w:tcPr>
            <w:tcW w:w="84" w:type="pct"/>
          </w:tcPr>
          <w:p w14:paraId="0B0B8F6C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5589D45C" w14:textId="576C5C8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23A4BB1E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01AB44BF" w14:textId="2A168E26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42,155</w:t>
            </w:r>
          </w:p>
        </w:tc>
      </w:tr>
      <w:tr w:rsidR="009C46E1" w:rsidRPr="00DD1EF4" w14:paraId="6AA934C7" w14:textId="77777777" w:rsidTr="009C46E1">
        <w:tc>
          <w:tcPr>
            <w:tcW w:w="1305" w:type="pct"/>
          </w:tcPr>
          <w:p w14:paraId="1B449197" w14:textId="54ED1EFE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ได้มาจากการรวมธุรกิจ</w:t>
            </w:r>
          </w:p>
        </w:tc>
        <w:tc>
          <w:tcPr>
            <w:tcW w:w="308" w:type="pct"/>
          </w:tcPr>
          <w:p w14:paraId="3092168A" w14:textId="5BF1E199" w:rsidR="008C0DA0" w:rsidRPr="000D632C" w:rsidRDefault="00E72246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406" w:type="pct"/>
          </w:tcPr>
          <w:p w14:paraId="6F7766F3" w14:textId="2D19FDA1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52B568AB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147D53A5" w14:textId="5923C67B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60,930</w:t>
            </w:r>
          </w:p>
        </w:tc>
        <w:tc>
          <w:tcPr>
            <w:tcW w:w="84" w:type="pct"/>
          </w:tcPr>
          <w:p w14:paraId="26FEAD85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13539339" w14:textId="4C8230FA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214,287</w:t>
            </w:r>
          </w:p>
        </w:tc>
        <w:tc>
          <w:tcPr>
            <w:tcW w:w="84" w:type="pct"/>
          </w:tcPr>
          <w:p w14:paraId="0843A543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2627AD9E" w14:textId="399DCDEC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10,977</w:t>
            </w:r>
          </w:p>
        </w:tc>
        <w:tc>
          <w:tcPr>
            <w:tcW w:w="84" w:type="pct"/>
          </w:tcPr>
          <w:p w14:paraId="5B3C5BAA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35957DB9" w14:textId="75F1AE2C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20,657</w:t>
            </w:r>
          </w:p>
        </w:tc>
        <w:tc>
          <w:tcPr>
            <w:tcW w:w="84" w:type="pct"/>
          </w:tcPr>
          <w:p w14:paraId="4304EA70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2EA2A86D" w14:textId="53B3CD36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312419FE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5105E82F" w14:textId="33D47AF1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306,851</w:t>
            </w:r>
          </w:p>
        </w:tc>
      </w:tr>
      <w:tr w:rsidR="009C46E1" w:rsidRPr="00DD1EF4" w14:paraId="081B46A6" w14:textId="77777777" w:rsidTr="009C46E1">
        <w:tc>
          <w:tcPr>
            <w:tcW w:w="1305" w:type="pct"/>
          </w:tcPr>
          <w:p w14:paraId="643D7BFC" w14:textId="378034F4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="Angsana New" w:hAnsi="Angsana New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308" w:type="pct"/>
          </w:tcPr>
          <w:p w14:paraId="25CA5155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5D9EFB1A" w14:textId="4C7C47A9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3713EA6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1213BEEB" w14:textId="56D6021F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1A9006E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2264A07C" w14:textId="6B1C5665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594</w:t>
            </w:r>
          </w:p>
        </w:tc>
        <w:tc>
          <w:tcPr>
            <w:tcW w:w="84" w:type="pct"/>
          </w:tcPr>
          <w:p w14:paraId="096D781D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47A59374" w14:textId="392B598D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36169558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1B6C2065" w14:textId="4F174F9D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1E238ADA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54927D99" w14:textId="4C560843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12E93D76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18E79A68" w14:textId="1B87BE18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594</w:t>
            </w:r>
          </w:p>
        </w:tc>
      </w:tr>
      <w:tr w:rsidR="009C46E1" w:rsidRPr="00DD1EF4" w14:paraId="61E5ECD4" w14:textId="77777777" w:rsidTr="009C46E1">
        <w:tc>
          <w:tcPr>
            <w:tcW w:w="1305" w:type="pct"/>
          </w:tcPr>
          <w:p w14:paraId="6B9A7205" w14:textId="18C00FE1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/>
                <w:sz w:val="22"/>
                <w:szCs w:val="22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308" w:type="pct"/>
          </w:tcPr>
          <w:p w14:paraId="1F152813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09AF16EE" w14:textId="1B2DF43F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1D0F5A8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71103A50" w14:textId="4CFFCFA1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(</w:t>
            </w: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2,023</w:t>
            </w:r>
            <w:r w:rsidRPr="000D632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pct"/>
          </w:tcPr>
          <w:p w14:paraId="169A106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2F739396" w14:textId="0CCD3CEA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FF1B15D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762E2EC0" w14:textId="38A6A64A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4C4603A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5CAC813D" w14:textId="6C463115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0E6D7C7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12F0C63C" w14:textId="5BD5E86A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39F1B693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08F609E3" w14:textId="3842190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(</w:t>
            </w: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2,023</w:t>
            </w:r>
            <w:r w:rsidRPr="000D63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C46E1" w:rsidRPr="00DD1EF4" w14:paraId="4D93071F" w14:textId="77777777" w:rsidTr="009C46E1">
        <w:tc>
          <w:tcPr>
            <w:tcW w:w="1305" w:type="pct"/>
          </w:tcPr>
          <w:p w14:paraId="637584C6" w14:textId="1F07018C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08" w:type="pct"/>
          </w:tcPr>
          <w:p w14:paraId="2E738FCD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22606638" w14:textId="6AD307F6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73E3567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5893A00F" w14:textId="3CE559BC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3270520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1A0732E1" w14:textId="45B05464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(218)</w:t>
            </w:r>
          </w:p>
        </w:tc>
        <w:tc>
          <w:tcPr>
            <w:tcW w:w="84" w:type="pct"/>
          </w:tcPr>
          <w:p w14:paraId="2137A9E5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6F7D8CF5" w14:textId="18A26B0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(359)</w:t>
            </w:r>
          </w:p>
        </w:tc>
        <w:tc>
          <w:tcPr>
            <w:tcW w:w="84" w:type="pct"/>
          </w:tcPr>
          <w:p w14:paraId="3E9579E2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077195B7" w14:textId="29F0B832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(23,358)</w:t>
            </w:r>
          </w:p>
        </w:tc>
        <w:tc>
          <w:tcPr>
            <w:tcW w:w="84" w:type="pct"/>
          </w:tcPr>
          <w:p w14:paraId="2B89535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4E4E08FE" w14:textId="12D7290A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22BBC57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1892AA11" w14:textId="634E1410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(23,935)</w:t>
            </w:r>
          </w:p>
        </w:tc>
      </w:tr>
      <w:tr w:rsidR="009C46E1" w:rsidRPr="00DD1EF4" w14:paraId="7A076971" w14:textId="77777777" w:rsidTr="009C46E1">
        <w:tc>
          <w:tcPr>
            <w:tcW w:w="1305" w:type="pct"/>
          </w:tcPr>
          <w:p w14:paraId="0B42924C" w14:textId="77777777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ผลต่างจากการเปลี่ยนแปลงอัตรา</w:t>
            </w:r>
          </w:p>
          <w:p w14:paraId="1548DDA6" w14:textId="13F32433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แลกเปลี่ยนเงินตราต่างประเทศ</w:t>
            </w:r>
          </w:p>
        </w:tc>
        <w:tc>
          <w:tcPr>
            <w:tcW w:w="308" w:type="pct"/>
          </w:tcPr>
          <w:p w14:paraId="276BD930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7CFAEF9B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F77BC88" w14:textId="41C7118F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5F88B327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6B215B2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  <w:p w14:paraId="1A4DC1DA" w14:textId="08F72C01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84" w:type="pct"/>
          </w:tcPr>
          <w:p w14:paraId="3412842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ECC9F9A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</w:rPr>
            </w:pPr>
          </w:p>
          <w:p w14:paraId="4564188B" w14:textId="7B139548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(34)</w:t>
            </w:r>
          </w:p>
        </w:tc>
        <w:tc>
          <w:tcPr>
            <w:tcW w:w="84" w:type="pct"/>
          </w:tcPr>
          <w:p w14:paraId="2C0E609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3DD3F1E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</w:rPr>
            </w:pPr>
          </w:p>
          <w:p w14:paraId="3E9B6CDF" w14:textId="06F39CFC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84" w:type="pct"/>
          </w:tcPr>
          <w:p w14:paraId="6BAC8AD0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2EBAA0A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55564BAA" w14:textId="48B0FA8F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(5</w:t>
            </w: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  <w:r w:rsidRPr="000D632C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4" w:type="pct"/>
          </w:tcPr>
          <w:p w14:paraId="6AA1AD92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4D5EDB2F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</w:rPr>
            </w:pPr>
          </w:p>
          <w:p w14:paraId="578C9AB2" w14:textId="4B0B8944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81784A4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08603471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</w:rPr>
            </w:pPr>
          </w:p>
          <w:p w14:paraId="49486996" w14:textId="6DC898F5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(13</w:t>
            </w: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  <w:r w:rsidRPr="000D632C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C46E1" w:rsidRPr="00DD1EF4" w14:paraId="407868F8" w14:textId="77777777" w:rsidTr="009C46E1">
        <w:tc>
          <w:tcPr>
            <w:tcW w:w="1305" w:type="pct"/>
          </w:tcPr>
          <w:p w14:paraId="09651EF9" w14:textId="3D4CC26E" w:rsidR="008C0DA0" w:rsidRPr="000D632C" w:rsidRDefault="008C0DA0" w:rsidP="008C0DA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2562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="00C65C75"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08" w:type="pct"/>
          </w:tcPr>
          <w:p w14:paraId="0761E0F2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50FF5704" w14:textId="0BD429C2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EBA09A5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7210ECEF" w14:textId="31FEC716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104,862</w:t>
            </w:r>
          </w:p>
        </w:tc>
        <w:tc>
          <w:tcPr>
            <w:tcW w:w="84" w:type="pct"/>
          </w:tcPr>
          <w:p w14:paraId="0E5E7F8B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A4FAE91" w14:textId="26D40031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335,836</w:t>
            </w:r>
          </w:p>
        </w:tc>
        <w:tc>
          <w:tcPr>
            <w:tcW w:w="84" w:type="pct"/>
          </w:tcPr>
          <w:p w14:paraId="3DE8DDEC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29967A22" w14:textId="708E79C0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38,853</w:t>
            </w:r>
          </w:p>
        </w:tc>
        <w:tc>
          <w:tcPr>
            <w:tcW w:w="84" w:type="pct"/>
          </w:tcPr>
          <w:p w14:paraId="0CD82433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AF174B2" w14:textId="7E50281D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22,98</w:t>
            </w: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84" w:type="pct"/>
          </w:tcPr>
          <w:p w14:paraId="7C16A508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0BC611FB" w14:textId="36C99B4D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8AC7737" w14:textId="77777777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1B665931" w14:textId="10DE5979" w:rsidR="008C0DA0" w:rsidRPr="000D632C" w:rsidRDefault="008C0DA0" w:rsidP="008C0DA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502,536</w:t>
            </w:r>
          </w:p>
        </w:tc>
      </w:tr>
      <w:tr w:rsidR="009C46E1" w:rsidRPr="00DD1EF4" w14:paraId="6727267F" w14:textId="77777777" w:rsidTr="009C46E1">
        <w:tc>
          <w:tcPr>
            <w:tcW w:w="1305" w:type="pct"/>
          </w:tcPr>
          <w:p w14:paraId="665FC676" w14:textId="7777777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308" w:type="pct"/>
          </w:tcPr>
          <w:p w14:paraId="034D8AF1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20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  <w:t>19</w:t>
            </w:r>
          </w:p>
        </w:tc>
        <w:tc>
          <w:tcPr>
            <w:tcW w:w="406" w:type="pct"/>
          </w:tcPr>
          <w:p w14:paraId="50D7EC82" w14:textId="705B876C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06991079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3919A2E3" w14:textId="53447C70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16,484</w:t>
            </w:r>
          </w:p>
        </w:tc>
        <w:tc>
          <w:tcPr>
            <w:tcW w:w="84" w:type="pct"/>
          </w:tcPr>
          <w:p w14:paraId="278AA965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0D9153BF" w14:textId="500899CA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20,967</w:t>
            </w:r>
          </w:p>
        </w:tc>
        <w:tc>
          <w:tcPr>
            <w:tcW w:w="84" w:type="pct"/>
          </w:tcPr>
          <w:p w14:paraId="1B4687E0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7BD76CC5" w14:textId="3A5EBA3A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4,529</w:t>
            </w:r>
          </w:p>
        </w:tc>
        <w:tc>
          <w:tcPr>
            <w:tcW w:w="84" w:type="pct"/>
          </w:tcPr>
          <w:p w14:paraId="1274BDF3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23A7DAD6" w14:textId="5F1B2872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7,098</w:t>
            </w:r>
          </w:p>
        </w:tc>
        <w:tc>
          <w:tcPr>
            <w:tcW w:w="84" w:type="pct"/>
          </w:tcPr>
          <w:p w14:paraId="7983091F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3301F21C" w14:textId="57C7DF75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CB1DBC9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7E499006" w14:textId="74BD2F59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49,078</w:t>
            </w:r>
          </w:p>
        </w:tc>
      </w:tr>
      <w:tr w:rsidR="009C46E1" w:rsidRPr="00DD1EF4" w14:paraId="4B0F0808" w14:textId="77777777" w:rsidTr="009C46E1">
        <w:tc>
          <w:tcPr>
            <w:tcW w:w="1305" w:type="pct"/>
          </w:tcPr>
          <w:p w14:paraId="016E1DF9" w14:textId="78A6B652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กลับรายการ</w:t>
            </w:r>
            <w:r w:rsidRPr="000D632C">
              <w:rPr>
                <w:rFonts w:ascii="Angsana New" w:hAnsi="Angsana New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308" w:type="pct"/>
          </w:tcPr>
          <w:p w14:paraId="788079E6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73D15F58" w14:textId="02673592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243A2D6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37CACCED" w14:textId="7BA8F7F9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A246A20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62083925" w14:textId="147A36E6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(594)</w:t>
            </w:r>
          </w:p>
        </w:tc>
        <w:tc>
          <w:tcPr>
            <w:tcW w:w="84" w:type="pct"/>
          </w:tcPr>
          <w:p w14:paraId="7085337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4113E260" w14:textId="150B9692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32E052D2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62D602E0" w14:textId="789C1A14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7393B3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79A29AA1" w14:textId="29D47980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E12FBE9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6957095C" w14:textId="368065D8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(594)</w:t>
            </w:r>
          </w:p>
        </w:tc>
      </w:tr>
      <w:tr w:rsidR="009C46E1" w:rsidRPr="00DD1EF4" w14:paraId="64694518" w14:textId="77777777" w:rsidTr="009C46E1">
        <w:tc>
          <w:tcPr>
            <w:tcW w:w="1305" w:type="pct"/>
          </w:tcPr>
          <w:p w14:paraId="45AAC6E9" w14:textId="47909D1E" w:rsidR="00773F34" w:rsidRPr="000D632C" w:rsidRDefault="00773F34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="Angsana New" w:hAnsi="Angsana New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308" w:type="pct"/>
          </w:tcPr>
          <w:p w14:paraId="439DA0BA" w14:textId="77777777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112BCF5F" w14:textId="3FC2B258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58BF3425" w14:textId="14D82BC3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3A4057F8" w14:textId="2B40B1F0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517B877B" w14:textId="77777777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0B0950FB" w14:textId="3F076D7D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14,061</w:t>
            </w:r>
          </w:p>
        </w:tc>
        <w:tc>
          <w:tcPr>
            <w:tcW w:w="84" w:type="pct"/>
          </w:tcPr>
          <w:p w14:paraId="7F7451BF" w14:textId="77777777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2C70FECE" w14:textId="7251F6C8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(14,061)</w:t>
            </w:r>
          </w:p>
        </w:tc>
        <w:tc>
          <w:tcPr>
            <w:tcW w:w="84" w:type="pct"/>
          </w:tcPr>
          <w:p w14:paraId="05EBE667" w14:textId="77777777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45F2AE6C" w14:textId="4D7542B4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0A1A3722" w14:textId="77777777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2AC1DB49" w14:textId="268CCA89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A064161" w14:textId="77777777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0D07197B" w14:textId="0242A6C4" w:rsidR="00773F34" w:rsidRPr="000D632C" w:rsidRDefault="00773F34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9C46E1" w:rsidRPr="00DD1EF4" w14:paraId="18F7FCAE" w14:textId="77777777" w:rsidTr="009C46E1">
        <w:tc>
          <w:tcPr>
            <w:tcW w:w="1305" w:type="pct"/>
          </w:tcPr>
          <w:p w14:paraId="7A148D8F" w14:textId="52ED7CE0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โอน</w:t>
            </w:r>
            <w:r w:rsidRPr="000D632C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</w:t>
            </w: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308" w:type="pct"/>
          </w:tcPr>
          <w:p w14:paraId="01879326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4924D75F" w14:textId="4C7ED4EA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256724B1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00F75CB1" w14:textId="284E518C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2,023</w:t>
            </w:r>
          </w:p>
        </w:tc>
        <w:tc>
          <w:tcPr>
            <w:tcW w:w="84" w:type="pct"/>
          </w:tcPr>
          <w:p w14:paraId="2CABA33B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4FA1D95D" w14:textId="616DEA9F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0F1C9C58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57A685C7" w14:textId="2680BE1B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2A670AC5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4E14FB7C" w14:textId="3409EA60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1600AEAC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3339C22B" w14:textId="5745EFDA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9DAC29D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6868D674" w14:textId="24935243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2,023</w:t>
            </w:r>
          </w:p>
        </w:tc>
      </w:tr>
      <w:tr w:rsidR="009C46E1" w:rsidRPr="00DD1EF4" w14:paraId="26E85B1F" w14:textId="77777777" w:rsidTr="009C46E1">
        <w:tc>
          <w:tcPr>
            <w:tcW w:w="1305" w:type="pct"/>
          </w:tcPr>
          <w:p w14:paraId="7059F566" w14:textId="7777777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308" w:type="pct"/>
          </w:tcPr>
          <w:p w14:paraId="462843BD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11BB82E7" w14:textId="38BAFBAA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199983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5C70FD3F" w14:textId="40C51812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5B04B7A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074C6F40" w14:textId="014F2DF4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(8,281)</w:t>
            </w:r>
          </w:p>
        </w:tc>
        <w:tc>
          <w:tcPr>
            <w:tcW w:w="84" w:type="pct"/>
          </w:tcPr>
          <w:p w14:paraId="1A549B55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3AD7BE62" w14:textId="591F28D5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(266)</w:t>
            </w:r>
          </w:p>
        </w:tc>
        <w:tc>
          <w:tcPr>
            <w:tcW w:w="84" w:type="pct"/>
          </w:tcPr>
          <w:p w14:paraId="01AF796A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43D199BF" w14:textId="1B6E4BCC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(4,977)</w:t>
            </w:r>
          </w:p>
        </w:tc>
        <w:tc>
          <w:tcPr>
            <w:tcW w:w="84" w:type="pct"/>
          </w:tcPr>
          <w:p w14:paraId="5B03FDB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432A4C32" w14:textId="310F5B8F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8BA02C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2308E28F" w14:textId="7B11CE24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(13,524)</w:t>
            </w:r>
          </w:p>
        </w:tc>
      </w:tr>
      <w:tr w:rsidR="009C46E1" w:rsidRPr="00DD1EF4" w14:paraId="5D5E424E" w14:textId="77777777" w:rsidTr="009C46E1">
        <w:tc>
          <w:tcPr>
            <w:tcW w:w="1305" w:type="pct"/>
          </w:tcPr>
          <w:p w14:paraId="52C59678" w14:textId="7777777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ผลต่างจากการเปลี่ยนแปลงอัตรา</w:t>
            </w:r>
          </w:p>
          <w:p w14:paraId="60E24037" w14:textId="012A5EE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D632C">
              <w:rPr>
                <w:rFonts w:asciiTheme="majorBidi" w:hAnsiTheme="majorBidi" w:cstheme="majorBidi"/>
                <w:sz w:val="22"/>
                <w:szCs w:val="22"/>
                <w:cs/>
              </w:rPr>
              <w:t>แลกเปลี่ยนเงินตราต่างประเทศ</w:t>
            </w:r>
          </w:p>
        </w:tc>
        <w:tc>
          <w:tcPr>
            <w:tcW w:w="308" w:type="pct"/>
          </w:tcPr>
          <w:p w14:paraId="62C655A5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00527DDB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6DD088B5" w14:textId="77B2FD04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4198BED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53FFA9EB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319ECD3" w14:textId="122689FF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84" w:type="pct"/>
          </w:tcPr>
          <w:p w14:paraId="649F198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74346E68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46A2C601" w14:textId="1A7C7043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84" w:type="pct"/>
          </w:tcPr>
          <w:p w14:paraId="6D92E12A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10395610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</w:rPr>
            </w:pPr>
          </w:p>
          <w:p w14:paraId="36D4E911" w14:textId="02A75665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84" w:type="pct"/>
          </w:tcPr>
          <w:p w14:paraId="20FDFEBB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68AA051B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</w:rPr>
            </w:pPr>
          </w:p>
          <w:p w14:paraId="4B21FF56" w14:textId="78C43D73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  <w:r w:rsidR="00104C5D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84" w:type="pct"/>
          </w:tcPr>
          <w:p w14:paraId="724D50F1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6F6E5763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</w:p>
          <w:p w14:paraId="1B27316D" w14:textId="771B59F0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99FF073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23790F0B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</w:rPr>
            </w:pPr>
          </w:p>
          <w:p w14:paraId="17D83B0E" w14:textId="04416202" w:rsidR="009F73C2" w:rsidRPr="000D632C" w:rsidRDefault="00F6018A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</w:p>
        </w:tc>
      </w:tr>
      <w:tr w:rsidR="009C46E1" w:rsidRPr="00DD1EF4" w14:paraId="44CE0A0C" w14:textId="77777777" w:rsidTr="009C46E1">
        <w:tc>
          <w:tcPr>
            <w:tcW w:w="1305" w:type="pct"/>
          </w:tcPr>
          <w:p w14:paraId="29838569" w14:textId="2E091099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08" w:type="pct"/>
          </w:tcPr>
          <w:p w14:paraId="35A1DEB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14:paraId="1DEAF172" w14:textId="28A18714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593D74C2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25B52838" w14:textId="5139B7FB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123,375</w:t>
            </w:r>
          </w:p>
        </w:tc>
        <w:tc>
          <w:tcPr>
            <w:tcW w:w="84" w:type="pct"/>
          </w:tcPr>
          <w:p w14:paraId="31D4BBD8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49371C98" w14:textId="44024ECA" w:rsidR="009F73C2" w:rsidRPr="000D632C" w:rsidRDefault="0039283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361,999</w:t>
            </w:r>
          </w:p>
        </w:tc>
        <w:tc>
          <w:tcPr>
            <w:tcW w:w="84" w:type="pct"/>
          </w:tcPr>
          <w:p w14:paraId="6250C5DD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4FC39689" w14:textId="55F2AEF8" w:rsidR="009F73C2" w:rsidRPr="000D632C" w:rsidRDefault="0039283D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29,060</w:t>
            </w:r>
          </w:p>
        </w:tc>
        <w:tc>
          <w:tcPr>
            <w:tcW w:w="84" w:type="pct"/>
          </w:tcPr>
          <w:p w14:paraId="1D72EB26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5CB3E16D" w14:textId="72EABD85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25,125</w:t>
            </w:r>
          </w:p>
        </w:tc>
        <w:tc>
          <w:tcPr>
            <w:tcW w:w="84" w:type="pct"/>
          </w:tcPr>
          <w:p w14:paraId="7BDBFD8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</w:tcPr>
          <w:p w14:paraId="4199B8E0" w14:textId="6F563875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41563008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227D87C3" w14:textId="576C48A9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539,559</w:t>
            </w:r>
          </w:p>
        </w:tc>
      </w:tr>
      <w:tr w:rsidR="009C46E1" w:rsidRPr="00DD1EF4" w14:paraId="60915B49" w14:textId="77777777" w:rsidTr="009C46E1">
        <w:tc>
          <w:tcPr>
            <w:tcW w:w="1305" w:type="pct"/>
          </w:tcPr>
          <w:p w14:paraId="2F644FC4" w14:textId="7777777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3654F123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73B3AADF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4EAF2113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F94BDA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783D85A3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6B3CBEB7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146D601B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430C9565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54CC1643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347EE8A0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03AF054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6C69AB96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2CE887F0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FB3D222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C46E1" w:rsidRPr="00DD1EF4" w14:paraId="0897E961" w14:textId="77777777" w:rsidTr="009C46E1">
        <w:tc>
          <w:tcPr>
            <w:tcW w:w="1305" w:type="pct"/>
          </w:tcPr>
          <w:p w14:paraId="51A24572" w14:textId="77777777" w:rsidR="000D632C" w:rsidRPr="000D632C" w:rsidRDefault="000D632C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594F0040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06" w:type="pct"/>
          </w:tcPr>
          <w:p w14:paraId="46C98F49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3D8ABCE9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0E7E04DF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138DAAC4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</w:tcPr>
          <w:p w14:paraId="3CDCED2E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0283DE99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17FF41BE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3689C54E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5E63236A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1C5290CC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26899C2E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083961C9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1C692407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C46E1" w:rsidRPr="00DD1EF4" w14:paraId="38B4BC74" w14:textId="77777777" w:rsidTr="009C46E1">
        <w:tc>
          <w:tcPr>
            <w:tcW w:w="1305" w:type="pct"/>
          </w:tcPr>
          <w:p w14:paraId="0F996EFB" w14:textId="77777777" w:rsidR="000D632C" w:rsidRPr="000D632C" w:rsidRDefault="000D632C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0C435918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06" w:type="pct"/>
          </w:tcPr>
          <w:p w14:paraId="0EBDB341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1E928DAC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7751B6C7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14DDF272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</w:tcPr>
          <w:p w14:paraId="21AAC686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2F8EC49E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1319B53F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5C4AEF2D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41C68184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77637B91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3E8868FB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1230300A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5DAFB4B7" w14:textId="77777777" w:rsidR="000D632C" w:rsidRPr="000D632C" w:rsidRDefault="000D632C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C46E1" w:rsidRPr="00DD1EF4" w14:paraId="3DF83D31" w14:textId="77777777" w:rsidTr="009C46E1">
        <w:tc>
          <w:tcPr>
            <w:tcW w:w="1305" w:type="pct"/>
          </w:tcPr>
          <w:p w14:paraId="1FE72C86" w14:textId="7777777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632C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308" w:type="pct"/>
          </w:tcPr>
          <w:p w14:paraId="02A3D937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06" w:type="pct"/>
          </w:tcPr>
          <w:p w14:paraId="62D0BFDC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7D5D538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005B705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4EF26A57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</w:tcPr>
          <w:p w14:paraId="44E65B2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5444D830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70269987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13DCC60F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17A6E439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788E3013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01D75326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3C9D913A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03D92F4D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C46E1" w:rsidRPr="00DD1EF4" w14:paraId="5221CE54" w14:textId="77777777" w:rsidTr="009C46E1">
        <w:tc>
          <w:tcPr>
            <w:tcW w:w="1305" w:type="pct"/>
          </w:tcPr>
          <w:p w14:paraId="77505EAF" w14:textId="1D55C32A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632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D632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08" w:type="pct"/>
          </w:tcPr>
          <w:p w14:paraId="614D504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06" w:type="pct"/>
          </w:tcPr>
          <w:p w14:paraId="6E0D21BC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08D40BC2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49D3B8AA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5A602B85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</w:tcPr>
          <w:p w14:paraId="36727E62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6167531C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53EC4D62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2B619E3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5B006AB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3A0BDA08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73B84B08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002361DA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686DAA0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C46E1" w:rsidRPr="00DD1EF4" w14:paraId="2ED7AACC" w14:textId="77777777" w:rsidTr="009C46E1">
        <w:tc>
          <w:tcPr>
            <w:tcW w:w="1305" w:type="pct"/>
          </w:tcPr>
          <w:p w14:paraId="75F53C50" w14:textId="7777777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5C17B40F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</w:tcPr>
          <w:p w14:paraId="14638BFA" w14:textId="4A0E65D0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8</w:t>
            </w: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5,11</w:t>
            </w:r>
            <w:r w:rsidR="00104C5D"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84" w:type="pct"/>
          </w:tcPr>
          <w:p w14:paraId="49FDB835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2590A08C" w14:textId="32595D3D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86,495</w:t>
            </w:r>
          </w:p>
        </w:tc>
        <w:tc>
          <w:tcPr>
            <w:tcW w:w="84" w:type="pct"/>
          </w:tcPr>
          <w:p w14:paraId="386BE5CA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1E5B4270" w14:textId="363A3F9D" w:rsidR="009F73C2" w:rsidRPr="00104C5D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128,38</w:t>
            </w:r>
            <w:r w:rsidR="00104C5D"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84" w:type="pct"/>
          </w:tcPr>
          <w:p w14:paraId="2E10842D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4AAB82BF" w14:textId="5249611D" w:rsidR="009F73C2" w:rsidRPr="00104C5D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9,31</w:t>
            </w:r>
            <w:r w:rsidR="00104C5D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84" w:type="pct"/>
          </w:tcPr>
          <w:p w14:paraId="30C3AF68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5E2CF056" w14:textId="7EA1C1E8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2,845</w:t>
            </w:r>
          </w:p>
        </w:tc>
        <w:tc>
          <w:tcPr>
            <w:tcW w:w="84" w:type="pct"/>
          </w:tcPr>
          <w:p w14:paraId="7D0CFEFC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769F1164" w14:textId="58A85C30" w:rsidR="009F73C2" w:rsidRPr="00104C5D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1,41</w:t>
            </w:r>
            <w:r w:rsidR="00104C5D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84" w:type="pct"/>
          </w:tcPr>
          <w:p w14:paraId="4F6B0F4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5937056A" w14:textId="30EA20BF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313,569</w:t>
            </w:r>
          </w:p>
        </w:tc>
      </w:tr>
      <w:tr w:rsidR="009C46E1" w:rsidRPr="00DD1EF4" w14:paraId="59ED3244" w14:textId="77777777" w:rsidTr="009C46E1">
        <w:tc>
          <w:tcPr>
            <w:tcW w:w="1305" w:type="pct"/>
          </w:tcPr>
          <w:p w14:paraId="22C00E2E" w14:textId="7777777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/>
                <w:sz w:val="22"/>
                <w:szCs w:val="22"/>
                <w:cs/>
              </w:rPr>
              <w:t>ภายใต้สัญญาเช่าการเงิน</w:t>
            </w:r>
          </w:p>
        </w:tc>
        <w:tc>
          <w:tcPr>
            <w:tcW w:w="308" w:type="pct"/>
          </w:tcPr>
          <w:p w14:paraId="3CECCBC9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6352A606" w14:textId="436CEDC9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4B8235F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5731E2A1" w14:textId="0778295A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2FD022B7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5ED0935B" w14:textId="7ED3077E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02B1F1D7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7F97682B" w14:textId="49B52864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E843A1F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61B6BBCF" w14:textId="0E6775DA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10,600</w:t>
            </w:r>
          </w:p>
        </w:tc>
        <w:tc>
          <w:tcPr>
            <w:tcW w:w="84" w:type="pct"/>
          </w:tcPr>
          <w:p w14:paraId="3A4FDA7A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47D51D7" w14:textId="32CCD42C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6B95E93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406E1374" w14:textId="1C6CE4E9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</w:rPr>
            </w:pPr>
            <w:r w:rsidRPr="000D632C">
              <w:rPr>
                <w:rFonts w:ascii="Angsana New" w:hAnsi="Angsana New"/>
                <w:sz w:val="22"/>
                <w:szCs w:val="22"/>
              </w:rPr>
              <w:t>10,600</w:t>
            </w:r>
          </w:p>
        </w:tc>
      </w:tr>
      <w:tr w:rsidR="009C46E1" w:rsidRPr="00DD1EF4" w14:paraId="1A8C8AA8" w14:textId="77777777" w:rsidTr="009C46E1">
        <w:tc>
          <w:tcPr>
            <w:tcW w:w="1305" w:type="pct"/>
          </w:tcPr>
          <w:p w14:paraId="7BAE2E78" w14:textId="7777777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6439B4A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14D3EBF2" w14:textId="26262307" w:rsidR="009F73C2" w:rsidRPr="00104C5D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85,11</w:t>
            </w:r>
            <w:r w:rsidR="00104C5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84" w:type="pct"/>
          </w:tcPr>
          <w:p w14:paraId="210F59C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4F3662E" w14:textId="598FB4C4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86,495</w:t>
            </w:r>
          </w:p>
        </w:tc>
        <w:tc>
          <w:tcPr>
            <w:tcW w:w="84" w:type="pct"/>
          </w:tcPr>
          <w:p w14:paraId="68A3D278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6FCE24AD" w14:textId="713D2D0E" w:rsidR="009F73C2" w:rsidRPr="00104C5D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128,38</w:t>
            </w:r>
            <w:r w:rsidR="00104C5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84" w:type="pct"/>
          </w:tcPr>
          <w:p w14:paraId="5261EDF1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11F22260" w14:textId="26289A3A" w:rsidR="009F73C2" w:rsidRPr="00104C5D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9,31</w:t>
            </w:r>
            <w:r w:rsidR="00104C5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84" w:type="pct"/>
          </w:tcPr>
          <w:p w14:paraId="111D7EF7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39C8526" w14:textId="1C94758E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13,445</w:t>
            </w:r>
          </w:p>
        </w:tc>
        <w:tc>
          <w:tcPr>
            <w:tcW w:w="84" w:type="pct"/>
          </w:tcPr>
          <w:p w14:paraId="16ACDE38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00D5D4E7" w14:textId="79A1AD5B" w:rsidR="009F73C2" w:rsidRPr="00104C5D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</w:rPr>
              <w:t>1,41</w:t>
            </w:r>
            <w:r w:rsidR="00104C5D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84" w:type="pct"/>
          </w:tcPr>
          <w:p w14:paraId="26554B21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31300715" w14:textId="158DCC65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324,169</w:t>
            </w:r>
          </w:p>
        </w:tc>
      </w:tr>
      <w:tr w:rsidR="009C46E1" w:rsidRPr="00DD1EF4" w14:paraId="6115997B" w14:textId="77777777" w:rsidTr="009C46E1">
        <w:trPr>
          <w:trHeight w:val="159"/>
        </w:trPr>
        <w:tc>
          <w:tcPr>
            <w:tcW w:w="1305" w:type="pct"/>
          </w:tcPr>
          <w:p w14:paraId="356FA4CB" w14:textId="77777777" w:rsidR="00CD7B96" w:rsidRPr="00ED0FD9" w:rsidRDefault="00CD7B96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1711CC67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14:paraId="20DB37ED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14FD54E5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55AE87D8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239E3B38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08528D58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62050CB5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76C56E3E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0F232F58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3DC0F52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3C449A26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</w:tcPr>
          <w:p w14:paraId="2EDA8A15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10F01F26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66E7AE46" w14:textId="77777777" w:rsidR="00CD7B96" w:rsidRPr="00ED0FD9" w:rsidRDefault="00CD7B96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9C46E1" w:rsidRPr="00DD1EF4" w14:paraId="05150FE6" w14:textId="77777777" w:rsidTr="009C46E1">
        <w:tc>
          <w:tcPr>
            <w:tcW w:w="1305" w:type="pct"/>
          </w:tcPr>
          <w:p w14:paraId="4B56F771" w14:textId="088BEA5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632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0D632C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D632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08" w:type="pct"/>
          </w:tcPr>
          <w:p w14:paraId="625F77AD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06" w:type="pct"/>
          </w:tcPr>
          <w:p w14:paraId="037F0896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3B7902B6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2C69DE01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747696B0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</w:tcPr>
          <w:p w14:paraId="047FE556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398DD069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</w:tcPr>
          <w:p w14:paraId="1081208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44C92FA9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753639B6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3C50FAB8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</w:tcPr>
          <w:p w14:paraId="09AF4B93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" w:type="pct"/>
          </w:tcPr>
          <w:p w14:paraId="24F2FB01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</w:tcPr>
          <w:p w14:paraId="18941C79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C46E1" w:rsidRPr="00DD1EF4" w14:paraId="4312E417" w14:textId="77777777" w:rsidTr="009C46E1">
        <w:tc>
          <w:tcPr>
            <w:tcW w:w="1305" w:type="pct"/>
          </w:tcPr>
          <w:p w14:paraId="140F980A" w14:textId="7777777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308" w:type="pct"/>
          </w:tcPr>
          <w:p w14:paraId="354874ED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6" w:type="pct"/>
          </w:tcPr>
          <w:p w14:paraId="37BA71E7" w14:textId="7D465D5E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86,190</w:t>
            </w:r>
          </w:p>
        </w:tc>
        <w:tc>
          <w:tcPr>
            <w:tcW w:w="84" w:type="pct"/>
          </w:tcPr>
          <w:p w14:paraId="06B0818A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3C663DB6" w14:textId="043558BD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78,026</w:t>
            </w:r>
          </w:p>
        </w:tc>
        <w:tc>
          <w:tcPr>
            <w:tcW w:w="84" w:type="pct"/>
          </w:tcPr>
          <w:p w14:paraId="395A39E5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</w:tcPr>
          <w:p w14:paraId="556BEAAB" w14:textId="05AD6105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119,129</w:t>
            </w:r>
          </w:p>
        </w:tc>
        <w:tc>
          <w:tcPr>
            <w:tcW w:w="84" w:type="pct"/>
          </w:tcPr>
          <w:p w14:paraId="28169237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</w:tcPr>
          <w:p w14:paraId="04F417A2" w14:textId="7D4F3E6B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2,554</w:t>
            </w:r>
          </w:p>
        </w:tc>
        <w:tc>
          <w:tcPr>
            <w:tcW w:w="84" w:type="pct"/>
          </w:tcPr>
          <w:p w14:paraId="233B588D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36C0E3A1" w14:textId="4A3D3915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1,326</w:t>
            </w:r>
          </w:p>
        </w:tc>
        <w:tc>
          <w:tcPr>
            <w:tcW w:w="84" w:type="pct"/>
          </w:tcPr>
          <w:p w14:paraId="20E95921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</w:tcPr>
          <w:p w14:paraId="330CFEF6" w14:textId="46999E6A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3,027</w:t>
            </w:r>
          </w:p>
        </w:tc>
        <w:tc>
          <w:tcPr>
            <w:tcW w:w="84" w:type="pct"/>
          </w:tcPr>
          <w:p w14:paraId="149DF125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</w:tcPr>
          <w:p w14:paraId="0A38E0C0" w14:textId="0A62C7BA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290,252</w:t>
            </w:r>
          </w:p>
        </w:tc>
      </w:tr>
      <w:tr w:rsidR="009C46E1" w:rsidRPr="00DD1EF4" w14:paraId="5F828EF2" w14:textId="77777777" w:rsidTr="009C46E1">
        <w:tc>
          <w:tcPr>
            <w:tcW w:w="1305" w:type="pct"/>
          </w:tcPr>
          <w:p w14:paraId="46C524FD" w14:textId="034D3C6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632C">
              <w:rPr>
                <w:rFonts w:asciiTheme="majorBidi" w:hAnsiTheme="majorBidi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308" w:type="pct"/>
          </w:tcPr>
          <w:p w14:paraId="1428E790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14:paraId="00483723" w14:textId="0F78E4D3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D77F98D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2EAD8D23" w14:textId="58B963A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30,401</w:t>
            </w:r>
          </w:p>
        </w:tc>
        <w:tc>
          <w:tcPr>
            <w:tcW w:w="84" w:type="pct"/>
          </w:tcPr>
          <w:p w14:paraId="530C43C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8909E0E" w14:textId="71B194D4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7F0C4F7B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16521E11" w14:textId="641A7BF8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675839BB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3EABA6AE" w14:textId="19B00575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12,738</w:t>
            </w:r>
          </w:p>
        </w:tc>
        <w:tc>
          <w:tcPr>
            <w:tcW w:w="84" w:type="pct"/>
          </w:tcPr>
          <w:p w14:paraId="5A2642B1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</w:tcPr>
          <w:p w14:paraId="08D96635" w14:textId="0E5F1816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4" w:type="pct"/>
          </w:tcPr>
          <w:p w14:paraId="1732B3E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0F2D7F8A" w14:textId="78DE9F2E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sz w:val="22"/>
                <w:szCs w:val="22"/>
                <w:lang w:val="en-US"/>
              </w:rPr>
              <w:t>43,139</w:t>
            </w:r>
          </w:p>
        </w:tc>
      </w:tr>
      <w:tr w:rsidR="009C46E1" w:rsidRPr="00DD1EF4" w14:paraId="484051B9" w14:textId="77777777" w:rsidTr="009C46E1">
        <w:tc>
          <w:tcPr>
            <w:tcW w:w="1305" w:type="pct"/>
          </w:tcPr>
          <w:p w14:paraId="2EB2D480" w14:textId="77777777" w:rsidR="009F73C2" w:rsidRPr="000D632C" w:rsidRDefault="009F73C2" w:rsidP="009F73C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08" w:type="pct"/>
          </w:tcPr>
          <w:p w14:paraId="1D8EEC46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double" w:sz="4" w:space="0" w:color="auto"/>
            </w:tcBorders>
          </w:tcPr>
          <w:p w14:paraId="0F0AEEA2" w14:textId="3EC6C34F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0" w:line="240" w:lineRule="auto"/>
              <w:ind w:left="-107" w:right="-120"/>
              <w:jc w:val="both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86,190</w:t>
            </w:r>
          </w:p>
        </w:tc>
        <w:tc>
          <w:tcPr>
            <w:tcW w:w="84" w:type="pct"/>
          </w:tcPr>
          <w:p w14:paraId="31716EFB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7BB5A83" w14:textId="551385CE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20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108,427</w:t>
            </w:r>
          </w:p>
        </w:tc>
        <w:tc>
          <w:tcPr>
            <w:tcW w:w="84" w:type="pct"/>
          </w:tcPr>
          <w:p w14:paraId="198C50CC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37046998" w14:textId="7E144C46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</w:t>
            </w:r>
            <w:r w:rsidR="00B35C28"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19,129</w:t>
            </w:r>
          </w:p>
        </w:tc>
        <w:tc>
          <w:tcPr>
            <w:tcW w:w="84" w:type="pct"/>
          </w:tcPr>
          <w:p w14:paraId="3F53AAA2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double" w:sz="4" w:space="0" w:color="auto"/>
            </w:tcBorders>
          </w:tcPr>
          <w:p w14:paraId="07C5EE75" w14:textId="7894D61A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2,554</w:t>
            </w:r>
          </w:p>
        </w:tc>
        <w:tc>
          <w:tcPr>
            <w:tcW w:w="84" w:type="pct"/>
          </w:tcPr>
          <w:p w14:paraId="4F59BDAB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40CE27AE" w14:textId="699112C7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14,064</w:t>
            </w:r>
          </w:p>
        </w:tc>
        <w:tc>
          <w:tcPr>
            <w:tcW w:w="84" w:type="pct"/>
          </w:tcPr>
          <w:p w14:paraId="3FD520E4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</w:tcPr>
          <w:p w14:paraId="6E5BAD22" w14:textId="3B6C4F38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3,027</w:t>
            </w:r>
          </w:p>
        </w:tc>
        <w:tc>
          <w:tcPr>
            <w:tcW w:w="84" w:type="pct"/>
          </w:tcPr>
          <w:p w14:paraId="4E0DD72E" w14:textId="77777777" w:rsidR="009F73C2" w:rsidRPr="000D632C" w:rsidRDefault="009F73C2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double" w:sz="4" w:space="0" w:color="auto"/>
            </w:tcBorders>
          </w:tcPr>
          <w:p w14:paraId="0404D3DC" w14:textId="1FE044FD" w:rsidR="009F73C2" w:rsidRPr="000D632C" w:rsidRDefault="00B35C28" w:rsidP="009F73C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0D632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333,391</w:t>
            </w:r>
          </w:p>
        </w:tc>
      </w:tr>
    </w:tbl>
    <w:p w14:paraId="668C05E3" w14:textId="7143A0D6" w:rsidR="00A15F1B" w:rsidRDefault="00A15F1B" w:rsidP="00BD1BF8">
      <w:pPr>
        <w:rPr>
          <w:lang w:eastAsia="x-none"/>
        </w:rPr>
        <w:sectPr w:rsidR="00A15F1B" w:rsidSect="00EB002E"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13305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691"/>
        <w:gridCol w:w="1083"/>
        <w:gridCol w:w="1453"/>
        <w:gridCol w:w="242"/>
        <w:gridCol w:w="1272"/>
        <w:gridCol w:w="242"/>
        <w:gridCol w:w="1235"/>
        <w:gridCol w:w="245"/>
        <w:gridCol w:w="1112"/>
        <w:gridCol w:w="242"/>
        <w:gridCol w:w="1168"/>
        <w:gridCol w:w="250"/>
        <w:gridCol w:w="1070"/>
      </w:tblGrid>
      <w:tr w:rsidR="00C642FC" w:rsidRPr="00604687" w14:paraId="5926CB46" w14:textId="77777777" w:rsidTr="00D92A47">
        <w:trPr>
          <w:tblHeader/>
        </w:trPr>
        <w:tc>
          <w:tcPr>
            <w:tcW w:w="1387" w:type="pct"/>
          </w:tcPr>
          <w:p w14:paraId="24CAD3F2" w14:textId="77777777" w:rsidR="00C642FC" w:rsidRPr="00754FFF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1431B5C5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07" w:type="pct"/>
            <w:gridSpan w:val="11"/>
            <w:vAlign w:val="bottom"/>
          </w:tcPr>
          <w:p w14:paraId="52170BA6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2A47" w:rsidRPr="00604687" w14:paraId="084B231F" w14:textId="77777777" w:rsidTr="00D92A47">
        <w:trPr>
          <w:tblHeader/>
        </w:trPr>
        <w:tc>
          <w:tcPr>
            <w:tcW w:w="1387" w:type="pct"/>
          </w:tcPr>
          <w:p w14:paraId="405132D1" w14:textId="77777777" w:rsidR="00C642FC" w:rsidRPr="00754FFF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7" w:type="pct"/>
            <w:vAlign w:val="bottom"/>
          </w:tcPr>
          <w:p w14:paraId="06175578" w14:textId="77777777" w:rsidR="00C642FC" w:rsidRPr="00754FFF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54FFF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546" w:type="pct"/>
            <w:vAlign w:val="bottom"/>
          </w:tcPr>
          <w:p w14:paraId="48369264" w14:textId="44C58394" w:rsidR="00C642FC" w:rsidRPr="00754FFF" w:rsidRDefault="00D92A47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สิทธิการ</w:t>
            </w:r>
            <w:r w:rsidR="00775F10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ที่ดิน</w:t>
            </w:r>
            <w:r w:rsidR="00C642FC"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709AF033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1" w:type="pct"/>
          </w:tcPr>
          <w:p w14:paraId="02FDC79F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  <w:vAlign w:val="bottom"/>
          </w:tcPr>
          <w:p w14:paraId="5CDFD23C" w14:textId="77777777" w:rsidR="00C642FC" w:rsidRPr="00754FFF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</w:t>
            </w:r>
          </w:p>
          <w:p w14:paraId="11913FD6" w14:textId="77777777" w:rsidR="00C642FC" w:rsidRPr="00754FFF" w:rsidRDefault="00C642FC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647" w:type="pct"/>
            <w:gridSpan w:val="3"/>
            <w:vAlign w:val="bottom"/>
          </w:tcPr>
          <w:p w14:paraId="0C4ABEC6" w14:textId="77777777" w:rsidR="00C642FC" w:rsidRPr="00754FFF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เครื่องตกแต่ง</w:t>
            </w:r>
          </w:p>
          <w:p w14:paraId="2A857717" w14:textId="77777777" w:rsidR="00C642FC" w:rsidRPr="00754FFF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ติดตั้งและ</w:t>
            </w:r>
          </w:p>
          <w:p w14:paraId="5D3679EE" w14:textId="77777777" w:rsidR="00C642FC" w:rsidRPr="00754FFF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418" w:type="pct"/>
            <w:vAlign w:val="bottom"/>
          </w:tcPr>
          <w:p w14:paraId="0DF091BB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1" w:type="pct"/>
          </w:tcPr>
          <w:p w14:paraId="6113667C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  <w:vAlign w:val="bottom"/>
          </w:tcPr>
          <w:p w14:paraId="404F7BB0" w14:textId="77777777" w:rsidR="00C642FC" w:rsidRPr="00754FFF" w:rsidRDefault="00C642FC" w:rsidP="00D46A6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</w:t>
            </w:r>
            <w:r w:rsidRPr="00754FF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ก่อสร้าง</w:t>
            </w:r>
          </w:p>
          <w:p w14:paraId="4448E435" w14:textId="77777777" w:rsidR="00C642FC" w:rsidRPr="00754FFF" w:rsidRDefault="00C642FC" w:rsidP="002B0AE4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98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94" w:type="pct"/>
          </w:tcPr>
          <w:p w14:paraId="3B6793DB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  <w:vAlign w:val="bottom"/>
          </w:tcPr>
          <w:p w14:paraId="0FA000CB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642FC" w:rsidRPr="00604687" w14:paraId="53847A6B" w14:textId="77777777" w:rsidTr="00D92A47">
        <w:trPr>
          <w:tblHeader/>
        </w:trPr>
        <w:tc>
          <w:tcPr>
            <w:tcW w:w="1387" w:type="pct"/>
          </w:tcPr>
          <w:p w14:paraId="458F18A7" w14:textId="77777777" w:rsidR="00C642FC" w:rsidRPr="00754FFF" w:rsidRDefault="00C642FC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1DB1A7F2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207" w:type="pct"/>
            <w:gridSpan w:val="11"/>
            <w:vAlign w:val="bottom"/>
          </w:tcPr>
          <w:p w14:paraId="4384AA42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92A47" w:rsidRPr="00604687" w14:paraId="76012C17" w14:textId="77777777" w:rsidTr="00D92A47">
        <w:tc>
          <w:tcPr>
            <w:tcW w:w="1387" w:type="pct"/>
          </w:tcPr>
          <w:p w14:paraId="1C594FE9" w14:textId="77777777" w:rsidR="00C642FC" w:rsidRPr="00754FFF" w:rsidRDefault="00C642FC" w:rsidP="00D46A6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407" w:type="pct"/>
          </w:tcPr>
          <w:p w14:paraId="295B6CD8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</w:tcPr>
          <w:p w14:paraId="336B7416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3C512CC2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right="96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112EF43B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515C4889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9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14:paraId="5C578616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pct"/>
          </w:tcPr>
          <w:p w14:paraId="24BFDD6D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0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6F9E537F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27F6121E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7" w:right="-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</w:tcPr>
          <w:p w14:paraId="2621E0CB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7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" w:type="pct"/>
          </w:tcPr>
          <w:p w14:paraId="7CB981B1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</w:tcPr>
          <w:p w14:paraId="73B15B1C" w14:textId="77777777" w:rsidR="00C642FC" w:rsidRPr="00754FFF" w:rsidRDefault="00C642FC" w:rsidP="00485BE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2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92A47" w:rsidRPr="00604687" w14:paraId="5CAED029" w14:textId="77777777" w:rsidTr="00D92A47">
        <w:tc>
          <w:tcPr>
            <w:tcW w:w="1387" w:type="pct"/>
          </w:tcPr>
          <w:p w14:paraId="2605765A" w14:textId="099E34A8" w:rsidR="00F304F8" w:rsidRPr="00754FFF" w:rsidRDefault="00F304F8" w:rsidP="00F304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54FF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754FF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407" w:type="pct"/>
          </w:tcPr>
          <w:p w14:paraId="3A9A283F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</w:tcPr>
          <w:p w14:paraId="4706D2A7" w14:textId="3AA0C80F" w:rsidR="00F304F8" w:rsidRPr="00754FFF" w:rsidRDefault="00F304F8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46,367</w:t>
            </w:r>
          </w:p>
        </w:tc>
        <w:tc>
          <w:tcPr>
            <w:tcW w:w="91" w:type="pct"/>
          </w:tcPr>
          <w:p w14:paraId="6BCC1B5E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1042E907" w14:textId="1DFBCA6A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151,576</w:t>
            </w:r>
          </w:p>
        </w:tc>
        <w:tc>
          <w:tcPr>
            <w:tcW w:w="91" w:type="pct"/>
          </w:tcPr>
          <w:p w14:paraId="71F25907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14:paraId="794E572D" w14:textId="5AFE8841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34,971</w:t>
            </w:r>
          </w:p>
        </w:tc>
        <w:tc>
          <w:tcPr>
            <w:tcW w:w="92" w:type="pct"/>
          </w:tcPr>
          <w:p w14:paraId="4D736071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5E47BC12" w14:textId="258FC22E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23,075</w:t>
            </w:r>
          </w:p>
        </w:tc>
        <w:tc>
          <w:tcPr>
            <w:tcW w:w="91" w:type="pct"/>
          </w:tcPr>
          <w:p w14:paraId="0106E366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</w:tcPr>
          <w:p w14:paraId="004E5FE7" w14:textId="1A6D653A" w:rsidR="00F304F8" w:rsidRPr="0020185E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25,06</w:t>
            </w:r>
            <w:r w:rsidR="002018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94" w:type="pct"/>
          </w:tcPr>
          <w:p w14:paraId="59C1DBF6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</w:tcPr>
          <w:p w14:paraId="7D2056CC" w14:textId="7928DB21" w:rsidR="00F304F8" w:rsidRPr="0020185E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281,05</w:t>
            </w:r>
            <w:r w:rsidR="002018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</w:tr>
      <w:tr w:rsidR="00D92A47" w:rsidRPr="00604687" w14:paraId="6C8356D5" w14:textId="77777777" w:rsidTr="00D92A47">
        <w:tc>
          <w:tcPr>
            <w:tcW w:w="1387" w:type="pct"/>
          </w:tcPr>
          <w:p w14:paraId="39749F12" w14:textId="77777777" w:rsidR="00F304F8" w:rsidRPr="00754FFF" w:rsidRDefault="00F304F8" w:rsidP="00F304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เพิ่มขึ้น </w:t>
            </w:r>
          </w:p>
        </w:tc>
        <w:tc>
          <w:tcPr>
            <w:tcW w:w="407" w:type="pct"/>
          </w:tcPr>
          <w:p w14:paraId="4A0737C6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</w:tcPr>
          <w:p w14:paraId="11F396A7" w14:textId="7CD8CA80" w:rsidR="00F304F8" w:rsidRPr="00754FFF" w:rsidRDefault="00F304F8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120</w:t>
            </w:r>
          </w:p>
        </w:tc>
        <w:tc>
          <w:tcPr>
            <w:tcW w:w="91" w:type="pct"/>
          </w:tcPr>
          <w:p w14:paraId="48E7317A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6861E09F" w14:textId="6F412FC7" w:rsidR="00F304F8" w:rsidRPr="0020185E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1,34</w:t>
            </w:r>
            <w:r w:rsidR="002018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91" w:type="pct"/>
          </w:tcPr>
          <w:p w14:paraId="0DF322A9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14:paraId="43855A47" w14:textId="0EE70800" w:rsidR="00F304F8" w:rsidRPr="0020185E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2018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92" w:type="pct"/>
          </w:tcPr>
          <w:p w14:paraId="6DE52810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0B3ED897" w14:textId="331695C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0507C631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</w:tcPr>
          <w:p w14:paraId="164AF529" w14:textId="3F472C05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5,644</w:t>
            </w:r>
          </w:p>
        </w:tc>
        <w:tc>
          <w:tcPr>
            <w:tcW w:w="94" w:type="pct"/>
          </w:tcPr>
          <w:p w14:paraId="54ABD194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</w:tcPr>
          <w:p w14:paraId="5E93F0A2" w14:textId="4A1168EE" w:rsidR="00F304F8" w:rsidRPr="0020185E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7,49</w:t>
            </w:r>
            <w:r w:rsidR="002018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D92A47" w:rsidRPr="00604687" w14:paraId="37C11AA8" w14:textId="77777777" w:rsidTr="00D92A47">
        <w:tc>
          <w:tcPr>
            <w:tcW w:w="1387" w:type="pct"/>
          </w:tcPr>
          <w:p w14:paraId="05A71D5F" w14:textId="77777777" w:rsidR="00F304F8" w:rsidRPr="00754FFF" w:rsidRDefault="00F304F8" w:rsidP="00F304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407" w:type="pct"/>
          </w:tcPr>
          <w:p w14:paraId="771E7FE1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</w:tcPr>
          <w:p w14:paraId="681CC7AF" w14:textId="1405FC25" w:rsidR="00F304F8" w:rsidRPr="00754FFF" w:rsidRDefault="00F304F8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91" w:type="pct"/>
          </w:tcPr>
          <w:p w14:paraId="3325629C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3C44D2F0" w14:textId="4F83D6DE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29,274</w:t>
            </w:r>
          </w:p>
        </w:tc>
        <w:tc>
          <w:tcPr>
            <w:tcW w:w="91" w:type="pct"/>
          </w:tcPr>
          <w:p w14:paraId="375D19FA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14:paraId="09BA6F07" w14:textId="4228A9D2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</w:tcPr>
          <w:p w14:paraId="504225E6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14B4D7E7" w14:textId="1DD529F8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78CB693E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</w:tcPr>
          <w:p w14:paraId="2E9175CC" w14:textId="4A4AB7B0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(29,296)</w:t>
            </w:r>
          </w:p>
        </w:tc>
        <w:tc>
          <w:tcPr>
            <w:tcW w:w="94" w:type="pct"/>
          </w:tcPr>
          <w:p w14:paraId="1D60D9C5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</w:tcPr>
          <w:p w14:paraId="278F190F" w14:textId="51548B96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92A47" w:rsidRPr="00604687" w14:paraId="005C6A15" w14:textId="77777777" w:rsidTr="00D92A47">
        <w:tc>
          <w:tcPr>
            <w:tcW w:w="1387" w:type="pct"/>
          </w:tcPr>
          <w:p w14:paraId="06288071" w14:textId="77777777" w:rsidR="00F304F8" w:rsidRPr="00754FFF" w:rsidRDefault="00F304F8" w:rsidP="00F304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07" w:type="pct"/>
          </w:tcPr>
          <w:p w14:paraId="5AD4279F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</w:tcPr>
          <w:p w14:paraId="1800DDEC" w14:textId="306175D0" w:rsidR="00F304F8" w:rsidRPr="00754FFF" w:rsidRDefault="00F304F8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744E746F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00D5AE07" w14:textId="392923DB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(129)</w:t>
            </w:r>
          </w:p>
        </w:tc>
        <w:tc>
          <w:tcPr>
            <w:tcW w:w="91" w:type="pct"/>
          </w:tcPr>
          <w:p w14:paraId="20820502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14:paraId="3706D5A0" w14:textId="1E2A80E3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(30)</w:t>
            </w:r>
          </w:p>
        </w:tc>
        <w:tc>
          <w:tcPr>
            <w:tcW w:w="92" w:type="pct"/>
          </w:tcPr>
          <w:p w14:paraId="1C3E2D70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1861D671" w14:textId="7AB0648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</w:rPr>
              <w:t>(12,838)</w:t>
            </w:r>
          </w:p>
        </w:tc>
        <w:tc>
          <w:tcPr>
            <w:tcW w:w="91" w:type="pct"/>
          </w:tcPr>
          <w:p w14:paraId="7C6C5BBA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</w:tcPr>
          <w:p w14:paraId="6407F4FD" w14:textId="10BE644F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204E8905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</w:tcPr>
          <w:p w14:paraId="7FEB48FF" w14:textId="677FA4E4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(12,997)</w:t>
            </w:r>
          </w:p>
        </w:tc>
      </w:tr>
      <w:tr w:rsidR="00D92A47" w:rsidRPr="00604687" w14:paraId="0C0A6564" w14:textId="77777777" w:rsidTr="00D92A47">
        <w:tc>
          <w:tcPr>
            <w:tcW w:w="1387" w:type="pct"/>
          </w:tcPr>
          <w:p w14:paraId="745E5C73" w14:textId="5A8217EA" w:rsidR="00F304F8" w:rsidRPr="00754FFF" w:rsidRDefault="00F304F8" w:rsidP="00F304F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2562 </w:t>
            </w: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65C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07" w:type="pct"/>
          </w:tcPr>
          <w:p w14:paraId="630DAA27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E45847E" w14:textId="1DAED4C1" w:rsidR="00F304F8" w:rsidRPr="00754FFF" w:rsidRDefault="00F304F8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46,509</w:t>
            </w:r>
          </w:p>
        </w:tc>
        <w:tc>
          <w:tcPr>
            <w:tcW w:w="91" w:type="pct"/>
          </w:tcPr>
          <w:p w14:paraId="6BF8A5F2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D031C64" w14:textId="5B48BE18" w:rsidR="00F304F8" w:rsidRPr="0020185E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182,06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1" w:type="pct"/>
          </w:tcPr>
          <w:p w14:paraId="3B64FC53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2C30C762" w14:textId="0F64746F" w:rsidR="00F304F8" w:rsidRPr="0020185E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35,32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2" w:type="pct"/>
          </w:tcPr>
          <w:p w14:paraId="665DBC29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35086EA0" w14:textId="6A6FC8D5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10,237</w:t>
            </w:r>
          </w:p>
        </w:tc>
        <w:tc>
          <w:tcPr>
            <w:tcW w:w="91" w:type="pct"/>
          </w:tcPr>
          <w:p w14:paraId="1F88C206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5C88281C" w14:textId="7D6B0B12" w:rsidR="00F304F8" w:rsidRPr="0020185E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1,41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4" w:type="pct"/>
          </w:tcPr>
          <w:p w14:paraId="6E77A265" w14:textId="77777777" w:rsidR="00F304F8" w:rsidRPr="00754FFF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7E9DEFED" w14:textId="48EE15B4" w:rsidR="00F304F8" w:rsidRPr="0020185E" w:rsidRDefault="00F304F8" w:rsidP="00F304F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275,55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</w:tr>
      <w:tr w:rsidR="00D92A47" w:rsidRPr="00604687" w14:paraId="1F2473E3" w14:textId="77777777" w:rsidTr="00D92A47">
        <w:tc>
          <w:tcPr>
            <w:tcW w:w="1387" w:type="pct"/>
            <w:shd w:val="clear" w:color="auto" w:fill="auto"/>
          </w:tcPr>
          <w:p w14:paraId="4504FD7D" w14:textId="77777777" w:rsidR="00754FFF" w:rsidRPr="009F73C2" w:rsidRDefault="00754FFF" w:rsidP="00754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70"/>
              <w:rPr>
                <w:rFonts w:asciiTheme="majorBidi" w:hAnsiTheme="majorBidi" w:cstheme="majorBidi"/>
                <w:sz w:val="26"/>
                <w:szCs w:val="26"/>
              </w:rPr>
            </w:pPr>
            <w:r w:rsidRPr="009F73C2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การรับรู้สินทรัพย์สิทธิการใช้จากการถือปฏิบัติตาม</w:t>
            </w:r>
            <w:r w:rsidRPr="009F73C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</w:p>
          <w:p w14:paraId="3B07A4CD" w14:textId="6B7D843E" w:rsidR="00754FFF" w:rsidRPr="009F73C2" w:rsidRDefault="00754FFF" w:rsidP="00754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0" w:right="-19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73C2">
              <w:rPr>
                <w:rFonts w:asciiTheme="majorBidi" w:hAnsiTheme="majorBidi" w:cstheme="majorBidi"/>
                <w:sz w:val="26"/>
                <w:szCs w:val="26"/>
              </w:rPr>
              <w:t xml:space="preserve">TFRS 16 </w:t>
            </w:r>
            <w:r w:rsidRPr="009F73C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เป็นครั้งแรก     </w:t>
            </w:r>
          </w:p>
        </w:tc>
        <w:tc>
          <w:tcPr>
            <w:tcW w:w="407" w:type="pct"/>
          </w:tcPr>
          <w:p w14:paraId="138EF9DB" w14:textId="77777777" w:rsid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  <w:p w14:paraId="2F4A2E2E" w14:textId="06700C2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754FFF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3</w:t>
            </w:r>
            <w:r w:rsidRPr="00754FFF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(ข)</w:t>
            </w: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5CF97CD6" w14:textId="77777777" w:rsidR="00754FFF" w:rsidRDefault="00754FFF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BDA6F28" w14:textId="57B77AAE" w:rsidR="00A841DC" w:rsidRPr="00A841DC" w:rsidRDefault="00A841DC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4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27,515</w:t>
            </w:r>
          </w:p>
        </w:tc>
        <w:tc>
          <w:tcPr>
            <w:tcW w:w="91" w:type="pct"/>
          </w:tcPr>
          <w:p w14:paraId="15E72035" w14:textId="7777777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5FEA85CC" w14:textId="77777777" w:rsid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CB6074" w14:textId="431BCC75" w:rsidR="00A841DC" w:rsidRPr="00754FFF" w:rsidRDefault="00A841DC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3B401BC1" w14:textId="7777777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457EE08" w14:textId="77777777" w:rsid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5759E3F" w14:textId="1C539E52" w:rsidR="00A841DC" w:rsidRPr="00754FFF" w:rsidRDefault="00A841DC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</w:tcPr>
          <w:p w14:paraId="2C449647" w14:textId="7777777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07A66F9B" w14:textId="77777777" w:rsid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45EEE5" w14:textId="17144BF4" w:rsidR="00A841DC" w:rsidRPr="00754FFF" w:rsidRDefault="00A841DC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3BEA9D82" w14:textId="7777777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5A827166" w14:textId="77777777" w:rsid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2A967A8" w14:textId="594535BD" w:rsidR="00A841DC" w:rsidRPr="00754FFF" w:rsidRDefault="00A841DC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27FA734C" w14:textId="7777777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518A485C" w14:textId="77777777" w:rsid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E25E73A" w14:textId="1D4078E9" w:rsidR="00A841DC" w:rsidRPr="00A841DC" w:rsidRDefault="00A841DC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41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27,515</w:t>
            </w:r>
          </w:p>
        </w:tc>
      </w:tr>
      <w:tr w:rsidR="00D92A47" w:rsidRPr="00604687" w14:paraId="71319535" w14:textId="77777777" w:rsidTr="00D92A47">
        <w:tc>
          <w:tcPr>
            <w:tcW w:w="1387" w:type="pct"/>
            <w:shd w:val="clear" w:color="auto" w:fill="auto"/>
          </w:tcPr>
          <w:p w14:paraId="1493A368" w14:textId="5FD48072" w:rsidR="00754FFF" w:rsidRPr="009F73C2" w:rsidRDefault="00754FFF" w:rsidP="00754F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9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F73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9F73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9F73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65C75" w:rsidRPr="009F73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Pr="009F73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9F73C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</w:t>
            </w:r>
            <w:r w:rsidRPr="009F73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ใหม่</w:t>
            </w:r>
          </w:p>
        </w:tc>
        <w:tc>
          <w:tcPr>
            <w:tcW w:w="407" w:type="pct"/>
          </w:tcPr>
          <w:p w14:paraId="7EF099BB" w14:textId="7777777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6F4689AD" w14:textId="3389D420" w:rsidR="00754FFF" w:rsidRPr="00A841DC" w:rsidRDefault="00A841DC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84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  <w:r w:rsidR="00806D9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841D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024</w:t>
            </w:r>
          </w:p>
        </w:tc>
        <w:tc>
          <w:tcPr>
            <w:tcW w:w="91" w:type="pct"/>
          </w:tcPr>
          <w:p w14:paraId="001C9DAC" w14:textId="7777777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64D991A5" w14:textId="077E48AE" w:rsidR="00754FFF" w:rsidRPr="00A841DC" w:rsidRDefault="00A841DC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182,06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91" w:type="pct"/>
          </w:tcPr>
          <w:p w14:paraId="09B54FB2" w14:textId="7777777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0BBF1EFB" w14:textId="55F1EC71" w:rsidR="00754FFF" w:rsidRPr="00A841DC" w:rsidRDefault="00A841DC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35,32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2" w:type="pct"/>
          </w:tcPr>
          <w:p w14:paraId="3E144951" w14:textId="7777777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2B4D82DE" w14:textId="019B60C0" w:rsidR="00754FFF" w:rsidRPr="00A841DC" w:rsidRDefault="00A841DC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10,237</w:t>
            </w:r>
          </w:p>
        </w:tc>
        <w:tc>
          <w:tcPr>
            <w:tcW w:w="91" w:type="pct"/>
          </w:tcPr>
          <w:p w14:paraId="57A23B57" w14:textId="7777777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05CB5765" w14:textId="0EAFEB81" w:rsidR="00754FFF" w:rsidRPr="00A841DC" w:rsidRDefault="00A841DC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1,41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4" w:type="pct"/>
          </w:tcPr>
          <w:p w14:paraId="64E4688C" w14:textId="77777777" w:rsidR="00754FFF" w:rsidRPr="00754FFF" w:rsidRDefault="00754FFF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298BBF2B" w14:textId="3E4F4D2E" w:rsidR="00754FFF" w:rsidRPr="00A841DC" w:rsidRDefault="00A841DC" w:rsidP="00754FFF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303,06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D92A47" w:rsidRPr="00604687" w14:paraId="5C9CA4B7" w14:textId="77777777" w:rsidTr="00D92A47">
        <w:tc>
          <w:tcPr>
            <w:tcW w:w="1387" w:type="pct"/>
          </w:tcPr>
          <w:p w14:paraId="05E05E69" w14:textId="77777777" w:rsidR="00C642FC" w:rsidRPr="00754FFF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407" w:type="pct"/>
          </w:tcPr>
          <w:p w14:paraId="0B9294A6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</w:tcPr>
          <w:p w14:paraId="115D681E" w14:textId="1E3E44DF" w:rsidR="00C642FC" w:rsidRPr="002809B0" w:rsidRDefault="002809B0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right="-119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803</w:t>
            </w:r>
          </w:p>
        </w:tc>
        <w:tc>
          <w:tcPr>
            <w:tcW w:w="91" w:type="pct"/>
          </w:tcPr>
          <w:p w14:paraId="47700923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301B4D12" w14:textId="49FF2FB8" w:rsidR="00C642FC" w:rsidRPr="002809B0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1,079</w:t>
            </w:r>
          </w:p>
        </w:tc>
        <w:tc>
          <w:tcPr>
            <w:tcW w:w="91" w:type="pct"/>
          </w:tcPr>
          <w:p w14:paraId="22687EB6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14:paraId="1DD1D76C" w14:textId="2468F1FF" w:rsidR="00C642FC" w:rsidRPr="002809B0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2,402</w:t>
            </w:r>
          </w:p>
        </w:tc>
        <w:tc>
          <w:tcPr>
            <w:tcW w:w="92" w:type="pct"/>
          </w:tcPr>
          <w:p w14:paraId="164212C5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7FD6BC72" w14:textId="633643A7" w:rsidR="00C642FC" w:rsidRPr="00754FFF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7,210</w:t>
            </w:r>
          </w:p>
        </w:tc>
        <w:tc>
          <w:tcPr>
            <w:tcW w:w="91" w:type="pct"/>
          </w:tcPr>
          <w:p w14:paraId="6C085A0C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</w:tcPr>
          <w:p w14:paraId="17736949" w14:textId="1D231E84" w:rsidR="00C642FC" w:rsidRPr="00754FFF" w:rsidRDefault="00A9201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1,446</w:t>
            </w:r>
          </w:p>
        </w:tc>
        <w:tc>
          <w:tcPr>
            <w:tcW w:w="94" w:type="pct"/>
          </w:tcPr>
          <w:p w14:paraId="419AD0CA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</w:tcPr>
          <w:p w14:paraId="6B48A2DB" w14:textId="42E3B0DC" w:rsidR="00C642FC" w:rsidRPr="00A92010" w:rsidRDefault="00A9201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12,940</w:t>
            </w:r>
          </w:p>
        </w:tc>
      </w:tr>
      <w:tr w:rsidR="00D92A47" w:rsidRPr="00604687" w14:paraId="12C40852" w14:textId="77777777" w:rsidTr="00D92A47">
        <w:tc>
          <w:tcPr>
            <w:tcW w:w="1387" w:type="pct"/>
          </w:tcPr>
          <w:p w14:paraId="0067F5BF" w14:textId="77777777" w:rsidR="00C642FC" w:rsidRPr="00754FFF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407" w:type="pct"/>
          </w:tcPr>
          <w:p w14:paraId="2F4B5E21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6" w:type="pct"/>
          </w:tcPr>
          <w:p w14:paraId="7966E53D" w14:textId="55E4D6FB" w:rsidR="00C642FC" w:rsidRPr="00754FFF" w:rsidRDefault="002809B0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7B7547CC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5D505A03" w14:textId="248FCD95" w:rsidR="00C642FC" w:rsidRPr="002809B0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21,600</w:t>
            </w:r>
          </w:p>
        </w:tc>
        <w:tc>
          <w:tcPr>
            <w:tcW w:w="91" w:type="pct"/>
          </w:tcPr>
          <w:p w14:paraId="6E9A1D7F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14:paraId="296A8D5F" w14:textId="256E52F9" w:rsidR="00C642FC" w:rsidRPr="00754FFF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(19,325)</w:t>
            </w:r>
          </w:p>
        </w:tc>
        <w:tc>
          <w:tcPr>
            <w:tcW w:w="92" w:type="pct"/>
          </w:tcPr>
          <w:p w14:paraId="77BE2F47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5628B8B8" w14:textId="33CE3D81" w:rsidR="00C642FC" w:rsidRPr="00754FFF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7343437B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</w:tcPr>
          <w:p w14:paraId="7680C150" w14:textId="32E3E817" w:rsidR="00C642FC" w:rsidRPr="00754FFF" w:rsidRDefault="00A9201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(2,275)</w:t>
            </w:r>
          </w:p>
        </w:tc>
        <w:tc>
          <w:tcPr>
            <w:tcW w:w="94" w:type="pct"/>
          </w:tcPr>
          <w:p w14:paraId="44850F2D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</w:tcPr>
          <w:p w14:paraId="3FA40797" w14:textId="3404BF5D" w:rsidR="00C642FC" w:rsidRPr="00754FFF" w:rsidRDefault="00A9201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92A47" w:rsidRPr="00604687" w14:paraId="63BBBEC5" w14:textId="77777777" w:rsidTr="00D92A47">
        <w:tc>
          <w:tcPr>
            <w:tcW w:w="1387" w:type="pct"/>
          </w:tcPr>
          <w:p w14:paraId="057FEAD0" w14:textId="77777777" w:rsidR="00C642FC" w:rsidRPr="00754FFF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07" w:type="pct"/>
          </w:tcPr>
          <w:p w14:paraId="175FE9CF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</w:tcPr>
          <w:p w14:paraId="55995F2C" w14:textId="47184F53" w:rsidR="00C642FC" w:rsidRPr="00754FFF" w:rsidRDefault="002809B0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77E504EE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8" w:type="pct"/>
          </w:tcPr>
          <w:p w14:paraId="27FB1885" w14:textId="42FADA61" w:rsidR="00C642FC" w:rsidRPr="002809B0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(6,562)</w:t>
            </w:r>
          </w:p>
        </w:tc>
        <w:tc>
          <w:tcPr>
            <w:tcW w:w="91" w:type="pct"/>
          </w:tcPr>
          <w:p w14:paraId="66E87C1B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4" w:type="pct"/>
          </w:tcPr>
          <w:p w14:paraId="7FEE172F" w14:textId="6CC770BA" w:rsidR="00C642FC" w:rsidRPr="002809B0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(266)</w:t>
            </w:r>
          </w:p>
        </w:tc>
        <w:tc>
          <w:tcPr>
            <w:tcW w:w="92" w:type="pct"/>
          </w:tcPr>
          <w:p w14:paraId="6BFC5E2F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8" w:type="pct"/>
          </w:tcPr>
          <w:p w14:paraId="4BB61182" w14:textId="44E1E2EB" w:rsidR="00C642FC" w:rsidRPr="002809B0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(5,191)</w:t>
            </w:r>
          </w:p>
        </w:tc>
        <w:tc>
          <w:tcPr>
            <w:tcW w:w="91" w:type="pct"/>
          </w:tcPr>
          <w:p w14:paraId="22CA7960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9" w:type="pct"/>
          </w:tcPr>
          <w:p w14:paraId="4C9F26D9" w14:textId="6C4B9AF0" w:rsidR="00C642FC" w:rsidRPr="00754FFF" w:rsidRDefault="00A9201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20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10A23DE8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1" w:type="pct"/>
          </w:tcPr>
          <w:p w14:paraId="3B2DB669" w14:textId="19FFBEBC" w:rsidR="00C642FC" w:rsidRPr="00754FFF" w:rsidRDefault="00A9201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(12,019)</w:t>
            </w:r>
          </w:p>
        </w:tc>
      </w:tr>
      <w:tr w:rsidR="00D92A47" w:rsidRPr="00604687" w14:paraId="2F7EAC74" w14:textId="77777777" w:rsidTr="00D92A47">
        <w:tc>
          <w:tcPr>
            <w:tcW w:w="1387" w:type="pct"/>
          </w:tcPr>
          <w:p w14:paraId="34928999" w14:textId="09EDBE14" w:rsidR="00C642FC" w:rsidRPr="00754FFF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07" w:type="pct"/>
          </w:tcPr>
          <w:p w14:paraId="74B579FC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7115BCB8" w14:textId="5D0D6EF3" w:rsidR="00C642FC" w:rsidRPr="002809B0" w:rsidRDefault="002809B0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74,827</w:t>
            </w:r>
          </w:p>
        </w:tc>
        <w:tc>
          <w:tcPr>
            <w:tcW w:w="91" w:type="pct"/>
          </w:tcPr>
          <w:p w14:paraId="69F5C891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151C47E8" w14:textId="3CAAE0AA" w:rsidR="00C642FC" w:rsidRPr="002809B0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198,18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</w:tcPr>
          <w:p w14:paraId="78FF51F7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14:paraId="75F863E4" w14:textId="0D57540D" w:rsidR="00C642FC" w:rsidRPr="002809B0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18,13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2" w:type="pct"/>
          </w:tcPr>
          <w:p w14:paraId="551D2913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5ABD927F" w14:textId="3378E3C1" w:rsidR="00C642FC" w:rsidRPr="002809B0" w:rsidRDefault="002809B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12,256</w:t>
            </w:r>
          </w:p>
        </w:tc>
        <w:tc>
          <w:tcPr>
            <w:tcW w:w="91" w:type="pct"/>
          </w:tcPr>
          <w:p w14:paraId="35A9EEC0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533902B5" w14:textId="741E2231" w:rsidR="00C642FC" w:rsidRPr="00754FFF" w:rsidRDefault="00A9201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4" w:type="pct"/>
          </w:tcPr>
          <w:p w14:paraId="4D29B41E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53EFBEFC" w14:textId="47A4B02A" w:rsidR="00C642FC" w:rsidRPr="00754FFF" w:rsidRDefault="00A92010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303,98</w:t>
            </w:r>
            <w:r w:rsidR="002018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</w:tr>
      <w:tr w:rsidR="00D92A47" w:rsidRPr="00604687" w14:paraId="5B6D4D7F" w14:textId="77777777" w:rsidTr="00D92A47">
        <w:tc>
          <w:tcPr>
            <w:tcW w:w="1387" w:type="pct"/>
          </w:tcPr>
          <w:p w14:paraId="29AAAEFD" w14:textId="77777777" w:rsidR="00C642FC" w:rsidRPr="00754FFF" w:rsidRDefault="00C642FC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1407F961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10F6AD12" w14:textId="77777777" w:rsidR="00C642FC" w:rsidRPr="00754FFF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25A532B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E358B56" w14:textId="77777777" w:rsidR="00C642FC" w:rsidRPr="00754FFF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272F3F9B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AA7DD39" w14:textId="77777777" w:rsidR="00C642FC" w:rsidRPr="00754FFF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74DEAB38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1D5B898B" w14:textId="77777777" w:rsidR="00C642FC" w:rsidRPr="00754FFF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5BB85942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4A4528EB" w14:textId="77777777" w:rsidR="00C642FC" w:rsidRPr="00754FFF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5A3FA772" w14:textId="77777777" w:rsidR="00C642FC" w:rsidRPr="00754FFF" w:rsidRDefault="00C642FC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5707A5B7" w14:textId="77777777" w:rsidR="00C642FC" w:rsidRPr="00754FFF" w:rsidRDefault="00C642FC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92A47" w:rsidRPr="00604687" w14:paraId="32695EB5" w14:textId="77777777" w:rsidTr="00D92A47">
        <w:tc>
          <w:tcPr>
            <w:tcW w:w="1387" w:type="pct"/>
          </w:tcPr>
          <w:p w14:paraId="3BAE59D3" w14:textId="77777777" w:rsidR="0020185E" w:rsidRPr="00754FFF" w:rsidRDefault="0020185E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2AB8D19D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</w:tcPr>
          <w:p w14:paraId="0F4E4556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48C6AACA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</w:tcPr>
          <w:p w14:paraId="0892EA38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073009DD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</w:tcPr>
          <w:p w14:paraId="58F71A82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1AC0C20C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</w:tcPr>
          <w:p w14:paraId="6FE11183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2869AF8D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</w:tcPr>
          <w:p w14:paraId="7980697E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E5C0C98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</w:tcPr>
          <w:p w14:paraId="3C5C0CF1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92A47" w:rsidRPr="00604687" w14:paraId="360F411E" w14:textId="77777777" w:rsidTr="00D92A47">
        <w:tc>
          <w:tcPr>
            <w:tcW w:w="1387" w:type="pct"/>
          </w:tcPr>
          <w:p w14:paraId="5F9C9F00" w14:textId="77777777" w:rsidR="0020185E" w:rsidRPr="00754FFF" w:rsidRDefault="0020185E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168C9BCB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</w:tcPr>
          <w:p w14:paraId="2B417797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0995A237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</w:tcPr>
          <w:p w14:paraId="4C7CE0F6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DCF140F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</w:tcPr>
          <w:p w14:paraId="3C41635C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338D8715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</w:tcPr>
          <w:p w14:paraId="5783EF1E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7B793E77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</w:tcPr>
          <w:p w14:paraId="755E62FF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108D5EF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</w:tcPr>
          <w:p w14:paraId="0B041110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92A47" w:rsidRPr="00604687" w14:paraId="242F8936" w14:textId="77777777" w:rsidTr="00D92A47">
        <w:tc>
          <w:tcPr>
            <w:tcW w:w="1387" w:type="pct"/>
          </w:tcPr>
          <w:p w14:paraId="684E0D58" w14:textId="77777777" w:rsidR="0020185E" w:rsidRPr="00754FFF" w:rsidRDefault="0020185E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1562E62D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</w:tcPr>
          <w:p w14:paraId="0E2513D5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F7690CB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</w:tcPr>
          <w:p w14:paraId="429DA159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443B8DC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</w:tcPr>
          <w:p w14:paraId="2517AE7C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188D875E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</w:tcPr>
          <w:p w14:paraId="088EDD18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6BC4A12E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</w:tcPr>
          <w:p w14:paraId="71685C24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4BA3C9CA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</w:tcPr>
          <w:p w14:paraId="658115D5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92A47" w:rsidRPr="00604687" w14:paraId="27CEBA0F" w14:textId="77777777" w:rsidTr="00D92A47">
        <w:tc>
          <w:tcPr>
            <w:tcW w:w="1387" w:type="pct"/>
          </w:tcPr>
          <w:p w14:paraId="013DDA67" w14:textId="77777777" w:rsidR="0020185E" w:rsidRPr="00754FFF" w:rsidRDefault="0020185E" w:rsidP="0071111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3CF04DB3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</w:tcPr>
          <w:p w14:paraId="69E1B347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12A79BA3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</w:tcPr>
          <w:p w14:paraId="430A84D2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05964682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</w:tcPr>
          <w:p w14:paraId="711B9103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49970B3D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</w:tcPr>
          <w:p w14:paraId="4296F369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3404CB3A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</w:tcPr>
          <w:p w14:paraId="36F53FDF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79A012A5" w14:textId="77777777" w:rsidR="0020185E" w:rsidRPr="00754FFF" w:rsidRDefault="0020185E" w:rsidP="0071111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</w:tcPr>
          <w:p w14:paraId="0CF82C78" w14:textId="77777777" w:rsidR="0020185E" w:rsidRPr="00754FFF" w:rsidRDefault="0020185E" w:rsidP="00C642FC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92A47" w:rsidRPr="00604687" w14:paraId="480B2E08" w14:textId="77777777" w:rsidTr="00D92A47">
        <w:tc>
          <w:tcPr>
            <w:tcW w:w="1387" w:type="pct"/>
          </w:tcPr>
          <w:p w14:paraId="1F331242" w14:textId="2EF1D217" w:rsidR="003D0979" w:rsidRPr="005C758E" w:rsidRDefault="003D0979" w:rsidP="005C758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 w:rsidRPr="00754FF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407" w:type="pct"/>
          </w:tcPr>
          <w:p w14:paraId="055029A0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</w:tcPr>
          <w:p w14:paraId="6F5982B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57F88B08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</w:tcPr>
          <w:p w14:paraId="74FAA91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4F36BD5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</w:tcPr>
          <w:p w14:paraId="020B6E22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</w:tcPr>
          <w:p w14:paraId="0B8CBD8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</w:tcPr>
          <w:p w14:paraId="3150DB10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" w:type="pct"/>
          </w:tcPr>
          <w:p w14:paraId="05F0C38E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</w:tcPr>
          <w:p w14:paraId="008AE583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" w:type="pct"/>
          </w:tcPr>
          <w:p w14:paraId="6B936FEC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</w:tcPr>
          <w:p w14:paraId="1239A211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92A47" w:rsidRPr="00604687" w14:paraId="055C94CD" w14:textId="77777777" w:rsidTr="00D92A47">
        <w:tc>
          <w:tcPr>
            <w:tcW w:w="1387" w:type="pct"/>
          </w:tcPr>
          <w:p w14:paraId="6FF1CA29" w14:textId="07B633DF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4FFF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54FFF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754FFF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754FFF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54FFF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407" w:type="pct"/>
          </w:tcPr>
          <w:p w14:paraId="29E57E42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" w:type="pct"/>
          </w:tcPr>
          <w:p w14:paraId="64296B16" w14:textId="78195D1F" w:rsidR="003D0979" w:rsidRPr="00754FFF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35,803</w:t>
            </w:r>
          </w:p>
        </w:tc>
        <w:tc>
          <w:tcPr>
            <w:tcW w:w="91" w:type="pct"/>
          </w:tcPr>
          <w:p w14:paraId="23FE254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67E8D90D" w14:textId="774B0064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99,966</w:t>
            </w:r>
          </w:p>
        </w:tc>
        <w:tc>
          <w:tcPr>
            <w:tcW w:w="91" w:type="pct"/>
          </w:tcPr>
          <w:p w14:paraId="6ADBB3C4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098C6390" w14:textId="23F2F43D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23,113</w:t>
            </w:r>
          </w:p>
        </w:tc>
        <w:tc>
          <w:tcPr>
            <w:tcW w:w="92" w:type="pct"/>
          </w:tcPr>
          <w:p w14:paraId="69D43A71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0DD2E48F" w14:textId="56F4AA94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20,112</w:t>
            </w:r>
          </w:p>
        </w:tc>
        <w:tc>
          <w:tcPr>
            <w:tcW w:w="91" w:type="pct"/>
          </w:tcPr>
          <w:p w14:paraId="6E96FDD0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319419C9" w14:textId="6B518523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19AE0C5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451D052E" w14:textId="50C18F71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178,994</w:t>
            </w:r>
          </w:p>
        </w:tc>
      </w:tr>
      <w:tr w:rsidR="00D92A47" w:rsidRPr="00604687" w14:paraId="1F6D33FC" w14:textId="77777777" w:rsidTr="00D92A47">
        <w:tc>
          <w:tcPr>
            <w:tcW w:w="1387" w:type="pct"/>
          </w:tcPr>
          <w:p w14:paraId="4BC51CD7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4FFF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63F04FE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19</w:t>
            </w:r>
          </w:p>
        </w:tc>
        <w:tc>
          <w:tcPr>
            <w:tcW w:w="546" w:type="pct"/>
          </w:tcPr>
          <w:p w14:paraId="15371F8D" w14:textId="311465A4" w:rsidR="003D0979" w:rsidRPr="00754FFF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2,711</w:t>
            </w:r>
          </w:p>
        </w:tc>
        <w:tc>
          <w:tcPr>
            <w:tcW w:w="91" w:type="pct"/>
          </w:tcPr>
          <w:p w14:paraId="7EC21FA3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7844B1FD" w14:textId="73D495F4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13,107</w:t>
            </w:r>
          </w:p>
        </w:tc>
        <w:tc>
          <w:tcPr>
            <w:tcW w:w="91" w:type="pct"/>
          </w:tcPr>
          <w:p w14:paraId="7E6D27D3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3C9DBFAA" w14:textId="62C3E7E4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4,350</w:t>
            </w:r>
          </w:p>
        </w:tc>
        <w:tc>
          <w:tcPr>
            <w:tcW w:w="92" w:type="pct"/>
          </w:tcPr>
          <w:p w14:paraId="0ACEB9E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37BE5790" w14:textId="7FBD7BCB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1,259</w:t>
            </w:r>
          </w:p>
        </w:tc>
        <w:tc>
          <w:tcPr>
            <w:tcW w:w="91" w:type="pct"/>
          </w:tcPr>
          <w:p w14:paraId="1C321332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48171D83" w14:textId="600ED25D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39D3F4D8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1364DC89" w14:textId="7D8A176F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21,427</w:t>
            </w:r>
          </w:p>
        </w:tc>
      </w:tr>
      <w:tr w:rsidR="00D92A47" w:rsidRPr="00604687" w14:paraId="46249BBE" w14:textId="77777777" w:rsidTr="00D92A47">
        <w:tc>
          <w:tcPr>
            <w:tcW w:w="1387" w:type="pct"/>
          </w:tcPr>
          <w:p w14:paraId="567DFA68" w14:textId="356B4EF1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4FFF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407" w:type="pct"/>
          </w:tcPr>
          <w:p w14:paraId="39FC5EB1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</w:tcPr>
          <w:p w14:paraId="21C99042" w14:textId="70C0405A" w:rsidR="003D0979" w:rsidRPr="00754FFF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4CAFF34A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15154A62" w14:textId="1A719D81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91" w:type="pct"/>
          </w:tcPr>
          <w:p w14:paraId="6CD345A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0024E0E8" w14:textId="13B42B6B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</w:tcPr>
          <w:p w14:paraId="21D4DCDB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7E29765A" w14:textId="01F25B4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17AE5D2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1738376D" w14:textId="49A45722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62B3020C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08628212" w14:textId="40AF90DD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594</w:t>
            </w:r>
          </w:p>
        </w:tc>
      </w:tr>
      <w:tr w:rsidR="00D92A47" w:rsidRPr="00604687" w14:paraId="4C4B2B3C" w14:textId="77777777" w:rsidTr="00D92A47">
        <w:tc>
          <w:tcPr>
            <w:tcW w:w="1387" w:type="pct"/>
          </w:tcPr>
          <w:p w14:paraId="3B701793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4FF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07" w:type="pct"/>
          </w:tcPr>
          <w:p w14:paraId="564531C0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37927A4D" w14:textId="50CC0337" w:rsidR="003D0979" w:rsidRPr="00754FFF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096AB6D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5DF5FC6C" w14:textId="5B9046B9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(1</w:t>
            </w:r>
            <w:r w:rsidR="0020185E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754FF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1" w:type="pct"/>
          </w:tcPr>
          <w:p w14:paraId="40E1A7A8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2BE9AB81" w14:textId="62C8A72D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92" w:type="pct"/>
          </w:tcPr>
          <w:p w14:paraId="3E6534A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4BA2AF42" w14:textId="26F14A98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(12,837)</w:t>
            </w:r>
          </w:p>
        </w:tc>
        <w:tc>
          <w:tcPr>
            <w:tcW w:w="91" w:type="pct"/>
          </w:tcPr>
          <w:p w14:paraId="3B2A4BB9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60A7BC64" w14:textId="28CBA3DF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1DF32D69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1521C9E6" w14:textId="48CEFED8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(12,99</w:t>
            </w:r>
            <w:r w:rsidR="0020185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754FF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92A47" w:rsidRPr="00604687" w14:paraId="3FC7581A" w14:textId="77777777" w:rsidTr="00D92A47">
        <w:tc>
          <w:tcPr>
            <w:tcW w:w="1387" w:type="pct"/>
          </w:tcPr>
          <w:p w14:paraId="7AC67CDA" w14:textId="56BAA862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left="162" w:right="-198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4F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4FFF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754F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54FFF">
              <w:rPr>
                <w:rFonts w:ascii="Angsana New" w:hAnsi="Angsana New" w:hint="cs"/>
                <w:b/>
                <w:bCs/>
                <w:sz w:val="26"/>
                <w:szCs w:val="26"/>
              </w:rPr>
              <w:t>256</w:t>
            </w: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754FFF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754F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และ </w:t>
            </w:r>
            <w:r w:rsidRPr="00754FFF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1 </w:t>
            </w:r>
            <w:r w:rsidRPr="00754F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65C75">
              <w:rPr>
                <w:rFonts w:ascii="Angsana New" w:hAnsi="Angsan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07" w:type="pct"/>
          </w:tcPr>
          <w:p w14:paraId="2BB0B22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4AF5EDB" w14:textId="5CBF3195" w:rsidR="003D0979" w:rsidRPr="00754FFF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38,514</w:t>
            </w:r>
          </w:p>
        </w:tc>
        <w:tc>
          <w:tcPr>
            <w:tcW w:w="91" w:type="pct"/>
          </w:tcPr>
          <w:p w14:paraId="46D6C57C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3862FC4A" w14:textId="223C67E5" w:rsidR="003D0979" w:rsidRPr="0020185E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113,53</w:t>
            </w:r>
            <w:r w:rsidR="0020185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1" w:type="pct"/>
          </w:tcPr>
          <w:p w14:paraId="48757F58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EA3325A" w14:textId="639CB52C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27,433</w:t>
            </w:r>
          </w:p>
        </w:tc>
        <w:tc>
          <w:tcPr>
            <w:tcW w:w="92" w:type="pct"/>
          </w:tcPr>
          <w:p w14:paraId="35CF894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75D32A4F" w14:textId="47B60E6D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8,534</w:t>
            </w:r>
          </w:p>
        </w:tc>
        <w:tc>
          <w:tcPr>
            <w:tcW w:w="91" w:type="pct"/>
          </w:tcPr>
          <w:p w14:paraId="410B02A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5E716E26" w14:textId="7293E45F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409B8B7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2A41F7AC" w14:textId="2F268246" w:rsidR="003D0979" w:rsidRPr="0020185E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188,01</w:t>
            </w:r>
            <w:r w:rsidR="0020185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</w:tr>
      <w:tr w:rsidR="00D92A47" w:rsidRPr="00604687" w14:paraId="180DB4B7" w14:textId="77777777" w:rsidTr="00D92A47">
        <w:tc>
          <w:tcPr>
            <w:tcW w:w="1387" w:type="pct"/>
          </w:tcPr>
          <w:p w14:paraId="5D8BB662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4FFF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14:paraId="53E0BEBE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19</w:t>
            </w:r>
          </w:p>
        </w:tc>
        <w:tc>
          <w:tcPr>
            <w:tcW w:w="546" w:type="pct"/>
          </w:tcPr>
          <w:p w14:paraId="70026380" w14:textId="5624BC89" w:rsidR="003D0979" w:rsidRPr="00450114" w:rsidRDefault="00450114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4,536</w:t>
            </w:r>
          </w:p>
        </w:tc>
        <w:tc>
          <w:tcPr>
            <w:tcW w:w="91" w:type="pct"/>
          </w:tcPr>
          <w:p w14:paraId="26B01598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4C3937DE" w14:textId="0DCFA2C7" w:rsidR="003D0979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12,702</w:t>
            </w:r>
          </w:p>
        </w:tc>
        <w:tc>
          <w:tcPr>
            <w:tcW w:w="91" w:type="pct"/>
          </w:tcPr>
          <w:p w14:paraId="4A211CB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73573C85" w14:textId="60C4E74F" w:rsidR="003D0979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3,843</w:t>
            </w:r>
          </w:p>
        </w:tc>
        <w:tc>
          <w:tcPr>
            <w:tcW w:w="92" w:type="pct"/>
          </w:tcPr>
          <w:p w14:paraId="74B9A250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1094DBC4" w14:textId="748D4687" w:rsidR="003D0979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2,303</w:t>
            </w:r>
          </w:p>
        </w:tc>
        <w:tc>
          <w:tcPr>
            <w:tcW w:w="91" w:type="pct"/>
          </w:tcPr>
          <w:p w14:paraId="39BF95B1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05DE7694" w14:textId="5490E105" w:rsidR="003D0979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4277C5FC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07F3338F" w14:textId="2137E8F9" w:rsidR="003D0979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23,384</w:t>
            </w:r>
          </w:p>
        </w:tc>
      </w:tr>
      <w:tr w:rsidR="00D92A47" w:rsidRPr="00604687" w14:paraId="7C65ED80" w14:textId="77777777" w:rsidTr="00D92A47">
        <w:tc>
          <w:tcPr>
            <w:tcW w:w="1387" w:type="pct"/>
          </w:tcPr>
          <w:p w14:paraId="0899CAE2" w14:textId="6D1099CB" w:rsidR="00450114" w:rsidRPr="00754FFF" w:rsidRDefault="00450114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กลับรายการขาดทุน</w:t>
            </w:r>
          </w:p>
        </w:tc>
        <w:tc>
          <w:tcPr>
            <w:tcW w:w="407" w:type="pct"/>
          </w:tcPr>
          <w:p w14:paraId="0F08F920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</w:tcPr>
          <w:p w14:paraId="6649FCDE" w14:textId="5A61AF55" w:rsidR="00450114" w:rsidRPr="00754FFF" w:rsidRDefault="00450114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3F76ABFD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46B0CC7F" w14:textId="6FA3E710" w:rsidR="00450114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(594)</w:t>
            </w:r>
          </w:p>
        </w:tc>
        <w:tc>
          <w:tcPr>
            <w:tcW w:w="91" w:type="pct"/>
          </w:tcPr>
          <w:p w14:paraId="07A1F7D6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6BAD7C18" w14:textId="4715DA10" w:rsidR="00450114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</w:tcPr>
          <w:p w14:paraId="797E9D20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095ED0EF" w14:textId="6AD7A9C4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1582217E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3C4B88E2" w14:textId="55154FC3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38CF2317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7D81ECCA" w14:textId="203B59A7" w:rsidR="00450114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(594)</w:t>
            </w:r>
          </w:p>
        </w:tc>
      </w:tr>
      <w:tr w:rsidR="00D92A47" w:rsidRPr="00604687" w14:paraId="1BB87D7D" w14:textId="77777777" w:rsidTr="00D92A47">
        <w:tc>
          <w:tcPr>
            <w:tcW w:w="1387" w:type="pct"/>
          </w:tcPr>
          <w:p w14:paraId="061BEA34" w14:textId="6AAB0255" w:rsidR="00450114" w:rsidRPr="00754FFF" w:rsidRDefault="00450114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407" w:type="pct"/>
          </w:tcPr>
          <w:p w14:paraId="77F47DE4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4" w:right="-11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</w:tcPr>
          <w:p w14:paraId="798E8C16" w14:textId="7090285E" w:rsidR="00450114" w:rsidRPr="00754FFF" w:rsidRDefault="00450114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6CA1165C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7AE3B6B0" w14:textId="60D3CA32" w:rsidR="00450114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14,061</w:t>
            </w:r>
          </w:p>
        </w:tc>
        <w:tc>
          <w:tcPr>
            <w:tcW w:w="91" w:type="pct"/>
          </w:tcPr>
          <w:p w14:paraId="0CE4741A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3346CE28" w14:textId="40F9FCB7" w:rsidR="00450114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(14,061)</w:t>
            </w:r>
          </w:p>
        </w:tc>
        <w:tc>
          <w:tcPr>
            <w:tcW w:w="92" w:type="pct"/>
          </w:tcPr>
          <w:p w14:paraId="3E5F9DA9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75304105" w14:textId="6E98C6CD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573B5AD8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1B18FE64" w14:textId="2DA1C89A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28E407B7" w14:textId="77777777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4F08B299" w14:textId="1FEB10B8" w:rsidR="00450114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D92A47" w:rsidRPr="00604687" w14:paraId="2233FEC3" w14:textId="77777777" w:rsidTr="00D92A47">
        <w:tc>
          <w:tcPr>
            <w:tcW w:w="1387" w:type="pct"/>
          </w:tcPr>
          <w:p w14:paraId="7351E614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54FFF">
              <w:rPr>
                <w:rFonts w:ascii="Angsana New" w:hAnsi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407" w:type="pct"/>
          </w:tcPr>
          <w:p w14:paraId="27F47AB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91566AB" w14:textId="65698BD7" w:rsidR="003D0979" w:rsidRPr="00754FFF" w:rsidRDefault="00450114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7510AF4B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1C21D625" w14:textId="11A69613" w:rsidR="003D0979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(5,990)</w:t>
            </w:r>
          </w:p>
        </w:tc>
        <w:tc>
          <w:tcPr>
            <w:tcW w:w="91" w:type="pct"/>
          </w:tcPr>
          <w:p w14:paraId="592113B2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64FD6DBA" w14:textId="58B4E937" w:rsidR="003D0979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(266)</w:t>
            </w:r>
          </w:p>
        </w:tc>
        <w:tc>
          <w:tcPr>
            <w:tcW w:w="92" w:type="pct"/>
          </w:tcPr>
          <w:p w14:paraId="69675F25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DBA01D5" w14:textId="75B2ADAF" w:rsidR="003D0979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(4,588)</w:t>
            </w:r>
          </w:p>
        </w:tc>
        <w:tc>
          <w:tcPr>
            <w:tcW w:w="91" w:type="pct"/>
          </w:tcPr>
          <w:p w14:paraId="23E517BB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26CC2220" w14:textId="329990D7" w:rsidR="003D0979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0045DA2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12CECA4F" w14:textId="0587A886" w:rsidR="003D0979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(10,844)</w:t>
            </w:r>
          </w:p>
        </w:tc>
      </w:tr>
      <w:tr w:rsidR="00D92A47" w:rsidRPr="00604687" w14:paraId="411BE541" w14:textId="77777777" w:rsidTr="00D92A47">
        <w:tc>
          <w:tcPr>
            <w:tcW w:w="1387" w:type="pct"/>
          </w:tcPr>
          <w:p w14:paraId="3FC13A51" w14:textId="7C654E4A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4F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4FFF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754F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65C75">
              <w:rPr>
                <w:rFonts w:ascii="Angsana New" w:hAnsi="Angsan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07" w:type="pct"/>
          </w:tcPr>
          <w:p w14:paraId="72E6F94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21F73B45" w14:textId="42986BE6" w:rsidR="003D0979" w:rsidRPr="00450114" w:rsidRDefault="00450114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43,050</w:t>
            </w:r>
          </w:p>
        </w:tc>
        <w:tc>
          <w:tcPr>
            <w:tcW w:w="91" w:type="pct"/>
          </w:tcPr>
          <w:p w14:paraId="24A98B61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</w:tcPr>
          <w:p w14:paraId="1754BC64" w14:textId="715F0A9F" w:rsidR="003D0979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133,71</w:t>
            </w:r>
            <w:r w:rsidR="0020185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1" w:type="pct"/>
          </w:tcPr>
          <w:p w14:paraId="28CC0BF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single" w:sz="4" w:space="0" w:color="auto"/>
            </w:tcBorders>
          </w:tcPr>
          <w:p w14:paraId="36F4C393" w14:textId="05FC7C1D" w:rsidR="003D0979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16,949</w:t>
            </w:r>
          </w:p>
        </w:tc>
        <w:tc>
          <w:tcPr>
            <w:tcW w:w="92" w:type="pct"/>
          </w:tcPr>
          <w:p w14:paraId="66FFAFF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7A0FC26B" w14:textId="719AA3F5" w:rsidR="003D0979" w:rsidRPr="00450114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6,249</w:t>
            </w:r>
          </w:p>
        </w:tc>
        <w:tc>
          <w:tcPr>
            <w:tcW w:w="91" w:type="pct"/>
          </w:tcPr>
          <w:p w14:paraId="49A27B95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796BCE94" w14:textId="48565A3A" w:rsidR="003D0979" w:rsidRPr="00E824C6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E824C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37E10099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single" w:sz="4" w:space="0" w:color="auto"/>
            </w:tcBorders>
          </w:tcPr>
          <w:p w14:paraId="4DE0B8BC" w14:textId="114D28D8" w:rsidR="003D0979" w:rsidRPr="00754FFF" w:rsidRDefault="00450114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199,96</w:t>
            </w:r>
            <w:r w:rsidR="0020185E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</w:p>
        </w:tc>
      </w:tr>
      <w:tr w:rsidR="00D92A47" w:rsidRPr="00604687" w14:paraId="52F73705" w14:textId="77777777" w:rsidTr="00D92A47">
        <w:tc>
          <w:tcPr>
            <w:tcW w:w="1387" w:type="pct"/>
          </w:tcPr>
          <w:p w14:paraId="6636CA19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5EF418F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556EAD8C" w14:textId="77777777" w:rsidR="003D0979" w:rsidRPr="00754FFF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204AA54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</w:tcPr>
          <w:p w14:paraId="58072385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24EA785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</w:tcPr>
          <w:p w14:paraId="52175EF9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65A3473A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43F074EE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7AC2A7C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18AB448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14:paraId="7D71A52B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</w:tcBorders>
          </w:tcPr>
          <w:p w14:paraId="0BDA5B8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2A47" w:rsidRPr="00604687" w14:paraId="3B90F910" w14:textId="77777777" w:rsidTr="00D92A47">
        <w:tc>
          <w:tcPr>
            <w:tcW w:w="1387" w:type="pct"/>
          </w:tcPr>
          <w:p w14:paraId="71068BE3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14:paraId="233171D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" w:type="pct"/>
          </w:tcPr>
          <w:p w14:paraId="3AE8E7A6" w14:textId="77777777" w:rsidR="003D0979" w:rsidRPr="00754FFF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40B9B08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1C473F93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745EB0A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6FAD11F2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5D96722A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6FA69BD5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65B52DC4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72A9ADEA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14:paraId="7281D18E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795135FC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2A47" w:rsidRPr="00604687" w14:paraId="2009F987" w14:textId="77777777" w:rsidTr="00D92A47">
        <w:tc>
          <w:tcPr>
            <w:tcW w:w="1387" w:type="pct"/>
          </w:tcPr>
          <w:p w14:paraId="43AF9FAC" w14:textId="5D81795A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4FF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54FF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407" w:type="pct"/>
          </w:tcPr>
          <w:p w14:paraId="438D608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" w:type="pct"/>
          </w:tcPr>
          <w:p w14:paraId="21BDDD9D" w14:textId="77777777" w:rsidR="003D0979" w:rsidRPr="00754FFF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0BEB821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64EA6CB8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1059A9C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5AD4314E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197465A4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216BF210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45320D1B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2C2D8E9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14:paraId="6AC4F3A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20C4269C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2A47" w:rsidRPr="00604687" w14:paraId="0E744567" w14:textId="77777777" w:rsidTr="00D92A47">
        <w:tc>
          <w:tcPr>
            <w:tcW w:w="1387" w:type="pct"/>
          </w:tcPr>
          <w:p w14:paraId="39B67521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407" w:type="pct"/>
          </w:tcPr>
          <w:p w14:paraId="27B83899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</w:tcPr>
          <w:p w14:paraId="6160159B" w14:textId="656C83A5" w:rsidR="003D0979" w:rsidRPr="00754FFF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7,995</w:t>
            </w:r>
          </w:p>
        </w:tc>
        <w:tc>
          <w:tcPr>
            <w:tcW w:w="91" w:type="pct"/>
          </w:tcPr>
          <w:p w14:paraId="3E29B4D9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610BC4FE" w14:textId="0BA35D42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68,527</w:t>
            </w:r>
          </w:p>
        </w:tc>
        <w:tc>
          <w:tcPr>
            <w:tcW w:w="91" w:type="pct"/>
          </w:tcPr>
          <w:p w14:paraId="1B912E2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2BA43488" w14:textId="41913F06" w:rsidR="003D0979" w:rsidRPr="00F344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7,89</w:t>
            </w:r>
            <w:r w:rsidR="00F344F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92" w:type="pct"/>
          </w:tcPr>
          <w:p w14:paraId="55801F3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2F3B858F" w14:textId="640C922E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603</w:t>
            </w:r>
          </w:p>
        </w:tc>
        <w:tc>
          <w:tcPr>
            <w:tcW w:w="91" w:type="pct"/>
          </w:tcPr>
          <w:p w14:paraId="197F985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4F040FD4" w14:textId="47F462F4" w:rsidR="003D0979" w:rsidRPr="00F344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1,41</w:t>
            </w:r>
            <w:r w:rsidR="00F344FF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4" w:type="pct"/>
          </w:tcPr>
          <w:p w14:paraId="69E02A21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57BD2654" w14:textId="5BD08CC0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86,433</w:t>
            </w:r>
          </w:p>
        </w:tc>
      </w:tr>
      <w:tr w:rsidR="00D92A47" w:rsidRPr="00604687" w14:paraId="65898138" w14:textId="77777777" w:rsidTr="00D92A47">
        <w:tc>
          <w:tcPr>
            <w:tcW w:w="1387" w:type="pct"/>
          </w:tcPr>
          <w:p w14:paraId="1D972E94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407" w:type="pct"/>
          </w:tcPr>
          <w:p w14:paraId="4BE2930C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4E2FFE70" w14:textId="299FB9E6" w:rsidR="003D0979" w:rsidRPr="00754FFF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2240E8AE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2F2B1475" w14:textId="204D1984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22BC9DA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38F8DEA5" w14:textId="386B8F26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</w:tcPr>
          <w:p w14:paraId="3E8224A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21C4E3CD" w14:textId="174B1476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1,100</w:t>
            </w:r>
          </w:p>
        </w:tc>
        <w:tc>
          <w:tcPr>
            <w:tcW w:w="91" w:type="pct"/>
          </w:tcPr>
          <w:p w14:paraId="1963EDBE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29A44354" w14:textId="1D6BB85D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1DB7B4E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2BA49F8C" w14:textId="54219FD1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1,100</w:t>
            </w:r>
          </w:p>
        </w:tc>
      </w:tr>
      <w:tr w:rsidR="00D92A47" w:rsidRPr="00604687" w14:paraId="3C5C0864" w14:textId="77777777" w:rsidTr="00D92A47">
        <w:tc>
          <w:tcPr>
            <w:tcW w:w="1387" w:type="pct"/>
          </w:tcPr>
          <w:p w14:paraId="672F267F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16E4B838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5F7C0D44" w14:textId="39A84AC2" w:rsidR="003D0979" w:rsidRPr="00754FFF" w:rsidRDefault="003D0979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7,995</w:t>
            </w:r>
          </w:p>
        </w:tc>
        <w:tc>
          <w:tcPr>
            <w:tcW w:w="91" w:type="pct"/>
          </w:tcPr>
          <w:p w14:paraId="3515CA23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1FF871CA" w14:textId="68402619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68,527</w:t>
            </w:r>
          </w:p>
        </w:tc>
        <w:tc>
          <w:tcPr>
            <w:tcW w:w="91" w:type="pct"/>
          </w:tcPr>
          <w:p w14:paraId="19321A64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322B3729" w14:textId="30B24D25" w:rsidR="003D0979" w:rsidRPr="00F344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7,89</w:t>
            </w:r>
            <w:r w:rsidR="00F344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92" w:type="pct"/>
          </w:tcPr>
          <w:p w14:paraId="3EEFE8A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14BD1075" w14:textId="3325DC0E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1,703</w:t>
            </w:r>
          </w:p>
        </w:tc>
        <w:tc>
          <w:tcPr>
            <w:tcW w:w="91" w:type="pct"/>
          </w:tcPr>
          <w:p w14:paraId="342D1E6A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</w:tcPr>
          <w:p w14:paraId="41F48E0B" w14:textId="588DFDEC" w:rsidR="003D0979" w:rsidRPr="00F344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1,41</w:t>
            </w:r>
            <w:r w:rsidR="00F344F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94" w:type="pct"/>
          </w:tcPr>
          <w:p w14:paraId="5DFA050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</w:tcPr>
          <w:p w14:paraId="5BA0A162" w14:textId="5AB86E06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54FFF">
              <w:rPr>
                <w:rFonts w:ascii="Angsana New" w:hAnsi="Angsana New"/>
                <w:b/>
                <w:bCs/>
                <w:sz w:val="26"/>
                <w:szCs w:val="26"/>
              </w:rPr>
              <w:t>87,533</w:t>
            </w:r>
          </w:p>
        </w:tc>
      </w:tr>
      <w:tr w:rsidR="00D92A47" w:rsidRPr="00604687" w14:paraId="6FF1D3AF" w14:textId="77777777" w:rsidTr="00D92A47">
        <w:tc>
          <w:tcPr>
            <w:tcW w:w="1387" w:type="pct"/>
          </w:tcPr>
          <w:p w14:paraId="31BAAB5D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4FF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407" w:type="pct"/>
          </w:tcPr>
          <w:p w14:paraId="614CC9C1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" w:type="pct"/>
          </w:tcPr>
          <w:p w14:paraId="59E4C914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3902E78C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3F79B330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3ADBFD4C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249123AE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6F12803B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33CE563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0DCE3C59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3BEDD6E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14:paraId="2E5B55E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00FC73C4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2A47" w:rsidRPr="00604687" w14:paraId="79DFE215" w14:textId="77777777" w:rsidTr="00D92A47">
        <w:tc>
          <w:tcPr>
            <w:tcW w:w="1387" w:type="pct"/>
          </w:tcPr>
          <w:p w14:paraId="2B52C43B" w14:textId="2BA5F5FC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54FF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54FF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54FF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407" w:type="pct"/>
          </w:tcPr>
          <w:p w14:paraId="213EE0C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" w:type="pct"/>
          </w:tcPr>
          <w:p w14:paraId="044207D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74346D64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1A5599CE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60FA2CB4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7891F06B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</w:tcPr>
          <w:p w14:paraId="11C142D1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3E2D0ED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pct"/>
          </w:tcPr>
          <w:p w14:paraId="619F0972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2D3A5539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pct"/>
          </w:tcPr>
          <w:p w14:paraId="31E43A62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1BA090CE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92A47" w:rsidRPr="00604687" w14:paraId="112B3C4A" w14:textId="77777777" w:rsidTr="00D92A47">
        <w:tc>
          <w:tcPr>
            <w:tcW w:w="1387" w:type="pct"/>
          </w:tcPr>
          <w:p w14:paraId="1CF14920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4FFF">
              <w:rPr>
                <w:rFonts w:asciiTheme="majorBidi" w:hAnsi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407" w:type="pct"/>
          </w:tcPr>
          <w:p w14:paraId="6F8F101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6" w:type="pct"/>
          </w:tcPr>
          <w:p w14:paraId="5E69166C" w14:textId="02466F23" w:rsidR="003D0979" w:rsidRPr="0051032F" w:rsidRDefault="0051032F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6,172</w:t>
            </w:r>
          </w:p>
        </w:tc>
        <w:tc>
          <w:tcPr>
            <w:tcW w:w="91" w:type="pct"/>
          </w:tcPr>
          <w:p w14:paraId="008E25F3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</w:tcPr>
          <w:p w14:paraId="6852804A" w14:textId="5549196B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64,465</w:t>
            </w:r>
          </w:p>
        </w:tc>
        <w:tc>
          <w:tcPr>
            <w:tcW w:w="91" w:type="pct"/>
          </w:tcPr>
          <w:p w14:paraId="40108CB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</w:tcPr>
          <w:p w14:paraId="55F455F9" w14:textId="51227B39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1,18</w:t>
            </w:r>
            <w:r w:rsidR="009422B5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92" w:type="pct"/>
          </w:tcPr>
          <w:p w14:paraId="19932274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</w:tcPr>
          <w:p w14:paraId="3C9D6C52" w14:textId="0DD2749B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99</w:t>
            </w:r>
          </w:p>
        </w:tc>
        <w:tc>
          <w:tcPr>
            <w:tcW w:w="91" w:type="pct"/>
          </w:tcPr>
          <w:p w14:paraId="7E5157C2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</w:tcPr>
          <w:p w14:paraId="11A0A2BE" w14:textId="08D17E21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  <w:r w:rsidR="009422B5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4" w:type="pct"/>
          </w:tcPr>
          <w:p w14:paraId="5A9010D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</w:tcPr>
          <w:p w14:paraId="63E2DC53" w14:textId="73354878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72,510</w:t>
            </w:r>
          </w:p>
        </w:tc>
      </w:tr>
      <w:tr w:rsidR="00D92A47" w:rsidRPr="00604687" w14:paraId="0D164711" w14:textId="77777777" w:rsidTr="00D92A47">
        <w:tc>
          <w:tcPr>
            <w:tcW w:w="1387" w:type="pct"/>
          </w:tcPr>
          <w:p w14:paraId="42B49815" w14:textId="11495E28" w:rsidR="003D0979" w:rsidRPr="000D431A" w:rsidRDefault="005C758E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31A">
              <w:rPr>
                <w:rFonts w:asciiTheme="majorBidi" w:hAnsi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407" w:type="pct"/>
          </w:tcPr>
          <w:p w14:paraId="253B361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</w:tcPr>
          <w:p w14:paraId="6B980A97" w14:textId="275B9F56" w:rsidR="003D0979" w:rsidRPr="00754FFF" w:rsidRDefault="0051032F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25,605</w:t>
            </w:r>
          </w:p>
        </w:tc>
        <w:tc>
          <w:tcPr>
            <w:tcW w:w="91" w:type="pct"/>
          </w:tcPr>
          <w:p w14:paraId="42DB4010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70356D5E" w14:textId="29358398" w:rsidR="003D0979" w:rsidRPr="00754FF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1" w:type="pct"/>
          </w:tcPr>
          <w:p w14:paraId="4CB19AE5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</w:tcPr>
          <w:p w14:paraId="549024D2" w14:textId="0D30A3BE" w:rsidR="003D0979" w:rsidRPr="00754FF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2" w:type="pct"/>
          </w:tcPr>
          <w:p w14:paraId="38E18021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14:paraId="3DFD44C9" w14:textId="12CFDA02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5,908</w:t>
            </w:r>
          </w:p>
        </w:tc>
        <w:tc>
          <w:tcPr>
            <w:tcW w:w="91" w:type="pct"/>
          </w:tcPr>
          <w:p w14:paraId="3844A1D8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3C01B89B" w14:textId="5C3429D8" w:rsidR="003D0979" w:rsidRPr="00754FF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4" w:type="pct"/>
          </w:tcPr>
          <w:p w14:paraId="2913E3AF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</w:tcPr>
          <w:p w14:paraId="7B126E16" w14:textId="6407EF33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31,513</w:t>
            </w:r>
          </w:p>
        </w:tc>
      </w:tr>
      <w:tr w:rsidR="00D92A47" w:rsidRPr="00604687" w14:paraId="0DCD6850" w14:textId="77777777" w:rsidTr="00D92A47">
        <w:tc>
          <w:tcPr>
            <w:tcW w:w="1387" w:type="pct"/>
          </w:tcPr>
          <w:p w14:paraId="2AB1216E" w14:textId="77777777" w:rsidR="003D0979" w:rsidRPr="00754FFF" w:rsidRDefault="003D0979" w:rsidP="003D097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07" w:type="pct"/>
          </w:tcPr>
          <w:p w14:paraId="685C5306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</w:tcPr>
          <w:p w14:paraId="38E9F3C2" w14:textId="6CE3C22C" w:rsidR="003D0979" w:rsidRPr="0051032F" w:rsidRDefault="0051032F" w:rsidP="00D92A47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84" w:right="-119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31,777</w:t>
            </w:r>
          </w:p>
        </w:tc>
        <w:tc>
          <w:tcPr>
            <w:tcW w:w="91" w:type="pct"/>
          </w:tcPr>
          <w:p w14:paraId="02392682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6586F236" w14:textId="0C313C2B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64,465</w:t>
            </w:r>
          </w:p>
        </w:tc>
        <w:tc>
          <w:tcPr>
            <w:tcW w:w="91" w:type="pct"/>
          </w:tcPr>
          <w:p w14:paraId="0506E92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</w:tcPr>
          <w:p w14:paraId="752C0882" w14:textId="0BC91D3C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7" w:right="-110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1,18</w:t>
            </w:r>
            <w:r w:rsidR="009422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92" w:type="pct"/>
          </w:tcPr>
          <w:p w14:paraId="354F6707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double" w:sz="4" w:space="0" w:color="auto"/>
            </w:tcBorders>
          </w:tcPr>
          <w:p w14:paraId="42303E80" w14:textId="1A62274B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6,007</w:t>
            </w:r>
          </w:p>
        </w:tc>
        <w:tc>
          <w:tcPr>
            <w:tcW w:w="91" w:type="pct"/>
          </w:tcPr>
          <w:p w14:paraId="4FDA8EDD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39" w:type="pct"/>
            <w:tcBorders>
              <w:top w:val="single" w:sz="4" w:space="0" w:color="auto"/>
              <w:bottom w:val="double" w:sz="4" w:space="0" w:color="auto"/>
            </w:tcBorders>
          </w:tcPr>
          <w:p w14:paraId="0EA79060" w14:textId="2A8143A2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7" w:right="-107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</w:t>
            </w:r>
            <w:r w:rsidR="009422B5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94" w:type="pct"/>
          </w:tcPr>
          <w:p w14:paraId="4D5A6F6B" w14:textId="77777777" w:rsidR="003D0979" w:rsidRPr="00754FFF" w:rsidRDefault="003D0979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after="0" w:line="240" w:lineRule="auto"/>
              <w:ind w:left="-107" w:right="-17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tcBorders>
              <w:top w:val="single" w:sz="4" w:space="0" w:color="auto"/>
              <w:bottom w:val="double" w:sz="4" w:space="0" w:color="auto"/>
            </w:tcBorders>
          </w:tcPr>
          <w:p w14:paraId="21712CB9" w14:textId="67A04644" w:rsidR="003D0979" w:rsidRPr="0051032F" w:rsidRDefault="0051032F" w:rsidP="003D097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1" w:right="-88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104,023</w:t>
            </w:r>
          </w:p>
        </w:tc>
      </w:tr>
    </w:tbl>
    <w:p w14:paraId="1C2773E5" w14:textId="77777777" w:rsidR="006F5868" w:rsidRPr="00567BEA" w:rsidRDefault="006F5868" w:rsidP="0025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177"/>
        <w:jc w:val="thaiDistribute"/>
        <w:rPr>
          <w:rFonts w:asciiTheme="majorBidi" w:hAnsiTheme="majorBidi" w:cstheme="majorBidi"/>
          <w:sz w:val="20"/>
          <w:szCs w:val="20"/>
        </w:rPr>
      </w:pPr>
    </w:p>
    <w:p w14:paraId="3095DFD3" w14:textId="238C4E62" w:rsidR="00251EE2" w:rsidRDefault="00251EE2" w:rsidP="002008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260" w:right="267"/>
        <w:jc w:val="thaiDistribute"/>
        <w:rPr>
          <w:rFonts w:ascii="Angsana New" w:hAnsi="Angsana New"/>
          <w:sz w:val="30"/>
          <w:szCs w:val="30"/>
        </w:rPr>
      </w:pPr>
      <w:r w:rsidRPr="00C86D60">
        <w:rPr>
          <w:rFonts w:ascii="Angsana New" w:hAnsi="Angsana New" w:hint="cs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C86D60">
        <w:rPr>
          <w:rFonts w:ascii="Angsana New" w:hAnsi="Angsana New" w:hint="cs"/>
          <w:sz w:val="30"/>
          <w:szCs w:val="30"/>
        </w:rPr>
        <w:t>31</w:t>
      </w:r>
      <w:r w:rsidRPr="00C86D60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2008D9">
        <w:rPr>
          <w:rFonts w:ascii="Angsana New" w:hAnsi="Angsana New"/>
          <w:sz w:val="30"/>
          <w:szCs w:val="30"/>
        </w:rPr>
        <w:t xml:space="preserve"> </w:t>
      </w:r>
      <w:r w:rsidR="00C65C75">
        <w:rPr>
          <w:rFonts w:ascii="Angsana New" w:hAnsi="Angsana New" w:hint="cs"/>
          <w:sz w:val="30"/>
          <w:szCs w:val="30"/>
        </w:rPr>
        <w:t>2563</w:t>
      </w:r>
      <w:r w:rsidR="002008D9">
        <w:rPr>
          <w:rFonts w:ascii="Angsana New" w:hAnsi="Angsana New"/>
          <w:sz w:val="30"/>
          <w:szCs w:val="30"/>
        </w:rPr>
        <w:t xml:space="preserve"> </w:t>
      </w:r>
      <w:r w:rsidRPr="00C86D60">
        <w:rPr>
          <w:rFonts w:ascii="Angsana New" w:hAnsi="Angsana New" w:hint="cs"/>
          <w:sz w:val="30"/>
          <w:szCs w:val="30"/>
          <w:cs/>
        </w:rPr>
        <w:t>มี</w:t>
      </w:r>
      <w:r w:rsidRPr="0091302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913025">
        <w:rPr>
          <w:rFonts w:ascii="Angsana New" w:hAnsi="Angsana New"/>
          <w:sz w:val="30"/>
          <w:szCs w:val="30"/>
        </w:rPr>
        <w:t>3</w:t>
      </w:r>
      <w:r w:rsidR="00913025" w:rsidRPr="00913025">
        <w:rPr>
          <w:rFonts w:ascii="Angsana New" w:hAnsi="Angsana New"/>
          <w:sz w:val="30"/>
          <w:szCs w:val="30"/>
        </w:rPr>
        <w:t>34</w:t>
      </w:r>
      <w:r w:rsidRPr="00913025">
        <w:rPr>
          <w:rFonts w:ascii="Angsana New" w:hAnsi="Angsana New"/>
          <w:sz w:val="30"/>
          <w:szCs w:val="30"/>
        </w:rPr>
        <w:t xml:space="preserve"> </w:t>
      </w:r>
      <w:r w:rsidRPr="00913025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913025">
        <w:rPr>
          <w:rFonts w:ascii="Angsana New" w:hAnsi="Angsana New"/>
          <w:sz w:val="30"/>
          <w:szCs w:val="30"/>
        </w:rPr>
        <w:t>1</w:t>
      </w:r>
      <w:r w:rsidR="00913025" w:rsidRPr="00913025">
        <w:rPr>
          <w:rFonts w:ascii="Angsana New" w:hAnsi="Angsana New"/>
          <w:sz w:val="30"/>
          <w:szCs w:val="30"/>
        </w:rPr>
        <w:t>24</w:t>
      </w:r>
      <w:r w:rsidRPr="00913025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C86D60">
        <w:rPr>
          <w:rFonts w:ascii="Angsana New" w:hAnsi="Angsana New" w:hint="cs"/>
          <w:sz w:val="30"/>
          <w:szCs w:val="30"/>
        </w:rPr>
        <w:t xml:space="preserve"> </w:t>
      </w:r>
      <w:r w:rsidRPr="00C86D60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33709F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C86D60">
        <w:rPr>
          <w:rFonts w:ascii="Angsana New" w:hAnsi="Angsana New" w:hint="cs"/>
          <w:i/>
          <w:iCs/>
          <w:sz w:val="30"/>
          <w:szCs w:val="30"/>
        </w:rPr>
        <w:t>256</w:t>
      </w:r>
      <w:r w:rsidR="00F304F8">
        <w:rPr>
          <w:rFonts w:ascii="Angsana New" w:hAnsi="Angsana New"/>
          <w:i/>
          <w:iCs/>
          <w:sz w:val="30"/>
          <w:szCs w:val="30"/>
        </w:rPr>
        <w:t>2</w:t>
      </w:r>
      <w:r w:rsidRPr="00C86D6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F304F8">
        <w:rPr>
          <w:rFonts w:ascii="Angsana New" w:hAnsi="Angsana New"/>
          <w:i/>
          <w:iCs/>
          <w:sz w:val="30"/>
          <w:szCs w:val="30"/>
        </w:rPr>
        <w:t>323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86D6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F304F8">
        <w:rPr>
          <w:rFonts w:ascii="Angsana New" w:hAnsi="Angsana New"/>
          <w:i/>
          <w:iCs/>
          <w:sz w:val="30"/>
          <w:szCs w:val="30"/>
        </w:rPr>
        <w:t>118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C86D6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8D10BD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0B86E02" w14:textId="77777777" w:rsidR="00251EE2" w:rsidRPr="004F4669" w:rsidRDefault="00251EE2" w:rsidP="00251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E60F9B9" w14:textId="2CCBF15D" w:rsidR="00251EE2" w:rsidRPr="00B319AC" w:rsidRDefault="00251EE2" w:rsidP="002008D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ind w:left="1260" w:right="267"/>
        <w:jc w:val="thaiDistribute"/>
        <w:rPr>
          <w:rFonts w:ascii="Angsana New" w:hAnsi="Angsana New"/>
          <w:sz w:val="30"/>
          <w:szCs w:val="30"/>
        </w:rPr>
      </w:pPr>
      <w:r w:rsidRPr="00B319AC">
        <w:rPr>
          <w:rFonts w:ascii="Angsana New" w:hAnsi="Angsana New"/>
          <w:spacing w:val="-2"/>
          <w:sz w:val="30"/>
          <w:szCs w:val="30"/>
          <w:cs/>
        </w:rPr>
        <w:t xml:space="preserve">ในระหว่างปี </w:t>
      </w:r>
      <w:r w:rsidR="00C65C75" w:rsidRPr="00B319AC">
        <w:rPr>
          <w:rFonts w:ascii="Angsana New" w:hAnsi="Angsana New"/>
          <w:sz w:val="30"/>
          <w:szCs w:val="30"/>
        </w:rPr>
        <w:t>256</w:t>
      </w:r>
      <w:r w:rsidR="00862B07">
        <w:rPr>
          <w:rFonts w:ascii="Angsana New" w:hAnsi="Angsana New"/>
          <w:sz w:val="30"/>
          <w:szCs w:val="30"/>
        </w:rPr>
        <w:t>3</w:t>
      </w:r>
      <w:r w:rsidRPr="00B319AC">
        <w:rPr>
          <w:rFonts w:ascii="Angsana New" w:hAnsi="Angsana New"/>
          <w:sz w:val="30"/>
          <w:szCs w:val="30"/>
        </w:rPr>
        <w:t xml:space="preserve"> </w:t>
      </w:r>
      <w:r w:rsidRPr="00B319AC">
        <w:rPr>
          <w:rFonts w:ascii="Angsana New" w:hAnsi="Angsana New"/>
          <w:sz w:val="30"/>
          <w:szCs w:val="30"/>
          <w:cs/>
        </w:rPr>
        <w:t>กลุ่มบริ</w:t>
      </w:r>
      <w:r w:rsidRPr="00B319AC">
        <w:rPr>
          <w:rFonts w:ascii="Angsana New" w:hAnsi="Angsana New" w:hint="cs"/>
          <w:sz w:val="30"/>
          <w:szCs w:val="30"/>
          <w:cs/>
        </w:rPr>
        <w:t>ษัท</w:t>
      </w:r>
      <w:r w:rsidRPr="00B319AC">
        <w:rPr>
          <w:rFonts w:ascii="Angsana New" w:hAnsi="Angsana New"/>
          <w:sz w:val="30"/>
          <w:szCs w:val="30"/>
          <w:cs/>
        </w:rPr>
        <w:t>ได</w:t>
      </w:r>
      <w:r w:rsidRPr="00B319AC">
        <w:rPr>
          <w:rFonts w:ascii="Angsana New" w:hAnsi="Angsana New" w:hint="cs"/>
          <w:sz w:val="30"/>
          <w:szCs w:val="30"/>
          <w:cs/>
        </w:rPr>
        <w:t>้</w:t>
      </w:r>
      <w:r w:rsidRPr="00B319AC">
        <w:rPr>
          <w:rFonts w:ascii="Angsana New" w:hAnsi="Angsana New"/>
          <w:sz w:val="30"/>
          <w:szCs w:val="30"/>
          <w:cs/>
        </w:rPr>
        <w:t>ร</w:t>
      </w:r>
      <w:r w:rsidRPr="00B319AC">
        <w:rPr>
          <w:rFonts w:ascii="Angsana New" w:hAnsi="Angsana New" w:hint="cs"/>
          <w:sz w:val="30"/>
          <w:szCs w:val="30"/>
          <w:cs/>
        </w:rPr>
        <w:t>ั</w:t>
      </w:r>
      <w:r w:rsidRPr="00B319AC">
        <w:rPr>
          <w:rFonts w:ascii="Angsana New" w:hAnsi="Angsana New"/>
          <w:sz w:val="30"/>
          <w:szCs w:val="30"/>
          <w:cs/>
        </w:rPr>
        <w:t>บรู้</w:t>
      </w:r>
      <w:r w:rsidR="00862B07">
        <w:rPr>
          <w:rFonts w:ascii="Angsana New" w:hAnsi="Angsana New" w:hint="cs"/>
          <w:sz w:val="30"/>
          <w:szCs w:val="30"/>
          <w:cs/>
        </w:rPr>
        <w:t>กำไรจากการกลับรายการผลขาดทุนจากการด้อยค่า</w:t>
      </w:r>
      <w:r w:rsidRPr="00B319AC">
        <w:rPr>
          <w:rFonts w:ascii="Angsana New" w:hAnsi="Angsana New"/>
          <w:sz w:val="30"/>
          <w:szCs w:val="30"/>
          <w:cs/>
        </w:rPr>
        <w:t>ของที่ดิน อาคารและอุปกรณ์เป็นจ</w:t>
      </w:r>
      <w:r w:rsidRPr="00B319AC">
        <w:rPr>
          <w:rFonts w:ascii="Angsana New" w:hAnsi="Angsana New" w:hint="cs"/>
          <w:sz w:val="30"/>
          <w:szCs w:val="30"/>
          <w:cs/>
        </w:rPr>
        <w:t>ำ</w:t>
      </w:r>
      <w:r w:rsidRPr="00B319AC">
        <w:rPr>
          <w:rFonts w:ascii="Angsana New" w:hAnsi="Angsana New"/>
          <w:sz w:val="30"/>
          <w:szCs w:val="30"/>
          <w:cs/>
        </w:rPr>
        <w:t>นวนเงินรวม</w:t>
      </w:r>
      <w:r w:rsidR="006F5868" w:rsidRPr="00B319AC">
        <w:rPr>
          <w:rFonts w:ascii="Angsana New" w:hAnsi="Angsana New"/>
          <w:sz w:val="30"/>
          <w:szCs w:val="30"/>
        </w:rPr>
        <w:t xml:space="preserve"> </w:t>
      </w:r>
      <w:r w:rsidRPr="00B319AC">
        <w:rPr>
          <w:rFonts w:ascii="Angsana New" w:hAnsi="Angsana New"/>
          <w:sz w:val="30"/>
          <w:szCs w:val="30"/>
        </w:rPr>
        <w:t xml:space="preserve">0.6 </w:t>
      </w:r>
      <w:r w:rsidRPr="00B319AC">
        <w:rPr>
          <w:rFonts w:ascii="Angsana New" w:hAnsi="Angsana New" w:hint="cs"/>
          <w:sz w:val="30"/>
          <w:szCs w:val="30"/>
          <w:cs/>
        </w:rPr>
        <w:t>ล้าน</w:t>
      </w:r>
      <w:r w:rsidRPr="00B319AC">
        <w:rPr>
          <w:rFonts w:ascii="Angsana New" w:hAnsi="Angsana New"/>
          <w:sz w:val="30"/>
          <w:szCs w:val="30"/>
          <w:cs/>
        </w:rPr>
        <w:t>บาท</w:t>
      </w:r>
      <w:r w:rsidRPr="00B319AC">
        <w:rPr>
          <w:rFonts w:ascii="Angsana New" w:hAnsi="Angsana New"/>
          <w:sz w:val="30"/>
          <w:szCs w:val="30"/>
        </w:rPr>
        <w:t xml:space="preserve"> </w:t>
      </w:r>
      <w:r w:rsidRPr="00B319AC">
        <w:rPr>
          <w:rFonts w:ascii="Angsana New" w:hAnsi="Angsana New"/>
          <w:sz w:val="30"/>
          <w:szCs w:val="30"/>
          <w:cs/>
        </w:rPr>
        <w:t>ซ</w:t>
      </w:r>
      <w:r w:rsidRPr="00B319AC">
        <w:rPr>
          <w:rFonts w:ascii="Angsana New" w:hAnsi="Angsana New" w:hint="cs"/>
          <w:sz w:val="30"/>
          <w:szCs w:val="30"/>
          <w:cs/>
        </w:rPr>
        <w:t>ึ่</w:t>
      </w:r>
      <w:r w:rsidRPr="00B319AC">
        <w:rPr>
          <w:rFonts w:ascii="Angsana New" w:hAnsi="Angsana New"/>
          <w:sz w:val="30"/>
          <w:szCs w:val="30"/>
          <w:cs/>
        </w:rPr>
        <w:t>งรวมอยู่ใน</w:t>
      </w:r>
      <w:r w:rsidR="00862B07">
        <w:rPr>
          <w:rFonts w:ascii="Angsana New" w:hAnsi="Angsana New" w:hint="cs"/>
          <w:sz w:val="30"/>
          <w:szCs w:val="30"/>
          <w:cs/>
        </w:rPr>
        <w:t>รายได้อื่นของ</w:t>
      </w:r>
      <w:r w:rsidR="007A3943" w:rsidRPr="00B319AC">
        <w:rPr>
          <w:rFonts w:ascii="Angsana New" w:hAnsi="Angsana New"/>
          <w:sz w:val="30"/>
          <w:szCs w:val="30"/>
        </w:rPr>
        <w:br/>
      </w:r>
      <w:r w:rsidRPr="00B319AC">
        <w:rPr>
          <w:rFonts w:ascii="Angsana New" w:hAnsi="Angsana New"/>
          <w:sz w:val="30"/>
          <w:szCs w:val="30"/>
          <w:cs/>
        </w:rPr>
        <w:t>งบก</w:t>
      </w:r>
      <w:r w:rsidRPr="00B319AC">
        <w:rPr>
          <w:rFonts w:ascii="Angsana New" w:hAnsi="Angsana New" w:hint="cs"/>
          <w:sz w:val="30"/>
          <w:szCs w:val="30"/>
          <w:cs/>
        </w:rPr>
        <w:t>ำ</w:t>
      </w:r>
      <w:r w:rsidRPr="00B319AC">
        <w:rPr>
          <w:rFonts w:ascii="Angsana New" w:hAnsi="Angsana New"/>
          <w:sz w:val="30"/>
          <w:szCs w:val="30"/>
          <w:cs/>
        </w:rPr>
        <w:t>ไรขาดทุนรวม</w:t>
      </w:r>
    </w:p>
    <w:p w14:paraId="0500001F" w14:textId="77777777" w:rsidR="00D61900" w:rsidRDefault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D61900" w:rsidSect="00EB002E">
          <w:headerReference w:type="default" r:id="rId14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032E67EE" w14:textId="05F08AA6" w:rsidR="00A83239" w:rsidRDefault="00A83239" w:rsidP="009E2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9E2EA1">
        <w:rPr>
          <w:rFonts w:asciiTheme="majorBidi" w:hAnsiTheme="majorBidi"/>
          <w:sz w:val="30"/>
          <w:szCs w:val="30"/>
          <w:cs/>
        </w:rPr>
        <w:lastRenderedPageBreak/>
        <w:t xml:space="preserve">ในปี </w:t>
      </w:r>
      <w:r w:rsidRPr="009E2EA1">
        <w:rPr>
          <w:rFonts w:asciiTheme="majorBidi" w:hAnsiTheme="majorBidi"/>
          <w:sz w:val="30"/>
          <w:szCs w:val="30"/>
        </w:rPr>
        <w:t xml:space="preserve">2563 </w:t>
      </w:r>
      <w:r w:rsidRPr="009E2EA1">
        <w:rPr>
          <w:rFonts w:asciiTheme="majorBidi" w:hAnsiTheme="majorBidi"/>
          <w:sz w:val="30"/>
          <w:szCs w:val="30"/>
          <w:cs/>
        </w:rPr>
        <w:t>สินทรัพย์สิทธิการใช้ของกลุ่มบริษัท</w:t>
      </w:r>
      <w:r w:rsidRPr="009E2EA1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9E2EA1">
        <w:rPr>
          <w:rFonts w:asciiTheme="majorBidi" w:hAnsiTheme="majorBidi"/>
          <w:sz w:val="30"/>
          <w:szCs w:val="30"/>
          <w:cs/>
        </w:rPr>
        <w:t>เพิ่มขึ้น</w:t>
      </w:r>
      <w:r w:rsidRPr="009E2EA1">
        <w:rPr>
          <w:rFonts w:asciiTheme="majorBidi" w:hAnsiTheme="majorBidi" w:hint="cs"/>
          <w:sz w:val="30"/>
          <w:szCs w:val="30"/>
          <w:cs/>
        </w:rPr>
        <w:t>ระหว่างปี</w:t>
      </w:r>
      <w:r w:rsidRPr="009E2EA1">
        <w:rPr>
          <w:rFonts w:asciiTheme="majorBidi" w:hAnsiTheme="majorBidi"/>
          <w:sz w:val="30"/>
          <w:szCs w:val="30"/>
          <w:cs/>
        </w:rPr>
        <w:t xml:space="preserve">เป็นจำนวน </w:t>
      </w:r>
      <w:r w:rsidR="00F40460" w:rsidRPr="009E2EA1">
        <w:rPr>
          <w:rFonts w:asciiTheme="majorBidi" w:hAnsiTheme="majorBidi"/>
          <w:sz w:val="30"/>
          <w:szCs w:val="30"/>
        </w:rPr>
        <w:t>1</w:t>
      </w:r>
      <w:r w:rsidR="009E2EA1" w:rsidRPr="009E2EA1">
        <w:rPr>
          <w:rFonts w:asciiTheme="majorBidi" w:hAnsiTheme="majorBidi"/>
          <w:sz w:val="30"/>
          <w:szCs w:val="30"/>
        </w:rPr>
        <w:t>0.7</w:t>
      </w:r>
      <w:r w:rsidRPr="009E2EA1">
        <w:rPr>
          <w:rFonts w:asciiTheme="majorBidi" w:hAnsiTheme="majorBidi"/>
          <w:sz w:val="30"/>
          <w:szCs w:val="30"/>
        </w:rPr>
        <w:t xml:space="preserve"> </w:t>
      </w:r>
      <w:r w:rsidRPr="009E2EA1">
        <w:rPr>
          <w:rFonts w:asciiTheme="majorBidi" w:hAnsiTheme="majorBidi"/>
          <w:sz w:val="30"/>
          <w:szCs w:val="30"/>
          <w:cs/>
        </w:rPr>
        <w:t xml:space="preserve">ล้านบาท และ </w:t>
      </w:r>
      <w:r w:rsidR="009E2EA1">
        <w:rPr>
          <w:rFonts w:asciiTheme="majorBidi" w:hAnsiTheme="majorBidi"/>
          <w:sz w:val="30"/>
          <w:szCs w:val="30"/>
        </w:rPr>
        <w:br/>
      </w:r>
      <w:r w:rsidR="00F40460" w:rsidRPr="009E2EA1">
        <w:rPr>
          <w:rFonts w:asciiTheme="majorBidi" w:hAnsiTheme="majorBidi"/>
          <w:sz w:val="30"/>
          <w:szCs w:val="30"/>
        </w:rPr>
        <w:t>4.1</w:t>
      </w:r>
      <w:r w:rsidRPr="009E2EA1">
        <w:rPr>
          <w:rFonts w:asciiTheme="majorBidi" w:hAnsiTheme="majorBidi"/>
          <w:sz w:val="30"/>
          <w:szCs w:val="30"/>
        </w:rPr>
        <w:t xml:space="preserve"> </w:t>
      </w:r>
      <w:r w:rsidRPr="009E2EA1">
        <w:rPr>
          <w:rFonts w:asciiTheme="majorBidi" w:hAnsiTheme="majorBidi"/>
          <w:sz w:val="30"/>
          <w:szCs w:val="30"/>
          <w:cs/>
        </w:rPr>
        <w:t>ล้านบาท</w:t>
      </w:r>
      <w:r w:rsidRPr="00A83239">
        <w:rPr>
          <w:rFonts w:asciiTheme="majorBidi" w:hAnsiTheme="majorBidi"/>
          <w:sz w:val="30"/>
          <w:szCs w:val="30"/>
          <w:cs/>
        </w:rPr>
        <w:t xml:space="preserve"> ตามลำดับ</w:t>
      </w:r>
    </w:p>
    <w:p w14:paraId="4207E803" w14:textId="77777777" w:rsidR="00A83239" w:rsidRPr="00F40460" w:rsidRDefault="00A83239" w:rsidP="00D61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z w:val="24"/>
          <w:szCs w:val="24"/>
        </w:rPr>
      </w:pPr>
    </w:p>
    <w:p w14:paraId="34F4CF98" w14:textId="6EF35FCE" w:rsidR="00251EE2" w:rsidRDefault="00D4547B" w:rsidP="00053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="00D61900" w:rsidRPr="0005354B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เช่า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ยานพาหนะ และ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อสังหาริมทรัพย์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ประกอบด้วย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ที่ดิน 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อาคา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 xml:space="preserve">รและสำนักงาน </w:t>
      </w:r>
      <w:r w:rsidR="0005354B" w:rsidRPr="0005354B">
        <w:rPr>
          <w:rFonts w:asciiTheme="majorBidi" w:hAnsiTheme="majorBidi" w:hint="cs"/>
          <w:spacing w:val="-2"/>
          <w:sz w:val="30"/>
          <w:szCs w:val="30"/>
          <w:cs/>
        </w:rPr>
        <w:t>เ</w:t>
      </w:r>
      <w:r w:rsidR="00D61900" w:rsidRPr="0005354B">
        <w:rPr>
          <w:rFonts w:asciiTheme="majorBidi" w:hAnsiTheme="majorBidi" w:hint="cs"/>
          <w:spacing w:val="-2"/>
          <w:sz w:val="30"/>
          <w:szCs w:val="30"/>
          <w:cs/>
        </w:rPr>
        <w:t>ป็นระยะเวลา</w:t>
      </w:r>
      <w:r w:rsidRPr="0005354B">
        <w:rPr>
          <w:rFonts w:asciiTheme="majorBidi" w:hAnsiTheme="majorBidi" w:hint="cs"/>
          <w:spacing w:val="-2"/>
          <w:sz w:val="30"/>
          <w:szCs w:val="30"/>
          <w:cs/>
        </w:rPr>
        <w:t>ตั้งแต่</w:t>
      </w:r>
      <w:r w:rsidR="00D61900" w:rsidRPr="0005354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D61900" w:rsidRPr="0005354B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05354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5354B">
        <w:rPr>
          <w:rFonts w:asciiTheme="majorBidi" w:hAnsiTheme="majorBidi" w:cstheme="majorBidi"/>
          <w:spacing w:val="-2"/>
          <w:sz w:val="30"/>
          <w:szCs w:val="30"/>
        </w:rPr>
        <w:t>- 15</w:t>
      </w:r>
      <w:r w:rsidR="00D61900" w:rsidRPr="00D61900">
        <w:rPr>
          <w:rFonts w:asciiTheme="majorBidi" w:hAnsiTheme="majorBidi" w:cstheme="majorBidi"/>
          <w:sz w:val="30"/>
          <w:szCs w:val="30"/>
        </w:rPr>
        <w:t xml:space="preserve"> </w:t>
      </w:r>
      <w:r w:rsidR="00D61900" w:rsidRPr="00D61900">
        <w:rPr>
          <w:rFonts w:asciiTheme="majorBidi" w:hAnsiTheme="majorBidi"/>
          <w:sz w:val="30"/>
          <w:szCs w:val="30"/>
          <w:cs/>
        </w:rPr>
        <w:t xml:space="preserve">ปี </w:t>
      </w:r>
      <w:r w:rsidR="0005354B">
        <w:rPr>
          <w:rFonts w:asciiTheme="majorBidi" w:hAnsiTheme="majorBidi"/>
          <w:sz w:val="30"/>
          <w:szCs w:val="30"/>
          <w:cs/>
        </w:rPr>
        <w:br/>
      </w:r>
      <w:r w:rsidR="00D61900" w:rsidRPr="00D61900">
        <w:rPr>
          <w:rFonts w:asciiTheme="majorBidi" w:hAnsiTheme="majorBidi"/>
          <w:sz w:val="30"/>
          <w:szCs w:val="30"/>
          <w:cs/>
        </w:rPr>
        <w:t>โดย</w:t>
      </w:r>
      <w:r>
        <w:rPr>
          <w:rFonts w:asciiTheme="majorBidi" w:hAnsiTheme="majorBidi" w:hint="cs"/>
          <w:sz w:val="30"/>
          <w:szCs w:val="30"/>
          <w:cs/>
        </w:rPr>
        <w:t>สัญญาเช่าอสังหาริมทรัพย์</w:t>
      </w:r>
      <w:r w:rsidR="00D61900" w:rsidRPr="00D61900">
        <w:rPr>
          <w:rFonts w:asciiTheme="majorBidi" w:hAnsiTheme="majorBidi"/>
          <w:sz w:val="30"/>
          <w:szCs w:val="30"/>
          <w:cs/>
        </w:rPr>
        <w:t>มีสิทธิต่ออายุสัญญาเช่าเมื่อสิ้นสุดอายุสัญญา ค่าเช่า</w:t>
      </w:r>
      <w:r>
        <w:rPr>
          <w:rFonts w:asciiTheme="majorBidi" w:hAnsiTheme="majorBidi" w:hint="cs"/>
          <w:sz w:val="30"/>
          <w:szCs w:val="30"/>
          <w:cs/>
        </w:rPr>
        <w:t>ตามสัญญาส่วนใหญ่</w:t>
      </w:r>
      <w:r w:rsidR="00D61900" w:rsidRPr="00D61900">
        <w:rPr>
          <w:rFonts w:asciiTheme="majorBidi" w:hAnsiTheme="majorBidi"/>
          <w:sz w:val="30"/>
          <w:szCs w:val="30"/>
          <w:cs/>
        </w:rPr>
        <w:t>กำหนดชำระเป็นรายเดือนตามอัตราที่ระบุไว้ในสัญญา</w:t>
      </w:r>
    </w:p>
    <w:p w14:paraId="7F63BDFC" w14:textId="77777777" w:rsidR="00FC7535" w:rsidRPr="00F40460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p w14:paraId="03A8FA58" w14:textId="77777777" w:rsidR="00FC7535" w:rsidRP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C7535">
        <w:rPr>
          <w:rFonts w:asciiTheme="majorBidi" w:hAnsi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0498C6AF" w14:textId="77777777" w:rsidR="00FC7535" w:rsidRPr="00F40460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082DD2E2" w14:textId="07DB3DBE" w:rsidR="00FC7535" w:rsidRDefault="00FC7535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C7535">
        <w:rPr>
          <w:rFonts w:asciiTheme="majorBidi" w:hAnsiTheme="majorBidi"/>
          <w:sz w:val="30"/>
          <w:szCs w:val="30"/>
          <w:cs/>
        </w:rPr>
        <w:t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</w:t>
      </w:r>
      <w:r w:rsidR="008F1704">
        <w:rPr>
          <w:rFonts w:asciiTheme="majorBidi" w:hAnsiTheme="majorBidi"/>
          <w:sz w:val="30"/>
          <w:szCs w:val="30"/>
        </w:rPr>
        <w:br/>
      </w:r>
      <w:r w:rsidRPr="00FC7535">
        <w:rPr>
          <w:rFonts w:asciiTheme="majorBidi" w:hAnsiTheme="majorBidi"/>
          <w:sz w:val="30"/>
          <w:szCs w:val="30"/>
          <w:cs/>
        </w:rPr>
        <w:t>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</w:t>
      </w:r>
      <w:r w:rsidR="008F1704">
        <w:rPr>
          <w:rFonts w:asciiTheme="majorBidi" w:hAnsiTheme="majorBidi"/>
          <w:sz w:val="30"/>
          <w:szCs w:val="30"/>
        </w:rPr>
        <w:br/>
      </w:r>
      <w:r w:rsidRPr="00FC7535">
        <w:rPr>
          <w:rFonts w:asciiTheme="majorBidi" w:hAnsiTheme="majorBidi"/>
          <w:sz w:val="30"/>
          <w:szCs w:val="30"/>
          <w:cs/>
        </w:rPr>
        <w:t xml:space="preserve">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p w14:paraId="5374E47A" w14:textId="77777777" w:rsidR="00F40460" w:rsidRPr="00F40460" w:rsidRDefault="00F40460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F40460" w:rsidRPr="00F40460" w14:paraId="4A5AC5FB" w14:textId="77777777" w:rsidTr="008F1704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669DDAEF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FF"/>
                <w:sz w:val="30"/>
                <w:szCs w:val="30"/>
                <w:highlight w:val="cyan"/>
                <w:lang w:bidi="ar-SA"/>
              </w:rPr>
            </w:pPr>
          </w:p>
        </w:tc>
        <w:tc>
          <w:tcPr>
            <w:tcW w:w="2250" w:type="dxa"/>
            <w:gridSpan w:val="3"/>
          </w:tcPr>
          <w:p w14:paraId="50E4EC8C" w14:textId="783809EE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79539C02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1795012C" w14:textId="00813288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85"/>
              <w:jc w:val="center"/>
              <w:rPr>
                <w:rFonts w:ascii="Angsana New" w:hAnsi="Angsana New"/>
                <w:b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40460" w:rsidRPr="00F40460" w14:paraId="5C43599A" w14:textId="77777777" w:rsidTr="008F1704">
        <w:trPr>
          <w:cantSplit/>
          <w:tblHeader/>
        </w:trPr>
        <w:tc>
          <w:tcPr>
            <w:tcW w:w="4500" w:type="dxa"/>
          </w:tcPr>
          <w:p w14:paraId="176A1596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5BCAE871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</w:tcPr>
          <w:p w14:paraId="124425CC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B6AC86B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180" w:type="dxa"/>
          </w:tcPr>
          <w:p w14:paraId="2A978B63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CB18A1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2563</w:t>
            </w:r>
          </w:p>
        </w:tc>
        <w:tc>
          <w:tcPr>
            <w:tcW w:w="180" w:type="dxa"/>
          </w:tcPr>
          <w:p w14:paraId="147C8CCB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1F2FC" w14:textId="77777777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  <w:t>2562</w:t>
            </w:r>
          </w:p>
        </w:tc>
      </w:tr>
      <w:tr w:rsidR="00F40460" w:rsidRPr="00F40460" w14:paraId="40B9CCA5" w14:textId="77777777" w:rsidTr="008F1704">
        <w:trPr>
          <w:cantSplit/>
          <w:tblHeader/>
        </w:trPr>
        <w:tc>
          <w:tcPr>
            <w:tcW w:w="4500" w:type="dxa"/>
          </w:tcPr>
          <w:p w14:paraId="1ED161A8" w14:textId="314F9866" w:rsidR="00F40460" w:rsidRPr="00F40460" w:rsidRDefault="00F40460" w:rsidP="00F4046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619C3568" w14:textId="611F9D1E" w:rsidR="00F40460" w:rsidRPr="00F40460" w:rsidRDefault="00F40460" w:rsidP="00F4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F40460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BD6DB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F40460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F40460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40460" w:rsidRPr="00F40460" w14:paraId="61D9B41D" w14:textId="77777777" w:rsidTr="008F1704">
        <w:trPr>
          <w:cantSplit/>
        </w:trPr>
        <w:tc>
          <w:tcPr>
            <w:tcW w:w="4500" w:type="dxa"/>
          </w:tcPr>
          <w:p w14:paraId="32ECA511" w14:textId="77777777" w:rsidR="00F40460" w:rsidRPr="00F40460" w:rsidRDefault="00F40460" w:rsidP="00F4046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40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3B854FD3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454128B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8581D83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70FB36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462318B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6135CB0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7B8D0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F40460" w:rsidRPr="00F40460" w14:paraId="19A5AD35" w14:textId="77777777" w:rsidTr="008F1704">
        <w:trPr>
          <w:cantSplit/>
        </w:trPr>
        <w:tc>
          <w:tcPr>
            <w:tcW w:w="4500" w:type="dxa"/>
          </w:tcPr>
          <w:p w14:paraId="1F8B7DEB" w14:textId="77777777" w:rsidR="00F40460" w:rsidRPr="00F40460" w:rsidRDefault="00F40460" w:rsidP="00F4046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456A50ED" w14:textId="411F44D2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AAF628D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55647584" w14:textId="01BBCA4B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FD2EEF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FE4277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548BF8C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2E9426B" w14:textId="67A00A66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F40460" w:rsidRPr="00F40460" w14:paraId="6B20C421" w14:textId="77777777" w:rsidTr="008F1704">
        <w:trPr>
          <w:cantSplit/>
        </w:trPr>
        <w:tc>
          <w:tcPr>
            <w:tcW w:w="4500" w:type="dxa"/>
          </w:tcPr>
          <w:p w14:paraId="03F295C9" w14:textId="76D4DBE0" w:rsidR="00F40460" w:rsidRPr="00F40460" w:rsidRDefault="00BD6DB1" w:rsidP="00F40460">
            <w:pPr>
              <w:numPr>
                <w:ilvl w:val="0"/>
                <w:numId w:val="14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BD6DB1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อาคารและสำนักงาน</w:t>
            </w:r>
          </w:p>
        </w:tc>
        <w:tc>
          <w:tcPr>
            <w:tcW w:w="1080" w:type="dxa"/>
            <w:vAlign w:val="bottom"/>
          </w:tcPr>
          <w:p w14:paraId="0C68F718" w14:textId="70A336B5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6,967</w:t>
            </w:r>
          </w:p>
        </w:tc>
        <w:tc>
          <w:tcPr>
            <w:tcW w:w="180" w:type="dxa"/>
            <w:vAlign w:val="bottom"/>
          </w:tcPr>
          <w:p w14:paraId="31DC1A9A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3F55957" w14:textId="1F1063DB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6713ED0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839418" w14:textId="5C235127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2,713</w:t>
            </w:r>
          </w:p>
        </w:tc>
        <w:tc>
          <w:tcPr>
            <w:tcW w:w="180" w:type="dxa"/>
            <w:vAlign w:val="bottom"/>
          </w:tcPr>
          <w:p w14:paraId="3FD53117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C9070F" w14:textId="60A1C3CC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F40460" w:rsidRPr="00F40460" w14:paraId="676BD8A4" w14:textId="77777777" w:rsidTr="008F1704">
        <w:trPr>
          <w:cantSplit/>
        </w:trPr>
        <w:tc>
          <w:tcPr>
            <w:tcW w:w="4500" w:type="dxa"/>
          </w:tcPr>
          <w:p w14:paraId="67849498" w14:textId="77777777" w:rsidR="00F40460" w:rsidRPr="00F40460" w:rsidRDefault="00F40460" w:rsidP="00F40460">
            <w:pPr>
              <w:numPr>
                <w:ilvl w:val="0"/>
                <w:numId w:val="14"/>
              </w:numPr>
              <w:tabs>
                <w:tab w:val="clear" w:pos="680"/>
                <w:tab w:val="clear" w:pos="907"/>
                <w:tab w:val="num" w:pos="340"/>
              </w:tabs>
              <w:ind w:left="340" w:hanging="340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64457C6F" w14:textId="69F06A14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4,675</w:t>
            </w:r>
          </w:p>
        </w:tc>
        <w:tc>
          <w:tcPr>
            <w:tcW w:w="180" w:type="dxa"/>
            <w:vAlign w:val="bottom"/>
          </w:tcPr>
          <w:p w14:paraId="58C399C5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2EF0689" w14:textId="175B4AA9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6DAAC29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0B5413" w14:textId="20E7A9A0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1,</w:t>
            </w:r>
            <w:r w:rsidR="00486D16">
              <w:rPr>
                <w:rFonts w:ascii="Angsana New" w:hAnsi="Angsana New"/>
                <w:sz w:val="30"/>
                <w:szCs w:val="30"/>
                <w:lang w:bidi="ar-SA"/>
              </w:rPr>
              <w:t>067</w:t>
            </w:r>
          </w:p>
        </w:tc>
        <w:tc>
          <w:tcPr>
            <w:tcW w:w="180" w:type="dxa"/>
            <w:vAlign w:val="bottom"/>
          </w:tcPr>
          <w:p w14:paraId="63A512B3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ECB46E7" w14:textId="38E14CD7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bidi="ar-SA"/>
              </w:rPr>
              <w:t>-</w:t>
            </w:r>
          </w:p>
        </w:tc>
      </w:tr>
      <w:tr w:rsidR="00F40460" w:rsidRPr="00F40460" w14:paraId="7F4E3264" w14:textId="77777777" w:rsidTr="008F1704">
        <w:trPr>
          <w:cantSplit/>
        </w:trPr>
        <w:tc>
          <w:tcPr>
            <w:tcW w:w="4500" w:type="dxa"/>
          </w:tcPr>
          <w:p w14:paraId="0011D556" w14:textId="77777777" w:rsidR="00F40460" w:rsidRPr="00F40460" w:rsidRDefault="00F40460" w:rsidP="00F4046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Pr="00F40460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F40460">
              <w:rPr>
                <w:rFonts w:ascii="Angsana New" w:hAnsi="Angsana New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4731F7DE" w14:textId="592A12EC" w:rsidR="00F40460" w:rsidRPr="00F40460" w:rsidRDefault="00375835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</w:t>
            </w:r>
            <w:r w:rsidR="00E709E0" w:rsidRPr="00E709E0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792</w:t>
            </w:r>
          </w:p>
        </w:tc>
        <w:tc>
          <w:tcPr>
            <w:tcW w:w="180" w:type="dxa"/>
            <w:vAlign w:val="bottom"/>
          </w:tcPr>
          <w:p w14:paraId="62FEDF42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6C7C5C2" w14:textId="02F861A0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1,876</w:t>
            </w:r>
          </w:p>
        </w:tc>
        <w:tc>
          <w:tcPr>
            <w:tcW w:w="180" w:type="dxa"/>
            <w:vAlign w:val="bottom"/>
          </w:tcPr>
          <w:p w14:paraId="18FA9B11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1B8AC1" w14:textId="718E9761" w:rsidR="00F40460" w:rsidRPr="00F40460" w:rsidRDefault="00E709E0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709E0">
              <w:rPr>
                <w:rFonts w:ascii="Angsana New" w:hAnsi="Angsana New"/>
                <w:sz w:val="30"/>
                <w:szCs w:val="30"/>
                <w:lang w:val="en-GB" w:bidi="ar-SA"/>
              </w:rPr>
              <w:t>1,</w:t>
            </w:r>
            <w:r w:rsidR="00A402A1">
              <w:rPr>
                <w:rFonts w:ascii="Angsana New" w:hAnsi="Angsana New"/>
                <w:sz w:val="30"/>
                <w:szCs w:val="30"/>
                <w:lang w:val="en-GB" w:bidi="ar-SA"/>
              </w:rPr>
              <w:t>674</w:t>
            </w:r>
          </w:p>
        </w:tc>
        <w:tc>
          <w:tcPr>
            <w:tcW w:w="180" w:type="dxa"/>
            <w:vAlign w:val="bottom"/>
          </w:tcPr>
          <w:p w14:paraId="78A6F510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81456AE" w14:textId="764170B8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51</w:t>
            </w:r>
          </w:p>
        </w:tc>
      </w:tr>
      <w:tr w:rsidR="00F40460" w:rsidRPr="00F40460" w14:paraId="7E63F8A3" w14:textId="77777777" w:rsidTr="008F1704">
        <w:trPr>
          <w:cantSplit/>
        </w:trPr>
        <w:tc>
          <w:tcPr>
            <w:tcW w:w="4500" w:type="dxa"/>
          </w:tcPr>
          <w:p w14:paraId="75F016B8" w14:textId="273E82F9" w:rsidR="00F40460" w:rsidRPr="00F40460" w:rsidRDefault="00F40460" w:rsidP="00BD6DB1">
            <w:pPr>
              <w:tabs>
                <w:tab w:val="clear" w:pos="680"/>
                <w:tab w:val="clear" w:pos="907"/>
              </w:tabs>
              <w:ind w:left="194" w:hanging="194"/>
              <w:rPr>
                <w:rFonts w:ascii="Angsana New" w:hAnsi="Angsana New"/>
                <w:sz w:val="30"/>
                <w:szCs w:val="30"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r w:rsidR="00BD6DB1" w:rsidRPr="00BD6DB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D6DB1" w:rsidRPr="00BD6DB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70475" w:rsidRPr="00C70475">
              <w:rPr>
                <w:rFonts w:ascii="Angsana New" w:hAnsi="Angsana New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080" w:type="dxa"/>
          </w:tcPr>
          <w:p w14:paraId="50D94446" w14:textId="77777777" w:rsidR="00524BAC" w:rsidRDefault="00524BAC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16A47C5E" w14:textId="3AFE824B" w:rsidR="00F40460" w:rsidRPr="00F40460" w:rsidRDefault="00524BAC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585</w:t>
            </w:r>
          </w:p>
        </w:tc>
        <w:tc>
          <w:tcPr>
            <w:tcW w:w="180" w:type="dxa"/>
            <w:vAlign w:val="bottom"/>
          </w:tcPr>
          <w:p w14:paraId="3F43EECD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C2D0158" w14:textId="0DF2730B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59962C3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3CBAFF5" w14:textId="77777777" w:rsidR="00F40460" w:rsidRDefault="00F40460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786EABDA" w14:textId="738C1E60" w:rsidR="00524BAC" w:rsidRPr="00F40460" w:rsidRDefault="00524BAC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585</w:t>
            </w:r>
          </w:p>
        </w:tc>
        <w:tc>
          <w:tcPr>
            <w:tcW w:w="180" w:type="dxa"/>
            <w:vAlign w:val="bottom"/>
          </w:tcPr>
          <w:p w14:paraId="48C3C24E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9020AC5" w14:textId="5BBB1E3C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F40460" w:rsidRPr="00F40460" w14:paraId="090CE9A1" w14:textId="77777777" w:rsidTr="008F1704">
        <w:trPr>
          <w:cantSplit/>
        </w:trPr>
        <w:tc>
          <w:tcPr>
            <w:tcW w:w="4500" w:type="dxa"/>
          </w:tcPr>
          <w:p w14:paraId="26AA5A44" w14:textId="77777777" w:rsidR="00F40460" w:rsidRPr="00F40460" w:rsidRDefault="00F40460" w:rsidP="00F40460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40460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70559B7F" w14:textId="4346DCF4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F3B4B34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0C0CB4E" w14:textId="22FDB11B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75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7,481</w:t>
            </w:r>
          </w:p>
        </w:tc>
        <w:tc>
          <w:tcPr>
            <w:tcW w:w="180" w:type="dxa"/>
            <w:vAlign w:val="bottom"/>
          </w:tcPr>
          <w:p w14:paraId="3F4438C4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7429158" w14:textId="6EAB6866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ind w:left="-83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0FCEA427" w14:textId="77777777" w:rsidR="00F40460" w:rsidRPr="00F40460" w:rsidRDefault="00F40460" w:rsidP="00BD6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right="-8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57C3514" w14:textId="4DDE929D" w:rsidR="00F40460" w:rsidRPr="00F40460" w:rsidRDefault="00BD6DB1" w:rsidP="0052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74" w:right="-83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5,378</w:t>
            </w:r>
          </w:p>
        </w:tc>
      </w:tr>
    </w:tbl>
    <w:p w14:paraId="43A54E6B" w14:textId="77777777" w:rsidR="00F40460" w:rsidRPr="00F40460" w:rsidRDefault="00F40460" w:rsidP="00F40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4"/>
          <w:szCs w:val="24"/>
        </w:rPr>
      </w:pPr>
    </w:p>
    <w:p w14:paraId="37BE3497" w14:textId="16418147" w:rsidR="00F40460" w:rsidRPr="00F40460" w:rsidRDefault="00F40460" w:rsidP="00F404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0460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F40460">
        <w:rPr>
          <w:rFonts w:ascii="Angsana New" w:hAnsi="Angsana New"/>
          <w:sz w:val="30"/>
          <w:szCs w:val="30"/>
        </w:rPr>
        <w:t xml:space="preserve">2563 </w:t>
      </w:r>
      <w:r w:rsidRPr="00F40460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F40460">
        <w:rPr>
          <w:rFonts w:ascii="Angsana New" w:hAnsi="Angsana New" w:hint="cs"/>
          <w:sz w:val="30"/>
          <w:szCs w:val="30"/>
          <w:cs/>
        </w:rPr>
        <w:t>ของ</w:t>
      </w:r>
      <w:r w:rsidRPr="00F40460">
        <w:rPr>
          <w:rFonts w:ascii="Angsana New" w:hAnsi="Angsana New"/>
          <w:sz w:val="30"/>
          <w:szCs w:val="30"/>
          <w:cs/>
        </w:rPr>
        <w:t xml:space="preserve">กลุ่มบริษัทและบริษัท มีจำนวน </w:t>
      </w:r>
      <w:r w:rsidR="008F1704" w:rsidRPr="008F1704">
        <w:rPr>
          <w:rFonts w:ascii="Angsana New" w:hAnsi="Angsana New"/>
          <w:sz w:val="30"/>
          <w:szCs w:val="30"/>
        </w:rPr>
        <w:t>8.5</w:t>
      </w:r>
      <w:r w:rsidRPr="00F40460">
        <w:rPr>
          <w:rFonts w:ascii="Angsana New" w:hAnsi="Angsana New"/>
          <w:sz w:val="30"/>
          <w:szCs w:val="30"/>
        </w:rPr>
        <w:t xml:space="preserve"> </w:t>
      </w:r>
      <w:r w:rsidRPr="00F40460">
        <w:rPr>
          <w:rFonts w:ascii="Angsana New" w:hAnsi="Angsana New"/>
          <w:sz w:val="30"/>
          <w:szCs w:val="30"/>
          <w:cs/>
        </w:rPr>
        <w:t>ล้านบาท</w:t>
      </w:r>
      <w:r w:rsidRPr="00F40460">
        <w:rPr>
          <w:rFonts w:ascii="Angsana New" w:hAnsi="Angsana New"/>
          <w:sz w:val="30"/>
          <w:szCs w:val="30"/>
        </w:rPr>
        <w:t xml:space="preserve"> </w:t>
      </w:r>
      <w:r w:rsidRPr="00F40460">
        <w:rPr>
          <w:rFonts w:ascii="Angsana New" w:hAnsi="Angsana New"/>
          <w:sz w:val="30"/>
          <w:szCs w:val="30"/>
          <w:cs/>
        </w:rPr>
        <w:t xml:space="preserve">และ </w:t>
      </w:r>
      <w:r w:rsidR="008F1704" w:rsidRPr="008F1704">
        <w:rPr>
          <w:rFonts w:ascii="Angsana New" w:hAnsi="Angsana New"/>
          <w:sz w:val="30"/>
          <w:szCs w:val="30"/>
        </w:rPr>
        <w:br/>
        <w:t>4.9</w:t>
      </w:r>
      <w:r w:rsidRPr="00F40460">
        <w:rPr>
          <w:rFonts w:ascii="Angsana New" w:hAnsi="Angsana New"/>
          <w:sz w:val="30"/>
          <w:szCs w:val="30"/>
        </w:rPr>
        <w:t xml:space="preserve"> </w:t>
      </w:r>
      <w:r w:rsidRPr="00F40460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7498AC97" w14:textId="466E11A8" w:rsidR="00F40460" w:rsidRPr="00D61900" w:rsidRDefault="00F40460" w:rsidP="00FC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F40460" w:rsidRPr="00D61900" w:rsidSect="00D61900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73495230" w14:textId="77777777" w:rsidR="00271169" w:rsidRPr="00210D7A" w:rsidRDefault="009C0F17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ค่าความนิยมและ</w:t>
      </w:r>
      <w:r w:rsidR="00F81502"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สินทรัพย์ไม่มีตัวตน</w:t>
      </w:r>
      <w:r w:rsidRPr="00210D7A">
        <w:rPr>
          <w:rFonts w:ascii="Angsana New" w:hAnsi="Angsana New" w:hint="cs"/>
          <w:sz w:val="30"/>
          <w:szCs w:val="30"/>
          <w:u w:val="none"/>
          <w:cs/>
          <w:lang w:val="en-US"/>
        </w:rPr>
        <w:t>อื่น</w:t>
      </w:r>
    </w:p>
    <w:p w14:paraId="5EE2E77C" w14:textId="77777777" w:rsidR="00271169" w:rsidRPr="006F5F9B" w:rsidRDefault="00271169" w:rsidP="00F222F8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1260"/>
        <w:gridCol w:w="270"/>
        <w:gridCol w:w="1350"/>
        <w:gridCol w:w="270"/>
        <w:gridCol w:w="1260"/>
        <w:gridCol w:w="270"/>
        <w:gridCol w:w="1260"/>
        <w:gridCol w:w="270"/>
        <w:gridCol w:w="1350"/>
        <w:gridCol w:w="270"/>
        <w:gridCol w:w="1350"/>
      </w:tblGrid>
      <w:tr w:rsidR="006F5F9B" w:rsidRPr="00623946" w14:paraId="20F90DD0" w14:textId="77777777" w:rsidTr="00831485">
        <w:trPr>
          <w:trHeight w:val="180"/>
          <w:tblHeader/>
        </w:trPr>
        <w:tc>
          <w:tcPr>
            <w:tcW w:w="4050" w:type="dxa"/>
            <w:shd w:val="clear" w:color="auto" w:fill="auto"/>
          </w:tcPr>
          <w:p w14:paraId="41D75730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38AFCA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80" w:type="dxa"/>
            <w:gridSpan w:val="11"/>
          </w:tcPr>
          <w:p w14:paraId="02BCD30B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71E8C" w:rsidRPr="00623946" w14:paraId="54F9AFBA" w14:textId="77777777" w:rsidTr="00831485">
        <w:trPr>
          <w:trHeight w:val="72"/>
          <w:tblHeader/>
        </w:trPr>
        <w:tc>
          <w:tcPr>
            <w:tcW w:w="4050" w:type="dxa"/>
          </w:tcPr>
          <w:p w14:paraId="0D939C9D" w14:textId="77777777" w:rsidR="00571E8C" w:rsidRPr="00623946" w:rsidRDefault="00571E8C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EBF86A" w14:textId="77777777" w:rsidR="00571E8C" w:rsidRPr="00623946" w:rsidRDefault="00571E8C" w:rsidP="005B5B2A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Merge w:val="restart"/>
          </w:tcPr>
          <w:p w14:paraId="61A6025A" w14:textId="77777777" w:rsidR="00571E8C" w:rsidRDefault="00571E8C" w:rsidP="00F638F3">
            <w:pPr>
              <w:ind w:left="-110" w:right="-108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EC0A70">
              <w:rPr>
                <w:rFonts w:asciiTheme="majorBidi" w:hAnsi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38B51CAC" w14:textId="77777777" w:rsidR="00571E8C" w:rsidRPr="00076910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650" w:type="dxa"/>
            <w:gridSpan w:val="9"/>
            <w:tcBorders>
              <w:bottom w:val="single" w:sz="4" w:space="0" w:color="auto"/>
            </w:tcBorders>
            <w:vAlign w:val="bottom"/>
          </w:tcPr>
          <w:p w14:paraId="1719D47E" w14:textId="77777777" w:rsidR="00571E8C" w:rsidRPr="00623946" w:rsidRDefault="00571E8C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1E8C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3E4531" w:rsidRPr="00623946" w14:paraId="5297EB69" w14:textId="77777777" w:rsidTr="00831485">
        <w:trPr>
          <w:trHeight w:val="830"/>
          <w:tblHeader/>
        </w:trPr>
        <w:tc>
          <w:tcPr>
            <w:tcW w:w="4050" w:type="dxa"/>
          </w:tcPr>
          <w:p w14:paraId="09D75721" w14:textId="77777777" w:rsidR="003E4531" w:rsidRPr="00623946" w:rsidRDefault="003E4531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363753" w14:textId="77777777" w:rsidR="003E4531" w:rsidRPr="00623946" w:rsidRDefault="003E4531" w:rsidP="00571E8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  <w:p w14:paraId="2BF536AE" w14:textId="77777777" w:rsidR="003E4531" w:rsidRPr="00623946" w:rsidRDefault="003E4531" w:rsidP="00571E8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Merge/>
            <w:vAlign w:val="bottom"/>
          </w:tcPr>
          <w:p w14:paraId="793F8EA5" w14:textId="77777777" w:rsidR="003E4531" w:rsidRPr="00076910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6503D31" w14:textId="77777777" w:rsidR="003E4531" w:rsidRPr="00076910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F482DFC" w14:textId="77777777" w:rsidR="003E4531" w:rsidRPr="00076910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1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2F18E454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FC44CD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6910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30E867F5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E8E2AA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70" w:type="dxa"/>
            <w:vAlign w:val="bottom"/>
          </w:tcPr>
          <w:p w14:paraId="274C8A99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6DC635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ความสัมพันธ์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กับลูกค้า</w:t>
            </w:r>
          </w:p>
        </w:tc>
        <w:tc>
          <w:tcPr>
            <w:tcW w:w="270" w:type="dxa"/>
            <w:vAlign w:val="bottom"/>
          </w:tcPr>
          <w:p w14:paraId="1459A2B1" w14:textId="77777777" w:rsidR="003E4531" w:rsidRPr="00623946" w:rsidRDefault="003E4531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C3260F" w14:textId="77777777" w:rsidR="003E4531" w:rsidRPr="00623946" w:rsidRDefault="00F638F3" w:rsidP="00571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F638F3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6F5F9B" w:rsidRPr="00623946" w14:paraId="17352D69" w14:textId="77777777" w:rsidTr="00831485">
        <w:trPr>
          <w:trHeight w:val="272"/>
          <w:tblHeader/>
        </w:trPr>
        <w:tc>
          <w:tcPr>
            <w:tcW w:w="4050" w:type="dxa"/>
          </w:tcPr>
          <w:p w14:paraId="292EEC72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187F7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0" w:type="dxa"/>
            <w:gridSpan w:val="11"/>
          </w:tcPr>
          <w:p w14:paraId="6F39CB32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5F9B" w:rsidRPr="00623946" w14:paraId="6B30BF43" w14:textId="77777777" w:rsidTr="00831485">
        <w:tc>
          <w:tcPr>
            <w:tcW w:w="4050" w:type="dxa"/>
          </w:tcPr>
          <w:p w14:paraId="6E1BCC84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3B81C6B6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0F72D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0768FE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53A4A0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F6B7D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B5A53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4F9AC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AF4F5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41AB1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30E146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3F26A0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B9AD0E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10ED" w:rsidRPr="00623946" w14:paraId="1EB35BE3" w14:textId="77777777" w:rsidTr="00831485">
        <w:tc>
          <w:tcPr>
            <w:tcW w:w="4050" w:type="dxa"/>
            <w:shd w:val="clear" w:color="auto" w:fill="auto"/>
          </w:tcPr>
          <w:p w14:paraId="48264AA0" w14:textId="7847240D" w:rsidR="00A810ED" w:rsidRPr="00623946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0009BB83" w14:textId="77777777" w:rsidR="00A810ED" w:rsidRPr="00623946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6B4CD6" w14:textId="48D27261" w:rsidR="00A810ED" w:rsidRPr="00A810ED" w:rsidRDefault="00A810ED" w:rsidP="00A810E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0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F6F62B7" w14:textId="77777777" w:rsidR="00A810ED" w:rsidRPr="00A810ED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2AFE15" w14:textId="2144E578" w:rsidR="00A810ED" w:rsidRPr="00A810ED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810ED">
              <w:rPr>
                <w:rFonts w:asciiTheme="majorBidi" w:hAnsiTheme="majorBidi" w:cstheme="majorBidi"/>
                <w:sz w:val="30"/>
                <w:szCs w:val="30"/>
              </w:rPr>
              <w:t>11,169</w:t>
            </w:r>
          </w:p>
        </w:tc>
        <w:tc>
          <w:tcPr>
            <w:tcW w:w="270" w:type="dxa"/>
          </w:tcPr>
          <w:p w14:paraId="5F626024" w14:textId="77777777" w:rsidR="00A810ED" w:rsidRPr="00A810ED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F304D" w14:textId="5E57362B" w:rsidR="00A810ED" w:rsidRPr="00A810ED" w:rsidRDefault="00A810ED" w:rsidP="00A810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810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BCD10A" w14:textId="77777777" w:rsidR="00A810ED" w:rsidRPr="00A810ED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AC4905" w14:textId="11E9F3E2" w:rsidR="00A810ED" w:rsidRPr="00A810ED" w:rsidRDefault="00A810ED" w:rsidP="00A810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810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7A1D3B" w14:textId="77777777" w:rsidR="00A810ED" w:rsidRPr="00A810ED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C04729" w14:textId="792948C4" w:rsidR="00A810ED" w:rsidRPr="00A810ED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810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76CAEE" w14:textId="77777777" w:rsidR="00A810ED" w:rsidRPr="00A810ED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5400E6" w14:textId="13A01B66" w:rsidR="00A810ED" w:rsidRPr="00A810ED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0ED">
              <w:rPr>
                <w:rFonts w:asciiTheme="majorBidi" w:hAnsiTheme="majorBidi" w:cstheme="majorBidi"/>
                <w:sz w:val="30"/>
                <w:szCs w:val="30"/>
              </w:rPr>
              <w:t>11,169</w:t>
            </w:r>
          </w:p>
        </w:tc>
      </w:tr>
      <w:tr w:rsidR="00A810ED" w:rsidRPr="00623946" w14:paraId="6EADFE7B" w14:textId="77777777" w:rsidTr="00831485">
        <w:tc>
          <w:tcPr>
            <w:tcW w:w="4050" w:type="dxa"/>
            <w:shd w:val="clear" w:color="auto" w:fill="auto"/>
          </w:tcPr>
          <w:p w14:paraId="16AB1E72" w14:textId="7A15F27B" w:rsidR="00A810ED" w:rsidRPr="00623946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1080" w:type="dxa"/>
          </w:tcPr>
          <w:p w14:paraId="3DBBB82E" w14:textId="77777777" w:rsidR="00A810ED" w:rsidRPr="00623946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95A276" w14:textId="6DB0AD86" w:rsidR="00A810ED" w:rsidRPr="00A810ED" w:rsidRDefault="00A810ED" w:rsidP="00A810E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867C55" w14:textId="77777777" w:rsidR="00A810ED" w:rsidRPr="00A810ED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5C9F33" w14:textId="2DFDE724" w:rsidR="00A810ED" w:rsidRPr="00A810ED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542497" w14:textId="77777777" w:rsidR="00A810ED" w:rsidRPr="00A810ED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0CB67C" w14:textId="0099147E" w:rsidR="00A810ED" w:rsidRPr="00A810ED" w:rsidRDefault="00A810ED" w:rsidP="00A810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1,682</w:t>
            </w:r>
          </w:p>
        </w:tc>
        <w:tc>
          <w:tcPr>
            <w:tcW w:w="270" w:type="dxa"/>
          </w:tcPr>
          <w:p w14:paraId="5BC16FD0" w14:textId="77777777" w:rsidR="00A810ED" w:rsidRPr="00A810ED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B6451" w14:textId="0BB3D309" w:rsidR="00A810ED" w:rsidRPr="00A810ED" w:rsidRDefault="00A810ED" w:rsidP="00A810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744487" w14:textId="77777777" w:rsidR="00A810ED" w:rsidRPr="00A810ED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75C55D" w14:textId="0CB3A8A9" w:rsidR="00A810ED" w:rsidRPr="00A810ED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213DDA" w14:textId="77777777" w:rsidR="00A810ED" w:rsidRPr="00A810ED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4EAF76" w14:textId="635A16B3" w:rsidR="00A810ED" w:rsidRPr="00A810ED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2,09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810ED" w:rsidRPr="00623946" w14:paraId="6FE27BE2" w14:textId="77777777" w:rsidTr="00831485">
        <w:tc>
          <w:tcPr>
            <w:tcW w:w="4050" w:type="dxa"/>
          </w:tcPr>
          <w:p w14:paraId="61D8CF42" w14:textId="3E98F9C7" w:rsidR="00A810ED" w:rsidRPr="00623946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5593EEDE" w14:textId="189857FD" w:rsidR="00A810ED" w:rsidRPr="00E72246" w:rsidRDefault="00E72246" w:rsidP="00E7224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7224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273F96F6" w14:textId="7102EB14" w:rsidR="00A810ED" w:rsidRPr="000517F8" w:rsidRDefault="00A810ED" w:rsidP="00A810E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378,310</w:t>
            </w:r>
          </w:p>
        </w:tc>
        <w:tc>
          <w:tcPr>
            <w:tcW w:w="270" w:type="dxa"/>
          </w:tcPr>
          <w:p w14:paraId="4D8F2CD0" w14:textId="77777777" w:rsidR="00A810ED" w:rsidRPr="00623946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B7126A" w14:textId="049DF548" w:rsidR="00A810ED" w:rsidRPr="00623946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3,089</w:t>
            </w:r>
          </w:p>
        </w:tc>
        <w:tc>
          <w:tcPr>
            <w:tcW w:w="270" w:type="dxa"/>
          </w:tcPr>
          <w:p w14:paraId="724A20BB" w14:textId="77777777" w:rsidR="00A810ED" w:rsidRPr="00623946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D696ED" w14:textId="79836E9D" w:rsidR="00A810ED" w:rsidRPr="00623946" w:rsidRDefault="00A810ED" w:rsidP="00A810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270" w:type="dxa"/>
          </w:tcPr>
          <w:p w14:paraId="6368D8A3" w14:textId="77777777" w:rsidR="00A810ED" w:rsidRPr="00623946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4BDD8D" w14:textId="6481CDB4" w:rsidR="00A810ED" w:rsidRPr="00623946" w:rsidRDefault="00A810ED" w:rsidP="00A810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77,228</w:t>
            </w:r>
          </w:p>
        </w:tc>
        <w:tc>
          <w:tcPr>
            <w:tcW w:w="270" w:type="dxa"/>
          </w:tcPr>
          <w:p w14:paraId="217F3920" w14:textId="77777777" w:rsidR="00A810ED" w:rsidRPr="00623946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BF3E5E" w14:textId="15194E7A" w:rsidR="00A810ED" w:rsidRPr="00623946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82,791</w:t>
            </w:r>
          </w:p>
        </w:tc>
        <w:tc>
          <w:tcPr>
            <w:tcW w:w="270" w:type="dxa"/>
          </w:tcPr>
          <w:p w14:paraId="4BC86966" w14:textId="77777777" w:rsidR="00A810ED" w:rsidRPr="00623946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80524F" w14:textId="0139A43E" w:rsidR="00A810ED" w:rsidRPr="00623946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71E8C">
              <w:rPr>
                <w:rFonts w:asciiTheme="majorBidi" w:hAnsiTheme="majorBidi" w:cstheme="majorBidi"/>
                <w:sz w:val="30"/>
                <w:szCs w:val="30"/>
              </w:rPr>
              <w:t>166,121</w:t>
            </w:r>
          </w:p>
        </w:tc>
      </w:tr>
      <w:tr w:rsidR="00A810ED" w:rsidRPr="00623946" w14:paraId="1E2DF6F0" w14:textId="77777777" w:rsidTr="00831485">
        <w:tc>
          <w:tcPr>
            <w:tcW w:w="4050" w:type="dxa"/>
          </w:tcPr>
          <w:p w14:paraId="5EB78F7A" w14:textId="5125FF0E" w:rsidR="00A810ED" w:rsidRPr="00623946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</w:tcPr>
          <w:p w14:paraId="43081742" w14:textId="77777777" w:rsidR="00A810ED" w:rsidRPr="00623946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87113F2" w14:textId="13989842" w:rsidR="00A810ED" w:rsidRPr="000517F8" w:rsidRDefault="00A810ED" w:rsidP="00A810E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170402" w14:textId="77777777" w:rsidR="00A810ED" w:rsidRPr="00623946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017314" w14:textId="3FEE14F0" w:rsidR="00A810ED" w:rsidRPr="00623946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4,239</w:t>
            </w:r>
          </w:p>
        </w:tc>
        <w:tc>
          <w:tcPr>
            <w:tcW w:w="270" w:type="dxa"/>
          </w:tcPr>
          <w:p w14:paraId="65A8A280" w14:textId="77777777" w:rsidR="00A810ED" w:rsidRPr="00623946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6EF958" w14:textId="1D1CE3BE" w:rsidR="00A810ED" w:rsidRPr="00623946" w:rsidRDefault="00A810ED" w:rsidP="00A810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sz w:val="30"/>
                <w:szCs w:val="30"/>
              </w:rPr>
              <w:t>(4,239)</w:t>
            </w:r>
          </w:p>
        </w:tc>
        <w:tc>
          <w:tcPr>
            <w:tcW w:w="270" w:type="dxa"/>
          </w:tcPr>
          <w:p w14:paraId="69606D92" w14:textId="77777777" w:rsidR="00A810ED" w:rsidRPr="00623946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587A9E" w14:textId="262F25A4" w:rsidR="00A810ED" w:rsidRPr="00623946" w:rsidRDefault="00A810ED" w:rsidP="00A810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64CD8C" w14:textId="77777777" w:rsidR="00A810ED" w:rsidRPr="00623946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2E5F03" w14:textId="69584AA1" w:rsidR="00A810ED" w:rsidRPr="00623946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FF9FD4" w14:textId="77777777" w:rsidR="00A810ED" w:rsidRPr="00623946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A34228" w14:textId="11B4BBE1" w:rsidR="00A810ED" w:rsidRPr="00623946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10ED" w:rsidRPr="00623946" w14:paraId="7891A7AB" w14:textId="77777777" w:rsidTr="00831485">
        <w:tc>
          <w:tcPr>
            <w:tcW w:w="4050" w:type="dxa"/>
            <w:shd w:val="clear" w:color="auto" w:fill="auto"/>
          </w:tcPr>
          <w:p w14:paraId="64671925" w14:textId="60C3F3D4" w:rsidR="00A810ED" w:rsidRPr="00623946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623C96FA" w14:textId="77777777" w:rsidR="00A810ED" w:rsidRPr="00623946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78DC4C" w14:textId="1797E98C" w:rsidR="00A810ED" w:rsidRPr="000517F8" w:rsidRDefault="00A810ED" w:rsidP="00A810ED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378,310</w:t>
            </w:r>
          </w:p>
        </w:tc>
        <w:tc>
          <w:tcPr>
            <w:tcW w:w="270" w:type="dxa"/>
          </w:tcPr>
          <w:p w14:paraId="3CA82388" w14:textId="77777777" w:rsidR="00A810ED" w:rsidRPr="008711E3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67DCAB" w14:textId="7BE1EB7C" w:rsidR="00A810ED" w:rsidRPr="008711E3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08951CE" w14:textId="77777777" w:rsidR="00A810ED" w:rsidRPr="008711E3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1422D3" w14:textId="0B8AD609" w:rsidR="00A810ED" w:rsidRPr="008711E3" w:rsidRDefault="00A810ED" w:rsidP="00A810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7288F46E" w14:textId="77777777" w:rsidR="00A810ED" w:rsidRPr="008711E3" w:rsidRDefault="00A810ED" w:rsidP="00A810ED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1622DD" w14:textId="3EE674BD" w:rsidR="00A810ED" w:rsidRPr="008711E3" w:rsidRDefault="00A810ED" w:rsidP="00A810E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77,228</w:t>
            </w:r>
          </w:p>
        </w:tc>
        <w:tc>
          <w:tcPr>
            <w:tcW w:w="270" w:type="dxa"/>
          </w:tcPr>
          <w:p w14:paraId="6B443859" w14:textId="77777777" w:rsidR="00A810ED" w:rsidRPr="008711E3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3293C9" w14:textId="2A6856B2" w:rsidR="00A810ED" w:rsidRPr="008711E3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11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82,791</w:t>
            </w:r>
          </w:p>
        </w:tc>
        <w:tc>
          <w:tcPr>
            <w:tcW w:w="270" w:type="dxa"/>
          </w:tcPr>
          <w:p w14:paraId="365C5DC3" w14:textId="77777777" w:rsidR="00A810ED" w:rsidRPr="008711E3" w:rsidRDefault="00A810ED" w:rsidP="00A81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085D038" w14:textId="52C9860B" w:rsidR="00A810ED" w:rsidRPr="008711E3" w:rsidRDefault="00A810ED" w:rsidP="00A810E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179,385</w:t>
            </w:r>
          </w:p>
        </w:tc>
      </w:tr>
      <w:tr w:rsidR="00664D28" w:rsidRPr="00623946" w14:paraId="498BA570" w14:textId="77777777" w:rsidTr="00831485">
        <w:tc>
          <w:tcPr>
            <w:tcW w:w="4050" w:type="dxa"/>
            <w:shd w:val="clear" w:color="auto" w:fill="auto"/>
          </w:tcPr>
          <w:p w14:paraId="06DA3539" w14:textId="77777777" w:rsidR="00664D28" w:rsidRPr="00623946" w:rsidRDefault="00664D28" w:rsidP="00EC0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1080" w:type="dxa"/>
          </w:tcPr>
          <w:p w14:paraId="7C3886F9" w14:textId="77777777" w:rsidR="00664D28" w:rsidRPr="00623946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F9EF24C" w14:textId="48E051FE" w:rsidR="00664D28" w:rsidRPr="000517F8" w:rsidRDefault="00ED70A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2208E" w14:textId="77777777" w:rsidR="00664D28" w:rsidRPr="003E7CD3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67C459" w14:textId="12E7B76E" w:rsidR="00664D28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  <w:tc>
          <w:tcPr>
            <w:tcW w:w="270" w:type="dxa"/>
          </w:tcPr>
          <w:p w14:paraId="38E45F3A" w14:textId="77777777" w:rsidR="00664D28" w:rsidRPr="008711E3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60631" w14:textId="39F08FC6" w:rsidR="00664D28" w:rsidRPr="008711E3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270" w:type="dxa"/>
          </w:tcPr>
          <w:p w14:paraId="49C862A3" w14:textId="77777777" w:rsidR="00664D28" w:rsidRPr="008711E3" w:rsidRDefault="00664D28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7CE314" w14:textId="432A9981" w:rsidR="00664D28" w:rsidRPr="008711E3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204443" w14:textId="77777777" w:rsidR="00664D28" w:rsidRPr="008711E3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E7C1EA" w14:textId="19CCE746" w:rsidR="00664D28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07065A" w14:textId="77777777" w:rsidR="00664D28" w:rsidRPr="008711E3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8B6417" w14:textId="302F4C6A" w:rsidR="00664D28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1,726</w:t>
            </w:r>
          </w:p>
        </w:tc>
      </w:tr>
      <w:tr w:rsidR="006F5F9B" w:rsidRPr="00623946" w14:paraId="013AAD2B" w14:textId="77777777" w:rsidTr="00831485">
        <w:tc>
          <w:tcPr>
            <w:tcW w:w="4050" w:type="dxa"/>
          </w:tcPr>
          <w:p w14:paraId="3C12662A" w14:textId="77777777" w:rsidR="006F5F9B" w:rsidRPr="00623946" w:rsidRDefault="00664D28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080" w:type="dxa"/>
          </w:tcPr>
          <w:p w14:paraId="28E625B0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408EE8" w14:textId="60B6504B" w:rsidR="006F5F9B" w:rsidRPr="000517F8" w:rsidRDefault="00ED70A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B71612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D6AECA" w14:textId="3D30F07B" w:rsidR="006F5F9B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</w:tcPr>
          <w:p w14:paraId="47FC7E0F" w14:textId="77777777"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7CD6E6" w14:textId="25FC0623" w:rsidR="006F5F9B" w:rsidRPr="008711E3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(341)</w:t>
            </w:r>
          </w:p>
        </w:tc>
        <w:tc>
          <w:tcPr>
            <w:tcW w:w="270" w:type="dxa"/>
          </w:tcPr>
          <w:p w14:paraId="1C4CFA0B" w14:textId="77777777" w:rsidR="006F5F9B" w:rsidRPr="008711E3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212C38" w14:textId="544FB444" w:rsidR="006F5F9B" w:rsidRPr="008711E3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A5156" w14:textId="77777777"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FF26C9" w14:textId="64D12DBD" w:rsidR="006F5F9B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7FBEFD" w14:textId="77777777" w:rsidR="006F5F9B" w:rsidRPr="008711E3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9CEE52D" w14:textId="21933C8D" w:rsidR="006F5F9B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D70AA" w:rsidRPr="00623946" w14:paraId="621F7013" w14:textId="77777777" w:rsidTr="00831485">
        <w:tc>
          <w:tcPr>
            <w:tcW w:w="4050" w:type="dxa"/>
          </w:tcPr>
          <w:p w14:paraId="3B90D971" w14:textId="3F128CAD" w:rsidR="00ED70AA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0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14:paraId="3EF286AA" w14:textId="77777777" w:rsidR="00ED70AA" w:rsidRPr="00623946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24ED96" w14:textId="4D3330FA" w:rsidR="00ED70AA" w:rsidRPr="000517F8" w:rsidRDefault="00ED70A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BB9EC9" w14:textId="77777777" w:rsidR="00ED70AA" w:rsidRPr="00623946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C75245" w14:textId="24B69A63" w:rsidR="00ED70AA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(1,449)</w:t>
            </w:r>
          </w:p>
        </w:tc>
        <w:tc>
          <w:tcPr>
            <w:tcW w:w="270" w:type="dxa"/>
          </w:tcPr>
          <w:p w14:paraId="29AC0552" w14:textId="77777777" w:rsidR="00ED70AA" w:rsidRPr="008711E3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54F620" w14:textId="5084322C" w:rsidR="00ED70AA" w:rsidRPr="008711E3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731393" w14:textId="77777777" w:rsidR="00ED70AA" w:rsidRPr="008711E3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C2C219" w14:textId="10C37CB5" w:rsidR="00ED70AA" w:rsidRPr="008711E3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D0ECE" w14:textId="77777777" w:rsidR="00ED70AA" w:rsidRPr="008711E3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4DA086" w14:textId="47D4862C" w:rsidR="00ED70AA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3E430" w14:textId="77777777" w:rsidR="00ED70AA" w:rsidRPr="008711E3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25BF0F" w14:textId="3912493C" w:rsidR="00ED70AA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(1,449)</w:t>
            </w:r>
          </w:p>
        </w:tc>
      </w:tr>
      <w:tr w:rsidR="00ED70AA" w:rsidRPr="00623946" w14:paraId="6C0DF588" w14:textId="77777777" w:rsidTr="00831485">
        <w:tc>
          <w:tcPr>
            <w:tcW w:w="4050" w:type="dxa"/>
          </w:tcPr>
          <w:p w14:paraId="4C49A4B0" w14:textId="05A57CA3" w:rsidR="00ED70AA" w:rsidRPr="00ED70AA" w:rsidRDefault="00ED70AA" w:rsidP="00ED7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0AA">
              <w:rPr>
                <w:rFonts w:asciiTheme="majorBidi" w:hAnsi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403FD51F" w14:textId="77777777" w:rsidR="00ED70AA" w:rsidRPr="00623946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9214B7" w14:textId="77777777" w:rsidR="00ED70AA" w:rsidRDefault="00ED70A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DFD04A" w14:textId="3D475610" w:rsidR="00ED70AA" w:rsidRPr="000517F8" w:rsidRDefault="00ED70A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1,978</w:t>
            </w:r>
          </w:p>
        </w:tc>
        <w:tc>
          <w:tcPr>
            <w:tcW w:w="270" w:type="dxa"/>
          </w:tcPr>
          <w:p w14:paraId="04469269" w14:textId="77777777" w:rsidR="00ED70AA" w:rsidRPr="00623946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6B6C6F" w14:textId="1499634F" w:rsidR="00ED70AA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E2BB133" w14:textId="77777777" w:rsidR="00ED70AA" w:rsidRPr="008711E3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31634" w14:textId="77777777" w:rsidR="00ED70AA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39A0F5" w14:textId="0FC7C1AE" w:rsidR="00ED70AA" w:rsidRPr="008711E3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E0B004" w14:textId="77777777" w:rsidR="00ED70AA" w:rsidRPr="008711E3" w:rsidRDefault="00ED70A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CD8190" w14:textId="4870C501" w:rsidR="00ED70AA" w:rsidRPr="008711E3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(340)</w:t>
            </w:r>
          </w:p>
        </w:tc>
        <w:tc>
          <w:tcPr>
            <w:tcW w:w="270" w:type="dxa"/>
          </w:tcPr>
          <w:p w14:paraId="6AF051AB" w14:textId="77777777" w:rsidR="00ED70AA" w:rsidRPr="008711E3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79FD97" w14:textId="37BDE6AA" w:rsidR="00ED70AA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(286)</w:t>
            </w:r>
          </w:p>
        </w:tc>
        <w:tc>
          <w:tcPr>
            <w:tcW w:w="270" w:type="dxa"/>
          </w:tcPr>
          <w:p w14:paraId="03025610" w14:textId="77777777" w:rsidR="00ED70AA" w:rsidRPr="008711E3" w:rsidRDefault="00ED70A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AC4CE0" w14:textId="7DDDB2AF" w:rsidR="00ED70AA" w:rsidRPr="008711E3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(595)</w:t>
            </w:r>
          </w:p>
        </w:tc>
      </w:tr>
      <w:tr w:rsidR="006F5F9B" w:rsidRPr="00623946" w14:paraId="4B2E579F" w14:textId="77777777" w:rsidTr="00831485">
        <w:tc>
          <w:tcPr>
            <w:tcW w:w="4050" w:type="dxa"/>
            <w:shd w:val="clear" w:color="auto" w:fill="auto"/>
          </w:tcPr>
          <w:p w14:paraId="4311F87A" w14:textId="0D6DB956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23764075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93892C" w14:textId="49AFB907" w:rsidR="006F5F9B" w:rsidRPr="000517F8" w:rsidRDefault="00ED70A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380,288</w:t>
            </w:r>
          </w:p>
        </w:tc>
        <w:tc>
          <w:tcPr>
            <w:tcW w:w="270" w:type="dxa"/>
          </w:tcPr>
          <w:p w14:paraId="59020718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700B5" w14:textId="3CC4054B" w:rsidR="006F5F9B" w:rsidRPr="00623946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19,034</w:t>
            </w:r>
          </w:p>
        </w:tc>
        <w:tc>
          <w:tcPr>
            <w:tcW w:w="270" w:type="dxa"/>
          </w:tcPr>
          <w:p w14:paraId="7C42E330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12948F" w14:textId="5273E525" w:rsidR="006F5F9B" w:rsidRPr="00623946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3CDA0FFC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40ED1" w14:textId="3AEC6434" w:rsidR="006F5F9B" w:rsidRPr="00623946" w:rsidRDefault="00ED70AA" w:rsidP="00DA445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76,888</w:t>
            </w:r>
          </w:p>
        </w:tc>
        <w:tc>
          <w:tcPr>
            <w:tcW w:w="270" w:type="dxa"/>
          </w:tcPr>
          <w:p w14:paraId="74D91A5A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4D1E6" w14:textId="3DF2FD9D" w:rsidR="006F5F9B" w:rsidRPr="00623946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82,505</w:t>
            </w:r>
          </w:p>
        </w:tc>
        <w:tc>
          <w:tcPr>
            <w:tcW w:w="270" w:type="dxa"/>
          </w:tcPr>
          <w:p w14:paraId="4A855146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BD9C5" w14:textId="6C279888" w:rsidR="006F5F9B" w:rsidRPr="00623946" w:rsidRDefault="00ED70AA" w:rsidP="00DA445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179,067</w:t>
            </w:r>
          </w:p>
        </w:tc>
      </w:tr>
      <w:tr w:rsidR="006F5F9B" w:rsidRPr="00623946" w14:paraId="19C4A8C8" w14:textId="77777777" w:rsidTr="00831485">
        <w:tc>
          <w:tcPr>
            <w:tcW w:w="4050" w:type="dxa"/>
            <w:shd w:val="clear" w:color="auto" w:fill="auto"/>
          </w:tcPr>
          <w:p w14:paraId="78E00E40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ค่าตัดจำหน่าย</w:t>
            </w:r>
          </w:p>
        </w:tc>
        <w:tc>
          <w:tcPr>
            <w:tcW w:w="1080" w:type="dxa"/>
          </w:tcPr>
          <w:p w14:paraId="468FB193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9C25DA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4E0AE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0C4DCC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17C1A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D2C7FD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4F06E1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C7DB00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29731B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31A010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D643B4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F02B93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011B" w:rsidRPr="00623946" w14:paraId="7AC8F4F7" w14:textId="77777777" w:rsidTr="00831485">
        <w:tc>
          <w:tcPr>
            <w:tcW w:w="4050" w:type="dxa"/>
            <w:shd w:val="clear" w:color="auto" w:fill="auto"/>
          </w:tcPr>
          <w:p w14:paraId="288BB63B" w14:textId="4A1B995F" w:rsidR="0006011B" w:rsidRPr="0062394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12DACA68" w14:textId="77777777" w:rsidR="0006011B" w:rsidRPr="00623946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93AA81" w14:textId="53B35175" w:rsidR="0006011B" w:rsidRPr="0006011B" w:rsidRDefault="0006011B" w:rsidP="0006011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1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0115F1" w14:textId="77777777" w:rsidR="0006011B" w:rsidRPr="0006011B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B39AC9" w14:textId="0280868C" w:rsidR="0006011B" w:rsidRPr="0006011B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011B">
              <w:rPr>
                <w:rFonts w:asciiTheme="majorBidi" w:hAnsiTheme="majorBidi" w:cstheme="majorBidi"/>
                <w:sz w:val="30"/>
                <w:szCs w:val="30"/>
              </w:rPr>
              <w:t>6,648</w:t>
            </w:r>
          </w:p>
        </w:tc>
        <w:tc>
          <w:tcPr>
            <w:tcW w:w="270" w:type="dxa"/>
          </w:tcPr>
          <w:p w14:paraId="7B4601DC" w14:textId="77777777" w:rsidR="0006011B" w:rsidRPr="0006011B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C2440A" w14:textId="4B9C2E6C" w:rsidR="0006011B" w:rsidRPr="0006011B" w:rsidRDefault="0006011B" w:rsidP="00060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0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B91BDD" w14:textId="77777777" w:rsidR="0006011B" w:rsidRPr="0006011B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6E93CD" w14:textId="42D57E93" w:rsidR="0006011B" w:rsidRPr="0006011B" w:rsidRDefault="0006011B" w:rsidP="00060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0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28E0E3" w14:textId="77777777" w:rsidR="0006011B" w:rsidRPr="0006011B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4844E6" w14:textId="3B16267E" w:rsidR="0006011B" w:rsidRPr="0006011B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011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87FCA1" w14:textId="77777777" w:rsidR="0006011B" w:rsidRPr="0006011B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F3747F" w14:textId="43C81EBE" w:rsidR="0006011B" w:rsidRPr="0006011B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6011B">
              <w:rPr>
                <w:rFonts w:asciiTheme="majorBidi" w:hAnsiTheme="majorBidi" w:cstheme="majorBidi"/>
                <w:sz w:val="30"/>
                <w:szCs w:val="30"/>
              </w:rPr>
              <w:t>6,648</w:t>
            </w:r>
          </w:p>
        </w:tc>
      </w:tr>
      <w:tr w:rsidR="0006011B" w:rsidRPr="00623946" w14:paraId="32C71D06" w14:textId="77777777" w:rsidTr="00831485">
        <w:tc>
          <w:tcPr>
            <w:tcW w:w="4050" w:type="dxa"/>
            <w:shd w:val="clear" w:color="auto" w:fill="auto"/>
          </w:tcPr>
          <w:p w14:paraId="0A6A96DA" w14:textId="77777777" w:rsidR="0006011B" w:rsidRPr="0062394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</w:tcPr>
          <w:p w14:paraId="3629EB0F" w14:textId="77777777" w:rsidR="0006011B" w:rsidRPr="002754C8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14:paraId="012B6B54" w14:textId="4C94D914" w:rsidR="0006011B" w:rsidRPr="000517F8" w:rsidRDefault="0006011B" w:rsidP="0006011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C136ED" w14:textId="77777777" w:rsidR="0006011B" w:rsidRPr="00AB6D66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6511E5" w14:textId="36DF8AB0" w:rsidR="0006011B" w:rsidRPr="00AB6D66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2,028</w:t>
            </w:r>
          </w:p>
        </w:tc>
        <w:tc>
          <w:tcPr>
            <w:tcW w:w="270" w:type="dxa"/>
          </w:tcPr>
          <w:p w14:paraId="346C3D82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806A5C" w14:textId="5D7407EA" w:rsidR="0006011B" w:rsidRPr="00AB6D66" w:rsidRDefault="0006011B" w:rsidP="00060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7D25DC" w14:textId="77777777" w:rsidR="0006011B" w:rsidRPr="00AB6D66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224BFA" w14:textId="5CD4BDA3" w:rsidR="0006011B" w:rsidRPr="00AB6D66" w:rsidRDefault="0006011B" w:rsidP="00060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C9949B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56CF88" w14:textId="789AB963" w:rsidR="0006011B" w:rsidRPr="00AB6D66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5,519</w:t>
            </w:r>
          </w:p>
        </w:tc>
        <w:tc>
          <w:tcPr>
            <w:tcW w:w="270" w:type="dxa"/>
          </w:tcPr>
          <w:p w14:paraId="3B646A59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50BF49" w14:textId="0A96B044" w:rsidR="0006011B" w:rsidRPr="00AB6D66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sz w:val="30"/>
                <w:szCs w:val="30"/>
              </w:rPr>
              <w:t>7,547</w:t>
            </w:r>
          </w:p>
        </w:tc>
      </w:tr>
      <w:tr w:rsidR="0006011B" w:rsidRPr="00623946" w14:paraId="4400C662" w14:textId="77777777" w:rsidTr="00831485">
        <w:tc>
          <w:tcPr>
            <w:tcW w:w="4050" w:type="dxa"/>
            <w:shd w:val="clear" w:color="auto" w:fill="auto"/>
          </w:tcPr>
          <w:p w14:paraId="1BB1504A" w14:textId="40CEBABF" w:rsidR="0006011B" w:rsidRPr="0006011B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080" w:type="dxa"/>
          </w:tcPr>
          <w:p w14:paraId="7C61E9F1" w14:textId="27AD3E57" w:rsidR="0006011B" w:rsidRPr="0006011B" w:rsidRDefault="00E72246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58B231" w14:textId="287EB9DF" w:rsidR="0006011B" w:rsidRPr="000517F8" w:rsidRDefault="0006011B" w:rsidP="0006011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B8F485" w14:textId="77777777" w:rsidR="0006011B" w:rsidRPr="0006011B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894951" w14:textId="368ADB83" w:rsidR="0006011B" w:rsidRPr="0006011B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1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2,861</w:t>
            </w:r>
          </w:p>
        </w:tc>
        <w:tc>
          <w:tcPr>
            <w:tcW w:w="270" w:type="dxa"/>
          </w:tcPr>
          <w:p w14:paraId="63CE6856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85A920" w14:textId="01740B92" w:rsidR="0006011B" w:rsidRPr="0006011B" w:rsidRDefault="0006011B" w:rsidP="00060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1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B5EA19" w14:textId="77777777" w:rsidR="0006011B" w:rsidRPr="0006011B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E280C6" w14:textId="1EFDB3F4" w:rsidR="0006011B" w:rsidRPr="0006011B" w:rsidRDefault="0006011B" w:rsidP="00060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1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72FA0C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EF4C83" w14:textId="7FC5BD42" w:rsidR="0006011B" w:rsidRPr="0006011B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1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573998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496DA9" w14:textId="2B2F0237" w:rsidR="0006011B" w:rsidRPr="0006011B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601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2,861</w:t>
            </w:r>
          </w:p>
        </w:tc>
      </w:tr>
      <w:tr w:rsidR="0006011B" w:rsidRPr="00623946" w14:paraId="154CCF35" w14:textId="77777777" w:rsidTr="00831485">
        <w:tc>
          <w:tcPr>
            <w:tcW w:w="4050" w:type="dxa"/>
            <w:shd w:val="clear" w:color="auto" w:fill="auto"/>
          </w:tcPr>
          <w:p w14:paraId="6CC77D35" w14:textId="5167FB0D" w:rsidR="0006011B" w:rsidRPr="0062394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3C1B51C4" w14:textId="77777777" w:rsidR="0006011B" w:rsidRPr="00623946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1C9B40" w14:textId="2715C5B2" w:rsidR="0006011B" w:rsidRPr="000517F8" w:rsidRDefault="0006011B" w:rsidP="0006011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7CD84B" w14:textId="77777777" w:rsidR="0006011B" w:rsidRPr="000517F8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827A67" w14:textId="10116DC5" w:rsidR="0006011B" w:rsidRPr="00AB6D66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11,537</w:t>
            </w:r>
          </w:p>
        </w:tc>
        <w:tc>
          <w:tcPr>
            <w:tcW w:w="270" w:type="dxa"/>
          </w:tcPr>
          <w:p w14:paraId="379EB45C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79F953" w14:textId="0A7053C7" w:rsidR="0006011B" w:rsidRPr="00AB6D66" w:rsidRDefault="0006011B" w:rsidP="00060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5EBF12" w14:textId="77777777" w:rsidR="0006011B" w:rsidRPr="00AB6D66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D4C7D1" w14:textId="55FB116D" w:rsidR="0006011B" w:rsidRPr="00AB6D66" w:rsidRDefault="0006011B" w:rsidP="00060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27232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E3B6C3" w14:textId="5927E649" w:rsidR="0006011B" w:rsidRPr="00AB6D66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5,519</w:t>
            </w:r>
          </w:p>
        </w:tc>
        <w:tc>
          <w:tcPr>
            <w:tcW w:w="270" w:type="dxa"/>
          </w:tcPr>
          <w:p w14:paraId="49E7456F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85F910F" w14:textId="0BDC3C14" w:rsidR="0006011B" w:rsidRPr="00AB6D66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17,056</w:t>
            </w:r>
          </w:p>
        </w:tc>
      </w:tr>
      <w:tr w:rsidR="006F5F9B" w:rsidRPr="00623946" w14:paraId="4665E612" w14:textId="77777777" w:rsidTr="00831485">
        <w:tc>
          <w:tcPr>
            <w:tcW w:w="4050" w:type="dxa"/>
            <w:shd w:val="clear" w:color="auto" w:fill="auto"/>
          </w:tcPr>
          <w:p w14:paraId="3EB5E72A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</w:tcPr>
          <w:p w14:paraId="637217F6" w14:textId="77777777" w:rsidR="006F5F9B" w:rsidRPr="00623946" w:rsidRDefault="00A81BAC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60" w:type="dxa"/>
          </w:tcPr>
          <w:p w14:paraId="2B0E332D" w14:textId="27AC6FDE" w:rsidR="006F5F9B" w:rsidRPr="000517F8" w:rsidRDefault="00D04242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CE1405" w14:textId="77777777"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E2F961" w14:textId="454571BF" w:rsidR="006F5F9B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  <w:tc>
          <w:tcPr>
            <w:tcW w:w="270" w:type="dxa"/>
          </w:tcPr>
          <w:p w14:paraId="5485D7DA" w14:textId="77777777"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B6A954" w14:textId="39018B6A" w:rsidR="006F5F9B" w:rsidRPr="00AB6D66" w:rsidRDefault="002A0C52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8ABAE7" w14:textId="77777777"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312363" w14:textId="57D12AEA" w:rsidR="006F5F9B" w:rsidRPr="00AB6D66" w:rsidRDefault="002A0C52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273CEB" w14:textId="77777777"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58E6CE" w14:textId="0F14504A" w:rsidR="006F5F9B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FF16B3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70" w:type="dxa"/>
          </w:tcPr>
          <w:p w14:paraId="6D9B21BC" w14:textId="77777777"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6A0C47" w14:textId="4B4BA374" w:rsidR="006F5F9B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</w:t>
            </w:r>
            <w:r w:rsidR="00FF16B3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56763A" w:rsidRPr="00623946" w14:paraId="7E3B19FA" w14:textId="77777777" w:rsidTr="00831485">
        <w:tc>
          <w:tcPr>
            <w:tcW w:w="4050" w:type="dxa"/>
            <w:shd w:val="clear" w:color="auto" w:fill="auto"/>
          </w:tcPr>
          <w:p w14:paraId="63848E9C" w14:textId="195AAD2E" w:rsidR="0056763A" w:rsidRPr="00623946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0AA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80" w:type="dxa"/>
          </w:tcPr>
          <w:p w14:paraId="6F5FE530" w14:textId="77777777" w:rsidR="0056763A" w:rsidRDefault="0056763A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E85F91" w14:textId="1D4C5FA8" w:rsidR="0056763A" w:rsidRPr="000517F8" w:rsidRDefault="00D04242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A724B5" w14:textId="77777777" w:rsidR="0056763A" w:rsidRPr="00AB6D66" w:rsidRDefault="0056763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37DDDC" w14:textId="19990478" w:rsidR="0056763A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(685)</w:t>
            </w:r>
          </w:p>
        </w:tc>
        <w:tc>
          <w:tcPr>
            <w:tcW w:w="270" w:type="dxa"/>
          </w:tcPr>
          <w:p w14:paraId="36474446" w14:textId="77777777" w:rsidR="0056763A" w:rsidRPr="00AB6D66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12F4F0" w14:textId="0B4E4158" w:rsidR="0056763A" w:rsidRPr="00AB6D66" w:rsidRDefault="002A0C52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4B8E47" w14:textId="77777777" w:rsidR="0056763A" w:rsidRPr="00AB6D66" w:rsidRDefault="0056763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9E13A2" w14:textId="0E68304C" w:rsidR="0056763A" w:rsidRPr="00AB6D66" w:rsidRDefault="002A0C52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63FF85" w14:textId="77777777" w:rsidR="0056763A" w:rsidRPr="00AB6D66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4E9112" w14:textId="22885B99" w:rsidR="0056763A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202DC4" w14:textId="77777777" w:rsidR="0056763A" w:rsidRPr="00AB6D66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8883F5" w14:textId="756AD848" w:rsidR="0056763A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(685)</w:t>
            </w:r>
          </w:p>
        </w:tc>
      </w:tr>
      <w:tr w:rsidR="0056763A" w:rsidRPr="00623946" w14:paraId="00DBDB59" w14:textId="77777777" w:rsidTr="00831485">
        <w:tc>
          <w:tcPr>
            <w:tcW w:w="4050" w:type="dxa"/>
            <w:shd w:val="clear" w:color="auto" w:fill="auto"/>
          </w:tcPr>
          <w:p w14:paraId="1676089C" w14:textId="77D36721" w:rsidR="0056763A" w:rsidRPr="00623946" w:rsidRDefault="0056763A" w:rsidP="0056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0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0AA">
              <w:rPr>
                <w:rFonts w:asciiTheme="majorBidi" w:hAnsi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4934FC99" w14:textId="77777777" w:rsidR="0056763A" w:rsidRDefault="0056763A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6F7F0A" w14:textId="77777777" w:rsidR="0056763A" w:rsidRDefault="0056763A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0CB4EB4" w14:textId="76698AC8" w:rsidR="00D04242" w:rsidRPr="000517F8" w:rsidRDefault="00D04242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97100D" w14:textId="77777777" w:rsidR="0056763A" w:rsidRPr="00AB6D66" w:rsidRDefault="0056763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4FB98F" w14:textId="1E4D1CDA" w:rsidR="0056763A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8E7FF0" w14:textId="77777777" w:rsidR="0056763A" w:rsidRPr="00AB6D66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F6DEE0" w14:textId="77777777" w:rsidR="002A0C52" w:rsidRDefault="002A0C52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CEDD9F" w14:textId="4B45FC8F" w:rsidR="0056763A" w:rsidRPr="00AB6D66" w:rsidRDefault="002A0C52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1908E3" w14:textId="77777777" w:rsidR="0056763A" w:rsidRPr="00AB6D66" w:rsidRDefault="0056763A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76A410" w14:textId="4E118C8E" w:rsidR="0056763A" w:rsidRPr="00AB6D66" w:rsidRDefault="002A0C52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80CB1D" w14:textId="77777777" w:rsidR="0056763A" w:rsidRPr="00AB6D66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FCCE16" w14:textId="077EF77C" w:rsidR="0056763A" w:rsidRPr="00AB6D66" w:rsidRDefault="00FF16B3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7ADE75" w14:textId="77777777" w:rsidR="0056763A" w:rsidRPr="00AB6D66" w:rsidRDefault="0056763A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B535C0" w14:textId="0374FDBF" w:rsidR="0056763A" w:rsidRPr="00AB6D66" w:rsidRDefault="00FF16B3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F5F9B" w:rsidRPr="00623946" w14:paraId="051522B8" w14:textId="77777777" w:rsidTr="00831485">
        <w:tc>
          <w:tcPr>
            <w:tcW w:w="4050" w:type="dxa"/>
            <w:shd w:val="clear" w:color="auto" w:fill="auto"/>
          </w:tcPr>
          <w:p w14:paraId="6122B74D" w14:textId="18D6F14B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0BDEE69C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4195CA" w14:textId="49FE06ED" w:rsidR="006F5F9B" w:rsidRPr="000517F8" w:rsidRDefault="00D04242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1C12D1" w14:textId="77777777"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AAAC0" w14:textId="7679C82E" w:rsidR="006F5F9B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13,183</w:t>
            </w:r>
          </w:p>
        </w:tc>
        <w:tc>
          <w:tcPr>
            <w:tcW w:w="270" w:type="dxa"/>
          </w:tcPr>
          <w:p w14:paraId="70457059" w14:textId="77777777"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F3F60D" w14:textId="542D8CA8" w:rsidR="006F5F9B" w:rsidRPr="00AB6D66" w:rsidRDefault="002A0C52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3323F8" w14:textId="77777777" w:rsidR="006F5F9B" w:rsidRPr="00AB6D6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7B35D" w14:textId="1249FF3A" w:rsidR="006F5F9B" w:rsidRPr="00AB6D66" w:rsidRDefault="002A0C52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8E18E" w14:textId="77777777"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1FE92" w14:textId="0AC1DC47" w:rsidR="006F5F9B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11,011</w:t>
            </w:r>
          </w:p>
        </w:tc>
        <w:tc>
          <w:tcPr>
            <w:tcW w:w="270" w:type="dxa"/>
          </w:tcPr>
          <w:p w14:paraId="46EFF5CA" w14:textId="77777777" w:rsidR="006F5F9B" w:rsidRPr="00AB6D6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51C8C" w14:textId="7E54B2A2" w:rsidR="006F5F9B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24,194</w:t>
            </w:r>
          </w:p>
        </w:tc>
      </w:tr>
      <w:tr w:rsidR="006F5F9B" w:rsidRPr="006C637B" w14:paraId="1E2A4382" w14:textId="77777777" w:rsidTr="00913025">
        <w:tc>
          <w:tcPr>
            <w:tcW w:w="4050" w:type="dxa"/>
            <w:shd w:val="clear" w:color="auto" w:fill="auto"/>
          </w:tcPr>
          <w:p w14:paraId="16E1AA10" w14:textId="77777777" w:rsidR="006F5F9B" w:rsidRPr="00913025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6A45EAA5" w14:textId="77777777" w:rsidR="006F5F9B" w:rsidRPr="00913025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747BD0C" w14:textId="77777777" w:rsidR="006F5F9B" w:rsidRPr="00913025" w:rsidRDefault="006F5F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270" w:type="dxa"/>
          </w:tcPr>
          <w:p w14:paraId="362C2790" w14:textId="77777777" w:rsidR="006F5F9B" w:rsidRPr="00913025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F68D9D" w14:textId="77777777" w:rsidR="006F5F9B" w:rsidRPr="00913025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BA392C1" w14:textId="77777777" w:rsidR="006F5F9B" w:rsidRPr="00913025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41E455" w14:textId="77777777" w:rsidR="006F5F9B" w:rsidRPr="00913025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3E17223" w14:textId="77777777" w:rsidR="006F5F9B" w:rsidRPr="00913025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E479B7" w14:textId="77777777" w:rsidR="006F5F9B" w:rsidRPr="00913025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A1E2284" w14:textId="77777777" w:rsidR="006F5F9B" w:rsidRPr="00913025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11F1545" w14:textId="77777777" w:rsidR="006F5F9B" w:rsidRPr="00913025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07FC073" w14:textId="77777777" w:rsidR="006F5F9B" w:rsidRPr="00913025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06C117" w14:textId="77777777" w:rsidR="006F5F9B" w:rsidRPr="00913025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6F5F9B" w:rsidRPr="00623946" w14:paraId="18D2443D" w14:textId="77777777" w:rsidTr="00831485">
        <w:tc>
          <w:tcPr>
            <w:tcW w:w="4050" w:type="dxa"/>
            <w:shd w:val="clear" w:color="auto" w:fill="auto"/>
          </w:tcPr>
          <w:p w14:paraId="566C95E3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1EBF0DC4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7FEC0D" w14:textId="77777777" w:rsidR="006F5F9B" w:rsidRPr="000517F8" w:rsidRDefault="006F5F9B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8F6C04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2F9F42" w14:textId="77777777" w:rsidR="006F5F9B" w:rsidRPr="0062394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FD7D97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C8092A" w14:textId="77777777" w:rsidR="006F5F9B" w:rsidRPr="00623946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434BF" w14:textId="77777777" w:rsidR="006F5F9B" w:rsidRPr="00623946" w:rsidRDefault="006F5F9B" w:rsidP="005B5B2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386ED7" w14:textId="77777777" w:rsidR="006F5F9B" w:rsidRPr="00623946" w:rsidRDefault="006F5F9B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00E46D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481DE2" w14:textId="77777777" w:rsidR="006F5F9B" w:rsidRPr="0062394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AF63B5" w14:textId="77777777" w:rsidR="006F5F9B" w:rsidRPr="00623946" w:rsidRDefault="006F5F9B" w:rsidP="005B5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90F34B" w14:textId="77777777" w:rsidR="006F5F9B" w:rsidRPr="00623946" w:rsidRDefault="006F5F9B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011B" w:rsidRPr="00623946" w14:paraId="35F448C4" w14:textId="77777777" w:rsidTr="00831485">
        <w:tc>
          <w:tcPr>
            <w:tcW w:w="4050" w:type="dxa"/>
            <w:shd w:val="clear" w:color="auto" w:fill="auto"/>
          </w:tcPr>
          <w:p w14:paraId="55909048" w14:textId="6B3589F6" w:rsidR="0006011B" w:rsidRPr="00257331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25FBF5DF" w14:textId="77777777" w:rsidR="0006011B" w:rsidRPr="00623946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E142C13" w14:textId="6C68106E" w:rsidR="0006011B" w:rsidRPr="000517F8" w:rsidRDefault="0006011B" w:rsidP="0006011B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17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378,310</w:t>
            </w:r>
          </w:p>
        </w:tc>
        <w:tc>
          <w:tcPr>
            <w:tcW w:w="270" w:type="dxa"/>
          </w:tcPr>
          <w:p w14:paraId="76EBBA5A" w14:textId="77777777" w:rsidR="0006011B" w:rsidRPr="00AB6D66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C590CA6" w14:textId="36DB1740" w:rsidR="0006011B" w:rsidRPr="00AB6D66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F47232F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1D849D" w14:textId="3FA77AED" w:rsidR="0006011B" w:rsidRPr="00AB6D66" w:rsidRDefault="0006011B" w:rsidP="00060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70" w:type="dxa"/>
          </w:tcPr>
          <w:p w14:paraId="027539E7" w14:textId="77777777" w:rsidR="0006011B" w:rsidRPr="00AB6D66" w:rsidRDefault="0006011B" w:rsidP="0006011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63B159A" w14:textId="510A05E0" w:rsidR="0006011B" w:rsidRPr="00AB6D66" w:rsidRDefault="0006011B" w:rsidP="0006011B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77,228</w:t>
            </w:r>
          </w:p>
        </w:tc>
        <w:tc>
          <w:tcPr>
            <w:tcW w:w="270" w:type="dxa"/>
          </w:tcPr>
          <w:p w14:paraId="03B8A81E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E1631FB" w14:textId="1ED06DC3" w:rsidR="0006011B" w:rsidRPr="00AB6D66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D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77,272</w:t>
            </w:r>
          </w:p>
        </w:tc>
        <w:tc>
          <w:tcPr>
            <w:tcW w:w="270" w:type="dxa"/>
          </w:tcPr>
          <w:p w14:paraId="14885509" w14:textId="77777777" w:rsidR="0006011B" w:rsidRPr="00AB6D66" w:rsidRDefault="0006011B" w:rsidP="00060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D32EE7E" w14:textId="17A2844A" w:rsidR="0006011B" w:rsidRPr="00AB6D66" w:rsidRDefault="0006011B" w:rsidP="0006011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1E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162,329</w:t>
            </w:r>
          </w:p>
        </w:tc>
      </w:tr>
      <w:tr w:rsidR="006F5F9B" w:rsidRPr="00623946" w14:paraId="6DC6D116" w14:textId="77777777" w:rsidTr="00831485">
        <w:tc>
          <w:tcPr>
            <w:tcW w:w="4050" w:type="dxa"/>
            <w:shd w:val="clear" w:color="auto" w:fill="auto"/>
          </w:tcPr>
          <w:p w14:paraId="77985DBE" w14:textId="021F1D61" w:rsidR="006F5F9B" w:rsidRPr="00257331" w:rsidRDefault="006F5F9B" w:rsidP="0025733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14:paraId="2B513A5C" w14:textId="77777777" w:rsidR="006F5F9B" w:rsidRPr="0062394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6638AA78" w14:textId="1CEDC18B" w:rsidR="006F5F9B" w:rsidRPr="000517F8" w:rsidRDefault="002A0C52" w:rsidP="000517F8">
            <w:pPr>
              <w:pStyle w:val="acctfourfigures"/>
              <w:tabs>
                <w:tab w:val="clear" w:pos="765"/>
                <w:tab w:val="decimal" w:pos="978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380,288</w:t>
            </w:r>
          </w:p>
        </w:tc>
        <w:tc>
          <w:tcPr>
            <w:tcW w:w="270" w:type="dxa"/>
          </w:tcPr>
          <w:p w14:paraId="26F0AFA3" w14:textId="77777777" w:rsidR="006F5F9B" w:rsidRPr="00AB6D6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8EC538" w14:textId="0CED041C" w:rsidR="006F5F9B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5,851</w:t>
            </w:r>
          </w:p>
        </w:tc>
        <w:tc>
          <w:tcPr>
            <w:tcW w:w="270" w:type="dxa"/>
          </w:tcPr>
          <w:p w14:paraId="523100B6" w14:textId="77777777"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3CF51A43" w14:textId="01B8ABAE" w:rsidR="006F5F9B" w:rsidRPr="00AB6D66" w:rsidRDefault="002A0C52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70" w:type="dxa"/>
          </w:tcPr>
          <w:p w14:paraId="21FD5582" w14:textId="77777777" w:rsidR="006F5F9B" w:rsidRPr="00AB6D66" w:rsidRDefault="006F5F9B" w:rsidP="0025733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C6158D" w14:textId="46DFBA89" w:rsidR="006F5F9B" w:rsidRPr="00AB6D66" w:rsidRDefault="002A0C52" w:rsidP="00777DD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76,888</w:t>
            </w:r>
          </w:p>
        </w:tc>
        <w:tc>
          <w:tcPr>
            <w:tcW w:w="270" w:type="dxa"/>
          </w:tcPr>
          <w:p w14:paraId="603573F9" w14:textId="77777777"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AF08AC" w14:textId="548D0FF4" w:rsidR="006F5F9B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71,494</w:t>
            </w:r>
          </w:p>
        </w:tc>
        <w:tc>
          <w:tcPr>
            <w:tcW w:w="270" w:type="dxa"/>
          </w:tcPr>
          <w:p w14:paraId="3EEC99EF" w14:textId="77777777" w:rsidR="006F5F9B" w:rsidRPr="00AB6D66" w:rsidRDefault="006F5F9B" w:rsidP="0025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DA2B96" w14:textId="1FEA9A7F" w:rsidR="006F5F9B" w:rsidRPr="00AB6D66" w:rsidRDefault="002A0C52" w:rsidP="00777DD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154,873</w:t>
            </w:r>
          </w:p>
        </w:tc>
      </w:tr>
    </w:tbl>
    <w:p w14:paraId="426753A7" w14:textId="77777777" w:rsidR="00210D7A" w:rsidRDefault="00210D7A" w:rsidP="00210D7A">
      <w:pPr>
        <w:rPr>
          <w:lang w:eastAsia="x-none"/>
        </w:rPr>
        <w:sectPr w:rsidR="00210D7A" w:rsidSect="00EB002E">
          <w:headerReference w:type="default" r:id="rId15"/>
          <w:pgSz w:w="16834" w:h="11909" w:orient="landscape" w:code="9"/>
          <w:pgMar w:top="1152" w:right="691" w:bottom="1152" w:left="1170" w:header="720" w:footer="720" w:gutter="0"/>
          <w:paperSrc w:first="7" w:other="7"/>
          <w:cols w:space="720"/>
          <w:docGrid w:linePitch="360"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1260"/>
        <w:gridCol w:w="270"/>
        <w:gridCol w:w="1260"/>
        <w:gridCol w:w="270"/>
        <w:gridCol w:w="1260"/>
      </w:tblGrid>
      <w:tr w:rsidR="006373C1" w:rsidRPr="00623946" w14:paraId="0300FC9C" w14:textId="77777777" w:rsidTr="006373C1">
        <w:trPr>
          <w:trHeight w:val="182"/>
          <w:tblHeader/>
        </w:trPr>
        <w:tc>
          <w:tcPr>
            <w:tcW w:w="3960" w:type="dxa"/>
          </w:tcPr>
          <w:p w14:paraId="1101178B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0FC38" w14:textId="77777777" w:rsidR="006373C1" w:rsidRPr="00AC49C7" w:rsidRDefault="006373C1" w:rsidP="004B04B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4508F08C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6373C1" w:rsidRPr="00623946" w14:paraId="6B7FB642" w14:textId="77777777" w:rsidTr="002754C8">
        <w:trPr>
          <w:trHeight w:val="830"/>
          <w:tblHeader/>
        </w:trPr>
        <w:tc>
          <w:tcPr>
            <w:tcW w:w="3960" w:type="dxa"/>
          </w:tcPr>
          <w:p w14:paraId="57E7A6AA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F1B83A" w14:textId="77777777" w:rsidR="006373C1" w:rsidRPr="00AC49C7" w:rsidRDefault="002754C8" w:rsidP="002754C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10356C34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  <w:vAlign w:val="bottom"/>
          </w:tcPr>
          <w:p w14:paraId="6C84C65A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BA6521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  <w:r w:rsidRPr="00AC49C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55C67555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9902F9F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373C1" w:rsidRPr="00623946" w14:paraId="07AA6982" w14:textId="77777777" w:rsidTr="004B04BF">
        <w:tc>
          <w:tcPr>
            <w:tcW w:w="3960" w:type="dxa"/>
          </w:tcPr>
          <w:p w14:paraId="1D7FF777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4562E0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6DEF12A0" w14:textId="77777777" w:rsidR="006373C1" w:rsidRPr="00AC49C7" w:rsidRDefault="006373C1" w:rsidP="0063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C49C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373C1" w:rsidRPr="00623946" w14:paraId="06492E8F" w14:textId="77777777" w:rsidTr="006373C1">
        <w:tc>
          <w:tcPr>
            <w:tcW w:w="3960" w:type="dxa"/>
          </w:tcPr>
          <w:p w14:paraId="2F9E4A90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669F41D7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ADB28B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74561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D6DA2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3C00F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EBE1FB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3A0" w:rsidRPr="00623946" w14:paraId="03920509" w14:textId="77777777" w:rsidTr="006373C1">
        <w:tc>
          <w:tcPr>
            <w:tcW w:w="3960" w:type="dxa"/>
            <w:shd w:val="clear" w:color="auto" w:fill="auto"/>
          </w:tcPr>
          <w:p w14:paraId="408BC54B" w14:textId="38B0656F" w:rsidR="001443A0" w:rsidRPr="00AC49C7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C49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4D1CA191" w14:textId="77777777" w:rsidR="001443A0" w:rsidRPr="00AC49C7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6F10EA" w14:textId="47D1B4B3" w:rsidR="001443A0" w:rsidRPr="001443A0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43A0">
              <w:rPr>
                <w:rFonts w:asciiTheme="majorBidi" w:hAnsiTheme="majorBidi" w:cstheme="majorBidi"/>
                <w:sz w:val="30"/>
                <w:szCs w:val="30"/>
              </w:rPr>
              <w:t>11,169</w:t>
            </w:r>
          </w:p>
        </w:tc>
        <w:tc>
          <w:tcPr>
            <w:tcW w:w="270" w:type="dxa"/>
          </w:tcPr>
          <w:p w14:paraId="65E8C7A8" w14:textId="77777777" w:rsidR="001443A0" w:rsidRPr="001443A0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407264" w14:textId="5D118D2C" w:rsidR="001443A0" w:rsidRPr="001443A0" w:rsidRDefault="001443A0" w:rsidP="001443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43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1318E" w14:textId="77777777" w:rsidR="001443A0" w:rsidRPr="001443A0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86FC84" w14:textId="12CE6531" w:rsidR="001443A0" w:rsidRPr="001443A0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3A0">
              <w:rPr>
                <w:rFonts w:asciiTheme="majorBidi" w:hAnsiTheme="majorBidi" w:cstheme="majorBidi"/>
                <w:sz w:val="30"/>
                <w:szCs w:val="30"/>
              </w:rPr>
              <w:t>11,169</w:t>
            </w:r>
          </w:p>
        </w:tc>
      </w:tr>
      <w:tr w:rsidR="001443A0" w:rsidRPr="00623946" w14:paraId="2D00B8A5" w14:textId="77777777" w:rsidTr="006373C1">
        <w:tc>
          <w:tcPr>
            <w:tcW w:w="3960" w:type="dxa"/>
          </w:tcPr>
          <w:p w14:paraId="0E2E5695" w14:textId="6BE8D77B" w:rsidR="001443A0" w:rsidRPr="00AC49C7" w:rsidRDefault="00081146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พิ่มขึ้น</w:t>
            </w:r>
          </w:p>
        </w:tc>
        <w:tc>
          <w:tcPr>
            <w:tcW w:w="990" w:type="dxa"/>
          </w:tcPr>
          <w:p w14:paraId="22BC4F7F" w14:textId="77777777" w:rsidR="001443A0" w:rsidRPr="00AC49C7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D428BE9" w14:textId="1B42563F" w:rsidR="001443A0" w:rsidRPr="00AC49C7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FE3C23" w14:textId="77777777" w:rsidR="001443A0" w:rsidRPr="00AC49C7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560A64" w14:textId="4702D098" w:rsidR="001443A0" w:rsidRPr="00AC49C7" w:rsidRDefault="001443A0" w:rsidP="001443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2FD98BF3" w14:textId="77777777" w:rsidR="001443A0" w:rsidRPr="00AC49C7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DAB93A" w14:textId="45782073" w:rsidR="001443A0" w:rsidRPr="00AC49C7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1443A0" w:rsidRPr="00623946" w14:paraId="7F846575" w14:textId="77777777" w:rsidTr="006373C1">
        <w:tc>
          <w:tcPr>
            <w:tcW w:w="3960" w:type="dxa"/>
            <w:shd w:val="clear" w:color="auto" w:fill="auto"/>
          </w:tcPr>
          <w:p w14:paraId="0FB84BDD" w14:textId="4680BB7F" w:rsidR="001443A0" w:rsidRPr="00AC49C7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2C43206C" w14:textId="77777777" w:rsidR="001443A0" w:rsidRPr="00AC49C7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3F9F7C" w14:textId="6A2766EC" w:rsidR="001443A0" w:rsidRPr="00AC49C7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11,169</w:t>
            </w:r>
          </w:p>
        </w:tc>
        <w:tc>
          <w:tcPr>
            <w:tcW w:w="270" w:type="dxa"/>
          </w:tcPr>
          <w:p w14:paraId="71D62020" w14:textId="77777777" w:rsidR="001443A0" w:rsidRPr="00AC49C7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9B61CA" w14:textId="31215B21" w:rsidR="001443A0" w:rsidRPr="00AC49C7" w:rsidRDefault="001443A0" w:rsidP="001443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6A034717" w14:textId="77777777" w:rsidR="001443A0" w:rsidRPr="00AC49C7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CB2CDA" w14:textId="2D1C2914" w:rsidR="001443A0" w:rsidRPr="00AC49C7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11,624</w:t>
            </w:r>
          </w:p>
        </w:tc>
      </w:tr>
      <w:tr w:rsidR="006373C1" w:rsidRPr="00623946" w14:paraId="50FFADCB" w14:textId="77777777" w:rsidTr="006373C1">
        <w:tc>
          <w:tcPr>
            <w:tcW w:w="3960" w:type="dxa"/>
            <w:shd w:val="clear" w:color="auto" w:fill="auto"/>
          </w:tcPr>
          <w:p w14:paraId="15353789" w14:textId="76CFCECD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พิ่มขึ้</w:t>
            </w:r>
            <w:r w:rsidR="004001CF">
              <w:rPr>
                <w:rFonts w:asciiTheme="majorBid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5A04A54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503DE6" w14:textId="249391F0" w:rsidR="006373C1" w:rsidRPr="004001CF" w:rsidRDefault="004F608B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60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70" w:type="dxa"/>
          </w:tcPr>
          <w:p w14:paraId="5E638209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80792C" w14:textId="3E7B1A2B" w:rsidR="006373C1" w:rsidRPr="00AC49C7" w:rsidRDefault="004001CF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103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DB56806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647C41" w14:textId="0CF98BE9" w:rsidR="006373C1" w:rsidRPr="00AC49C7" w:rsidRDefault="004001CF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5103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001CF" w:rsidRPr="00623946" w14:paraId="470DCE07" w14:textId="77777777" w:rsidTr="006373C1">
        <w:tc>
          <w:tcPr>
            <w:tcW w:w="3960" w:type="dxa"/>
            <w:shd w:val="clear" w:color="auto" w:fill="auto"/>
          </w:tcPr>
          <w:p w14:paraId="76BCF895" w14:textId="143A7473" w:rsidR="004001CF" w:rsidRPr="00AC49C7" w:rsidRDefault="0075459B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4A996A28" w14:textId="77777777" w:rsidR="004001CF" w:rsidRPr="00AC49C7" w:rsidRDefault="004001CF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8A6E73" w14:textId="027473F3" w:rsidR="004001CF" w:rsidRPr="004001CF" w:rsidRDefault="004001CF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4F608B" w:rsidRPr="004F60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,026)</w:t>
            </w:r>
          </w:p>
        </w:tc>
        <w:tc>
          <w:tcPr>
            <w:tcW w:w="270" w:type="dxa"/>
          </w:tcPr>
          <w:p w14:paraId="2BBC1D87" w14:textId="77777777" w:rsidR="004001CF" w:rsidRPr="00AC49C7" w:rsidRDefault="004001CF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C57F4F" w14:textId="713B1C48" w:rsidR="004001CF" w:rsidRPr="0075459B" w:rsidRDefault="0075459B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B1ED8A" w14:textId="77777777" w:rsidR="004001CF" w:rsidRPr="00AC49C7" w:rsidRDefault="004001CF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F29A15" w14:textId="70D2F181" w:rsidR="004001CF" w:rsidRPr="00AC49C7" w:rsidRDefault="004001CF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(1,026)</w:t>
            </w:r>
          </w:p>
        </w:tc>
      </w:tr>
      <w:tr w:rsidR="006373C1" w:rsidRPr="00623946" w14:paraId="5A889362" w14:textId="77777777" w:rsidTr="006373C1">
        <w:tc>
          <w:tcPr>
            <w:tcW w:w="3960" w:type="dxa"/>
            <w:shd w:val="clear" w:color="auto" w:fill="auto"/>
          </w:tcPr>
          <w:p w14:paraId="7BBB18F6" w14:textId="1CD0072A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53B99BDD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D48ED" w14:textId="43EF86FE" w:rsidR="006373C1" w:rsidRPr="00AC49C7" w:rsidRDefault="004001CF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10,260</w:t>
            </w:r>
          </w:p>
        </w:tc>
        <w:tc>
          <w:tcPr>
            <w:tcW w:w="270" w:type="dxa"/>
          </w:tcPr>
          <w:p w14:paraId="37036532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4DF261" w14:textId="472DF3F9" w:rsidR="006373C1" w:rsidRPr="00AC49C7" w:rsidRDefault="004001CF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103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01582418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D70AE" w14:textId="1FA0C857" w:rsidR="006373C1" w:rsidRPr="00AC49C7" w:rsidRDefault="004001CF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5103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</w:p>
        </w:tc>
      </w:tr>
      <w:tr w:rsidR="006373C1" w:rsidRPr="006C637B" w14:paraId="75E4AF57" w14:textId="77777777" w:rsidTr="006373C1">
        <w:tc>
          <w:tcPr>
            <w:tcW w:w="3960" w:type="dxa"/>
            <w:shd w:val="clear" w:color="auto" w:fill="auto"/>
          </w:tcPr>
          <w:p w14:paraId="448B0994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4FB5560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906F8D9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8586C7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907A5A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DB2A47D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95D286D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373C1" w:rsidRPr="00623946" w14:paraId="12913002" w14:textId="77777777" w:rsidTr="006373C1">
        <w:tc>
          <w:tcPr>
            <w:tcW w:w="3960" w:type="dxa"/>
            <w:shd w:val="clear" w:color="auto" w:fill="auto"/>
          </w:tcPr>
          <w:p w14:paraId="6127A353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90" w:type="dxa"/>
          </w:tcPr>
          <w:p w14:paraId="48B197C5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183AA1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E1911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646E35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4903E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7E5BB6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3A0" w:rsidRPr="00623946" w14:paraId="7EC7949D" w14:textId="77777777" w:rsidTr="006373C1">
        <w:tc>
          <w:tcPr>
            <w:tcW w:w="3960" w:type="dxa"/>
            <w:shd w:val="clear" w:color="auto" w:fill="auto"/>
          </w:tcPr>
          <w:p w14:paraId="66EB7CDD" w14:textId="386F88A3" w:rsidR="001443A0" w:rsidRPr="00AC49C7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C49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732216B4" w14:textId="77777777" w:rsidR="001443A0" w:rsidRPr="00AC49C7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CDF138" w14:textId="6A0B9517" w:rsidR="001443A0" w:rsidRPr="001443A0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43A0">
              <w:rPr>
                <w:rFonts w:asciiTheme="majorBidi" w:hAnsiTheme="majorBidi" w:cstheme="majorBidi"/>
                <w:sz w:val="30"/>
                <w:szCs w:val="30"/>
              </w:rPr>
              <w:t>6,64</w:t>
            </w:r>
            <w:r w:rsidR="00E824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ABFF08" w14:textId="77777777" w:rsidR="001443A0" w:rsidRPr="001443A0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63C254" w14:textId="079ECB28" w:rsidR="001443A0" w:rsidRPr="001443A0" w:rsidRDefault="001443A0" w:rsidP="001443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43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22E3FD" w14:textId="77777777" w:rsidR="001443A0" w:rsidRPr="001443A0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9121B8" w14:textId="75ABD24C" w:rsidR="001443A0" w:rsidRPr="001443A0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43A0">
              <w:rPr>
                <w:rFonts w:asciiTheme="majorBidi" w:hAnsiTheme="majorBidi" w:cstheme="majorBidi"/>
                <w:sz w:val="30"/>
                <w:szCs w:val="30"/>
              </w:rPr>
              <w:t>6,64</w:t>
            </w:r>
            <w:r w:rsidR="00E824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443A0" w:rsidRPr="00623946" w14:paraId="2F0681B1" w14:textId="77777777" w:rsidTr="006373C1">
        <w:tc>
          <w:tcPr>
            <w:tcW w:w="3960" w:type="dxa"/>
            <w:shd w:val="clear" w:color="auto" w:fill="auto"/>
          </w:tcPr>
          <w:p w14:paraId="527F88B3" w14:textId="2A1865C6" w:rsidR="001443A0" w:rsidRPr="00AC49C7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1AC2521" w14:textId="17D24648" w:rsidR="001443A0" w:rsidRPr="001443A0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60" w:type="dxa"/>
            <w:vAlign w:val="bottom"/>
          </w:tcPr>
          <w:p w14:paraId="44191E42" w14:textId="58A86E95" w:rsidR="001443A0" w:rsidRPr="00AC49C7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 w:rsidR="00E824C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2AA9775" w14:textId="77777777" w:rsidR="001443A0" w:rsidRPr="00AC49C7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8126F1" w14:textId="4DCA681D" w:rsidR="001443A0" w:rsidRPr="00AC49C7" w:rsidRDefault="001443A0" w:rsidP="001443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BFB14F" w14:textId="77777777" w:rsidR="001443A0" w:rsidRPr="00AC49C7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0201A8" w14:textId="7E38AFE5" w:rsidR="001443A0" w:rsidRPr="00AC49C7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</w:rPr>
              <w:t>1,34</w:t>
            </w:r>
            <w:r w:rsidR="00E824C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443A0" w:rsidRPr="00623946" w14:paraId="4A57AC21" w14:textId="77777777" w:rsidTr="006373C1">
        <w:tc>
          <w:tcPr>
            <w:tcW w:w="3960" w:type="dxa"/>
            <w:shd w:val="clear" w:color="auto" w:fill="auto"/>
          </w:tcPr>
          <w:p w14:paraId="27AA404A" w14:textId="33AD9BA8" w:rsidR="001443A0" w:rsidRPr="00AC49C7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9711A51" w14:textId="77777777" w:rsidR="001443A0" w:rsidRPr="00AC49C7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0B818D" w14:textId="613740A7" w:rsidR="001443A0" w:rsidRPr="00AC49C7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7,997</w:t>
            </w:r>
          </w:p>
        </w:tc>
        <w:tc>
          <w:tcPr>
            <w:tcW w:w="270" w:type="dxa"/>
          </w:tcPr>
          <w:p w14:paraId="3B75B5D2" w14:textId="77777777" w:rsidR="001443A0" w:rsidRPr="00AC49C7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CD0A96" w14:textId="77537AEB" w:rsidR="001443A0" w:rsidRPr="00AC49C7" w:rsidRDefault="001443A0" w:rsidP="001443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BF968" w14:textId="77777777" w:rsidR="001443A0" w:rsidRPr="00AC49C7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3BC741" w14:textId="7BC0FA52" w:rsidR="001443A0" w:rsidRPr="00AC49C7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7,997</w:t>
            </w:r>
          </w:p>
        </w:tc>
      </w:tr>
      <w:tr w:rsidR="006373C1" w:rsidRPr="00623946" w14:paraId="2C05E19F" w14:textId="77777777" w:rsidTr="006373C1">
        <w:tc>
          <w:tcPr>
            <w:tcW w:w="3960" w:type="dxa"/>
            <w:shd w:val="clear" w:color="auto" w:fill="auto"/>
          </w:tcPr>
          <w:p w14:paraId="20734B94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</w:tcPr>
          <w:p w14:paraId="0227323A" w14:textId="77777777" w:rsidR="006373C1" w:rsidRPr="00AC49C7" w:rsidRDefault="00B003C2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C49C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260" w:type="dxa"/>
            <w:vAlign w:val="bottom"/>
          </w:tcPr>
          <w:p w14:paraId="34BE9D28" w14:textId="301D793B" w:rsidR="006373C1" w:rsidRPr="00AC49C7" w:rsidRDefault="0051032F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0F9FE951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C6947B" w14:textId="60F5EEFF" w:rsidR="006373C1" w:rsidRPr="00AC49C7" w:rsidRDefault="004001CF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AF42C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B60C62" w14:textId="60BD1C3B" w:rsidR="006373C1" w:rsidRPr="00AC49C7" w:rsidRDefault="0051032F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</w:tr>
      <w:tr w:rsidR="0051032F" w:rsidRPr="00623946" w14:paraId="7E325F5D" w14:textId="77777777" w:rsidTr="006373C1">
        <w:tc>
          <w:tcPr>
            <w:tcW w:w="3960" w:type="dxa"/>
            <w:shd w:val="clear" w:color="auto" w:fill="auto"/>
          </w:tcPr>
          <w:p w14:paraId="38EC2987" w14:textId="59F3711A" w:rsidR="0051032F" w:rsidRPr="00AC49C7" w:rsidRDefault="0051032F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</w:tcPr>
          <w:p w14:paraId="57020366" w14:textId="77777777" w:rsidR="0051032F" w:rsidRPr="00AC49C7" w:rsidRDefault="0051032F" w:rsidP="002754C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49345A" w14:textId="382706BD" w:rsidR="0051032F" w:rsidRPr="0051032F" w:rsidRDefault="0051032F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(68</w:t>
            </w:r>
            <w:r w:rsidR="00E824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A6A216F" w14:textId="77777777" w:rsidR="0051032F" w:rsidRPr="00AC49C7" w:rsidRDefault="0051032F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9176C5" w14:textId="75C0A020" w:rsidR="0051032F" w:rsidRPr="00F82EDA" w:rsidRDefault="0051032F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82ED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B862D13" w14:textId="77777777" w:rsidR="0051032F" w:rsidRPr="00AC49C7" w:rsidRDefault="0051032F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7BECA6" w14:textId="04717AC1" w:rsidR="0051032F" w:rsidRDefault="0051032F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</w:t>
            </w:r>
            <w:r w:rsidR="00E824C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373C1" w:rsidRPr="00623946" w14:paraId="40EB269D" w14:textId="77777777" w:rsidTr="006373C1">
        <w:tc>
          <w:tcPr>
            <w:tcW w:w="3960" w:type="dxa"/>
            <w:shd w:val="clear" w:color="auto" w:fill="auto"/>
          </w:tcPr>
          <w:p w14:paraId="78AD5851" w14:textId="7CCEC9A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C49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2D22072D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A049F" w14:textId="6BC7D63B" w:rsidR="006373C1" w:rsidRPr="00AC49C7" w:rsidRDefault="004001CF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</w:t>
            </w:r>
            <w:r w:rsidR="00573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D0FEEE0" w14:textId="77777777" w:rsidR="006373C1" w:rsidRPr="00AC49C7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4BDA2D" w14:textId="55DE8ECB" w:rsidR="006373C1" w:rsidRPr="00AC49C7" w:rsidRDefault="004001CF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FD98D0" w14:textId="77777777" w:rsidR="006373C1" w:rsidRPr="00AC49C7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C1A56" w14:textId="6E2440C3" w:rsidR="006373C1" w:rsidRPr="00AC49C7" w:rsidRDefault="004001CF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</w:t>
            </w:r>
            <w:r w:rsidR="00E824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6373C1" w:rsidRPr="006C637B" w14:paraId="59F8A98D" w14:textId="77777777" w:rsidTr="006373C1">
        <w:tc>
          <w:tcPr>
            <w:tcW w:w="3960" w:type="dxa"/>
            <w:shd w:val="clear" w:color="auto" w:fill="auto"/>
          </w:tcPr>
          <w:p w14:paraId="183538EB" w14:textId="77777777" w:rsidR="006373C1" w:rsidRPr="006C637B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CD547B7" w14:textId="77777777" w:rsidR="006373C1" w:rsidRPr="006C637B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D2D2819" w14:textId="77777777" w:rsidR="006373C1" w:rsidRPr="006C637B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682126" w14:textId="77777777" w:rsidR="006373C1" w:rsidRPr="006C637B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CC6F06" w14:textId="77777777" w:rsidR="006373C1" w:rsidRPr="006C637B" w:rsidRDefault="006373C1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6CBDFD7" w14:textId="77777777" w:rsidR="006373C1" w:rsidRPr="006C637B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5730D2" w14:textId="77777777" w:rsidR="006373C1" w:rsidRPr="006C637B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373C1" w:rsidRPr="00623946" w14:paraId="2CBB457E" w14:textId="77777777" w:rsidTr="0062587C">
        <w:tc>
          <w:tcPr>
            <w:tcW w:w="3960" w:type="dxa"/>
            <w:shd w:val="clear" w:color="auto" w:fill="auto"/>
          </w:tcPr>
          <w:p w14:paraId="338D6815" w14:textId="77777777" w:rsidR="006373C1" w:rsidRPr="0062394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0" w:type="dxa"/>
          </w:tcPr>
          <w:p w14:paraId="52DEA9A5" w14:textId="77777777"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1F0BBD" w14:textId="77777777" w:rsidR="006373C1" w:rsidRPr="00623946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2219D" w14:textId="77777777" w:rsidR="006373C1" w:rsidRPr="0062394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A0303E" w14:textId="77777777" w:rsidR="006373C1" w:rsidRPr="00623946" w:rsidRDefault="006373C1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79ACF" w14:textId="77777777"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AABA56" w14:textId="77777777" w:rsidR="006373C1" w:rsidRPr="00623946" w:rsidRDefault="006373C1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3A0" w:rsidRPr="00623946" w14:paraId="756B5282" w14:textId="77777777" w:rsidTr="0062587C">
        <w:tc>
          <w:tcPr>
            <w:tcW w:w="3960" w:type="dxa"/>
            <w:shd w:val="clear" w:color="auto" w:fill="auto"/>
          </w:tcPr>
          <w:p w14:paraId="2765BADB" w14:textId="1B31B0F8" w:rsidR="001443A0" w:rsidRPr="00257331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90" w:type="dxa"/>
          </w:tcPr>
          <w:p w14:paraId="04BE335C" w14:textId="77777777" w:rsidR="001443A0" w:rsidRPr="00623946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FC5150F" w14:textId="1D5DE0BB" w:rsidR="001443A0" w:rsidRPr="00AB6D66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C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3,172</w:t>
            </w:r>
          </w:p>
        </w:tc>
        <w:tc>
          <w:tcPr>
            <w:tcW w:w="270" w:type="dxa"/>
          </w:tcPr>
          <w:p w14:paraId="16C5A29D" w14:textId="77777777" w:rsidR="001443A0" w:rsidRPr="00AB6D66" w:rsidRDefault="001443A0" w:rsidP="00144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6FC236C" w14:textId="05079991" w:rsidR="001443A0" w:rsidRPr="00AB6D66" w:rsidRDefault="001443A0" w:rsidP="001443A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270" w:type="dxa"/>
          </w:tcPr>
          <w:p w14:paraId="01E7BD88" w14:textId="77777777" w:rsidR="001443A0" w:rsidRPr="00AB6D66" w:rsidRDefault="001443A0" w:rsidP="001443A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25EAEF9" w14:textId="4739B355" w:rsidR="001443A0" w:rsidRPr="00AB6D66" w:rsidRDefault="001443A0" w:rsidP="001443A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4C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3,627</w:t>
            </w:r>
          </w:p>
        </w:tc>
      </w:tr>
      <w:tr w:rsidR="006373C1" w:rsidRPr="00623946" w14:paraId="0A5A68F9" w14:textId="77777777" w:rsidTr="0062587C">
        <w:tc>
          <w:tcPr>
            <w:tcW w:w="3960" w:type="dxa"/>
            <w:shd w:val="clear" w:color="auto" w:fill="auto"/>
          </w:tcPr>
          <w:p w14:paraId="31494415" w14:textId="39D49C17" w:rsidR="006373C1" w:rsidRPr="00257331" w:rsidRDefault="006373C1" w:rsidP="004B04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73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65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62C5A109" w14:textId="77777777" w:rsidR="006373C1" w:rsidRPr="0062394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BFB414" w14:textId="02E35FF7" w:rsidR="006373C1" w:rsidRPr="00AB6D66" w:rsidRDefault="0031637C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</w:t>
            </w:r>
            <w:r w:rsidR="005732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F6C4CFE" w14:textId="77777777" w:rsidR="006373C1" w:rsidRPr="00AB6D66" w:rsidRDefault="006373C1" w:rsidP="004B0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8D26B11" w14:textId="283330E2" w:rsidR="006373C1" w:rsidRPr="00AB6D66" w:rsidRDefault="0031637C" w:rsidP="004B0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103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5B6226E4" w14:textId="77777777" w:rsidR="006373C1" w:rsidRPr="00AB6D66" w:rsidRDefault="006373C1" w:rsidP="004B04B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F7AF01D" w14:textId="393E6770" w:rsidR="006373C1" w:rsidRPr="00AB6D66" w:rsidRDefault="0031637C" w:rsidP="004B04B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</w:t>
            </w:r>
            <w:r w:rsidR="00E824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C147C99" w14:textId="48FCD67E" w:rsidR="00720F0F" w:rsidRDefault="00720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6BD829B" w14:textId="4F483E30" w:rsidR="00720F0F" w:rsidRDefault="00720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1869506" w14:textId="2512F61A" w:rsidR="00720F0F" w:rsidRDefault="00720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378115E" w14:textId="103F3FC2" w:rsidR="00950433" w:rsidRDefault="00950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57DAB93" w14:textId="212C05CA" w:rsidR="00950433" w:rsidRDefault="00950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0E6D2A0" w14:textId="222B1F77" w:rsidR="00950433" w:rsidRDefault="00950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B62DBD0" w14:textId="4A97B49F" w:rsidR="00950433" w:rsidRDefault="00950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8F90D8E" w14:textId="4589D99A" w:rsidR="00950433" w:rsidRDefault="00950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E27B951" w14:textId="7E16C6AD" w:rsidR="00EF5D5B" w:rsidRPr="00EF5D5B" w:rsidRDefault="00EF5D5B" w:rsidP="00F87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2186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และสินทรัพย์ไม่มีตัวตนที่มีอายุ</w:t>
      </w:r>
      <w:r w:rsidR="00CA3335" w:rsidRPr="00421863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="00F875D0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การใช้ประโยชน์ไม่ทราบแน่</w:t>
      </w:r>
      <w:r w:rsidR="00983552" w:rsidRPr="00421863">
        <w:rPr>
          <w:rFonts w:asciiTheme="majorBidi" w:hAnsiTheme="majorBidi" w:cstheme="majorBidi" w:hint="cs"/>
          <w:i/>
          <w:iCs/>
          <w:sz w:val="30"/>
          <w:szCs w:val="30"/>
          <w:cs/>
        </w:rPr>
        <w:t>นอน</w:t>
      </w:r>
    </w:p>
    <w:p w14:paraId="34FD478C" w14:textId="77777777" w:rsidR="00EF5D5B" w:rsidRPr="00D92A47" w:rsidRDefault="00EF5D5B" w:rsidP="00EF5D5B">
      <w:pPr>
        <w:tabs>
          <w:tab w:val="clear" w:pos="680"/>
        </w:tabs>
        <w:ind w:left="540"/>
        <w:rPr>
          <w:rFonts w:asciiTheme="majorBidi" w:hAnsiTheme="majorBidi" w:cstheme="majorBidi"/>
          <w:color w:val="0000FF"/>
          <w:sz w:val="16"/>
          <w:szCs w:val="16"/>
        </w:rPr>
      </w:pPr>
    </w:p>
    <w:p w14:paraId="73AE87A5" w14:textId="1B7E5494" w:rsidR="00EF5D5B" w:rsidRPr="00EF5D5B" w:rsidRDefault="00EF5D5B" w:rsidP="00EF5D5B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5D5B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เพื่อวัตถุประสงค์ในการทดสอบการด้อยค่า ค่าความนิยม</w:t>
      </w:r>
      <w:r w:rsidR="00F875D0" w:rsidRPr="00F875D0">
        <w:rPr>
          <w:rFonts w:asciiTheme="majorBidi" w:hAnsiTheme="majorBidi"/>
          <w:sz w:val="30"/>
          <w:szCs w:val="30"/>
          <w:cs/>
        </w:rPr>
        <w:t>และ</w:t>
      </w:r>
      <w:r w:rsidR="00F875D0" w:rsidRPr="00F875D0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="00F875D0" w:rsidRPr="00F875D0">
        <w:rPr>
          <w:rFonts w:asciiTheme="majorBidi" w:hAnsiTheme="majorBidi"/>
          <w:sz w:val="30"/>
          <w:szCs w:val="30"/>
          <w:cs/>
        </w:rPr>
        <w:t>ที่มีอายุการการใช้ประโยชน์</w:t>
      </w:r>
      <w:r w:rsidR="00C00639">
        <w:rPr>
          <w:rFonts w:asciiTheme="majorBidi" w:hAnsiTheme="majorBidi"/>
          <w:sz w:val="30"/>
          <w:szCs w:val="30"/>
        </w:rPr>
        <w:t xml:space="preserve">      </w:t>
      </w:r>
      <w:r w:rsidR="00F875D0" w:rsidRPr="00F875D0">
        <w:rPr>
          <w:rFonts w:asciiTheme="majorBidi" w:hAnsiTheme="majorBidi"/>
          <w:sz w:val="30"/>
          <w:szCs w:val="30"/>
          <w:cs/>
        </w:rPr>
        <w:t>ไม่ทราบแน่</w:t>
      </w:r>
      <w:r w:rsidR="00983552">
        <w:rPr>
          <w:rFonts w:asciiTheme="majorBidi" w:hAnsiTheme="majorBidi" w:hint="cs"/>
          <w:sz w:val="30"/>
          <w:szCs w:val="30"/>
          <w:cs/>
        </w:rPr>
        <w:t>นอน</w:t>
      </w:r>
      <w:r w:rsidR="00D92A47">
        <w:rPr>
          <w:rFonts w:asciiTheme="majorBidi" w:hAnsiTheme="majorBidi" w:hint="cs"/>
          <w:sz w:val="30"/>
          <w:szCs w:val="30"/>
          <w:cs/>
        </w:rPr>
        <w:t>ซึ่ง</w:t>
      </w:r>
      <w:r w:rsidR="00D92A47" w:rsidRPr="00D92A47">
        <w:rPr>
          <w:rFonts w:asciiTheme="majorBidi" w:hAnsiTheme="majorBidi"/>
          <w:sz w:val="30"/>
          <w:szCs w:val="30"/>
          <w:cs/>
        </w:rPr>
        <w:t xml:space="preserve">เป็นเครื่องหมายการค้า </w:t>
      </w:r>
      <w:r w:rsidRPr="00EF5D5B">
        <w:rPr>
          <w:rFonts w:asciiTheme="majorBidi" w:hAnsiTheme="majorBidi" w:cstheme="majorBidi"/>
          <w:sz w:val="30"/>
          <w:szCs w:val="30"/>
          <w:cs/>
        </w:rPr>
        <w:t>ได้ถูกปันส่วนให้กับหน่วยสินทรัพย์ที่ก่อให้เกิดเงินสดของกลุ่มบริษัท</w:t>
      </w:r>
      <w:r w:rsidR="00F875D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F5D5B">
        <w:rPr>
          <w:rFonts w:asciiTheme="majorBidi" w:hAnsiTheme="majorBidi" w:cstheme="majorBidi"/>
          <w:sz w:val="30"/>
          <w:szCs w:val="30"/>
          <w:cs/>
        </w:rPr>
        <w:t xml:space="preserve">ดังต่อไปนี้ </w:t>
      </w:r>
    </w:p>
    <w:p w14:paraId="0996B137" w14:textId="77777777" w:rsidR="00872DB9" w:rsidRPr="00D92A47" w:rsidRDefault="00872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51"/>
        <w:gridCol w:w="240"/>
        <w:gridCol w:w="1384"/>
        <w:gridCol w:w="242"/>
        <w:gridCol w:w="1285"/>
        <w:gridCol w:w="240"/>
        <w:gridCol w:w="1464"/>
      </w:tblGrid>
      <w:tr w:rsidR="00F875D0" w:rsidRPr="00BA2043" w14:paraId="6D09ACF4" w14:textId="6D2E8229" w:rsidTr="00983552">
        <w:tc>
          <w:tcPr>
            <w:tcW w:w="1618" w:type="pct"/>
          </w:tcPr>
          <w:p w14:paraId="75195096" w14:textId="77777777" w:rsidR="00F875D0" w:rsidRPr="0059197C" w:rsidRDefault="00F875D0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2C44623F" w14:textId="3FABAE60" w:rsidR="00F875D0" w:rsidRPr="0059197C" w:rsidRDefault="00F875D0" w:rsidP="003125F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C00639" w:rsidRPr="00BA2043" w14:paraId="17838C83" w14:textId="5679CE65" w:rsidTr="00983552">
        <w:tc>
          <w:tcPr>
            <w:tcW w:w="1618" w:type="pct"/>
          </w:tcPr>
          <w:p w14:paraId="33E40675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1" w:type="pct"/>
            <w:gridSpan w:val="3"/>
          </w:tcPr>
          <w:p w14:paraId="07FD3269" w14:textId="29EB32C3" w:rsidR="00C00639" w:rsidRPr="00CA3335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</w:t>
            </w:r>
            <w:r w:rsidRPr="0059197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32" w:type="pct"/>
          </w:tcPr>
          <w:p w14:paraId="3C658FE4" w14:textId="77777777" w:rsidR="00C00639" w:rsidRPr="0059197C" w:rsidRDefault="00C00639" w:rsidP="008106E1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29" w:type="pct"/>
            <w:gridSpan w:val="3"/>
          </w:tcPr>
          <w:p w14:paraId="19EFEBC9" w14:textId="4102264C" w:rsidR="00C00639" w:rsidRPr="0059197C" w:rsidRDefault="00C00639" w:rsidP="00C00639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lang w:val="en-US" w:eastAsia="en-US"/>
              </w:rPr>
              <w:t>2562</w:t>
            </w:r>
          </w:p>
        </w:tc>
      </w:tr>
      <w:tr w:rsidR="00983552" w:rsidRPr="00BA2043" w14:paraId="24FA9FE0" w14:textId="77777777" w:rsidTr="00983552">
        <w:tc>
          <w:tcPr>
            <w:tcW w:w="1618" w:type="pct"/>
          </w:tcPr>
          <w:p w14:paraId="69A28D9E" w14:textId="77777777" w:rsidR="00CA3335" w:rsidRPr="0059197C" w:rsidRDefault="00CA3335" w:rsidP="00CA333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798568CE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8D64809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5486050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C1FC4A9" w14:textId="41E690A8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31" w:type="pct"/>
          </w:tcPr>
          <w:p w14:paraId="09C84E35" w14:textId="77777777" w:rsidR="00CA3335" w:rsidRPr="0059197C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72515F01" w14:textId="6FA7CA76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สินทรัพย์ไม่มีตัวตนที่มีอายุการใช</w:t>
            </w:r>
            <w:r w:rsidRPr="00CA333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้</w:t>
            </w: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ประโยชน์</w:t>
            </w:r>
          </w:p>
          <w:p w14:paraId="646CED51" w14:textId="14D0D49F" w:rsidR="00CA3335" w:rsidRP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ไม่ทราบแน่</w:t>
            </w:r>
            <w:r w:rsidR="0098355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นอน</w:t>
            </w:r>
          </w:p>
        </w:tc>
        <w:tc>
          <w:tcPr>
            <w:tcW w:w="132" w:type="pct"/>
          </w:tcPr>
          <w:p w14:paraId="41D920C1" w14:textId="77777777" w:rsidR="00CA3335" w:rsidRPr="0059197C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00" w:type="pct"/>
          </w:tcPr>
          <w:p w14:paraId="254D41B6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D492898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AA71713" w14:textId="77777777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1CA6E45" w14:textId="372D1529" w:rsidR="00CA3335" w:rsidRPr="0059197C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ค่าความนิยม</w:t>
            </w:r>
          </w:p>
        </w:tc>
        <w:tc>
          <w:tcPr>
            <w:tcW w:w="131" w:type="pct"/>
          </w:tcPr>
          <w:p w14:paraId="0DF524F6" w14:textId="77777777" w:rsidR="00CA3335" w:rsidRPr="0059197C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799" w:type="pct"/>
          </w:tcPr>
          <w:p w14:paraId="579196E4" w14:textId="41F82045" w:rsidR="00CA3335" w:rsidRDefault="00CA3335" w:rsidP="00CA333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สินทรัพย์ไม่มีตัวตนที่มีอายุการใช</w:t>
            </w:r>
            <w:r w:rsidRPr="00CA333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้</w:t>
            </w: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ประโยชน์</w:t>
            </w:r>
          </w:p>
          <w:p w14:paraId="1097A752" w14:textId="4AEE4828" w:rsidR="00CA3335" w:rsidRPr="0059197C" w:rsidRDefault="00CA3335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A333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ไม่ทราบแน่</w:t>
            </w:r>
            <w:r w:rsidR="00983552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นอน</w:t>
            </w:r>
          </w:p>
        </w:tc>
      </w:tr>
      <w:tr w:rsidR="00C00639" w:rsidRPr="00BA2043" w14:paraId="07BE5833" w14:textId="71E42C96" w:rsidTr="00983552">
        <w:tc>
          <w:tcPr>
            <w:tcW w:w="1618" w:type="pct"/>
          </w:tcPr>
          <w:p w14:paraId="4C684F48" w14:textId="77777777" w:rsidR="00C00639" w:rsidRPr="0059197C" w:rsidRDefault="00C00639" w:rsidP="008106E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82" w:type="pct"/>
            <w:gridSpan w:val="7"/>
          </w:tcPr>
          <w:p w14:paraId="598F6B14" w14:textId="740B835A" w:rsidR="00C00639" w:rsidRPr="0059197C" w:rsidRDefault="00C00639" w:rsidP="00B239D8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59197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983552" w:rsidRPr="00BA2043" w14:paraId="6DEC6707" w14:textId="6E0BD061" w:rsidTr="00983552">
        <w:tc>
          <w:tcPr>
            <w:tcW w:w="1618" w:type="pct"/>
          </w:tcPr>
          <w:p w14:paraId="63BD4527" w14:textId="77777777" w:rsidR="00CA3335" w:rsidRDefault="00F875D0" w:rsidP="00F875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ธุรกิจผลิตและจำหน่ายฉลากที่มี</w:t>
            </w:r>
          </w:p>
          <w:p w14:paraId="2C4A4571" w14:textId="3E3BD804" w:rsidR="00F875D0" w:rsidRPr="0059197C" w:rsidRDefault="00F875D0" w:rsidP="001529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กาวในตัว</w:t>
            </w:r>
            <w:r w:rsidRPr="0059197C">
              <w:rPr>
                <w:rFonts w:ascii="Angsana New" w:hAnsi="Angsana New"/>
                <w:sz w:val="30"/>
                <w:szCs w:val="30"/>
              </w:rPr>
              <w:t xml:space="preserve"> - PMCT</w:t>
            </w:r>
          </w:p>
        </w:tc>
        <w:tc>
          <w:tcPr>
            <w:tcW w:w="736" w:type="pct"/>
          </w:tcPr>
          <w:p w14:paraId="1C569098" w14:textId="77777777" w:rsidR="001529DE" w:rsidRDefault="001529DE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460F56C" w14:textId="440559E5" w:rsidR="00F875D0" w:rsidRPr="0059197C" w:rsidRDefault="00F875D0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9197C">
              <w:rPr>
                <w:rFonts w:ascii="Angsana New" w:hAnsi="Angsana New"/>
                <w:sz w:val="30"/>
                <w:szCs w:val="30"/>
                <w:lang w:val="en-US" w:eastAsia="en-US"/>
              </w:rPr>
              <w:t>328,684</w:t>
            </w:r>
          </w:p>
        </w:tc>
        <w:tc>
          <w:tcPr>
            <w:tcW w:w="131" w:type="pct"/>
          </w:tcPr>
          <w:p w14:paraId="3856BA45" w14:textId="3D955169" w:rsidR="00F875D0" w:rsidRPr="0059197C" w:rsidRDefault="00F875D0" w:rsidP="00F875D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08DFF39F" w14:textId="77777777" w:rsidR="00F875D0" w:rsidRPr="00F715DC" w:rsidRDefault="00F875D0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234C813" w14:textId="33F662D3" w:rsidR="00C00639" w:rsidRPr="00F715DC" w:rsidRDefault="00F715DC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715DC">
              <w:rPr>
                <w:rFonts w:ascii="Angsana New" w:hAnsi="Angsana New"/>
                <w:sz w:val="30"/>
                <w:szCs w:val="30"/>
                <w:lang w:val="en-US" w:eastAsia="en-US"/>
              </w:rPr>
              <w:t>68,051</w:t>
            </w:r>
          </w:p>
        </w:tc>
        <w:tc>
          <w:tcPr>
            <w:tcW w:w="132" w:type="pct"/>
          </w:tcPr>
          <w:p w14:paraId="493AE935" w14:textId="77777777" w:rsidR="00F875D0" w:rsidRPr="00C00639" w:rsidRDefault="00F875D0" w:rsidP="00F875D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3D078E1F" w14:textId="77777777" w:rsidR="00C00639" w:rsidRPr="00C00639" w:rsidRDefault="00C00639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  <w:p w14:paraId="43F57309" w14:textId="54656FDB" w:rsidR="00F875D0" w:rsidRPr="00C00639" w:rsidRDefault="001F7FFD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1F7FFD">
              <w:rPr>
                <w:rFonts w:ascii="Angsana New" w:hAnsi="Angsana New"/>
                <w:sz w:val="30"/>
                <w:szCs w:val="30"/>
                <w:lang w:val="en-US" w:eastAsia="en-US"/>
              </w:rPr>
              <w:t>328,684</w:t>
            </w:r>
          </w:p>
        </w:tc>
        <w:tc>
          <w:tcPr>
            <w:tcW w:w="131" w:type="pct"/>
          </w:tcPr>
          <w:p w14:paraId="705053A0" w14:textId="77777777" w:rsidR="00F875D0" w:rsidRPr="00C00639" w:rsidRDefault="00F875D0" w:rsidP="00F875D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9" w:type="pct"/>
          </w:tcPr>
          <w:p w14:paraId="518E6B7C" w14:textId="77777777" w:rsidR="00F875D0" w:rsidRPr="00F715DC" w:rsidRDefault="00F875D0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6460B94" w14:textId="40C9706B" w:rsidR="00C00639" w:rsidRPr="00F715DC" w:rsidRDefault="00F715DC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715DC">
              <w:rPr>
                <w:rFonts w:ascii="Angsana New" w:hAnsi="Angsana New"/>
                <w:sz w:val="30"/>
                <w:szCs w:val="30"/>
                <w:lang w:val="en-US" w:eastAsia="en-US"/>
              </w:rPr>
              <w:t>68,051</w:t>
            </w:r>
          </w:p>
        </w:tc>
      </w:tr>
      <w:tr w:rsidR="00983552" w:rsidRPr="00BA2043" w14:paraId="2E29886D" w14:textId="58370DCC" w:rsidTr="00983552">
        <w:trPr>
          <w:trHeight w:val="178"/>
        </w:trPr>
        <w:tc>
          <w:tcPr>
            <w:tcW w:w="1618" w:type="pct"/>
          </w:tcPr>
          <w:p w14:paraId="418A4A76" w14:textId="77777777" w:rsidR="00CA3335" w:rsidRDefault="00F875D0" w:rsidP="00F875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ธุรกิจจำหน่ายฉลากที่มี</w:t>
            </w:r>
          </w:p>
          <w:p w14:paraId="21396790" w14:textId="6F12DBE1" w:rsidR="00F875D0" w:rsidRPr="0059197C" w:rsidRDefault="00F875D0" w:rsidP="001529D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 w:firstLine="15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sz w:val="30"/>
                <w:szCs w:val="30"/>
                <w:cs/>
              </w:rPr>
              <w:t>กาวในตัว</w:t>
            </w:r>
            <w:r w:rsidRPr="0059197C">
              <w:rPr>
                <w:rFonts w:ascii="Angsana New" w:hAnsi="Angsana New"/>
                <w:sz w:val="30"/>
                <w:szCs w:val="30"/>
              </w:rPr>
              <w:t xml:space="preserve"> - PMCS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530664FE" w14:textId="77777777" w:rsidR="001529DE" w:rsidRDefault="001529DE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36F1286" w14:textId="3FF5C7FF" w:rsidR="00F875D0" w:rsidRPr="0059197C" w:rsidRDefault="00F875D0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51</w:t>
            </w:r>
            <w:r w:rsidRPr="0059197C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604</w:t>
            </w:r>
          </w:p>
        </w:tc>
        <w:tc>
          <w:tcPr>
            <w:tcW w:w="131" w:type="pct"/>
          </w:tcPr>
          <w:p w14:paraId="3246C812" w14:textId="36B406A1" w:rsidR="00F875D0" w:rsidRPr="0059197C" w:rsidRDefault="00F875D0" w:rsidP="00F875D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</w:tcPr>
          <w:p w14:paraId="6DBC4769" w14:textId="77777777" w:rsidR="00C00639" w:rsidRPr="00F715DC" w:rsidRDefault="00C00639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0761C53" w14:textId="40FFF147" w:rsidR="00F875D0" w:rsidRPr="00F715DC" w:rsidRDefault="00F715DC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8,837</w:t>
            </w:r>
          </w:p>
        </w:tc>
        <w:tc>
          <w:tcPr>
            <w:tcW w:w="132" w:type="pct"/>
          </w:tcPr>
          <w:p w14:paraId="5AAA4A0A" w14:textId="77777777" w:rsidR="00F875D0" w:rsidRPr="00C00639" w:rsidRDefault="00F875D0" w:rsidP="00F875D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</w:tcPr>
          <w:p w14:paraId="76C2FDE1" w14:textId="77777777" w:rsidR="00F875D0" w:rsidRPr="00C00639" w:rsidRDefault="00F875D0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  <w:p w14:paraId="6A80A94C" w14:textId="7E6ACAC1" w:rsidR="00C00639" w:rsidRPr="00C00639" w:rsidRDefault="001F7FFD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1F7FFD">
              <w:rPr>
                <w:rFonts w:ascii="Angsana New" w:hAnsi="Angsana New"/>
                <w:sz w:val="30"/>
                <w:szCs w:val="30"/>
                <w:lang w:val="en-US" w:eastAsia="en-US"/>
              </w:rPr>
              <w:t>49,626</w:t>
            </w:r>
          </w:p>
        </w:tc>
        <w:tc>
          <w:tcPr>
            <w:tcW w:w="131" w:type="pct"/>
          </w:tcPr>
          <w:p w14:paraId="5ECB5BF3" w14:textId="77777777" w:rsidR="00F875D0" w:rsidRPr="00C00639" w:rsidRDefault="00F875D0" w:rsidP="00F875D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9" w:type="pct"/>
          </w:tcPr>
          <w:p w14:paraId="61CEAD2B" w14:textId="77777777" w:rsidR="00F875D0" w:rsidRPr="00F715DC" w:rsidRDefault="00F875D0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53192D90" w14:textId="1EA3B2CE" w:rsidR="00C00639" w:rsidRPr="00F715DC" w:rsidRDefault="00F715DC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240" w:lineRule="auto"/>
              <w:ind w:left="-107" w:righ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715DC">
              <w:rPr>
                <w:rFonts w:ascii="Angsana New" w:hAnsi="Angsana New"/>
                <w:sz w:val="30"/>
                <w:szCs w:val="30"/>
                <w:lang w:val="en-US" w:eastAsia="en-US"/>
              </w:rPr>
              <w:t>9,177</w:t>
            </w:r>
          </w:p>
        </w:tc>
      </w:tr>
      <w:tr w:rsidR="00983552" w:rsidRPr="00BA2043" w14:paraId="6BF5C9D6" w14:textId="07F5E115" w:rsidTr="00983552">
        <w:tc>
          <w:tcPr>
            <w:tcW w:w="1618" w:type="pct"/>
          </w:tcPr>
          <w:p w14:paraId="0A638322" w14:textId="77777777" w:rsidR="00F875D0" w:rsidRPr="0059197C" w:rsidRDefault="00F875D0" w:rsidP="00F875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2982DCA5" w14:textId="4E2B3E52" w:rsidR="00F875D0" w:rsidRPr="0059197C" w:rsidRDefault="00F875D0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591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</w:t>
            </w:r>
            <w:r w:rsidRPr="0059197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31" w:type="pct"/>
          </w:tcPr>
          <w:p w14:paraId="26AA7869" w14:textId="472675D2" w:rsidR="00F875D0" w:rsidRPr="0059197C" w:rsidRDefault="00F875D0" w:rsidP="00F875D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</w:tcPr>
          <w:p w14:paraId="74DA0B70" w14:textId="12A9EA4E" w:rsidR="00F875D0" w:rsidRPr="00F715DC" w:rsidRDefault="00F715DC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76,888</w:t>
            </w:r>
          </w:p>
        </w:tc>
        <w:tc>
          <w:tcPr>
            <w:tcW w:w="132" w:type="pct"/>
          </w:tcPr>
          <w:p w14:paraId="2ED02368" w14:textId="77777777" w:rsidR="00F875D0" w:rsidRPr="00C00639" w:rsidRDefault="00F875D0" w:rsidP="00F875D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00" w:type="pct"/>
            <w:tcBorders>
              <w:top w:val="single" w:sz="4" w:space="0" w:color="auto"/>
              <w:bottom w:val="double" w:sz="4" w:space="0" w:color="auto"/>
            </w:tcBorders>
          </w:tcPr>
          <w:p w14:paraId="420861D1" w14:textId="2E9BDAE6" w:rsidR="00F875D0" w:rsidRPr="00C00639" w:rsidRDefault="001F7FFD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1F7FF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378,310</w:t>
            </w:r>
          </w:p>
        </w:tc>
        <w:tc>
          <w:tcPr>
            <w:tcW w:w="131" w:type="pct"/>
          </w:tcPr>
          <w:p w14:paraId="43697ABB" w14:textId="77777777" w:rsidR="00F875D0" w:rsidRPr="00C00639" w:rsidRDefault="00F875D0" w:rsidP="00F875D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double" w:sz="4" w:space="0" w:color="auto"/>
            </w:tcBorders>
          </w:tcPr>
          <w:p w14:paraId="7EC88817" w14:textId="5E2704EC" w:rsidR="00F875D0" w:rsidRPr="00F715DC" w:rsidRDefault="00F715DC" w:rsidP="0098355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after="0" w:line="240" w:lineRule="auto"/>
              <w:ind w:left="-107" w:righ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F715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77,</w:t>
            </w:r>
            <w:r w:rsidR="00D77BC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22</w:t>
            </w:r>
            <w:r w:rsidRPr="00F715D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</w:p>
        </w:tc>
      </w:tr>
    </w:tbl>
    <w:p w14:paraId="4F4D0436" w14:textId="77777777" w:rsidR="00872DB9" w:rsidRPr="00D92A47" w:rsidRDefault="00872DB9" w:rsidP="002B5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16"/>
          <w:szCs w:val="16"/>
        </w:rPr>
      </w:pPr>
    </w:p>
    <w:p w14:paraId="58A773FE" w14:textId="77777777" w:rsidR="00D33EE4" w:rsidRDefault="00813ACF" w:rsidP="00EC1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มูลค่าที่คาดว่าจะได้รับคืนของหน่ว</w:t>
      </w:r>
      <w:r w:rsidR="00B8782A">
        <w:rPr>
          <w:rFonts w:ascii="Angsana New" w:hAnsi="Angsana New" w:hint="cs"/>
          <w:sz w:val="30"/>
          <w:szCs w:val="30"/>
          <w:cs/>
        </w:rPr>
        <w:t>ย</w:t>
      </w:r>
      <w:r>
        <w:rPr>
          <w:rFonts w:ascii="Angsana New" w:hAnsi="Angsana New" w:hint="cs"/>
          <w:sz w:val="30"/>
          <w:szCs w:val="30"/>
          <w:cs/>
        </w:rPr>
        <w:t xml:space="preserve">สินทรัพย์ที่ก่อให้เกิดเงินสดเป็นมูลค่าจากการใช้ </w:t>
      </w:r>
      <w:r w:rsidR="00EC13B5">
        <w:rPr>
          <w:rFonts w:ascii="Angsana New" w:hAnsi="Angsana New" w:hint="cs"/>
          <w:sz w:val="30"/>
          <w:szCs w:val="30"/>
          <w:cs/>
        </w:rPr>
        <w:t>โดย</w:t>
      </w:r>
      <w:r w:rsidR="00872DB9" w:rsidRPr="00872DB9">
        <w:rPr>
          <w:rFonts w:ascii="Angsana New" w:hAnsi="Angsana New"/>
          <w:sz w:val="30"/>
          <w:szCs w:val="30"/>
          <w:cs/>
        </w:rPr>
        <w:t>ข้อสมมติที่สำคัญในการ</w:t>
      </w:r>
      <w:r w:rsidR="00872DB9" w:rsidRPr="00DF079E">
        <w:rPr>
          <w:rFonts w:ascii="Angsana New" w:hAnsi="Angsana New"/>
          <w:sz w:val="30"/>
          <w:szCs w:val="30"/>
          <w:cs/>
        </w:rPr>
        <w:t xml:space="preserve">ประมาณมูลค่าจากการใช้ </w:t>
      </w:r>
      <w:r w:rsidR="00D33EE4" w:rsidRPr="00DF079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B19B217" w14:textId="77777777" w:rsidR="00EC13B5" w:rsidRPr="00D92A47" w:rsidRDefault="00EC13B5" w:rsidP="00EC1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3D1D587" w14:textId="206161AE" w:rsidR="00D33EE4" w:rsidRPr="00AC49C7" w:rsidRDefault="0008718D" w:rsidP="00EC13B5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7"/>
        <w:jc w:val="thaiDistribute"/>
        <w:rPr>
          <w:rFonts w:ascii="Angsana New" w:hAnsi="Angsana New"/>
          <w:sz w:val="30"/>
          <w:szCs w:val="30"/>
        </w:rPr>
      </w:pPr>
      <w:r w:rsidRPr="00AC49C7">
        <w:rPr>
          <w:rFonts w:ascii="Angsana New" w:hAnsi="Angsana New" w:hint="cs"/>
          <w:sz w:val="30"/>
          <w:szCs w:val="30"/>
          <w:cs/>
        </w:rPr>
        <w:t>อัตราคิดลด</w:t>
      </w:r>
      <w:r w:rsidR="00D33EE4" w:rsidRPr="00AC49C7">
        <w:rPr>
          <w:rFonts w:ascii="Angsana New" w:hAnsi="Angsana New" w:hint="cs"/>
          <w:sz w:val="30"/>
          <w:szCs w:val="30"/>
          <w:cs/>
        </w:rPr>
        <w:t>ซึ</w:t>
      </w:r>
      <w:r w:rsidR="00ED38F8" w:rsidRPr="00AC49C7">
        <w:rPr>
          <w:rFonts w:ascii="Angsana New" w:hAnsi="Angsana New" w:hint="cs"/>
          <w:sz w:val="30"/>
          <w:szCs w:val="30"/>
          <w:cs/>
        </w:rPr>
        <w:t>่</w:t>
      </w:r>
      <w:r w:rsidR="00D33EE4" w:rsidRPr="00AC49C7">
        <w:rPr>
          <w:rFonts w:ascii="Angsana New" w:hAnsi="Angsana New" w:hint="cs"/>
          <w:sz w:val="30"/>
          <w:szCs w:val="30"/>
          <w:cs/>
        </w:rPr>
        <w:t>งคำนวณจากต้นทุนทางการเงินถัวเฉลี่ยถ่วงน้ำหนัก</w:t>
      </w:r>
      <w:r w:rsidR="0071351B" w:rsidRPr="00AC49C7">
        <w:rPr>
          <w:rFonts w:ascii="Angsana New" w:hAnsi="Angsana New"/>
          <w:sz w:val="30"/>
          <w:szCs w:val="30"/>
        </w:rPr>
        <w:t xml:space="preserve"> (WACC) </w:t>
      </w:r>
      <w:r w:rsidR="00D33EE4" w:rsidRPr="00AC49C7">
        <w:rPr>
          <w:rFonts w:ascii="Angsana New" w:hAnsi="Angsana New" w:hint="cs"/>
          <w:sz w:val="30"/>
          <w:szCs w:val="30"/>
          <w:cs/>
        </w:rPr>
        <w:t xml:space="preserve">ของ </w:t>
      </w:r>
      <w:r w:rsidR="00D33EE4" w:rsidRPr="00AC49C7">
        <w:rPr>
          <w:rFonts w:ascii="Angsana New" w:hAnsi="Angsana New"/>
          <w:sz w:val="30"/>
          <w:szCs w:val="30"/>
        </w:rPr>
        <w:t xml:space="preserve">PMCT </w:t>
      </w:r>
      <w:r w:rsidR="00D33EE4" w:rsidRPr="00AC49C7">
        <w:rPr>
          <w:rFonts w:ascii="Angsana New" w:hAnsi="Angsana New" w:hint="cs"/>
          <w:sz w:val="30"/>
          <w:szCs w:val="30"/>
          <w:cs/>
        </w:rPr>
        <w:t xml:space="preserve">และ </w:t>
      </w:r>
      <w:r w:rsidR="00D33EE4" w:rsidRPr="00AC49C7">
        <w:rPr>
          <w:rFonts w:ascii="Angsana New" w:hAnsi="Angsana New"/>
          <w:sz w:val="30"/>
          <w:szCs w:val="30"/>
        </w:rPr>
        <w:t xml:space="preserve">PMCS </w:t>
      </w:r>
      <w:r w:rsidR="00D33EE4" w:rsidRPr="00AC49C7">
        <w:rPr>
          <w:rFonts w:ascii="Angsana New" w:hAnsi="Angsana New" w:hint="cs"/>
          <w:sz w:val="30"/>
          <w:szCs w:val="30"/>
          <w:cs/>
        </w:rPr>
        <w:t>ซึ่ง</w:t>
      </w:r>
      <w:r w:rsidR="008E3219">
        <w:rPr>
          <w:rFonts w:ascii="Angsana New" w:hAnsi="Angsana New"/>
          <w:sz w:val="30"/>
          <w:szCs w:val="30"/>
        </w:rPr>
        <w:br/>
      </w:r>
      <w:r w:rsidR="00D33EE4" w:rsidRPr="00AC49C7">
        <w:rPr>
          <w:rFonts w:ascii="Angsana New" w:hAnsi="Angsana New" w:hint="cs"/>
          <w:sz w:val="30"/>
          <w:szCs w:val="30"/>
          <w:cs/>
        </w:rPr>
        <w:t xml:space="preserve">มีค่าร้อยละ </w:t>
      </w:r>
      <w:r w:rsidR="00D33EE4" w:rsidRPr="00AC49C7">
        <w:rPr>
          <w:rFonts w:ascii="Angsana New" w:hAnsi="Angsana New"/>
          <w:sz w:val="30"/>
          <w:szCs w:val="30"/>
        </w:rPr>
        <w:t>1</w:t>
      </w:r>
      <w:r w:rsidR="0059197C">
        <w:rPr>
          <w:rFonts w:ascii="Angsana New" w:hAnsi="Angsana New"/>
          <w:sz w:val="30"/>
          <w:szCs w:val="30"/>
        </w:rPr>
        <w:t>1</w:t>
      </w:r>
      <w:r w:rsidR="00D33EE4" w:rsidRPr="00AC49C7">
        <w:rPr>
          <w:rFonts w:ascii="Angsana New" w:hAnsi="Angsana New"/>
          <w:sz w:val="30"/>
          <w:szCs w:val="30"/>
        </w:rPr>
        <w:t>.</w:t>
      </w:r>
      <w:r w:rsidR="0059197C">
        <w:rPr>
          <w:rFonts w:ascii="Angsana New" w:hAnsi="Angsana New"/>
          <w:sz w:val="30"/>
          <w:szCs w:val="30"/>
        </w:rPr>
        <w:t>0</w:t>
      </w:r>
      <w:r w:rsidR="00D33EE4" w:rsidRPr="00AC49C7">
        <w:rPr>
          <w:rFonts w:ascii="Angsana New" w:hAnsi="Angsana New" w:hint="cs"/>
          <w:sz w:val="30"/>
          <w:szCs w:val="30"/>
          <w:cs/>
        </w:rPr>
        <w:t xml:space="preserve"> </w:t>
      </w:r>
      <w:bookmarkStart w:id="3" w:name="_Hlk64554086"/>
      <w:r w:rsidR="0059197C" w:rsidRPr="003C1E46">
        <w:rPr>
          <w:rFonts w:ascii="Angsana New" w:hAnsi="Angsana New"/>
          <w:i/>
          <w:iCs/>
          <w:sz w:val="30"/>
          <w:szCs w:val="30"/>
        </w:rPr>
        <w:t xml:space="preserve">(2562: </w:t>
      </w:r>
      <w:r w:rsidR="0059197C" w:rsidRPr="003C1E46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59197C" w:rsidRPr="003C1E46">
        <w:rPr>
          <w:rFonts w:ascii="Angsana New" w:hAnsi="Angsana New"/>
          <w:i/>
          <w:iCs/>
          <w:sz w:val="30"/>
          <w:szCs w:val="30"/>
        </w:rPr>
        <w:t xml:space="preserve">10.5 </w:t>
      </w:r>
      <w:r w:rsidR="00B609B1" w:rsidRPr="003C1E4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D33EE4" w:rsidRPr="003C1E46">
        <w:rPr>
          <w:rFonts w:ascii="Angsana New" w:hAnsi="Angsana New" w:hint="cs"/>
          <w:i/>
          <w:iCs/>
          <w:sz w:val="30"/>
          <w:szCs w:val="30"/>
          <w:cs/>
        </w:rPr>
        <w:t xml:space="preserve"> ร้อยละ </w:t>
      </w:r>
      <w:r w:rsidR="00D33EE4" w:rsidRPr="003C1E46">
        <w:rPr>
          <w:rFonts w:ascii="Angsana New" w:hAnsi="Angsana New"/>
          <w:i/>
          <w:iCs/>
          <w:sz w:val="30"/>
          <w:szCs w:val="30"/>
        </w:rPr>
        <w:t>11.5</w:t>
      </w:r>
      <w:r w:rsidR="002906B0" w:rsidRPr="003C1E46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B609B1" w:rsidRPr="003C1E46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59197C" w:rsidRPr="003C1E46">
        <w:rPr>
          <w:rFonts w:ascii="Angsana New" w:hAnsi="Angsana New"/>
          <w:i/>
          <w:iCs/>
          <w:sz w:val="30"/>
          <w:szCs w:val="30"/>
        </w:rPr>
        <w:t>)</w:t>
      </w:r>
      <w:bookmarkEnd w:id="3"/>
    </w:p>
    <w:p w14:paraId="73F96638" w14:textId="39BD0BA2" w:rsidR="00D33EE4" w:rsidRPr="00421863" w:rsidRDefault="0008718D" w:rsidP="00EC13B5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7"/>
        <w:jc w:val="thaiDistribute"/>
        <w:rPr>
          <w:rFonts w:ascii="Angsana New" w:hAnsi="Angsana New"/>
          <w:sz w:val="30"/>
          <w:szCs w:val="30"/>
        </w:rPr>
      </w:pPr>
      <w:r w:rsidRPr="00AC49C7">
        <w:rPr>
          <w:rFonts w:ascii="Angsana New" w:hAnsi="Angsana New" w:hint="cs"/>
          <w:sz w:val="30"/>
          <w:szCs w:val="30"/>
          <w:cs/>
        </w:rPr>
        <w:t>ประมาณการอัตราการเติบโ</w:t>
      </w:r>
      <w:r w:rsidR="00D33EE4" w:rsidRPr="00AC49C7">
        <w:rPr>
          <w:rFonts w:ascii="Angsana New" w:hAnsi="Angsana New" w:hint="cs"/>
          <w:sz w:val="30"/>
          <w:szCs w:val="30"/>
          <w:cs/>
        </w:rPr>
        <w:t>ต</w:t>
      </w:r>
      <w:r w:rsidR="00EC13B5" w:rsidRPr="00AC49C7">
        <w:rPr>
          <w:rFonts w:ascii="Angsana New" w:hAnsi="Angsana New" w:hint="cs"/>
          <w:sz w:val="30"/>
          <w:szCs w:val="30"/>
          <w:cs/>
        </w:rPr>
        <w:t xml:space="preserve"> </w:t>
      </w:r>
      <w:r w:rsidR="00EC13B5" w:rsidRPr="00AC49C7">
        <w:rPr>
          <w:rFonts w:ascii="Angsana New" w:hAnsi="Angsana New"/>
          <w:sz w:val="30"/>
          <w:szCs w:val="30"/>
        </w:rPr>
        <w:t xml:space="preserve">5 </w:t>
      </w:r>
      <w:r w:rsidR="00EC13B5" w:rsidRPr="00AC49C7">
        <w:rPr>
          <w:rFonts w:ascii="Angsana New" w:hAnsi="Angsana New" w:hint="cs"/>
          <w:sz w:val="30"/>
          <w:szCs w:val="30"/>
          <w:cs/>
        </w:rPr>
        <w:t>ปีข้างหน้า</w:t>
      </w:r>
      <w:r w:rsidRPr="00AC49C7">
        <w:rPr>
          <w:rFonts w:ascii="Angsana New" w:hAnsi="Angsana New" w:hint="cs"/>
          <w:sz w:val="30"/>
          <w:szCs w:val="30"/>
          <w:cs/>
        </w:rPr>
        <w:t>ของ</w:t>
      </w:r>
      <w:r w:rsidR="00857A61" w:rsidRPr="00AC49C7">
        <w:rPr>
          <w:rFonts w:ascii="Angsana New" w:hAnsi="Angsana New" w:hint="cs"/>
          <w:sz w:val="30"/>
          <w:szCs w:val="30"/>
          <w:cs/>
        </w:rPr>
        <w:t>ยอดขาย</w:t>
      </w:r>
      <w:r w:rsidR="00EC13B5">
        <w:rPr>
          <w:rFonts w:ascii="Angsana New" w:hAnsi="Angsana New" w:hint="cs"/>
          <w:sz w:val="30"/>
          <w:szCs w:val="30"/>
          <w:cs/>
        </w:rPr>
        <w:t>และ</w:t>
      </w:r>
      <w:r w:rsidR="00857A61">
        <w:rPr>
          <w:rFonts w:ascii="Angsana New" w:hAnsi="Angsana New"/>
          <w:sz w:val="30"/>
          <w:szCs w:val="30"/>
        </w:rPr>
        <w:t xml:space="preserve"> EBITDA</w:t>
      </w:r>
      <w:r w:rsidR="009545A2">
        <w:rPr>
          <w:rFonts w:ascii="Angsana New" w:hAnsi="Angsana New" w:hint="cs"/>
          <w:sz w:val="30"/>
          <w:szCs w:val="30"/>
          <w:cs/>
        </w:rPr>
        <w:t xml:space="preserve"> ซึ่งมีค่าประมาณร้อยละ </w:t>
      </w:r>
      <w:r w:rsidR="009545A2" w:rsidRPr="00421863">
        <w:rPr>
          <w:rFonts w:ascii="Angsana New" w:hAnsi="Angsana New"/>
          <w:sz w:val="30"/>
          <w:szCs w:val="30"/>
        </w:rPr>
        <w:t xml:space="preserve">1 </w:t>
      </w:r>
      <w:r w:rsidR="009545A2" w:rsidRPr="00421863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421863" w:rsidRPr="00421863">
        <w:rPr>
          <w:rFonts w:ascii="Angsana New" w:hAnsi="Angsana New"/>
          <w:sz w:val="30"/>
          <w:szCs w:val="30"/>
        </w:rPr>
        <w:t>4</w:t>
      </w:r>
      <w:r w:rsidR="009545A2" w:rsidRPr="00421863">
        <w:rPr>
          <w:rFonts w:ascii="Angsana New" w:hAnsi="Angsana New"/>
          <w:sz w:val="30"/>
          <w:szCs w:val="30"/>
        </w:rPr>
        <w:t xml:space="preserve"> </w:t>
      </w:r>
      <w:r w:rsidR="009545A2" w:rsidRPr="00421863">
        <w:rPr>
          <w:rFonts w:ascii="Angsana New" w:hAnsi="Angsana New" w:hint="cs"/>
          <w:sz w:val="30"/>
          <w:szCs w:val="30"/>
          <w:cs/>
        </w:rPr>
        <w:t>ต่อปี</w:t>
      </w:r>
      <w:r w:rsidR="0059197C" w:rsidRPr="00421863">
        <w:rPr>
          <w:rFonts w:ascii="Angsana New" w:hAnsi="Angsana New"/>
          <w:sz w:val="30"/>
          <w:szCs w:val="30"/>
        </w:rPr>
        <w:t xml:space="preserve"> </w:t>
      </w:r>
      <w:r w:rsidR="0059197C" w:rsidRPr="00421863">
        <w:rPr>
          <w:rFonts w:ascii="Angsana New" w:hAnsi="Angsana New"/>
          <w:i/>
          <w:iCs/>
          <w:sz w:val="30"/>
          <w:szCs w:val="30"/>
        </w:rPr>
        <w:t xml:space="preserve">(2562: </w:t>
      </w:r>
      <w:r w:rsidR="0059197C" w:rsidRPr="0042186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9197C" w:rsidRPr="00421863">
        <w:rPr>
          <w:rFonts w:ascii="Angsana New" w:hAnsi="Angsana New"/>
          <w:i/>
          <w:iCs/>
          <w:sz w:val="30"/>
          <w:szCs w:val="30"/>
        </w:rPr>
        <w:t xml:space="preserve">1 </w:t>
      </w:r>
      <w:r w:rsidR="0059197C" w:rsidRPr="00421863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="0059197C" w:rsidRPr="0042186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59197C" w:rsidRPr="00421863">
        <w:rPr>
          <w:rFonts w:ascii="Angsana New" w:hAnsi="Angsana New"/>
          <w:i/>
          <w:iCs/>
          <w:sz w:val="30"/>
          <w:szCs w:val="30"/>
        </w:rPr>
        <w:t xml:space="preserve">3 </w:t>
      </w:r>
      <w:r w:rsidR="0059197C" w:rsidRPr="00421863">
        <w:rPr>
          <w:rFonts w:ascii="Angsana New" w:hAnsi="Angsana New"/>
          <w:i/>
          <w:iCs/>
          <w:sz w:val="30"/>
          <w:szCs w:val="30"/>
          <w:cs/>
        </w:rPr>
        <w:t>ต</w:t>
      </w:r>
      <w:r w:rsidR="0059197C" w:rsidRPr="00421863">
        <w:rPr>
          <w:rFonts w:ascii="Angsana New" w:hAnsi="Angsana New" w:hint="cs"/>
          <w:i/>
          <w:iCs/>
          <w:sz w:val="30"/>
          <w:szCs w:val="30"/>
          <w:cs/>
        </w:rPr>
        <w:t>่อปี</w:t>
      </w:r>
      <w:r w:rsidR="0059197C" w:rsidRPr="00421863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1D36BCD" w14:textId="1144E24D" w:rsidR="00872DB9" w:rsidRPr="00D33EE4" w:rsidRDefault="0008718D" w:rsidP="00D33EE4">
      <w:pPr>
        <w:pStyle w:val="ListParagraph"/>
        <w:numPr>
          <w:ilvl w:val="0"/>
          <w:numId w:val="14"/>
        </w:numPr>
        <w:tabs>
          <w:tab w:val="clear" w:pos="680"/>
          <w:tab w:val="num" w:pos="1247"/>
        </w:tabs>
        <w:ind w:left="1267"/>
        <w:jc w:val="thaiDistribute"/>
        <w:rPr>
          <w:rFonts w:ascii="Angsana New" w:hAnsi="Angsana New"/>
          <w:sz w:val="30"/>
          <w:szCs w:val="30"/>
        </w:rPr>
      </w:pPr>
      <w:r w:rsidRPr="00D33EE4">
        <w:rPr>
          <w:rFonts w:ascii="Angsana New" w:hAnsi="Angsana New" w:hint="cs"/>
          <w:sz w:val="30"/>
          <w:szCs w:val="30"/>
          <w:cs/>
        </w:rPr>
        <w:t xml:space="preserve">อัตราการเติบโตสำหรับมูลค่าปัจจุบันสุดท้าย </w:t>
      </w:r>
      <w:r w:rsidRPr="00D33EE4">
        <w:rPr>
          <w:rFonts w:ascii="Angsana New" w:hAnsi="Angsana New"/>
          <w:sz w:val="30"/>
          <w:szCs w:val="30"/>
        </w:rPr>
        <w:t>(Terminal Value)</w:t>
      </w:r>
      <w:r w:rsidR="00966378">
        <w:rPr>
          <w:rFonts w:ascii="Angsana New" w:hAnsi="Angsana New"/>
          <w:sz w:val="30"/>
          <w:szCs w:val="30"/>
        </w:rPr>
        <w:t xml:space="preserve"> </w:t>
      </w:r>
      <w:r w:rsidR="00966378">
        <w:rPr>
          <w:rFonts w:ascii="Angsana New" w:hAnsi="Angsana New" w:hint="cs"/>
          <w:sz w:val="30"/>
          <w:szCs w:val="30"/>
          <w:cs/>
        </w:rPr>
        <w:t>ของกระแสเงินสด</w:t>
      </w:r>
      <w:r w:rsidR="002906B0">
        <w:rPr>
          <w:rFonts w:ascii="Angsana New" w:hAnsi="Angsana New" w:hint="cs"/>
          <w:sz w:val="30"/>
          <w:szCs w:val="30"/>
          <w:cs/>
        </w:rPr>
        <w:t xml:space="preserve">เท่ากับร้อยละ </w:t>
      </w:r>
      <w:r w:rsidR="00420CE3">
        <w:rPr>
          <w:rFonts w:ascii="Angsana New" w:hAnsi="Angsana New"/>
          <w:sz w:val="30"/>
          <w:szCs w:val="30"/>
        </w:rPr>
        <w:t>1</w:t>
      </w:r>
      <w:r w:rsidR="002906B0">
        <w:rPr>
          <w:rFonts w:ascii="Angsana New" w:hAnsi="Angsana New"/>
          <w:sz w:val="30"/>
          <w:szCs w:val="30"/>
        </w:rPr>
        <w:t xml:space="preserve"> </w:t>
      </w:r>
      <w:r w:rsidR="002906B0">
        <w:rPr>
          <w:rFonts w:ascii="Angsana New" w:hAnsi="Angsana New" w:hint="cs"/>
          <w:sz w:val="30"/>
          <w:szCs w:val="30"/>
          <w:cs/>
        </w:rPr>
        <w:t>ต่อปี</w:t>
      </w:r>
      <w:r w:rsidR="00E4539A">
        <w:rPr>
          <w:rFonts w:ascii="Angsana New" w:hAnsi="Angsana New"/>
          <w:sz w:val="30"/>
          <w:szCs w:val="30"/>
        </w:rPr>
        <w:t xml:space="preserve"> </w:t>
      </w:r>
      <w:r w:rsidR="00E4539A" w:rsidRPr="003C1E46">
        <w:rPr>
          <w:rFonts w:ascii="Angsana New" w:hAnsi="Angsana New"/>
          <w:i/>
          <w:iCs/>
          <w:sz w:val="30"/>
          <w:szCs w:val="30"/>
        </w:rPr>
        <w:t xml:space="preserve">(2562: </w:t>
      </w:r>
      <w:r w:rsidR="00E4539A" w:rsidRPr="003C1E46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E4539A" w:rsidRPr="003C1E46">
        <w:rPr>
          <w:rFonts w:ascii="Angsana New" w:hAnsi="Angsana New"/>
          <w:i/>
          <w:iCs/>
          <w:sz w:val="30"/>
          <w:szCs w:val="30"/>
        </w:rPr>
        <w:t xml:space="preserve">1 </w:t>
      </w:r>
      <w:r w:rsidR="00E4539A" w:rsidRPr="003C1E46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E4539A" w:rsidRPr="003C1E46">
        <w:rPr>
          <w:rFonts w:ascii="Angsana New" w:hAnsi="Angsana New"/>
          <w:i/>
          <w:iCs/>
          <w:sz w:val="30"/>
          <w:szCs w:val="30"/>
        </w:rPr>
        <w:t>)</w:t>
      </w:r>
    </w:p>
    <w:p w14:paraId="66DB823E" w14:textId="77777777" w:rsidR="00D33EE4" w:rsidRPr="00D92A47" w:rsidRDefault="00D33EE4" w:rsidP="00A278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6212F28D" w14:textId="587F8370" w:rsidR="00983552" w:rsidRDefault="008F3576" w:rsidP="00D92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มูลค่าที่คาดว่าจะได้รับคืนของหน่วยสินทรัพย์ที่ก่อให้เกิดเงินสดสูงกว่ามูลค่าตามบัญชี จึงไม่มีผลขาดทุนจากการด้อยค่าที่ต้องรับรู้</w:t>
      </w:r>
      <w:r w:rsidR="00470A7E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F450FA">
        <w:rPr>
          <w:rFonts w:ascii="Angsana New" w:hAnsi="Angsana New"/>
          <w:sz w:val="30"/>
          <w:szCs w:val="30"/>
        </w:rPr>
        <w:t xml:space="preserve"> </w:t>
      </w:r>
      <w:r w:rsidR="00F450FA">
        <w:rPr>
          <w:rFonts w:ascii="Angsana New" w:hAnsi="Angsana New" w:hint="cs"/>
          <w:sz w:val="30"/>
          <w:szCs w:val="30"/>
          <w:cs/>
        </w:rPr>
        <w:t>ผู้บริหารได้พิจารณาว่าหากมีการเปลี่ยนแปลงข้อสมมติที่มีนัยสำคัญ</w:t>
      </w:r>
      <w:r w:rsidR="00334C7A">
        <w:rPr>
          <w:rFonts w:ascii="Angsana New" w:hAnsi="Angsana New" w:hint="cs"/>
          <w:sz w:val="30"/>
          <w:szCs w:val="30"/>
          <w:cs/>
        </w:rPr>
        <w:t>ในการทดสอบการด้อยค่าของค่าความนิยม โดย</w:t>
      </w:r>
      <w:r w:rsidR="00F450FA">
        <w:rPr>
          <w:rFonts w:ascii="Angsana New" w:hAnsi="Angsana New" w:hint="cs"/>
          <w:sz w:val="30"/>
          <w:szCs w:val="30"/>
          <w:cs/>
        </w:rPr>
        <w:t>ประมาณการอัตรา</w:t>
      </w:r>
      <w:r w:rsidR="00334C7A">
        <w:rPr>
          <w:rFonts w:ascii="Angsana New" w:hAnsi="Angsana New" w:hint="cs"/>
          <w:sz w:val="30"/>
          <w:szCs w:val="30"/>
          <w:cs/>
        </w:rPr>
        <w:t xml:space="preserve">การเติบโตสำหรับ </w:t>
      </w:r>
      <w:r w:rsidR="00334C7A">
        <w:rPr>
          <w:rFonts w:ascii="Angsana New" w:hAnsi="Angsana New"/>
          <w:sz w:val="30"/>
          <w:szCs w:val="30"/>
        </w:rPr>
        <w:t xml:space="preserve">Terminal value </w:t>
      </w:r>
      <w:r w:rsidR="00F450FA">
        <w:rPr>
          <w:rFonts w:ascii="Angsana New" w:hAnsi="Angsana New" w:hint="cs"/>
          <w:sz w:val="30"/>
          <w:szCs w:val="30"/>
          <w:cs/>
        </w:rPr>
        <w:t xml:space="preserve">ลดลงร้อยละ </w:t>
      </w:r>
      <w:r w:rsidR="00F450FA">
        <w:rPr>
          <w:rFonts w:ascii="Angsana New" w:hAnsi="Angsana New"/>
          <w:sz w:val="30"/>
          <w:szCs w:val="30"/>
        </w:rPr>
        <w:t xml:space="preserve">1 </w:t>
      </w:r>
      <w:r w:rsidR="00F450FA">
        <w:rPr>
          <w:rFonts w:ascii="Angsana New" w:hAnsi="Angsana New" w:hint="cs"/>
          <w:sz w:val="30"/>
          <w:szCs w:val="30"/>
          <w:cs/>
        </w:rPr>
        <w:t>ต่อปี หรือ</w:t>
      </w:r>
      <w:r w:rsidR="00F450FA" w:rsidRPr="00950433">
        <w:rPr>
          <w:rFonts w:ascii="Angsana New" w:hAnsi="Angsana New" w:hint="cs"/>
          <w:spacing w:val="-2"/>
          <w:sz w:val="30"/>
          <w:szCs w:val="30"/>
          <w:cs/>
        </w:rPr>
        <w:t xml:space="preserve">เพิ่มขึ้นร้อยละ </w:t>
      </w:r>
      <w:r w:rsidR="00F450FA" w:rsidRPr="00950433">
        <w:rPr>
          <w:rFonts w:ascii="Angsana New" w:hAnsi="Angsana New"/>
          <w:spacing w:val="-2"/>
          <w:sz w:val="30"/>
          <w:szCs w:val="30"/>
        </w:rPr>
        <w:t xml:space="preserve">1 </w:t>
      </w:r>
      <w:r w:rsidR="00F450FA" w:rsidRPr="00950433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="00A92456" w:rsidRPr="00950433">
        <w:rPr>
          <w:rFonts w:ascii="Angsana New" w:hAnsi="Angsana New"/>
          <w:spacing w:val="-2"/>
          <w:sz w:val="30"/>
          <w:szCs w:val="30"/>
        </w:rPr>
        <w:t xml:space="preserve"> </w:t>
      </w:r>
      <w:r w:rsidR="00A92456" w:rsidRPr="00950433">
        <w:rPr>
          <w:rFonts w:ascii="Angsana New" w:hAnsi="Angsana New" w:hint="cs"/>
          <w:spacing w:val="-2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มูลค่าที่คาดว่าจะได้รับคืนของหน่วยสินทรัพย์ที่ก่อให้เกิดเงินสดจะยังคงสูงกว่ามูลค่าตามบัญชี</w:t>
      </w:r>
      <w:r w:rsidR="00983552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7C61ACEB" w14:textId="77777777" w:rsidR="00F222F8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32D2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หนี้สินที่มีภาระดอกเบี้ย</w:t>
      </w:r>
    </w:p>
    <w:p w14:paraId="4A33BBF7" w14:textId="77777777" w:rsidR="0099774F" w:rsidRPr="002818D8" w:rsidRDefault="0099774F" w:rsidP="007B2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2"/>
          <w:szCs w:val="22"/>
          <w:lang w:eastAsia="x-none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99774F" w:rsidRPr="00891863" w14:paraId="7DA055E1" w14:textId="77777777" w:rsidTr="008676E2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3DBED1A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5C7E45EA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734D1612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54983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1B6144FD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774F" w:rsidRPr="00891863" w14:paraId="09304D69" w14:textId="77777777" w:rsidTr="008676E2">
        <w:trPr>
          <w:tblHeader/>
        </w:trPr>
        <w:tc>
          <w:tcPr>
            <w:tcW w:w="3420" w:type="dxa"/>
            <w:vMerge/>
          </w:tcPr>
          <w:p w14:paraId="0B0B8CE1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55285C31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865B672" w14:textId="1E87C628" w:rsidR="0099774F" w:rsidRPr="0099774F" w:rsidRDefault="00C65C75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114E372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9665073" w14:textId="69576348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417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52922EB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62D74BA" w14:textId="2A733737" w:rsidR="0099774F" w:rsidRPr="0099774F" w:rsidRDefault="00C65C75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E3D7DE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7DD2063" w14:textId="191F341D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417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9774F" w:rsidRPr="00891863" w14:paraId="6D866C11" w14:textId="77777777" w:rsidTr="008676E2">
        <w:trPr>
          <w:tblHeader/>
        </w:trPr>
        <w:tc>
          <w:tcPr>
            <w:tcW w:w="3420" w:type="dxa"/>
          </w:tcPr>
          <w:p w14:paraId="1D1667A6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7F930F1C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47B7B423" w14:textId="77777777" w:rsidR="0099774F" w:rsidRPr="0099774F" w:rsidRDefault="0099774F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99774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9774F" w:rsidRPr="00891863" w14:paraId="67F07952" w14:textId="77777777" w:rsidTr="008676E2">
        <w:trPr>
          <w:trHeight w:val="182"/>
        </w:trPr>
        <w:tc>
          <w:tcPr>
            <w:tcW w:w="3420" w:type="dxa"/>
          </w:tcPr>
          <w:p w14:paraId="58ECC1B5" w14:textId="77777777" w:rsidR="0099774F" w:rsidRPr="00434625" w:rsidRDefault="0099774F" w:rsidP="0099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ส่วนที่มีหลักประกัน</w:t>
            </w:r>
          </w:p>
        </w:tc>
        <w:tc>
          <w:tcPr>
            <w:tcW w:w="1002" w:type="dxa"/>
          </w:tcPr>
          <w:p w14:paraId="0DD02E93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6976D83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A50DF3A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B90AD75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B1EDF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ABC21C8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8EE84" w14:textId="77777777" w:rsidR="0099774F" w:rsidRPr="0099774F" w:rsidRDefault="0099774F" w:rsidP="0099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2A931745" w14:textId="77777777" w:rsidR="0099774F" w:rsidRPr="0099774F" w:rsidRDefault="0099774F" w:rsidP="0099774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179" w:rsidRPr="00891863" w14:paraId="431BB6EF" w14:textId="77777777" w:rsidTr="008676E2">
        <w:tc>
          <w:tcPr>
            <w:tcW w:w="3420" w:type="dxa"/>
          </w:tcPr>
          <w:p w14:paraId="0F6B3507" w14:textId="77777777" w:rsidR="006E4179" w:rsidRPr="00434625" w:rsidRDefault="006E4179" w:rsidP="006E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1373C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002" w:type="dxa"/>
          </w:tcPr>
          <w:p w14:paraId="1EDE1926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97784D8" w14:textId="37342E06" w:rsidR="006E4179" w:rsidRPr="0099774F" w:rsidRDefault="0051032F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517,426</w:t>
            </w:r>
          </w:p>
        </w:tc>
        <w:tc>
          <w:tcPr>
            <w:tcW w:w="269" w:type="dxa"/>
          </w:tcPr>
          <w:p w14:paraId="09303B99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A6B09FE" w14:textId="075C718D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636,989</w:t>
            </w:r>
          </w:p>
        </w:tc>
        <w:tc>
          <w:tcPr>
            <w:tcW w:w="270" w:type="dxa"/>
          </w:tcPr>
          <w:p w14:paraId="176B0B99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0A8BA83" w14:textId="3E8D2DF0" w:rsidR="006E4179" w:rsidRPr="00EE0DE5" w:rsidRDefault="00EE0DE5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159,112</w:t>
            </w:r>
          </w:p>
        </w:tc>
        <w:tc>
          <w:tcPr>
            <w:tcW w:w="270" w:type="dxa"/>
          </w:tcPr>
          <w:p w14:paraId="6407E378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1DAE4F0F" w14:textId="06ED1381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185,745</w:t>
            </w:r>
          </w:p>
        </w:tc>
      </w:tr>
      <w:tr w:rsidR="006E4179" w:rsidRPr="00891863" w14:paraId="53BA3C83" w14:textId="77777777" w:rsidTr="008676E2">
        <w:tc>
          <w:tcPr>
            <w:tcW w:w="3420" w:type="dxa"/>
          </w:tcPr>
          <w:p w14:paraId="1945C96A" w14:textId="77777777" w:rsidR="006E4179" w:rsidRPr="0099774F" w:rsidRDefault="006E4179" w:rsidP="006E417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</w:tcPr>
          <w:p w14:paraId="254CB223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A5ABF43" w14:textId="086B5955" w:rsidR="006E4179" w:rsidRPr="00045804" w:rsidRDefault="0051032F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517,426</w:t>
            </w:r>
          </w:p>
        </w:tc>
        <w:tc>
          <w:tcPr>
            <w:tcW w:w="269" w:type="dxa"/>
          </w:tcPr>
          <w:p w14:paraId="566818F2" w14:textId="77777777" w:rsidR="006E4179" w:rsidRPr="00045804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291F12D" w14:textId="549782EB" w:rsidR="006E4179" w:rsidRPr="00045804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636,989</w:t>
            </w:r>
          </w:p>
        </w:tc>
        <w:tc>
          <w:tcPr>
            <w:tcW w:w="270" w:type="dxa"/>
            <w:tcBorders>
              <w:left w:val="nil"/>
            </w:tcBorders>
          </w:tcPr>
          <w:p w14:paraId="63DE2F73" w14:textId="77777777" w:rsidR="006E4179" w:rsidRPr="00045804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5DCF4264" w14:textId="4928145F" w:rsidR="006E4179" w:rsidRPr="00045804" w:rsidRDefault="00EE0DE5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159,112</w:t>
            </w:r>
          </w:p>
        </w:tc>
        <w:tc>
          <w:tcPr>
            <w:tcW w:w="270" w:type="dxa"/>
          </w:tcPr>
          <w:p w14:paraId="7332DA94" w14:textId="77777777" w:rsidR="006E4179" w:rsidRPr="00045804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00F86152" w14:textId="59A4DEF6" w:rsidR="006E4179" w:rsidRPr="00045804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185,745</w:t>
            </w:r>
          </w:p>
        </w:tc>
      </w:tr>
      <w:tr w:rsidR="006E4179" w:rsidRPr="00891863" w14:paraId="57656926" w14:textId="77777777" w:rsidTr="008676E2">
        <w:tc>
          <w:tcPr>
            <w:tcW w:w="3420" w:type="dxa"/>
          </w:tcPr>
          <w:p w14:paraId="2AB0507F" w14:textId="77777777" w:rsidR="006E4179" w:rsidRPr="0099774F" w:rsidRDefault="006E4179" w:rsidP="006E41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490CF473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10AB13A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23DC28E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65D9C2C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D34FB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726315D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08EC3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0AB185C4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179" w:rsidRPr="00891863" w14:paraId="24B0DECE" w14:textId="77777777" w:rsidTr="008676E2">
        <w:tc>
          <w:tcPr>
            <w:tcW w:w="3420" w:type="dxa"/>
          </w:tcPr>
          <w:p w14:paraId="687FB271" w14:textId="77777777" w:rsidR="006E4179" w:rsidRPr="00434625" w:rsidRDefault="006E4179" w:rsidP="006E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ส่วนที่ไม่มีหลักประกัน</w:t>
            </w:r>
          </w:p>
        </w:tc>
        <w:tc>
          <w:tcPr>
            <w:tcW w:w="1002" w:type="dxa"/>
          </w:tcPr>
          <w:p w14:paraId="05ED7883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34FCCE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5D31BB0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EDA1943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80685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EEED45C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5C887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04FACDAB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179" w:rsidRPr="00891863" w14:paraId="46098D2F" w14:textId="77777777" w:rsidTr="008676E2">
        <w:tc>
          <w:tcPr>
            <w:tcW w:w="3420" w:type="dxa"/>
          </w:tcPr>
          <w:p w14:paraId="30605BD4" w14:textId="77777777" w:rsidR="006E4179" w:rsidRPr="00E657DC" w:rsidRDefault="006E4179" w:rsidP="006E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462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002" w:type="dxa"/>
          </w:tcPr>
          <w:p w14:paraId="7BAFA96E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1D03E3DD" w14:textId="7248DC70" w:rsidR="006E4179" w:rsidRPr="0099774F" w:rsidRDefault="00434416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36,109</w:t>
            </w:r>
          </w:p>
        </w:tc>
        <w:tc>
          <w:tcPr>
            <w:tcW w:w="269" w:type="dxa"/>
          </w:tcPr>
          <w:p w14:paraId="39495559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4D5C1CC9" w14:textId="646D17D1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37,664</w:t>
            </w:r>
          </w:p>
        </w:tc>
        <w:tc>
          <w:tcPr>
            <w:tcW w:w="270" w:type="dxa"/>
          </w:tcPr>
          <w:p w14:paraId="61C9229C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C41A178" w14:textId="5A3D5422" w:rsidR="006E4179" w:rsidRPr="006973D3" w:rsidRDefault="004F608B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60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 w:rsidR="006973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,500</w:t>
            </w:r>
          </w:p>
        </w:tc>
        <w:tc>
          <w:tcPr>
            <w:tcW w:w="270" w:type="dxa"/>
          </w:tcPr>
          <w:p w14:paraId="7CDC80E3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2496DE4" w14:textId="35CAEDB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15,500</w:t>
            </w:r>
          </w:p>
        </w:tc>
      </w:tr>
      <w:tr w:rsidR="006E4179" w:rsidRPr="00891863" w14:paraId="2CB5769F" w14:textId="77777777" w:rsidTr="008676E2">
        <w:tc>
          <w:tcPr>
            <w:tcW w:w="3420" w:type="dxa"/>
          </w:tcPr>
          <w:p w14:paraId="77638E69" w14:textId="77777777" w:rsidR="008F17A9" w:rsidRPr="008F17A9" w:rsidRDefault="008F17A9" w:rsidP="006E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17A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F17A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8F17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8F17A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2562: </w:t>
            </w:r>
          </w:p>
          <w:p w14:paraId="777A173E" w14:textId="415B3A5F" w:rsidR="006E4179" w:rsidRPr="008F17A9" w:rsidRDefault="008F17A9" w:rsidP="008F17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firstLine="168"/>
              <w:jc w:val="both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F17A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หนี้สินตามสัญญาเช่าการเงิน)</w:t>
            </w:r>
          </w:p>
        </w:tc>
        <w:tc>
          <w:tcPr>
            <w:tcW w:w="1002" w:type="dxa"/>
          </w:tcPr>
          <w:p w14:paraId="21DA9731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0A90A946" w14:textId="77777777" w:rsidR="006E4179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E6FB68" w14:textId="239F29D6" w:rsidR="00434416" w:rsidRPr="0099774F" w:rsidRDefault="00434416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38,17</w:t>
            </w:r>
            <w:r w:rsidR="00735BC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D479F00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33CAAFCD" w14:textId="77777777" w:rsidR="008F17A9" w:rsidRDefault="008F17A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B6ACA" w14:textId="54D61404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5,862</w:t>
            </w:r>
          </w:p>
        </w:tc>
        <w:tc>
          <w:tcPr>
            <w:tcW w:w="270" w:type="dxa"/>
          </w:tcPr>
          <w:p w14:paraId="3E2C8C2B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6191002" w14:textId="77777777" w:rsidR="006E4179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E0A1DB8" w14:textId="0C7F20DB" w:rsidR="006973D3" w:rsidRPr="006973D3" w:rsidRDefault="004F608B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60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</w:t>
            </w:r>
            <w:r w:rsidR="006973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,18</w:t>
            </w:r>
            <w:r w:rsidR="0043441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522FC59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4DC478B2" w14:textId="77777777" w:rsidR="008F17A9" w:rsidRDefault="008F17A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37E0BC" w14:textId="01C716DB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6E4179" w:rsidRPr="00891863" w14:paraId="4D73E47C" w14:textId="77777777" w:rsidTr="008676E2">
        <w:tc>
          <w:tcPr>
            <w:tcW w:w="3420" w:type="dxa"/>
          </w:tcPr>
          <w:p w14:paraId="489481EF" w14:textId="77777777" w:rsidR="006E4179" w:rsidRPr="006C4A3A" w:rsidRDefault="006E4179" w:rsidP="006E41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98" w:hanging="160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</w:pPr>
            <w:r w:rsidRPr="006C4A3A">
              <w:rPr>
                <w:rFonts w:ascii="Angsana New" w:hAnsi="Angsana New"/>
                <w:spacing w:val="-6"/>
                <w:sz w:val="30"/>
                <w:szCs w:val="30"/>
                <w:cs/>
                <w:lang w:val="en-US" w:eastAsia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002" w:type="dxa"/>
          </w:tcPr>
          <w:p w14:paraId="0449954E" w14:textId="648F8909" w:rsidR="006E4179" w:rsidRPr="00BE3261" w:rsidRDefault="007A3563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5F17EE5" w14:textId="1A4C1A9B" w:rsidR="006E4179" w:rsidRPr="0099774F" w:rsidRDefault="00434416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4FF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9" w:type="dxa"/>
          </w:tcPr>
          <w:p w14:paraId="6C9DDB73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F8B6D2" w14:textId="3108693F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8A93CC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D54B62D" w14:textId="4A358BE5" w:rsidR="006E4179" w:rsidRPr="006973D3" w:rsidRDefault="004F608B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608B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438</w:t>
            </w:r>
            <w:r w:rsidR="006973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,320</w:t>
            </w:r>
          </w:p>
        </w:tc>
        <w:tc>
          <w:tcPr>
            <w:tcW w:w="270" w:type="dxa"/>
          </w:tcPr>
          <w:p w14:paraId="25DDB79D" w14:textId="77777777" w:rsidR="006E4179" w:rsidRPr="0099774F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5D9BEA7" w14:textId="32C875FE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774F"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</w:tr>
      <w:tr w:rsidR="006E4179" w:rsidRPr="00891863" w14:paraId="63DF32D6" w14:textId="77777777" w:rsidTr="008676E2">
        <w:tc>
          <w:tcPr>
            <w:tcW w:w="3420" w:type="dxa"/>
          </w:tcPr>
          <w:p w14:paraId="72113E63" w14:textId="77777777" w:rsidR="006E4179" w:rsidRPr="0099774F" w:rsidRDefault="006E4179" w:rsidP="006E41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2" w:type="dxa"/>
          </w:tcPr>
          <w:p w14:paraId="1A9357E6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219FD6D1" w14:textId="3214BE06" w:rsidR="006E4179" w:rsidRPr="00045804" w:rsidRDefault="00900C9B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434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735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0C00D59D" w14:textId="77777777" w:rsidR="006E4179" w:rsidRPr="00045804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70F98AB" w14:textId="4ACDA1BA" w:rsidR="006E4179" w:rsidRPr="00045804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43,526</w:t>
            </w:r>
          </w:p>
        </w:tc>
        <w:tc>
          <w:tcPr>
            <w:tcW w:w="270" w:type="dxa"/>
          </w:tcPr>
          <w:p w14:paraId="4C60872D" w14:textId="77777777" w:rsidR="006E4179" w:rsidRPr="00045804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</w:tcPr>
          <w:p w14:paraId="2E2EA5E3" w14:textId="4777D3EC" w:rsidR="006E4179" w:rsidRPr="00045804" w:rsidRDefault="006973D3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483,00</w:t>
            </w:r>
            <w:r w:rsidR="00434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E9EB574" w14:textId="77777777" w:rsidR="006E4179" w:rsidRPr="00045804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39A401A0" w14:textId="3090318F" w:rsidR="006E4179" w:rsidRPr="00045804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515,861</w:t>
            </w:r>
          </w:p>
        </w:tc>
      </w:tr>
      <w:tr w:rsidR="006E4179" w:rsidRPr="00891863" w14:paraId="2654864D" w14:textId="77777777" w:rsidTr="008676E2">
        <w:tc>
          <w:tcPr>
            <w:tcW w:w="3420" w:type="dxa"/>
          </w:tcPr>
          <w:p w14:paraId="04AE222C" w14:textId="77777777" w:rsidR="006E4179" w:rsidRPr="0099774F" w:rsidRDefault="006E4179" w:rsidP="006E41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1A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02" w:type="dxa"/>
          </w:tcPr>
          <w:p w14:paraId="2761B113" w14:textId="77777777" w:rsidR="006E4179" w:rsidRPr="0099774F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9D2FD7E" w14:textId="5AA34773" w:rsidR="006E4179" w:rsidRPr="00CD6E5D" w:rsidRDefault="00900C9B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591,70</w:t>
            </w:r>
            <w:r w:rsidR="00735B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5E53B193" w14:textId="77777777" w:rsidR="006E4179" w:rsidRPr="00045804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BD03655" w14:textId="31714C01" w:rsidR="006E4179" w:rsidRPr="00045804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680,515</w:t>
            </w:r>
          </w:p>
        </w:tc>
        <w:tc>
          <w:tcPr>
            <w:tcW w:w="270" w:type="dxa"/>
          </w:tcPr>
          <w:p w14:paraId="0DC1443B" w14:textId="77777777" w:rsidR="006E4179" w:rsidRPr="00045804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A634DBF" w14:textId="547F0E89" w:rsidR="006E4179" w:rsidRPr="00045804" w:rsidRDefault="006973D3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642,1</w:t>
            </w:r>
            <w:r w:rsidR="00434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5EAA68B5" w14:textId="77777777" w:rsidR="006E4179" w:rsidRPr="00045804" w:rsidRDefault="006E4179" w:rsidP="006E4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4A7FDD2B" w14:textId="2EB23BE8" w:rsidR="006E4179" w:rsidRPr="00045804" w:rsidRDefault="006E4179" w:rsidP="006E41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8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701,606</w:t>
            </w:r>
          </w:p>
        </w:tc>
      </w:tr>
    </w:tbl>
    <w:p w14:paraId="13B0FCFC" w14:textId="77777777" w:rsidR="004F0C9C" w:rsidRPr="002818D8" w:rsidRDefault="004F0C9C" w:rsidP="007B2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</w:p>
    <w:p w14:paraId="07E60E31" w14:textId="77777777" w:rsidR="004A72AE" w:rsidRPr="00DB1E46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A72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สัญญาเงินกู้ยืมระยะยาวจากสถาบันการเงิน</w:t>
      </w:r>
    </w:p>
    <w:p w14:paraId="1FBB1B96" w14:textId="77777777" w:rsidR="004A72AE" w:rsidRPr="002818D8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81DFC4B" w14:textId="319F89BD" w:rsidR="004A72AE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>บริษัท</w:t>
      </w:r>
      <w:r w:rsidRPr="00DB1E46">
        <w:rPr>
          <w:rFonts w:ascii="Angsana New" w:hAnsi="Angsana New" w:hint="cs"/>
          <w:sz w:val="30"/>
          <w:szCs w:val="30"/>
          <w:cs/>
        </w:rPr>
        <w:t>และบริษัท พีเอ็มซี เลเบิล แมททีเรียลส์ จำกัด</w:t>
      </w:r>
      <w:r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 </w:t>
      </w:r>
      <w:r w:rsidRPr="00DB1E46">
        <w:rPr>
          <w:rFonts w:ascii="Angsana New" w:hAnsi="Angsana New"/>
          <w:sz w:val="30"/>
          <w:szCs w:val="30"/>
          <w:cs/>
        </w:rPr>
        <w:t>ได้ลงนามในสัญญาเงินกู้ยืมระยะยาว</w:t>
      </w:r>
      <w:r w:rsidRPr="00DB1E46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Pr="00DB1E46">
        <w:rPr>
          <w:rFonts w:ascii="Angsana New" w:hAnsi="Angsana New"/>
          <w:sz w:val="30"/>
          <w:szCs w:val="30"/>
        </w:rPr>
        <w:t xml:space="preserve">4 </w:t>
      </w:r>
      <w:r w:rsidRPr="00DB1E4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B1E46">
        <w:rPr>
          <w:rFonts w:ascii="Angsana New" w:hAnsi="Angsana New"/>
          <w:sz w:val="30"/>
          <w:szCs w:val="30"/>
        </w:rPr>
        <w:t xml:space="preserve">2562 </w:t>
      </w:r>
      <w:r w:rsidRPr="00DB1E4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B1E46">
        <w:rPr>
          <w:rFonts w:ascii="Angsana New" w:hAnsi="Angsana New"/>
          <w:sz w:val="30"/>
          <w:szCs w:val="30"/>
        </w:rPr>
        <w:t xml:space="preserve">2 </w:t>
      </w:r>
      <w:r w:rsidRPr="00DB1E46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DB1E46">
        <w:rPr>
          <w:rFonts w:ascii="Angsana New" w:hAnsi="Angsana New"/>
          <w:sz w:val="30"/>
          <w:szCs w:val="30"/>
        </w:rPr>
        <w:t xml:space="preserve">2562 </w:t>
      </w:r>
      <w:r w:rsidRPr="00DB1E46">
        <w:rPr>
          <w:rFonts w:ascii="Angsana New" w:hAnsi="Angsana New" w:hint="cs"/>
          <w:sz w:val="30"/>
          <w:szCs w:val="30"/>
          <w:cs/>
        </w:rPr>
        <w:t>ตามลำดับ ซึ่ง</w:t>
      </w:r>
      <w:r w:rsidRPr="00DB1E46">
        <w:rPr>
          <w:rFonts w:ascii="Angsana New" w:hAnsi="Angsana New"/>
          <w:sz w:val="30"/>
          <w:szCs w:val="30"/>
          <w:cs/>
        </w:rPr>
        <w:t xml:space="preserve">มีวงเงินรวม </w:t>
      </w:r>
      <w:r>
        <w:rPr>
          <w:rFonts w:ascii="Angsana New" w:hAnsi="Angsana New"/>
          <w:sz w:val="30"/>
          <w:szCs w:val="30"/>
        </w:rPr>
        <w:t>9</w:t>
      </w:r>
      <w:r w:rsidRPr="00DB1E46">
        <w:rPr>
          <w:rFonts w:ascii="Angsana New" w:hAnsi="Angsana New"/>
          <w:sz w:val="30"/>
          <w:szCs w:val="30"/>
        </w:rPr>
        <w:t xml:space="preserve">00 </w:t>
      </w:r>
      <w:r w:rsidRPr="00DB1E46">
        <w:rPr>
          <w:rFonts w:ascii="Angsana New" w:hAnsi="Angsana New"/>
          <w:sz w:val="30"/>
          <w:szCs w:val="30"/>
          <w:cs/>
        </w:rPr>
        <w:t>ล้านบาทกับธนาคาร</w:t>
      </w:r>
      <w:r w:rsidRPr="00DB1E46">
        <w:rPr>
          <w:rFonts w:ascii="Angsana New" w:hAnsi="Angsana New" w:hint="cs"/>
          <w:sz w:val="30"/>
          <w:szCs w:val="30"/>
          <w:cs/>
        </w:rPr>
        <w:t>ในประเทศแห่งหนึ่ง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โดยวง</w:t>
      </w:r>
      <w:r w:rsidRPr="003B47E0">
        <w:rPr>
          <w:rFonts w:ascii="Angsana New" w:hAnsi="Angsana New"/>
          <w:sz w:val="30"/>
          <w:szCs w:val="30"/>
          <w:cs/>
        </w:rPr>
        <w:t>เงินกู้</w:t>
      </w:r>
      <w:r>
        <w:rPr>
          <w:rFonts w:ascii="Angsana New" w:hAnsi="Angsana New" w:hint="cs"/>
          <w:sz w:val="30"/>
          <w:szCs w:val="30"/>
          <w:cs/>
        </w:rPr>
        <w:t>ยืมระยะยาว</w:t>
      </w:r>
      <w:r w:rsidRPr="003B47E0">
        <w:rPr>
          <w:rFonts w:ascii="Angsana New" w:hAnsi="Angsana New"/>
          <w:sz w:val="30"/>
          <w:szCs w:val="30"/>
          <w:cs/>
        </w:rPr>
        <w:t>ดังกล่าวมีวัตถุประสงค์เพื่อ</w:t>
      </w:r>
      <w:r w:rsidRPr="003B47E0">
        <w:rPr>
          <w:rFonts w:ascii="Angsana New" w:hAnsi="Angsana New" w:hint="cs"/>
          <w:sz w:val="30"/>
          <w:szCs w:val="30"/>
          <w:cs/>
        </w:rPr>
        <w:t>นำไปใช้เป็นเงินทุนสำหรับการซื้อธุรกิจ ตามที่ได้กล่าวไว้</w:t>
      </w:r>
      <w:r>
        <w:rPr>
          <w:rFonts w:ascii="Angsana New" w:hAnsi="Angsana New"/>
          <w:sz w:val="30"/>
          <w:szCs w:val="30"/>
          <w:cs/>
        </w:rPr>
        <w:br/>
      </w:r>
      <w:r w:rsidRPr="003B47E0">
        <w:rPr>
          <w:rFonts w:ascii="Angsana New" w:hAnsi="Angsana New" w:hint="cs"/>
          <w:sz w:val="30"/>
          <w:szCs w:val="30"/>
          <w:cs/>
        </w:rPr>
        <w:t xml:space="preserve">ในหมายเหตุข้อ </w:t>
      </w:r>
      <w:r w:rsidR="008F7E91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เงินกู้ยืมระยะยาวดังกล่าว</w:t>
      </w:r>
      <w:r w:rsidRPr="00DB1E46">
        <w:rPr>
          <w:rFonts w:ascii="Angsana New" w:hAnsi="Angsana New" w:hint="cs"/>
          <w:sz w:val="30"/>
          <w:szCs w:val="30"/>
          <w:cs/>
        </w:rPr>
        <w:t xml:space="preserve">มีอัตราดอกเบี้ยต่อปีเท่ากับ </w:t>
      </w:r>
      <w:r w:rsidRPr="00DB1E46">
        <w:rPr>
          <w:rFonts w:ascii="Angsana New" w:hAnsi="Angsana New"/>
          <w:sz w:val="30"/>
          <w:szCs w:val="30"/>
        </w:rPr>
        <w:t xml:space="preserve">MLR </w:t>
      </w:r>
      <w:r w:rsidRPr="00DB1E46">
        <w:rPr>
          <w:rFonts w:ascii="Angsana New" w:hAnsi="Angsana New" w:hint="cs"/>
          <w:sz w:val="30"/>
          <w:szCs w:val="30"/>
          <w:cs/>
        </w:rPr>
        <w:t xml:space="preserve">หักอัตราส่วนลด </w:t>
      </w:r>
      <w:r>
        <w:rPr>
          <w:rFonts w:ascii="Angsana New" w:hAnsi="Angsana New" w:hint="cs"/>
          <w:sz w:val="30"/>
          <w:szCs w:val="30"/>
          <w:cs/>
        </w:rPr>
        <w:t>โดยมี</w:t>
      </w:r>
      <w:r w:rsidRPr="00DB1E46">
        <w:rPr>
          <w:rFonts w:ascii="Angsana New" w:hAnsi="Angsana New" w:hint="cs"/>
          <w:sz w:val="30"/>
          <w:szCs w:val="30"/>
          <w:cs/>
        </w:rPr>
        <w:t>กำหนด</w:t>
      </w:r>
      <w:r>
        <w:rPr>
          <w:rFonts w:ascii="Angsana New" w:hAnsi="Angsana New"/>
          <w:sz w:val="30"/>
          <w:szCs w:val="30"/>
          <w:cs/>
        </w:rPr>
        <w:br/>
      </w:r>
      <w:r w:rsidRPr="00DB1E46">
        <w:rPr>
          <w:rFonts w:ascii="Angsana New" w:hAnsi="Angsana New" w:hint="cs"/>
          <w:sz w:val="30"/>
          <w:szCs w:val="30"/>
          <w:cs/>
        </w:rPr>
        <w:t>คืนเงินต้นทุกเดือน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 xml:space="preserve">แบ่งออกเป็น </w:t>
      </w:r>
      <w:r w:rsidRPr="00DB1E46">
        <w:rPr>
          <w:rFonts w:ascii="Angsana New" w:hAnsi="Angsana New"/>
          <w:sz w:val="30"/>
          <w:szCs w:val="30"/>
        </w:rPr>
        <w:t xml:space="preserve">95 </w:t>
      </w:r>
      <w:r w:rsidRPr="00DB1E46">
        <w:rPr>
          <w:rFonts w:ascii="Angsana New" w:hAnsi="Angsana New" w:hint="cs"/>
          <w:sz w:val="30"/>
          <w:szCs w:val="30"/>
          <w:cs/>
        </w:rPr>
        <w:t xml:space="preserve">งวด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B1E46">
        <w:rPr>
          <w:rFonts w:ascii="Angsana New" w:hAnsi="Angsana New" w:hint="cs"/>
          <w:sz w:val="30"/>
          <w:szCs w:val="30"/>
          <w:cs/>
        </w:rPr>
        <w:t xml:space="preserve">เริ่มชำระงวดแรกในเดือนกรกฎาคม </w:t>
      </w:r>
      <w:r w:rsidRPr="00DB1E46">
        <w:rPr>
          <w:rFonts w:ascii="Angsana New" w:hAnsi="Angsana New"/>
          <w:sz w:val="30"/>
          <w:szCs w:val="30"/>
        </w:rPr>
        <w:t>2562</w:t>
      </w:r>
      <w:r w:rsidRPr="00DB1E4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DB1E4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B1E4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DB1E46">
        <w:rPr>
          <w:rFonts w:ascii="Angsana New" w:hAnsi="Angsana New" w:hint="cs"/>
          <w:sz w:val="30"/>
          <w:szCs w:val="30"/>
          <w:cs/>
        </w:rPr>
        <w:t xml:space="preserve"> </w:t>
      </w:r>
      <w:r w:rsidR="00C65C75">
        <w:rPr>
          <w:rFonts w:ascii="Angsana New" w:hAnsi="Angsana New"/>
          <w:sz w:val="30"/>
          <w:szCs w:val="30"/>
        </w:rPr>
        <w:t>2563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 xml:space="preserve">กลุ่มบริษัทมีวงเงินที่ยังไม่ได้เบิกใช้เป็นจำนวนเงินรวม </w:t>
      </w:r>
      <w:r w:rsidRPr="00DB1E46">
        <w:rPr>
          <w:rFonts w:ascii="Angsana New" w:hAnsi="Angsana New"/>
          <w:sz w:val="30"/>
          <w:szCs w:val="30"/>
        </w:rPr>
        <w:t xml:space="preserve">200 </w:t>
      </w:r>
      <w:r w:rsidRPr="00DB1E46">
        <w:rPr>
          <w:rFonts w:ascii="Angsana New" w:hAnsi="Angsana New" w:hint="cs"/>
          <w:sz w:val="30"/>
          <w:szCs w:val="30"/>
          <w:cs/>
        </w:rPr>
        <w:t>ล้านบาท</w:t>
      </w:r>
    </w:p>
    <w:p w14:paraId="6164A8EE" w14:textId="77777777" w:rsidR="004A72AE" w:rsidRPr="002818D8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DB18A93" w14:textId="77777777" w:rsidR="004A72AE" w:rsidRPr="00DB1E46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 w:hint="cs"/>
          <w:sz w:val="30"/>
          <w:szCs w:val="30"/>
          <w:cs/>
        </w:rPr>
        <w:t>กลุ่มบริษัทได้จำนองที่ดิน เครื่องจักร สินค้า หุ้นซึ่งออกโดยบริษัทและบริษัทย่อย สิทธิเรียกร้องที่จะได้รับชำระหนี้จากลูกหนี้ เพื่อเป็นหลักประกันเงินกู้ยืมระยะยาว และค้ำประกัน</w:t>
      </w:r>
      <w:r>
        <w:rPr>
          <w:rFonts w:ascii="Angsana New" w:hAnsi="Angsana New" w:hint="cs"/>
          <w:sz w:val="30"/>
          <w:szCs w:val="30"/>
          <w:cs/>
        </w:rPr>
        <w:t>เงินกู้ดังกล่าว</w:t>
      </w:r>
      <w:r w:rsidRPr="00DB1E46">
        <w:rPr>
          <w:rFonts w:ascii="Angsana New" w:hAnsi="Angsana New" w:hint="cs"/>
          <w:sz w:val="30"/>
          <w:szCs w:val="30"/>
          <w:cs/>
        </w:rPr>
        <w:t xml:space="preserve">โดยบริษัทและบริษัทย่อย </w:t>
      </w:r>
    </w:p>
    <w:p w14:paraId="4F1E1A9E" w14:textId="77777777" w:rsidR="004A72AE" w:rsidRPr="002818D8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0F00AEB" w14:textId="77777777" w:rsidR="004A72AE" w:rsidRDefault="004A72AE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 w:hint="cs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>ภายใต้สัญญาเงินกู้ยืมของกลุ่มบริษัทกับสถาบันการเงิ</w:t>
      </w:r>
      <w:r w:rsidRPr="00DB1E46">
        <w:rPr>
          <w:rFonts w:ascii="Angsana New" w:hAnsi="Angsana New" w:hint="cs"/>
          <w:sz w:val="30"/>
          <w:szCs w:val="30"/>
          <w:cs/>
        </w:rPr>
        <w:t>น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  <w:r w:rsidRPr="00DB1E46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B1E46">
        <w:rPr>
          <w:rFonts w:ascii="Angsana New" w:hAnsi="Angsana New"/>
          <w:sz w:val="30"/>
          <w:szCs w:val="30"/>
          <w:cs/>
        </w:rPr>
        <w:t xml:space="preserve">บริษัทมีภาระผูกพันบางประการตามที่ระบุในสัญญา เช่น การดำรงสัดส่วนการถือหุ้น </w:t>
      </w:r>
      <w:r w:rsidRPr="00DB1E46">
        <w:rPr>
          <w:rFonts w:ascii="Angsana New" w:hAnsi="Angsana New" w:hint="cs"/>
          <w:sz w:val="30"/>
          <w:szCs w:val="30"/>
          <w:cs/>
        </w:rPr>
        <w:t>การดำรงสัดส่วนทางการเงิน</w:t>
      </w:r>
      <w:r w:rsidRPr="00DB1E46">
        <w:rPr>
          <w:rFonts w:ascii="Angsana New" w:hAnsi="Angsana New"/>
          <w:sz w:val="30"/>
          <w:szCs w:val="30"/>
          <w:cs/>
        </w:rPr>
        <w:t xml:space="preserve"> เป็นต้น</w:t>
      </w:r>
    </w:p>
    <w:p w14:paraId="4EA2AA6B" w14:textId="77777777" w:rsidR="007D16D6" w:rsidRDefault="007D16D6" w:rsidP="004A7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23DFCC50" w14:textId="77777777" w:rsidR="00372153" w:rsidRDefault="00372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70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46"/>
        <w:gridCol w:w="1061"/>
        <w:gridCol w:w="237"/>
        <w:gridCol w:w="933"/>
        <w:gridCol w:w="236"/>
        <w:gridCol w:w="1119"/>
        <w:gridCol w:w="270"/>
        <w:gridCol w:w="1126"/>
        <w:gridCol w:w="270"/>
        <w:gridCol w:w="810"/>
        <w:gridCol w:w="269"/>
        <w:gridCol w:w="8"/>
        <w:gridCol w:w="1119"/>
      </w:tblGrid>
      <w:tr w:rsidR="000D0CB9" w:rsidRPr="00780115" w14:paraId="7646BFA8" w14:textId="77777777" w:rsidTr="000D0CB9">
        <w:trPr>
          <w:tblHeader/>
        </w:trPr>
        <w:tc>
          <w:tcPr>
            <w:tcW w:w="2246" w:type="dxa"/>
          </w:tcPr>
          <w:p w14:paraId="294A2C66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86" w:type="dxa"/>
            <w:gridSpan w:val="5"/>
            <w:shd w:val="clear" w:color="auto" w:fill="auto"/>
          </w:tcPr>
          <w:p w14:paraId="1D9613A8" w14:textId="4C3D0F3F" w:rsidR="000D0CB9" w:rsidRPr="00657A9C" w:rsidRDefault="00E92826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657A9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17CDC44" w14:textId="77777777" w:rsidR="000D0CB9" w:rsidRPr="00657A9C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602" w:type="dxa"/>
            <w:gridSpan w:val="6"/>
            <w:shd w:val="clear" w:color="auto" w:fill="auto"/>
          </w:tcPr>
          <w:p w14:paraId="4E1AD413" w14:textId="19F2F37F" w:rsidR="000D0CB9" w:rsidRPr="00657A9C" w:rsidRDefault="00E92826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657A9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0CB9" w:rsidRPr="00780115" w14:paraId="419D7691" w14:textId="77777777" w:rsidTr="000D0CB9">
        <w:trPr>
          <w:trHeight w:val="432"/>
          <w:tblHeader/>
        </w:trPr>
        <w:tc>
          <w:tcPr>
            <w:tcW w:w="2246" w:type="dxa"/>
            <w:shd w:val="clear" w:color="auto" w:fill="auto"/>
            <w:vAlign w:val="bottom"/>
          </w:tcPr>
          <w:p w14:paraId="1333794F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  <w:p w14:paraId="38C1871E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FF"/>
                <w:sz w:val="26"/>
                <w:szCs w:val="26"/>
                <w:cs/>
              </w:rPr>
            </w:pPr>
            <w:r w:rsidRPr="00B82331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7369654F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B82331">
              <w:rPr>
                <w:rFonts w:ascii="Angsana New" w:hAnsi="Angsana New"/>
                <w:sz w:val="26"/>
                <w:szCs w:val="26"/>
                <w:cs/>
              </w:rPr>
              <w:br/>
              <w:t>ขั้นต่ำที่</w:t>
            </w:r>
            <w:r w:rsidRPr="00B82331">
              <w:rPr>
                <w:rFonts w:ascii="Angsana New" w:hAnsi="Angsana New"/>
                <w:spacing w:val="-10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60789E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900150C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344A6C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4817DBA3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1E437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1EACF051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6"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  <w:r w:rsidRPr="00B82331">
              <w:rPr>
                <w:rFonts w:ascii="Angsana New" w:hAnsi="Angsana New"/>
                <w:sz w:val="26"/>
                <w:szCs w:val="26"/>
              </w:rPr>
              <w:br/>
            </w:r>
            <w:r w:rsidRPr="00B82331">
              <w:rPr>
                <w:rFonts w:ascii="Angsana New" w:hAnsi="Angsana New"/>
                <w:sz w:val="26"/>
                <w:szCs w:val="26"/>
                <w:cs/>
              </w:rPr>
              <w:t>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C2133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E29031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C2B2F2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gridSpan w:val="2"/>
            <w:shd w:val="clear" w:color="auto" w:fill="auto"/>
            <w:vAlign w:val="bottom"/>
          </w:tcPr>
          <w:p w14:paraId="5F57AD3A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8"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0D0CB9" w:rsidRPr="00780115" w14:paraId="0E9339A5" w14:textId="77777777" w:rsidTr="00B82331">
        <w:trPr>
          <w:tblHeader/>
        </w:trPr>
        <w:tc>
          <w:tcPr>
            <w:tcW w:w="2246" w:type="dxa"/>
          </w:tcPr>
          <w:p w14:paraId="50DA731D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8" w:type="dxa"/>
            <w:gridSpan w:val="12"/>
          </w:tcPr>
          <w:p w14:paraId="677F0297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8233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B8233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B82331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0D0CB9" w:rsidRPr="00780115" w14:paraId="409B0076" w14:textId="77777777" w:rsidTr="00B82331">
        <w:trPr>
          <w:tblHeader/>
        </w:trPr>
        <w:tc>
          <w:tcPr>
            <w:tcW w:w="2246" w:type="dxa"/>
          </w:tcPr>
          <w:p w14:paraId="411719CD" w14:textId="1CDAE910" w:rsidR="000D0CB9" w:rsidRPr="00E92826" w:rsidRDefault="00E92826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E9282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E928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E9282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E928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7458" w:type="dxa"/>
            <w:gridSpan w:val="12"/>
          </w:tcPr>
          <w:p w14:paraId="2E45A36B" w14:textId="77777777" w:rsidR="000D0CB9" w:rsidRPr="00B82331" w:rsidRDefault="000D0CB9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</w:tr>
      <w:tr w:rsidR="00E92826" w:rsidRPr="00780115" w14:paraId="7D722421" w14:textId="77777777" w:rsidTr="000D0CB9">
        <w:tc>
          <w:tcPr>
            <w:tcW w:w="2246" w:type="dxa"/>
          </w:tcPr>
          <w:p w14:paraId="156D7860" w14:textId="77777777" w:rsidR="00E92826" w:rsidRPr="00B82331" w:rsidRDefault="00E92826" w:rsidP="00E9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B82331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B82331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B8233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23AFB59F" w14:textId="7C3EA672" w:rsidR="00E92826" w:rsidRPr="00B82331" w:rsidRDefault="004F608B" w:rsidP="00E9282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3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F608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E92826" w:rsidRPr="00B82331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4F608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D757D3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E5102EF" w14:textId="6FB8A989" w:rsidR="00E92826" w:rsidRPr="00B82331" w:rsidRDefault="004F608B" w:rsidP="00E9282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F608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EA5706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D1976F7" w14:textId="13CFE258" w:rsidR="00E92826" w:rsidRPr="00B82331" w:rsidRDefault="004F608B" w:rsidP="00E9282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F608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E92826" w:rsidRPr="00B82331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4F608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5D040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5542FE04" w14:textId="32D83476" w:rsidR="00E92826" w:rsidRPr="00B82331" w:rsidRDefault="004F608B" w:rsidP="00E9282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F608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7C655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206D6A" w14:textId="0AC66AE1" w:rsidR="00E92826" w:rsidRPr="00B82331" w:rsidRDefault="004F608B" w:rsidP="00E928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F608B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C1260BC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vAlign w:val="bottom"/>
          </w:tcPr>
          <w:p w14:paraId="7815F558" w14:textId="73E9BD05" w:rsidR="00E92826" w:rsidRPr="00B82331" w:rsidRDefault="00E92826" w:rsidP="00E9282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  <w:lang w:bidi="th-TH"/>
              </w:rPr>
              <w:t>332</w:t>
            </w:r>
          </w:p>
        </w:tc>
      </w:tr>
      <w:tr w:rsidR="00E92826" w:rsidRPr="00780115" w14:paraId="6D7AE7B3" w14:textId="77777777" w:rsidTr="000D0CB9">
        <w:tc>
          <w:tcPr>
            <w:tcW w:w="2246" w:type="dxa"/>
          </w:tcPr>
          <w:p w14:paraId="1EE10D3C" w14:textId="77777777" w:rsidR="00E92826" w:rsidRPr="00B82331" w:rsidRDefault="00E92826" w:rsidP="00E9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331">
              <w:rPr>
                <w:rFonts w:ascii="Angsana New" w:hAnsi="Angsana New"/>
                <w:sz w:val="26"/>
                <w:szCs w:val="26"/>
              </w:rPr>
              <w:t xml:space="preserve">1 - 5 </w:t>
            </w:r>
            <w:r w:rsidRPr="00B82331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61" w:type="dxa"/>
            <w:shd w:val="clear" w:color="auto" w:fill="auto"/>
            <w:vAlign w:val="bottom"/>
          </w:tcPr>
          <w:p w14:paraId="3AC58B64" w14:textId="5F0FA306" w:rsidR="00E92826" w:rsidRPr="00B82331" w:rsidRDefault="00E92826" w:rsidP="00E9282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73"/>
              <w:rPr>
                <w:rFonts w:ascii="Angsana New" w:hAnsi="Angsana New" w:cs="Angsana New"/>
                <w:sz w:val="26"/>
                <w:szCs w:val="26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</w:rPr>
              <w:t>3,983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78157F0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8177F82" w14:textId="75EDFB96" w:rsidR="00E92826" w:rsidRPr="00EE64E8" w:rsidRDefault="00E92826" w:rsidP="00E9282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</w:rPr>
              <w:t>36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837897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76B614F0" w14:textId="45D9A499" w:rsidR="00E92826" w:rsidRPr="00B82331" w:rsidRDefault="00E92826" w:rsidP="00E9282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 w:rsidRPr="00B82331">
              <w:rPr>
                <w:rFonts w:ascii="Angsana New" w:hAnsi="Angsana New" w:cs="Angsana New"/>
                <w:sz w:val="26"/>
                <w:szCs w:val="26"/>
              </w:rPr>
              <w:t>3,62</w:t>
            </w: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E4475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4FA50D5A" w14:textId="0DCBF9B3" w:rsidR="00E92826" w:rsidRPr="00B82331" w:rsidRDefault="00E92826" w:rsidP="00E9282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FE0F2A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986D16" w14:textId="0A442B10" w:rsidR="00E92826" w:rsidRPr="00B82331" w:rsidRDefault="00E92826" w:rsidP="00E928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 w:rsidRPr="0081292C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C9DD2FC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9" w:type="dxa"/>
            <w:vAlign w:val="bottom"/>
          </w:tcPr>
          <w:p w14:paraId="2DB40043" w14:textId="27354D8C" w:rsidR="00E92826" w:rsidRPr="00B82331" w:rsidRDefault="00E92826" w:rsidP="00E9282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E92826" w:rsidRPr="00780115" w14:paraId="4A2FAF69" w14:textId="77777777" w:rsidTr="000D0CB9">
        <w:tc>
          <w:tcPr>
            <w:tcW w:w="2246" w:type="dxa"/>
          </w:tcPr>
          <w:p w14:paraId="1F17A44F" w14:textId="77777777" w:rsidR="00E92826" w:rsidRPr="00B82331" w:rsidRDefault="00E92826" w:rsidP="00E92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8233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071BED" w14:textId="74C7C7DD" w:rsidR="00E92826" w:rsidRPr="00B82331" w:rsidRDefault="004F608B" w:rsidP="00E92826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F60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E92826" w:rsidRPr="00B8233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4F60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0C739E6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50E7D" w14:textId="13E4C2FE" w:rsidR="00E92826" w:rsidRPr="00B82331" w:rsidRDefault="004F608B" w:rsidP="00E92826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F60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E9282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99466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ECF5F" w14:textId="133F350A" w:rsidR="00E92826" w:rsidRPr="00B82331" w:rsidRDefault="004F608B" w:rsidP="00E92826">
            <w:pPr>
              <w:pStyle w:val="acctfourfigures"/>
              <w:tabs>
                <w:tab w:val="clear" w:pos="765"/>
                <w:tab w:val="decimal" w:pos="89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F60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="00E92826" w:rsidRPr="00B82331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4F60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86</w:t>
            </w:r>
            <w:r w:rsidR="00E9282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61979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C0601" w14:textId="122CF611" w:rsidR="00E92826" w:rsidRPr="00B82331" w:rsidRDefault="004F608B" w:rsidP="00E92826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F60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37</w:t>
            </w:r>
            <w:r w:rsidR="00E92826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7F4668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BCC8CB" w14:textId="3E01D1EA" w:rsidR="00E92826" w:rsidRPr="00B82331" w:rsidRDefault="004F608B" w:rsidP="00E92826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F608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6F6FD262" w14:textId="77777777" w:rsidR="00E92826" w:rsidRPr="00B82331" w:rsidRDefault="00E92826" w:rsidP="00E9282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6F41C" w14:textId="0888B015" w:rsidR="00E92826" w:rsidRPr="00B82331" w:rsidRDefault="00E92826" w:rsidP="00E92826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81292C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36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</w:t>
            </w:r>
          </w:p>
        </w:tc>
      </w:tr>
    </w:tbl>
    <w:p w14:paraId="5FCC1A6A" w14:textId="3805B497" w:rsidR="004516E2" w:rsidRPr="001155B7" w:rsidRDefault="004516E2" w:rsidP="004516E2">
      <w:pPr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</w:p>
    <w:p w14:paraId="4DEDC704" w14:textId="71F355A8" w:rsidR="004516E2" w:rsidRPr="00C10DB3" w:rsidRDefault="004516E2" w:rsidP="004516E2">
      <w:pPr>
        <w:ind w:firstLine="540"/>
        <w:rPr>
          <w:rFonts w:ascii="Angsana New" w:hAnsi="Angsana New"/>
          <w:b/>
          <w:bCs/>
          <w:i/>
          <w:iCs/>
          <w:color w:val="FF0000"/>
          <w:sz w:val="30"/>
          <w:szCs w:val="30"/>
          <w:cs/>
          <w:lang w:eastAsia="x-none"/>
        </w:rPr>
      </w:pPr>
      <w:r w:rsidRPr="004516E2"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  <w:t>การเปลี่ยนแปลงของหนี้สินที่เกิดจากกิจกรรมจัดหาเงิน</w:t>
      </w:r>
    </w:p>
    <w:p w14:paraId="4BE703B4" w14:textId="77777777" w:rsidR="0069589A" w:rsidRPr="001155B7" w:rsidRDefault="0069589A" w:rsidP="00695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 w:eastAsia="x-none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530"/>
        <w:gridCol w:w="270"/>
        <w:gridCol w:w="1530"/>
        <w:gridCol w:w="270"/>
        <w:gridCol w:w="1530"/>
      </w:tblGrid>
      <w:tr w:rsidR="001155B7" w:rsidRPr="008034FC" w14:paraId="40203BF1" w14:textId="77777777" w:rsidTr="00831723">
        <w:trPr>
          <w:cantSplit/>
          <w:tblHeader/>
        </w:trPr>
        <w:tc>
          <w:tcPr>
            <w:tcW w:w="4230" w:type="dxa"/>
          </w:tcPr>
          <w:p w14:paraId="244D6E59" w14:textId="77777777" w:rsidR="001155B7" w:rsidRPr="00CA3969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AA82856" w14:textId="1F1E2975" w:rsidR="001155B7" w:rsidRPr="00CA3969" w:rsidRDefault="001155B7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CA3969" w:rsidRPr="008034FC" w14:paraId="29117C16" w14:textId="77777777" w:rsidTr="001155B7">
        <w:trPr>
          <w:cantSplit/>
          <w:tblHeader/>
        </w:trPr>
        <w:tc>
          <w:tcPr>
            <w:tcW w:w="4230" w:type="dxa"/>
          </w:tcPr>
          <w:p w14:paraId="76B808E2" w14:textId="77777777" w:rsidR="00CA3969" w:rsidRPr="00CA3969" w:rsidRDefault="00CA3969" w:rsidP="00CA3969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A70E37B" w14:textId="77777777" w:rsidR="001155B7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eastAsia="Calibri" w:hAnsi="Angsana New" w:cs="Angsana New" w:hint="cs"/>
                <w:b w:val="0"/>
                <w:spacing w:val="-4"/>
                <w:sz w:val="26"/>
                <w:szCs w:val="26"/>
                <w:cs/>
                <w:lang w:val="en-US" w:bidi="th-TH"/>
              </w:rPr>
              <w:t>เงินกู้ยืมจาก</w:t>
            </w:r>
          </w:p>
          <w:p w14:paraId="0D39CFD3" w14:textId="1DBDEE6F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cs/>
                <w:lang w:val="en-US" w:bidi="th-TH"/>
              </w:rPr>
            </w:pPr>
            <w:r w:rsidRPr="00CA3969">
              <w:rPr>
                <w:rFonts w:ascii="Angsana New" w:eastAsia="Calibri" w:hAnsi="Angsana New" w:cs="Angsana New" w:hint="cs"/>
                <w:b w:val="0"/>
                <w:spacing w:val="-4"/>
                <w:sz w:val="26"/>
                <w:szCs w:val="26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270" w:type="dxa"/>
            <w:vAlign w:val="bottom"/>
          </w:tcPr>
          <w:p w14:paraId="54EDA8CE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360943B" w14:textId="6F684823" w:rsidR="00CA3969" w:rsidRPr="00CA3969" w:rsidRDefault="00CA3969" w:rsidP="001155B7">
            <w:pPr>
              <w:pStyle w:val="acctmergecolhdg"/>
              <w:spacing w:line="240" w:lineRule="auto"/>
              <w:ind w:right="-79"/>
              <w:jc w:val="left"/>
              <w:rPr>
                <w:rFonts w:ascii="Angsana New" w:eastAsiaTheme="minorHAns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  <w:t>หนี้สินตามสัญญาเช่า</w:t>
            </w:r>
            <w:r w:rsidRPr="00CA3969">
              <w:rPr>
                <w:rFonts w:ascii="Angsana New" w:eastAsiaTheme="minorHAnsi" w:hAnsi="Angsana New" w:cs="Angsana New"/>
                <w:b w:val="0"/>
                <w:sz w:val="26"/>
                <w:szCs w:val="26"/>
                <w:lang w:val="en-US" w:bidi="th-TH"/>
              </w:rPr>
              <w:t xml:space="preserve"> </w:t>
            </w:r>
          </w:p>
          <w:p w14:paraId="3C71CE63" w14:textId="0B238D1A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  <w:r w:rsidRPr="00CA3969">
              <w:rPr>
                <w:rFonts w:ascii="Angsana New" w:eastAsiaTheme="minorHAnsi" w:hAnsi="Angsana New" w:cs="Angsana New"/>
                <w:b w:val="0"/>
                <w:i/>
                <w:iCs/>
                <w:sz w:val="26"/>
                <w:szCs w:val="26"/>
                <w:lang w:val="en-US" w:bidi="th-TH"/>
              </w:rPr>
              <w:t xml:space="preserve">(2562: </w:t>
            </w:r>
            <w:r w:rsidRPr="00CA3969">
              <w:rPr>
                <w:rFonts w:ascii="Angsana New" w:eastAsiaTheme="minorHAnsi" w:hAnsi="Angsana New" w:cs="Angsana New"/>
                <w:b w:val="0"/>
                <w:i/>
                <w:iCs/>
                <w:sz w:val="26"/>
                <w:szCs w:val="26"/>
                <w:cs/>
                <w:lang w:val="en-US" w:bidi="th-TH"/>
              </w:rPr>
              <w:t>หนี้สินตามสัญญาเช่าการเงิน)</w:t>
            </w:r>
          </w:p>
        </w:tc>
        <w:tc>
          <w:tcPr>
            <w:tcW w:w="270" w:type="dxa"/>
          </w:tcPr>
          <w:p w14:paraId="750786DA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6DE8E6F9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  <w:p w14:paraId="1AF1D811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  <w:p w14:paraId="3CCD3FB3" w14:textId="14049E10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eastAsia="Calibri" w:hAnsi="Angsana New" w:cs="Angsana New" w:hint="cs"/>
                <w:b w:val="0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1155B7" w:rsidRPr="008034FC" w14:paraId="69261733" w14:textId="77777777" w:rsidTr="00831723">
        <w:trPr>
          <w:cantSplit/>
          <w:tblHeader/>
        </w:trPr>
        <w:tc>
          <w:tcPr>
            <w:tcW w:w="4230" w:type="dxa"/>
          </w:tcPr>
          <w:p w14:paraId="5CEC5110" w14:textId="1469251B" w:rsidR="001155B7" w:rsidRPr="00CA3969" w:rsidRDefault="001155B7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4D985C9F" w14:textId="36CA92A9" w:rsidR="001155B7" w:rsidRPr="00CA3969" w:rsidRDefault="001155B7" w:rsidP="005B5B2A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CA3969" w:rsidRPr="008034FC" w14:paraId="53F4B83C" w14:textId="77777777" w:rsidTr="001155B7">
        <w:trPr>
          <w:cantSplit/>
          <w:tblHeader/>
        </w:trPr>
        <w:tc>
          <w:tcPr>
            <w:tcW w:w="4230" w:type="dxa"/>
          </w:tcPr>
          <w:p w14:paraId="20AACF9F" w14:textId="27F94E4C" w:rsidR="00CA3969" w:rsidRPr="00CA3969" w:rsidRDefault="00CA3969" w:rsidP="00CA396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14:paraId="53EBD1FD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0DD712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4F00958B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75E4B0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9D3230F" w14:textId="77777777" w:rsidR="00CA3969" w:rsidRPr="00CA3969" w:rsidRDefault="00CA3969" w:rsidP="00CA3969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6"/>
                <w:szCs w:val="26"/>
                <w:lang w:val="en-US" w:bidi="th-TH"/>
              </w:rPr>
            </w:pPr>
          </w:p>
        </w:tc>
      </w:tr>
      <w:tr w:rsidR="00CA3969" w:rsidRPr="008034FC" w14:paraId="1290F21E" w14:textId="77777777" w:rsidTr="001155B7">
        <w:trPr>
          <w:cantSplit/>
        </w:trPr>
        <w:tc>
          <w:tcPr>
            <w:tcW w:w="4230" w:type="dxa"/>
          </w:tcPr>
          <w:p w14:paraId="33EEEA83" w14:textId="77777777" w:rsidR="00CA3969" w:rsidRPr="00CA3969" w:rsidRDefault="00CA3969" w:rsidP="00CA396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A396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6FA76B4B" w14:textId="7B1AEDE9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674,653</w:t>
            </w:r>
          </w:p>
        </w:tc>
        <w:tc>
          <w:tcPr>
            <w:tcW w:w="270" w:type="dxa"/>
            <w:vAlign w:val="bottom"/>
          </w:tcPr>
          <w:p w14:paraId="49F6CDAE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C3D6035" w14:textId="7157F111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5,862</w:t>
            </w:r>
          </w:p>
        </w:tc>
        <w:tc>
          <w:tcPr>
            <w:tcW w:w="270" w:type="dxa"/>
          </w:tcPr>
          <w:p w14:paraId="79A09C7B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A0029C" w14:textId="55C80752" w:rsidR="00CA3969" w:rsidRPr="00CA3969" w:rsidRDefault="00CA3969" w:rsidP="00DC2E83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680,515</w:t>
            </w:r>
          </w:p>
        </w:tc>
      </w:tr>
      <w:tr w:rsidR="00CA3969" w:rsidRPr="008034FC" w14:paraId="7E8FAD3D" w14:textId="77777777" w:rsidTr="00DC2E83">
        <w:trPr>
          <w:cantSplit/>
        </w:trPr>
        <w:tc>
          <w:tcPr>
            <w:tcW w:w="4230" w:type="dxa"/>
          </w:tcPr>
          <w:p w14:paraId="5DA51B66" w14:textId="77777777" w:rsidR="00CA3969" w:rsidRPr="00CA3969" w:rsidRDefault="00CA3969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</w:t>
            </w: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br/>
              <w:t>การจัดหาเงิน</w:t>
            </w:r>
          </w:p>
        </w:tc>
        <w:tc>
          <w:tcPr>
            <w:tcW w:w="1530" w:type="dxa"/>
            <w:vAlign w:val="bottom"/>
          </w:tcPr>
          <w:p w14:paraId="2219023B" w14:textId="2E9271A5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(121,749)</w:t>
            </w:r>
          </w:p>
        </w:tc>
        <w:tc>
          <w:tcPr>
            <w:tcW w:w="270" w:type="dxa"/>
            <w:vAlign w:val="bottom"/>
          </w:tcPr>
          <w:p w14:paraId="68602946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C1C5418" w14:textId="3924AEA9" w:rsidR="00CA3969" w:rsidRPr="00DC2E83" w:rsidRDefault="00DC2E83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C2E8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(8,531)</w:t>
            </w:r>
          </w:p>
        </w:tc>
        <w:tc>
          <w:tcPr>
            <w:tcW w:w="270" w:type="dxa"/>
          </w:tcPr>
          <w:p w14:paraId="75D30B9C" w14:textId="77777777" w:rsidR="00CA3969" w:rsidRPr="001155B7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D675BF2" w14:textId="77777777" w:rsidR="001155B7" w:rsidRDefault="001155B7" w:rsidP="00DC2E83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637AF180" w14:textId="37958C7A" w:rsidR="00DC2E83" w:rsidRPr="00DC2E83" w:rsidRDefault="00DC2E83" w:rsidP="00DC2E83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(130,280)</w:t>
            </w:r>
          </w:p>
        </w:tc>
      </w:tr>
      <w:tr w:rsidR="00CA3969" w:rsidRPr="008034FC" w14:paraId="64674C52" w14:textId="77777777" w:rsidTr="00DC2E83">
        <w:trPr>
          <w:cantSplit/>
        </w:trPr>
        <w:tc>
          <w:tcPr>
            <w:tcW w:w="4230" w:type="dxa"/>
          </w:tcPr>
          <w:p w14:paraId="7F18C192" w14:textId="43453038" w:rsidR="00CA3969" w:rsidRPr="00CA3969" w:rsidRDefault="00CA3969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 xml:space="preserve">สัญญาเช่า </w:t>
            </w:r>
            <w:r w:rsidRPr="00CA3969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(2562: </w:t>
            </w:r>
            <w:r w:rsidRPr="00CA3969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สัญญาเช่าการเงิน</w:t>
            </w:r>
            <w:r w:rsidRPr="00CA3969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73C6F998" w14:textId="32AB5579" w:rsidR="00CA3969" w:rsidRPr="00CA3969" w:rsidRDefault="00DC2E83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6988001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43736288" w14:textId="2D568630" w:rsidR="00CA3969" w:rsidRPr="00DC2E83" w:rsidRDefault="00DC2E83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DC2E8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38,738</w:t>
            </w:r>
          </w:p>
        </w:tc>
        <w:tc>
          <w:tcPr>
            <w:tcW w:w="270" w:type="dxa"/>
          </w:tcPr>
          <w:p w14:paraId="3C97CFC7" w14:textId="77777777" w:rsidR="00CA3969" w:rsidRPr="001155B7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270ACD00" w14:textId="2A9F13A2" w:rsidR="00CA3969" w:rsidRPr="00DC2E83" w:rsidRDefault="00DC2E83" w:rsidP="00DC2E83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38,738</w:t>
            </w:r>
          </w:p>
        </w:tc>
      </w:tr>
      <w:tr w:rsidR="00CA3969" w:rsidRPr="008034FC" w14:paraId="77EA5611" w14:textId="77777777" w:rsidTr="00DC2E83">
        <w:trPr>
          <w:cantSplit/>
        </w:trPr>
        <w:tc>
          <w:tcPr>
            <w:tcW w:w="4230" w:type="dxa"/>
          </w:tcPr>
          <w:p w14:paraId="60077B4E" w14:textId="77777777" w:rsidR="00CA3969" w:rsidRPr="00CA3969" w:rsidRDefault="00CA3969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124B9C" w14:textId="73955164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631</w:t>
            </w:r>
          </w:p>
        </w:tc>
        <w:tc>
          <w:tcPr>
            <w:tcW w:w="270" w:type="dxa"/>
            <w:vAlign w:val="bottom"/>
          </w:tcPr>
          <w:p w14:paraId="7C9F935B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0E50C36" w14:textId="2675A5E8" w:rsidR="00CA3969" w:rsidRPr="00DC2E83" w:rsidRDefault="00DC2E83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</w:rPr>
            </w:pPr>
            <w:r w:rsidRPr="00DC2E83">
              <w:rPr>
                <w:rFonts w:ascii="Angsana New" w:hAnsi="Angsana New" w:cs="Angsana New"/>
                <w:sz w:val="26"/>
                <w:szCs w:val="26"/>
              </w:rPr>
              <w:t>2,105</w:t>
            </w:r>
          </w:p>
        </w:tc>
        <w:tc>
          <w:tcPr>
            <w:tcW w:w="270" w:type="dxa"/>
          </w:tcPr>
          <w:p w14:paraId="3E123AB9" w14:textId="77777777" w:rsidR="00CA3969" w:rsidRPr="001155B7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C63B381" w14:textId="35A3C7AB" w:rsidR="00CA3969" w:rsidRPr="00DC2E83" w:rsidRDefault="00DC2E83" w:rsidP="00DC2E83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2,736</w:t>
            </w:r>
          </w:p>
        </w:tc>
      </w:tr>
      <w:tr w:rsidR="00CA3969" w:rsidRPr="008034FC" w14:paraId="167843AF" w14:textId="77777777" w:rsidTr="00DC2E83">
        <w:trPr>
          <w:cantSplit/>
        </w:trPr>
        <w:tc>
          <w:tcPr>
            <w:tcW w:w="4230" w:type="dxa"/>
          </w:tcPr>
          <w:p w14:paraId="73F4D431" w14:textId="77777777" w:rsidR="00CA3969" w:rsidRPr="00CA3969" w:rsidRDefault="00CA3969" w:rsidP="00CA396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D4C1F" w14:textId="360DD89B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CA396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553,535</w:t>
            </w:r>
          </w:p>
        </w:tc>
        <w:tc>
          <w:tcPr>
            <w:tcW w:w="270" w:type="dxa"/>
            <w:vAlign w:val="bottom"/>
          </w:tcPr>
          <w:p w14:paraId="3667CEAD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0883B" w14:textId="7576422B" w:rsidR="00CA3969" w:rsidRPr="00DC2E83" w:rsidRDefault="00DC2E83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DC2E8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38,174</w:t>
            </w:r>
          </w:p>
        </w:tc>
        <w:tc>
          <w:tcPr>
            <w:tcW w:w="270" w:type="dxa"/>
          </w:tcPr>
          <w:p w14:paraId="432720EA" w14:textId="77777777" w:rsidR="00CA3969" w:rsidRPr="001155B7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96E9" w14:textId="382723EC" w:rsidR="00CA3969" w:rsidRPr="00DC2E83" w:rsidRDefault="00DC2E83" w:rsidP="00DC2E83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59</w:t>
            </w:r>
            <w:r w:rsidR="008E283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,709</w:t>
            </w:r>
          </w:p>
        </w:tc>
      </w:tr>
      <w:tr w:rsidR="00CA3969" w:rsidRPr="008034FC" w14:paraId="71294E53" w14:textId="77777777" w:rsidTr="001155B7">
        <w:trPr>
          <w:cantSplit/>
        </w:trPr>
        <w:tc>
          <w:tcPr>
            <w:tcW w:w="4230" w:type="dxa"/>
          </w:tcPr>
          <w:p w14:paraId="357AC9C6" w14:textId="77777777" w:rsidR="00CA3969" w:rsidRPr="00CA3969" w:rsidRDefault="00CA3969" w:rsidP="00CA396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29B73B1" w14:textId="77777777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C2F5AFF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FC2BEE1" w14:textId="77777777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D219A32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D2575EA" w14:textId="77777777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CA3969" w:rsidRPr="008034FC" w14:paraId="26F9D33D" w14:textId="77777777" w:rsidTr="001155B7">
        <w:trPr>
          <w:cantSplit/>
        </w:trPr>
        <w:tc>
          <w:tcPr>
            <w:tcW w:w="4230" w:type="dxa"/>
          </w:tcPr>
          <w:p w14:paraId="1EC95EA7" w14:textId="0105A72D" w:rsidR="00CA3969" w:rsidRPr="00CA3969" w:rsidRDefault="00CA3969" w:rsidP="00CA396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CA396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530" w:type="dxa"/>
            <w:vAlign w:val="bottom"/>
          </w:tcPr>
          <w:p w14:paraId="2E40EA7C" w14:textId="77777777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30C04E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1F4E48FA" w14:textId="77777777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9527417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0B3C64F5" w14:textId="77777777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A3969" w:rsidRPr="008034FC" w14:paraId="3A869E6C" w14:textId="77777777" w:rsidTr="001155B7">
        <w:trPr>
          <w:cantSplit/>
        </w:trPr>
        <w:tc>
          <w:tcPr>
            <w:tcW w:w="4230" w:type="dxa"/>
          </w:tcPr>
          <w:p w14:paraId="59298288" w14:textId="77777777" w:rsidR="00CA3969" w:rsidRPr="00CA3969" w:rsidRDefault="00CA3969" w:rsidP="00CA396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CA3969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28817E2A" w14:textId="2963EF65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67,216</w:t>
            </w:r>
          </w:p>
        </w:tc>
        <w:tc>
          <w:tcPr>
            <w:tcW w:w="270" w:type="dxa"/>
            <w:vAlign w:val="bottom"/>
          </w:tcPr>
          <w:p w14:paraId="63B405F5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0C557D0C" w14:textId="44BBBC80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1,357</w:t>
            </w:r>
          </w:p>
        </w:tc>
        <w:tc>
          <w:tcPr>
            <w:tcW w:w="270" w:type="dxa"/>
          </w:tcPr>
          <w:p w14:paraId="46AADE32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241AFDC8" w14:textId="0BFCE0D5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</w:rPr>
              <w:t>68,573</w:t>
            </w:r>
          </w:p>
        </w:tc>
      </w:tr>
      <w:tr w:rsidR="00CA3969" w:rsidRPr="008034FC" w14:paraId="660792A3" w14:textId="77777777" w:rsidTr="001155B7">
        <w:trPr>
          <w:cantSplit/>
        </w:trPr>
        <w:tc>
          <w:tcPr>
            <w:tcW w:w="4230" w:type="dxa"/>
          </w:tcPr>
          <w:p w14:paraId="59787AFC" w14:textId="77777777" w:rsidR="00CA3969" w:rsidRPr="00CA3969" w:rsidRDefault="00CA3969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การเปลี่ยนแปลงจากกระแสเงินสดจาก</w:t>
            </w: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br/>
              <w:t>การจัดหาเงิน</w:t>
            </w:r>
          </w:p>
        </w:tc>
        <w:tc>
          <w:tcPr>
            <w:tcW w:w="1530" w:type="dxa"/>
            <w:vAlign w:val="bottom"/>
          </w:tcPr>
          <w:p w14:paraId="7E130902" w14:textId="4718FD0A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603,470</w:t>
            </w:r>
          </w:p>
        </w:tc>
        <w:tc>
          <w:tcPr>
            <w:tcW w:w="270" w:type="dxa"/>
            <w:vAlign w:val="bottom"/>
          </w:tcPr>
          <w:p w14:paraId="721D65E1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6CDA4BB7" w14:textId="37BD0F35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(3,782)</w:t>
            </w:r>
          </w:p>
        </w:tc>
        <w:tc>
          <w:tcPr>
            <w:tcW w:w="270" w:type="dxa"/>
          </w:tcPr>
          <w:p w14:paraId="0D97A9BD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11AB403A" w14:textId="77777777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4B17AAFD" w14:textId="71CBBA1F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599,688</w:t>
            </w:r>
          </w:p>
        </w:tc>
      </w:tr>
      <w:tr w:rsidR="00CA3969" w:rsidRPr="008034FC" w14:paraId="538621DB" w14:textId="77777777" w:rsidTr="001155B7">
        <w:trPr>
          <w:cantSplit/>
        </w:trPr>
        <w:tc>
          <w:tcPr>
            <w:tcW w:w="4230" w:type="dxa"/>
          </w:tcPr>
          <w:p w14:paraId="67F8D31C" w14:textId="56EC1D1F" w:rsidR="00CA3969" w:rsidRPr="00CA3969" w:rsidRDefault="00CA3969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530" w:type="dxa"/>
            <w:vAlign w:val="bottom"/>
          </w:tcPr>
          <w:p w14:paraId="4FC7BBC7" w14:textId="51EF2B84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47BA63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4CC61765" w14:textId="5B04AD4B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6,411</w:t>
            </w:r>
          </w:p>
        </w:tc>
        <w:tc>
          <w:tcPr>
            <w:tcW w:w="270" w:type="dxa"/>
          </w:tcPr>
          <w:p w14:paraId="667C56B4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4B172F80" w14:textId="1988F2D0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6,411</w:t>
            </w:r>
          </w:p>
        </w:tc>
      </w:tr>
      <w:tr w:rsidR="00CA3969" w:rsidRPr="008034FC" w14:paraId="56CC0CF7" w14:textId="77777777" w:rsidTr="001155B7">
        <w:trPr>
          <w:cantSplit/>
        </w:trPr>
        <w:tc>
          <w:tcPr>
            <w:tcW w:w="4230" w:type="dxa"/>
          </w:tcPr>
          <w:p w14:paraId="3CAA2FCD" w14:textId="4A72605D" w:rsidR="00CA3969" w:rsidRPr="00CA3969" w:rsidRDefault="00CA3969" w:rsidP="00CA396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CA3969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530" w:type="dxa"/>
            <w:vAlign w:val="bottom"/>
          </w:tcPr>
          <w:p w14:paraId="67F8999F" w14:textId="20E7AC19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3,967</w:t>
            </w:r>
          </w:p>
        </w:tc>
        <w:tc>
          <w:tcPr>
            <w:tcW w:w="270" w:type="dxa"/>
            <w:vAlign w:val="bottom"/>
          </w:tcPr>
          <w:p w14:paraId="1D9E1689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vAlign w:val="bottom"/>
          </w:tcPr>
          <w:p w14:paraId="54D33772" w14:textId="196781E5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</w:rPr>
              <w:t>1,876</w:t>
            </w:r>
          </w:p>
        </w:tc>
        <w:tc>
          <w:tcPr>
            <w:tcW w:w="270" w:type="dxa"/>
          </w:tcPr>
          <w:p w14:paraId="4602FAAA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530" w:type="dxa"/>
          </w:tcPr>
          <w:p w14:paraId="7B5714F6" w14:textId="32EEE291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sz w:val="26"/>
                <w:szCs w:val="26"/>
              </w:rPr>
              <w:t>5,843</w:t>
            </w:r>
          </w:p>
        </w:tc>
      </w:tr>
      <w:tr w:rsidR="00CA3969" w:rsidRPr="008034FC" w14:paraId="64C06557" w14:textId="77777777" w:rsidTr="001155B7">
        <w:trPr>
          <w:cantSplit/>
        </w:trPr>
        <w:tc>
          <w:tcPr>
            <w:tcW w:w="4230" w:type="dxa"/>
          </w:tcPr>
          <w:p w14:paraId="4B91522D" w14:textId="77777777" w:rsidR="00CA3969" w:rsidRPr="00CA3969" w:rsidRDefault="00CA3969" w:rsidP="00CA3969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31 </w:t>
            </w:r>
            <w:r w:rsidRPr="00CA396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A75D2" w14:textId="214E1013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7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lang w:val="en-US"/>
              </w:rPr>
            </w:pPr>
            <w:r w:rsidRPr="00CA396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674,653</w:t>
            </w:r>
          </w:p>
        </w:tc>
        <w:tc>
          <w:tcPr>
            <w:tcW w:w="270" w:type="dxa"/>
            <w:vAlign w:val="bottom"/>
          </w:tcPr>
          <w:p w14:paraId="25C0BBAA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EC32B6" w14:textId="46189E90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9"/>
              </w:tabs>
              <w:spacing w:line="240" w:lineRule="auto"/>
              <w:ind w:left="-79" w:right="-174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5,862</w:t>
            </w:r>
          </w:p>
        </w:tc>
        <w:tc>
          <w:tcPr>
            <w:tcW w:w="270" w:type="dxa"/>
          </w:tcPr>
          <w:p w14:paraId="196254AC" w14:textId="77777777" w:rsidR="00CA3969" w:rsidRPr="00CA3969" w:rsidRDefault="00CA3969" w:rsidP="00CA3969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571B54" w14:textId="2DBFACDD" w:rsidR="00CA3969" w:rsidRPr="00CA3969" w:rsidRDefault="00CA3969" w:rsidP="001155B7">
            <w:pPr>
              <w:pStyle w:val="acctfourfigures"/>
              <w:shd w:val="clear" w:color="auto" w:fill="FFFFFF"/>
              <w:tabs>
                <w:tab w:val="clear" w:pos="765"/>
                <w:tab w:val="decimal" w:pos="126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  <w:r w:rsidRPr="00CA3969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680,515</w:t>
            </w:r>
          </w:p>
        </w:tc>
      </w:tr>
    </w:tbl>
    <w:p w14:paraId="43FCB650" w14:textId="77777777" w:rsidR="00E64B64" w:rsidRPr="008034FC" w:rsidRDefault="00E64B64" w:rsidP="00E64B64">
      <w:pPr>
        <w:rPr>
          <w:rFonts w:ascii="Angsana New" w:hAnsi="Angsana New"/>
          <w:sz w:val="30"/>
          <w:szCs w:val="30"/>
          <w:highlight w:val="yellow"/>
          <w:cs/>
          <w:lang w:eastAsia="x-none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69589A" w:rsidRPr="00321B98" w14:paraId="02C8CD7B" w14:textId="77777777" w:rsidTr="00A310B3">
        <w:trPr>
          <w:cantSplit/>
          <w:tblHeader/>
        </w:trPr>
        <w:tc>
          <w:tcPr>
            <w:tcW w:w="3780" w:type="dxa"/>
          </w:tcPr>
          <w:p w14:paraId="50EAF0A1" w14:textId="77777777" w:rsidR="0069589A" w:rsidRPr="00321B98" w:rsidRDefault="0069589A" w:rsidP="005B5B2A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601E3AF6" w14:textId="77777777" w:rsidR="0069589A" w:rsidRPr="00321B98" w:rsidRDefault="0069589A" w:rsidP="005B5B2A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21B98" w:rsidRPr="00321B98" w14:paraId="0DDF08D4" w14:textId="77777777" w:rsidTr="00A310B3">
        <w:trPr>
          <w:cantSplit/>
          <w:tblHeader/>
        </w:trPr>
        <w:tc>
          <w:tcPr>
            <w:tcW w:w="3780" w:type="dxa"/>
          </w:tcPr>
          <w:p w14:paraId="6C7FA08D" w14:textId="77777777" w:rsidR="00321B98" w:rsidRPr="00321B98" w:rsidRDefault="00321B98" w:rsidP="00321B98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73F3C41" w14:textId="77777777" w:rsidR="00321B98" w:rsidRPr="00321B9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24"/>
                <w:szCs w:val="24"/>
                <w:cs/>
                <w:lang w:val="en-US" w:bidi="th-TH"/>
              </w:rPr>
            </w:pPr>
            <w:r w:rsidRPr="00321B98">
              <w:rPr>
                <w:rFonts w:ascii="Angsana New" w:eastAsia="Calibri" w:hAnsi="Angsana New" w:cs="Angsana New" w:hint="cs"/>
                <w:b w:val="0"/>
                <w:spacing w:val="-4"/>
                <w:sz w:val="24"/>
                <w:szCs w:val="24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270" w:type="dxa"/>
            <w:vAlign w:val="bottom"/>
          </w:tcPr>
          <w:p w14:paraId="4FF78445" w14:textId="77777777" w:rsidR="00321B98" w:rsidRPr="00321B9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2A10DD" w14:textId="77777777" w:rsidR="00321B9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eastAsia="Calibr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เงินกู้ยืมจากกิจการ</w:t>
            </w:r>
          </w:p>
          <w:p w14:paraId="659A323E" w14:textId="3CA81493" w:rsidR="00321B98" w:rsidRPr="00321B9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321B98">
              <w:rPr>
                <w:rFonts w:ascii="Angsana New" w:eastAsia="Calibr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ที่เกี่ยวข้องกัน</w:t>
            </w:r>
          </w:p>
        </w:tc>
        <w:tc>
          <w:tcPr>
            <w:tcW w:w="270" w:type="dxa"/>
            <w:vAlign w:val="bottom"/>
          </w:tcPr>
          <w:p w14:paraId="678652EE" w14:textId="77777777" w:rsidR="00321B98" w:rsidRPr="00321B9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94991B" w14:textId="77777777" w:rsidR="00321B98" w:rsidRPr="00643C7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643C78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หนี้สินตาม</w:t>
            </w:r>
          </w:p>
          <w:p w14:paraId="62C28091" w14:textId="77777777" w:rsidR="00321B98" w:rsidRPr="00643C7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</w:pPr>
            <w:r w:rsidRPr="00643C78">
              <w:rPr>
                <w:rFonts w:ascii="Angsana New" w:eastAsiaTheme="minorHAnsi" w:hAnsi="Angsana New" w:cs="Angsana New"/>
                <w:b w:val="0"/>
                <w:sz w:val="24"/>
                <w:szCs w:val="24"/>
                <w:cs/>
                <w:lang w:val="en-US" w:bidi="th-TH"/>
              </w:rPr>
              <w:t>สัญญาเช่า</w:t>
            </w:r>
            <w:r w:rsidRPr="00643C78">
              <w:rPr>
                <w:rFonts w:ascii="Angsana New" w:eastAsiaTheme="minorHAnsi" w:hAnsi="Angsana New" w:cs="Angsana New"/>
                <w:b w:val="0"/>
                <w:sz w:val="24"/>
                <w:szCs w:val="24"/>
                <w:lang w:val="en-US" w:bidi="th-TH"/>
              </w:rPr>
              <w:t xml:space="preserve"> </w:t>
            </w:r>
          </w:p>
          <w:p w14:paraId="27286F92" w14:textId="5ACB19C2" w:rsidR="00321B98" w:rsidRPr="00643C7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643C78">
              <w:rPr>
                <w:rFonts w:ascii="Angsana New" w:eastAsiaTheme="minorHAnsi" w:hAnsi="Angsana New" w:cs="Angsana New"/>
                <w:b w:val="0"/>
                <w:i/>
                <w:iCs/>
                <w:sz w:val="24"/>
                <w:szCs w:val="24"/>
                <w:lang w:val="en-US" w:bidi="th-TH"/>
              </w:rPr>
              <w:t xml:space="preserve">(2562: </w:t>
            </w:r>
            <w:r w:rsidRPr="00643C78">
              <w:rPr>
                <w:rFonts w:ascii="Angsana New" w:eastAsiaTheme="minorHAnsi" w:hAnsi="Angsana New" w:cs="Angsana New"/>
                <w:b w:val="0"/>
                <w:i/>
                <w:iCs/>
                <w:sz w:val="24"/>
                <w:szCs w:val="24"/>
                <w:cs/>
                <w:lang w:val="en-US" w:bidi="th-TH"/>
              </w:rPr>
              <w:t>หนี้สินตามสัญญาเช่าการเงิน)</w:t>
            </w:r>
          </w:p>
        </w:tc>
        <w:tc>
          <w:tcPr>
            <w:tcW w:w="270" w:type="dxa"/>
          </w:tcPr>
          <w:p w14:paraId="554CF839" w14:textId="77777777" w:rsidR="00321B98" w:rsidRPr="00643C7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4DB87CA" w14:textId="77777777" w:rsidR="00321B98" w:rsidRPr="00321B9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4F50521" w14:textId="43D5B05F" w:rsidR="00321B9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7DC0E4A" w14:textId="77777777" w:rsidR="00321B98" w:rsidRPr="00321B9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4"/>
                <w:szCs w:val="24"/>
                <w:lang w:val="en-US" w:bidi="th-TH"/>
              </w:rPr>
            </w:pPr>
          </w:p>
          <w:p w14:paraId="76D2BE64" w14:textId="77777777" w:rsidR="00321B98" w:rsidRPr="00321B98" w:rsidRDefault="00321B98" w:rsidP="00321B98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321B98">
              <w:rPr>
                <w:rFonts w:ascii="Angsana New" w:eastAsia="Calibri" w:hAnsi="Angsana New" w:cs="Angsana New" w:hint="cs"/>
                <w:b w:val="0"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321B98" w:rsidRPr="00321B98" w14:paraId="4EEB432E" w14:textId="77777777" w:rsidTr="00A310B3">
        <w:trPr>
          <w:cantSplit/>
          <w:tblHeader/>
        </w:trPr>
        <w:tc>
          <w:tcPr>
            <w:tcW w:w="3780" w:type="dxa"/>
          </w:tcPr>
          <w:p w14:paraId="4062624A" w14:textId="77777777" w:rsidR="00321B98" w:rsidRPr="00321B98" w:rsidRDefault="00321B98" w:rsidP="00321B98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19619058" w14:textId="77777777" w:rsidR="00321B98" w:rsidRPr="00321B98" w:rsidRDefault="00321B98" w:rsidP="00321B9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321B98" w:rsidRPr="00321B98" w14:paraId="14861769" w14:textId="77777777" w:rsidTr="005B5B2A">
        <w:trPr>
          <w:cantSplit/>
        </w:trPr>
        <w:tc>
          <w:tcPr>
            <w:tcW w:w="3780" w:type="dxa"/>
          </w:tcPr>
          <w:p w14:paraId="327D12EE" w14:textId="76F56B0D" w:rsidR="00321B98" w:rsidRPr="00321B98" w:rsidRDefault="00C65C75" w:rsidP="00321B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5490" w:type="dxa"/>
            <w:gridSpan w:val="7"/>
          </w:tcPr>
          <w:p w14:paraId="034BF86D" w14:textId="77777777" w:rsidR="00321B98" w:rsidRPr="00321B98" w:rsidRDefault="00321B98" w:rsidP="00321B9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321B98" w:rsidRPr="00321B98" w14:paraId="01D61C15" w14:textId="77777777" w:rsidTr="005B5B2A">
        <w:trPr>
          <w:cantSplit/>
        </w:trPr>
        <w:tc>
          <w:tcPr>
            <w:tcW w:w="3780" w:type="dxa"/>
          </w:tcPr>
          <w:p w14:paraId="773CD842" w14:textId="77777777" w:rsidR="00321B98" w:rsidRPr="00321B98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21B9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21B98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321B98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744146E5" w14:textId="680FEA31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201,245</w:t>
            </w:r>
          </w:p>
        </w:tc>
        <w:tc>
          <w:tcPr>
            <w:tcW w:w="270" w:type="dxa"/>
            <w:vAlign w:val="bottom"/>
          </w:tcPr>
          <w:p w14:paraId="0749C731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6B49FD" w14:textId="7B41296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</w:rPr>
              <w:t>500,000</w:t>
            </w:r>
          </w:p>
        </w:tc>
        <w:tc>
          <w:tcPr>
            <w:tcW w:w="270" w:type="dxa"/>
            <w:vAlign w:val="bottom"/>
          </w:tcPr>
          <w:p w14:paraId="130248AD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9AADF8D" w14:textId="2339425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361</w:t>
            </w:r>
          </w:p>
        </w:tc>
        <w:tc>
          <w:tcPr>
            <w:tcW w:w="270" w:type="dxa"/>
          </w:tcPr>
          <w:p w14:paraId="0B4F01BD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1025725" w14:textId="75B85DAA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701,606</w:t>
            </w:r>
          </w:p>
        </w:tc>
      </w:tr>
      <w:tr w:rsidR="00321B98" w:rsidRPr="00321B98" w14:paraId="7D5BB5FD" w14:textId="77777777" w:rsidTr="005B5B2A">
        <w:trPr>
          <w:cantSplit/>
        </w:trPr>
        <w:tc>
          <w:tcPr>
            <w:tcW w:w="3780" w:type="dxa"/>
          </w:tcPr>
          <w:p w14:paraId="0E000C00" w14:textId="77777777" w:rsidR="00321B98" w:rsidRPr="00321B98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21B9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การเปลี่ยนแปลงจากกระแสเงินสดจาก</w:t>
            </w:r>
            <w:r w:rsidRPr="00321B98">
              <w:rPr>
                <w:rFonts w:ascii="Angsana New" w:hAnsi="Angsana New" w:hint="cs"/>
                <w:sz w:val="24"/>
                <w:szCs w:val="24"/>
                <w:cs/>
              </w:rPr>
              <w:br/>
              <w:t>การจัดหาเงิน</w:t>
            </w:r>
          </w:p>
        </w:tc>
        <w:tc>
          <w:tcPr>
            <w:tcW w:w="1170" w:type="dxa"/>
            <w:vAlign w:val="bottom"/>
          </w:tcPr>
          <w:p w14:paraId="32D92296" w14:textId="238CC618" w:rsidR="00321B98" w:rsidRPr="00321B98" w:rsidRDefault="00DF6F4A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(26,760)</w:t>
            </w:r>
          </w:p>
        </w:tc>
        <w:tc>
          <w:tcPr>
            <w:tcW w:w="270" w:type="dxa"/>
            <w:vAlign w:val="bottom"/>
          </w:tcPr>
          <w:p w14:paraId="4F10A304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4AB814" w14:textId="1F6EDACA" w:rsidR="00321B98" w:rsidRPr="00321B98" w:rsidRDefault="00DF6F4A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(61,680)</w:t>
            </w:r>
          </w:p>
        </w:tc>
        <w:tc>
          <w:tcPr>
            <w:tcW w:w="270" w:type="dxa"/>
            <w:vAlign w:val="bottom"/>
          </w:tcPr>
          <w:p w14:paraId="6984B91F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3BEBCA5" w14:textId="348850B7" w:rsidR="00321B98" w:rsidRPr="00321B98" w:rsidRDefault="00DF6F4A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(4,932)</w:t>
            </w:r>
          </w:p>
        </w:tc>
        <w:tc>
          <w:tcPr>
            <w:tcW w:w="270" w:type="dxa"/>
          </w:tcPr>
          <w:p w14:paraId="6757CC5F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0872EDDC" w14:textId="77777777" w:rsid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2704C73A" w14:textId="7B314F78" w:rsidR="00643C78" w:rsidRPr="00321B98" w:rsidRDefault="00643C7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(93,372)</w:t>
            </w:r>
          </w:p>
        </w:tc>
      </w:tr>
      <w:tr w:rsidR="00DF6F4A" w:rsidRPr="00321B98" w14:paraId="15424156" w14:textId="77777777" w:rsidTr="005B5B2A">
        <w:trPr>
          <w:cantSplit/>
        </w:trPr>
        <w:tc>
          <w:tcPr>
            <w:tcW w:w="3780" w:type="dxa"/>
          </w:tcPr>
          <w:p w14:paraId="615B3650" w14:textId="5DCD5C92" w:rsidR="00DF6F4A" w:rsidRPr="00321B98" w:rsidRDefault="00DF6F4A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สัญญาเช่า </w:t>
            </w:r>
            <w:r w:rsidRPr="00003443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(2562: </w:t>
            </w:r>
            <w:r w:rsidRPr="0000344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สัญญาเช่าการเงิน</w:t>
            </w:r>
            <w:r w:rsidRPr="00003443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033F90A1" w14:textId="2AE76CEF" w:rsidR="00DF6F4A" w:rsidRPr="00321B98" w:rsidRDefault="00CA5A16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9C23BD" w14:textId="77777777" w:rsidR="00DF6F4A" w:rsidRPr="00321B98" w:rsidRDefault="00DF6F4A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13ECCB" w14:textId="7ACC350C" w:rsidR="00DF6F4A" w:rsidRPr="00321B98" w:rsidRDefault="00DF6F4A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C6FFE23" w14:textId="77777777" w:rsidR="00DF6F4A" w:rsidRPr="00321B98" w:rsidRDefault="00DF6F4A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F756F1E" w14:textId="409CCBB7" w:rsidR="00DF6F4A" w:rsidRPr="00321B98" w:rsidRDefault="00DF6F4A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32,030</w:t>
            </w:r>
          </w:p>
        </w:tc>
        <w:tc>
          <w:tcPr>
            <w:tcW w:w="270" w:type="dxa"/>
          </w:tcPr>
          <w:p w14:paraId="773482AC" w14:textId="77777777" w:rsidR="00DF6F4A" w:rsidRPr="00321B98" w:rsidRDefault="00DF6F4A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</w:tcPr>
          <w:p w14:paraId="34860A34" w14:textId="76BA3D74" w:rsidR="00DF6F4A" w:rsidRPr="00321B98" w:rsidRDefault="00643C7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32,</w:t>
            </w:r>
            <w:r w:rsidR="008755D1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030</w:t>
            </w:r>
          </w:p>
        </w:tc>
      </w:tr>
      <w:tr w:rsidR="00321B98" w:rsidRPr="00321B98" w14:paraId="2E3F46D0" w14:textId="77777777" w:rsidTr="00070C71">
        <w:trPr>
          <w:cantSplit/>
        </w:trPr>
        <w:tc>
          <w:tcPr>
            <w:tcW w:w="3780" w:type="dxa"/>
          </w:tcPr>
          <w:p w14:paraId="42619469" w14:textId="77777777" w:rsidR="00321B98" w:rsidRPr="00321B98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21B9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875065" w14:textId="0071AE4E" w:rsidR="00321B98" w:rsidRPr="00321B98" w:rsidRDefault="00CA5A16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127</w:t>
            </w:r>
          </w:p>
        </w:tc>
        <w:tc>
          <w:tcPr>
            <w:tcW w:w="270" w:type="dxa"/>
            <w:vAlign w:val="bottom"/>
          </w:tcPr>
          <w:p w14:paraId="4623FAC6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584DBA" w14:textId="071BFA02" w:rsidR="00321B98" w:rsidRPr="00321B98" w:rsidRDefault="00DF6F4A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FAAC391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1D7A34" w14:textId="7B894B27" w:rsidR="00321B98" w:rsidRPr="00321B98" w:rsidRDefault="00DF6F4A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1,728</w:t>
            </w:r>
          </w:p>
        </w:tc>
        <w:tc>
          <w:tcPr>
            <w:tcW w:w="270" w:type="dxa"/>
          </w:tcPr>
          <w:p w14:paraId="56E5DF5A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B65DF4" w14:textId="013DF35C" w:rsidR="00321B98" w:rsidRPr="00321B98" w:rsidRDefault="00643C7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8755D1">
              <w:rPr>
                <w:rFonts w:ascii="Angsana New" w:hAnsi="Angsana New" w:cs="Angsana New"/>
                <w:sz w:val="24"/>
                <w:szCs w:val="24"/>
              </w:rPr>
              <w:t>855</w:t>
            </w:r>
          </w:p>
        </w:tc>
      </w:tr>
      <w:tr w:rsidR="00321B98" w:rsidRPr="00321B98" w14:paraId="22989264" w14:textId="77777777" w:rsidTr="00070C71">
        <w:trPr>
          <w:cantSplit/>
        </w:trPr>
        <w:tc>
          <w:tcPr>
            <w:tcW w:w="3780" w:type="dxa"/>
          </w:tcPr>
          <w:p w14:paraId="4C8C65FD" w14:textId="77777777" w:rsidR="00321B98" w:rsidRPr="00321B98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21B9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21B98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321B9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17F3D" w14:textId="3A6D58FC" w:rsidR="00321B98" w:rsidRPr="00321B98" w:rsidRDefault="00DF6F4A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174,612</w:t>
            </w:r>
          </w:p>
        </w:tc>
        <w:tc>
          <w:tcPr>
            <w:tcW w:w="270" w:type="dxa"/>
            <w:vAlign w:val="bottom"/>
          </w:tcPr>
          <w:p w14:paraId="22EB2951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CE051" w14:textId="5E9DCD77" w:rsidR="00321B98" w:rsidRPr="00321B98" w:rsidRDefault="00DF6F4A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438,320</w:t>
            </w:r>
          </w:p>
        </w:tc>
        <w:tc>
          <w:tcPr>
            <w:tcW w:w="270" w:type="dxa"/>
            <w:vAlign w:val="bottom"/>
          </w:tcPr>
          <w:p w14:paraId="47565FBD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3A71B" w14:textId="6DA627B2" w:rsidR="00321B98" w:rsidRPr="00321B98" w:rsidRDefault="00DF6F4A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29,187</w:t>
            </w:r>
          </w:p>
        </w:tc>
        <w:tc>
          <w:tcPr>
            <w:tcW w:w="270" w:type="dxa"/>
          </w:tcPr>
          <w:p w14:paraId="3C4EA1A8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9C849F" w14:textId="4702BD08" w:rsidR="00321B98" w:rsidRPr="00321B98" w:rsidRDefault="00643C7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642,119</w:t>
            </w:r>
          </w:p>
        </w:tc>
      </w:tr>
      <w:tr w:rsidR="00321B98" w:rsidRPr="00321B98" w14:paraId="392A50DD" w14:textId="77777777" w:rsidTr="00A26144">
        <w:trPr>
          <w:cantSplit/>
        </w:trPr>
        <w:tc>
          <w:tcPr>
            <w:tcW w:w="3780" w:type="dxa"/>
          </w:tcPr>
          <w:p w14:paraId="5234DCDF" w14:textId="77777777" w:rsidR="00321B98" w:rsidRPr="00321B98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10A28FC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DD31A73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AA6B84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EB9A92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3959102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BE8B586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69889E35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21B98" w:rsidRPr="00321B98" w14:paraId="7787C70A" w14:textId="77777777" w:rsidTr="00AA4832">
        <w:trPr>
          <w:cantSplit/>
        </w:trPr>
        <w:tc>
          <w:tcPr>
            <w:tcW w:w="3780" w:type="dxa"/>
          </w:tcPr>
          <w:p w14:paraId="276D008F" w14:textId="68BAAE2E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21B9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Pr="00321B9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5490" w:type="dxa"/>
            <w:gridSpan w:val="7"/>
            <w:vAlign w:val="bottom"/>
          </w:tcPr>
          <w:p w14:paraId="1BBB325C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21B98" w:rsidRPr="00321B98" w14:paraId="073AB7DC" w14:textId="77777777" w:rsidTr="00EB437E">
        <w:trPr>
          <w:cantSplit/>
        </w:trPr>
        <w:tc>
          <w:tcPr>
            <w:tcW w:w="3780" w:type="dxa"/>
          </w:tcPr>
          <w:p w14:paraId="2EEBBFBF" w14:textId="77777777" w:rsidR="00321B98" w:rsidRPr="00321B98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21B98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321B98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321B98">
              <w:rPr>
                <w:rFonts w:ascii="Angsana New" w:hAnsi="Angsana New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2527D8A2" w14:textId="6E21644E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67,216</w:t>
            </w:r>
          </w:p>
        </w:tc>
        <w:tc>
          <w:tcPr>
            <w:tcW w:w="270" w:type="dxa"/>
            <w:vAlign w:val="bottom"/>
          </w:tcPr>
          <w:p w14:paraId="04AE74F4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C96DAA" w14:textId="53B5E863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180CF00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920E56" w14:textId="2D1059DD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1,357</w:t>
            </w:r>
          </w:p>
        </w:tc>
        <w:tc>
          <w:tcPr>
            <w:tcW w:w="270" w:type="dxa"/>
          </w:tcPr>
          <w:p w14:paraId="5F3CE330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DE4A27F" w14:textId="279E3C1E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</w:rPr>
              <w:t>68,573</w:t>
            </w:r>
          </w:p>
        </w:tc>
      </w:tr>
      <w:tr w:rsidR="00321B98" w:rsidRPr="00321B98" w14:paraId="10AFECF6" w14:textId="77777777" w:rsidTr="00EB437E">
        <w:trPr>
          <w:cantSplit/>
        </w:trPr>
        <w:tc>
          <w:tcPr>
            <w:tcW w:w="3780" w:type="dxa"/>
          </w:tcPr>
          <w:p w14:paraId="72AC1E9A" w14:textId="77777777" w:rsidR="00321B98" w:rsidRPr="00321B98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21B9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การเปลี่ยนแปลงจากกระแสเงินสดจาก</w:t>
            </w:r>
            <w:r w:rsidRPr="00321B98">
              <w:rPr>
                <w:rFonts w:ascii="Angsana New" w:hAnsi="Angsana New" w:hint="cs"/>
                <w:sz w:val="24"/>
                <w:szCs w:val="24"/>
                <w:cs/>
              </w:rPr>
              <w:br/>
              <w:t>การจัดหาเงิน</w:t>
            </w:r>
          </w:p>
        </w:tc>
        <w:tc>
          <w:tcPr>
            <w:tcW w:w="1170" w:type="dxa"/>
            <w:vAlign w:val="bottom"/>
          </w:tcPr>
          <w:p w14:paraId="501EF62D" w14:textId="22A879E2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133,904</w:t>
            </w:r>
          </w:p>
        </w:tc>
        <w:tc>
          <w:tcPr>
            <w:tcW w:w="270" w:type="dxa"/>
            <w:vAlign w:val="bottom"/>
          </w:tcPr>
          <w:p w14:paraId="4ED6FC7B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A0D63F" w14:textId="439A08A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500,000</w:t>
            </w:r>
          </w:p>
        </w:tc>
        <w:tc>
          <w:tcPr>
            <w:tcW w:w="270" w:type="dxa"/>
            <w:vAlign w:val="bottom"/>
          </w:tcPr>
          <w:p w14:paraId="3D480761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F4FDB93" w14:textId="5B0F13FE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(1,047)</w:t>
            </w:r>
          </w:p>
        </w:tc>
        <w:tc>
          <w:tcPr>
            <w:tcW w:w="270" w:type="dxa"/>
          </w:tcPr>
          <w:p w14:paraId="05A746E3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5984E78F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10971FE9" w14:textId="5AB4327D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632,857</w:t>
            </w:r>
          </w:p>
        </w:tc>
      </w:tr>
      <w:tr w:rsidR="00321B98" w:rsidRPr="00321B98" w14:paraId="6BAB0A04" w14:textId="77777777" w:rsidTr="00EB437E">
        <w:trPr>
          <w:cantSplit/>
        </w:trPr>
        <w:tc>
          <w:tcPr>
            <w:tcW w:w="3780" w:type="dxa"/>
          </w:tcPr>
          <w:p w14:paraId="2701DF7C" w14:textId="31E9FC2A" w:rsidR="00321B98" w:rsidRPr="00321B98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321B98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การเปลี่ยนแปลงของรายการอื่นที่มิใช่เงินสด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E7598A" w14:textId="787BA28F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125</w:t>
            </w:r>
          </w:p>
        </w:tc>
        <w:tc>
          <w:tcPr>
            <w:tcW w:w="270" w:type="dxa"/>
            <w:vAlign w:val="bottom"/>
          </w:tcPr>
          <w:p w14:paraId="7F62AD2A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9A20A4" w14:textId="3A1836D8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EE2FB23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C9331A" w14:textId="4DFCCFB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</w:rPr>
              <w:t>51</w:t>
            </w:r>
          </w:p>
        </w:tc>
        <w:tc>
          <w:tcPr>
            <w:tcW w:w="270" w:type="dxa"/>
          </w:tcPr>
          <w:p w14:paraId="55BA2790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8CA537" w14:textId="76B971C0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sz w:val="24"/>
                <w:szCs w:val="24"/>
              </w:rPr>
              <w:t>176</w:t>
            </w:r>
          </w:p>
        </w:tc>
      </w:tr>
      <w:tr w:rsidR="00321B98" w:rsidRPr="00321B98" w14:paraId="4DE6DBED" w14:textId="77777777" w:rsidTr="004313F8">
        <w:trPr>
          <w:cantSplit/>
        </w:trPr>
        <w:tc>
          <w:tcPr>
            <w:tcW w:w="3780" w:type="dxa"/>
          </w:tcPr>
          <w:p w14:paraId="48225F80" w14:textId="77777777" w:rsidR="00321B98" w:rsidRPr="00321B98" w:rsidRDefault="00321B98" w:rsidP="00321B98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21B9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21B98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321B9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68BF0" w14:textId="7F44AABD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321B9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201,245</w:t>
            </w:r>
          </w:p>
        </w:tc>
        <w:tc>
          <w:tcPr>
            <w:tcW w:w="270" w:type="dxa"/>
            <w:vAlign w:val="bottom"/>
          </w:tcPr>
          <w:p w14:paraId="1B23593F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37E4F" w14:textId="0D1EF2C3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1B98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270" w:type="dxa"/>
            <w:vAlign w:val="bottom"/>
          </w:tcPr>
          <w:p w14:paraId="0AB16DED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2CCAD" w14:textId="653ADFA4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361</w:t>
            </w:r>
          </w:p>
        </w:tc>
        <w:tc>
          <w:tcPr>
            <w:tcW w:w="270" w:type="dxa"/>
          </w:tcPr>
          <w:p w14:paraId="5902EFCC" w14:textId="77777777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B654FA" w14:textId="5B1B2F62" w:rsidR="00321B98" w:rsidRPr="00321B98" w:rsidRDefault="00321B98" w:rsidP="00321B9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321B98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701,606</w:t>
            </w:r>
          </w:p>
        </w:tc>
      </w:tr>
    </w:tbl>
    <w:p w14:paraId="2AD769F6" w14:textId="7FBDF1C7" w:rsidR="00460EEB" w:rsidRPr="00A3035E" w:rsidRDefault="0046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eastAsia="x-none"/>
        </w:rPr>
      </w:pPr>
    </w:p>
    <w:p w14:paraId="2508CE92" w14:textId="2306897B" w:rsidR="00F222F8" w:rsidRPr="00B90A16" w:rsidRDefault="00F222F8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90A16">
        <w:rPr>
          <w:rFonts w:ascii="Angsana New" w:hAnsi="Angsana New" w:hint="cs"/>
          <w:sz w:val="30"/>
          <w:szCs w:val="30"/>
          <w:u w:val="none"/>
          <w:cs/>
          <w:lang w:val="en-US"/>
        </w:rPr>
        <w:t>เจ้าหนี้อื่น</w:t>
      </w:r>
    </w:p>
    <w:p w14:paraId="5DE98676" w14:textId="77777777" w:rsidR="00BA5A30" w:rsidRPr="00145E20" w:rsidRDefault="00BA5A30" w:rsidP="00BA5A30">
      <w:pPr>
        <w:rPr>
          <w:rFonts w:asciiTheme="majorBidi" w:hAnsiTheme="majorBidi"/>
          <w:sz w:val="24"/>
          <w:szCs w:val="24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8"/>
        <w:gridCol w:w="883"/>
        <w:gridCol w:w="1185"/>
        <w:gridCol w:w="254"/>
        <w:gridCol w:w="1190"/>
        <w:gridCol w:w="273"/>
        <w:gridCol w:w="1168"/>
        <w:gridCol w:w="254"/>
        <w:gridCol w:w="1185"/>
      </w:tblGrid>
      <w:tr w:rsidR="00504F5D" w:rsidRPr="009664BA" w14:paraId="59F9A8BF" w14:textId="77777777" w:rsidTr="00485BEC">
        <w:trPr>
          <w:tblHeader/>
        </w:trPr>
        <w:tc>
          <w:tcPr>
            <w:tcW w:w="1552" w:type="pct"/>
          </w:tcPr>
          <w:p w14:paraId="62D84B62" w14:textId="77777777" w:rsidR="00504F5D" w:rsidRPr="009664BA" w:rsidRDefault="00504F5D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14:paraId="1ED0EBBC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</w:tcPr>
          <w:p w14:paraId="4FF04BCF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50992D19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1F63FD50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04F5D" w:rsidRPr="009664BA" w14:paraId="117D96D8" w14:textId="77777777" w:rsidTr="00485BEC">
        <w:trPr>
          <w:tblHeader/>
        </w:trPr>
        <w:tc>
          <w:tcPr>
            <w:tcW w:w="1552" w:type="pct"/>
          </w:tcPr>
          <w:p w14:paraId="59CB9A8D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6" w:type="pct"/>
          </w:tcPr>
          <w:p w14:paraId="72F4F407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9" w:type="pct"/>
          </w:tcPr>
          <w:p w14:paraId="3A42A475" w14:textId="1203D0D1" w:rsidR="00504F5D" w:rsidRPr="005F764D" w:rsidRDefault="00C65C75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29ABF658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5165FA4" w14:textId="351449A8" w:rsidR="00504F5D" w:rsidRPr="005F764D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30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7" w:type="pct"/>
          </w:tcPr>
          <w:p w14:paraId="065FEFF9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985CB52" w14:textId="27161139" w:rsidR="00504F5D" w:rsidRPr="005F764D" w:rsidRDefault="00C65C75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0CD5D48C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247A47A" w14:textId="45800670" w:rsidR="00504F5D" w:rsidRPr="005F764D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303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504F5D" w:rsidRPr="009664BA" w14:paraId="19B1D95E" w14:textId="77777777" w:rsidTr="00485BEC">
        <w:trPr>
          <w:tblHeader/>
        </w:trPr>
        <w:tc>
          <w:tcPr>
            <w:tcW w:w="1552" w:type="pct"/>
          </w:tcPr>
          <w:p w14:paraId="1A108AA1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6" w:type="pct"/>
          </w:tcPr>
          <w:p w14:paraId="07A308C6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149455F2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64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4F5D" w:rsidRPr="009664BA" w14:paraId="2BF77CEF" w14:textId="77777777" w:rsidTr="00485BEC">
        <w:tc>
          <w:tcPr>
            <w:tcW w:w="1552" w:type="pct"/>
          </w:tcPr>
          <w:p w14:paraId="56ECA451" w14:textId="77777777" w:rsidR="00504F5D" w:rsidRPr="009664BA" w:rsidRDefault="007F339E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33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76" w:type="pct"/>
          </w:tcPr>
          <w:p w14:paraId="4F68A7F8" w14:textId="080AB413" w:rsidR="00504F5D" w:rsidRPr="002C6346" w:rsidRDefault="008F626F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D00A830" w14:textId="4CB847DD" w:rsidR="00504F5D" w:rsidRPr="002A71C0" w:rsidRDefault="00AF40C3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34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1D412423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7141F5D" w14:textId="69C35A89" w:rsidR="00504F5D" w:rsidRPr="009664BA" w:rsidRDefault="00503038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7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</w:p>
        </w:tc>
        <w:tc>
          <w:tcPr>
            <w:tcW w:w="147" w:type="pct"/>
          </w:tcPr>
          <w:p w14:paraId="0A042C06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D19919C" w14:textId="32AEE973" w:rsidR="00504F5D" w:rsidRPr="009664BA" w:rsidRDefault="00C2379B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3,91</w:t>
            </w:r>
            <w:r w:rsidR="004344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38F3E6B0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FE5BFAE" w14:textId="54D30C3F" w:rsidR="00504F5D" w:rsidRPr="009664BA" w:rsidRDefault="00503038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69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</w:tr>
      <w:tr w:rsidR="00504F5D" w:rsidRPr="00940E36" w14:paraId="74BBF2D2" w14:textId="77777777" w:rsidTr="00485BEC">
        <w:tc>
          <w:tcPr>
            <w:tcW w:w="1552" w:type="pct"/>
          </w:tcPr>
          <w:p w14:paraId="5080A714" w14:textId="77777777" w:rsidR="00504F5D" w:rsidRPr="00940E36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476" w:type="pct"/>
          </w:tcPr>
          <w:p w14:paraId="72968454" w14:textId="77777777" w:rsidR="00504F5D" w:rsidRPr="00940E36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639" w:type="pct"/>
          </w:tcPr>
          <w:p w14:paraId="135F7118" w14:textId="77777777" w:rsidR="00504F5D" w:rsidRPr="002A71C0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" w:type="pct"/>
          </w:tcPr>
          <w:p w14:paraId="4F8272D2" w14:textId="77777777" w:rsidR="00504F5D" w:rsidRPr="00940E36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42" w:type="pct"/>
          </w:tcPr>
          <w:p w14:paraId="5A7BB89B" w14:textId="77777777" w:rsidR="00504F5D" w:rsidRPr="00940E36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14:paraId="5765F5BD" w14:textId="77777777" w:rsidR="00504F5D" w:rsidRPr="00940E36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pct"/>
          </w:tcPr>
          <w:p w14:paraId="7D912EEB" w14:textId="77777777" w:rsidR="00504F5D" w:rsidRPr="00940E36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" w:type="pct"/>
          </w:tcPr>
          <w:p w14:paraId="45C1F6B7" w14:textId="77777777" w:rsidR="00504F5D" w:rsidRPr="00940E36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" w:type="pct"/>
          </w:tcPr>
          <w:p w14:paraId="3D22A25F" w14:textId="77777777" w:rsidR="00504F5D" w:rsidRPr="00940E36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504F5D" w:rsidRPr="009664BA" w14:paraId="544C8CB2" w14:textId="77777777" w:rsidTr="00485BEC">
        <w:tc>
          <w:tcPr>
            <w:tcW w:w="1552" w:type="pct"/>
          </w:tcPr>
          <w:p w14:paraId="695F5A19" w14:textId="00E2E8C6" w:rsidR="00504F5D" w:rsidRPr="007B235D" w:rsidRDefault="00504F5D" w:rsidP="00485B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  <w:r w:rsidR="004D01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23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476" w:type="pct"/>
          </w:tcPr>
          <w:p w14:paraId="0A105C02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30A673EC" w14:textId="77777777" w:rsidR="00504F5D" w:rsidRPr="002A71C0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CB9EB3D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3828072" w14:textId="77777777" w:rsidR="00504F5D" w:rsidRPr="009664BA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0863D80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8F23828" w14:textId="77777777" w:rsidR="00504F5D" w:rsidRPr="009664BA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7F613C81" w14:textId="77777777" w:rsidR="00504F5D" w:rsidRPr="009664BA" w:rsidRDefault="00504F5D" w:rsidP="00485B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05B294F" w14:textId="77777777" w:rsidR="00504F5D" w:rsidRPr="009664BA" w:rsidRDefault="00504F5D" w:rsidP="00485BE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03038" w:rsidRPr="009664BA" w14:paraId="79B96839" w14:textId="77777777" w:rsidTr="00485BEC">
        <w:tc>
          <w:tcPr>
            <w:tcW w:w="1552" w:type="pct"/>
          </w:tcPr>
          <w:p w14:paraId="17BE7011" w14:textId="77777777" w:rsidR="00503038" w:rsidRPr="002E6F3C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เงินลงทุนค้างจ่าย</w:t>
            </w:r>
          </w:p>
        </w:tc>
        <w:tc>
          <w:tcPr>
            <w:tcW w:w="476" w:type="pct"/>
          </w:tcPr>
          <w:p w14:paraId="7FDE0920" w14:textId="51D81FC4" w:rsidR="00503038" w:rsidRPr="00DD6E9D" w:rsidRDefault="00DD6E9D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39" w:type="pct"/>
          </w:tcPr>
          <w:p w14:paraId="0410FF5F" w14:textId="08A67664" w:rsidR="00503038" w:rsidRPr="002A71C0" w:rsidRDefault="00434416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7" w:type="pct"/>
          </w:tcPr>
          <w:p w14:paraId="1B21A4F9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4C2A68A" w14:textId="4A32855F" w:rsidR="00503038" w:rsidRPr="009664BA" w:rsidRDefault="005030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Pr="002A71C0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7" w:type="pct"/>
          </w:tcPr>
          <w:p w14:paraId="6A7C0446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2BCF348" w14:textId="50932DE4" w:rsidR="00503038" w:rsidRPr="009664BA" w:rsidRDefault="00C2379B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  <w:tc>
          <w:tcPr>
            <w:tcW w:w="137" w:type="pct"/>
          </w:tcPr>
          <w:p w14:paraId="15CDE2AE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167DF8AB" w14:textId="34F3EBE4" w:rsidR="00503038" w:rsidRPr="009664BA" w:rsidRDefault="005030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206,000</w:t>
            </w:r>
          </w:p>
        </w:tc>
      </w:tr>
      <w:tr w:rsidR="00503038" w:rsidRPr="009664BA" w14:paraId="3FD830E4" w14:textId="77777777" w:rsidTr="00485BEC">
        <w:tc>
          <w:tcPr>
            <w:tcW w:w="1552" w:type="pct"/>
          </w:tcPr>
          <w:p w14:paraId="58E04413" w14:textId="77777777" w:rsidR="00503038" w:rsidRPr="009664BA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476" w:type="pct"/>
          </w:tcPr>
          <w:p w14:paraId="2EA06000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598FA455" w14:textId="0E5D87F5" w:rsidR="00503038" w:rsidRPr="002A71C0" w:rsidRDefault="00434416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43A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43A1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37" w:type="pct"/>
          </w:tcPr>
          <w:p w14:paraId="76A043E4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D597B0F" w14:textId="01C3F7BA" w:rsidR="00503038" w:rsidRPr="009664BA" w:rsidRDefault="005030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1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4416">
              <w:rPr>
                <w:rFonts w:asciiTheme="majorBidi" w:hAnsiTheme="majorBidi" w:cstheme="majorBidi"/>
                <w:sz w:val="30"/>
                <w:szCs w:val="30"/>
              </w:rPr>
              <w:t>1,253</w:t>
            </w:r>
          </w:p>
        </w:tc>
        <w:tc>
          <w:tcPr>
            <w:tcW w:w="147" w:type="pct"/>
          </w:tcPr>
          <w:p w14:paraId="6CD2EAC1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7284D523" w14:textId="029BEA0A" w:rsidR="00503038" w:rsidRPr="009664BA" w:rsidRDefault="004443A1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34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137" w:type="pct"/>
          </w:tcPr>
          <w:p w14:paraId="6CF196A0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B2C5C28" w14:textId="71AD561C" w:rsidR="00503038" w:rsidRPr="009664BA" w:rsidRDefault="005030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F3C">
              <w:rPr>
                <w:rFonts w:asciiTheme="majorBidi" w:hAnsiTheme="majorBidi" w:cstheme="majorBidi"/>
                <w:sz w:val="30"/>
                <w:szCs w:val="30"/>
              </w:rPr>
              <w:t>7,065</w:t>
            </w:r>
          </w:p>
        </w:tc>
      </w:tr>
      <w:tr w:rsidR="00503038" w:rsidRPr="009664BA" w14:paraId="4EE5601C" w14:textId="77777777" w:rsidTr="00485BEC">
        <w:tc>
          <w:tcPr>
            <w:tcW w:w="1552" w:type="pct"/>
          </w:tcPr>
          <w:p w14:paraId="63D863CE" w14:textId="77777777" w:rsidR="00503038" w:rsidRPr="00657DFF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57DFF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476" w:type="pct"/>
          </w:tcPr>
          <w:p w14:paraId="7F79D2E3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F9C54BC" w14:textId="4657DE1A" w:rsidR="00503038" w:rsidRPr="002A71C0" w:rsidRDefault="004443A1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34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37" w:type="pct"/>
          </w:tcPr>
          <w:p w14:paraId="2B6B9D52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5A7F115A" w14:textId="5F58E7A4" w:rsidR="00503038" w:rsidRPr="009664BA" w:rsidRDefault="004F608B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F608B">
              <w:rPr>
                <w:rFonts w:asciiTheme="majorBidi" w:hAnsiTheme="majorBidi"/>
                <w:sz w:val="30"/>
                <w:szCs w:val="30"/>
              </w:rPr>
              <w:t>8</w:t>
            </w:r>
            <w:r w:rsidR="00503038" w:rsidRPr="002A71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608B">
              <w:rPr>
                <w:rFonts w:asciiTheme="majorBidi" w:hAnsiTheme="majorBidi"/>
                <w:sz w:val="30"/>
                <w:szCs w:val="30"/>
              </w:rPr>
              <w:t>4</w:t>
            </w:r>
            <w:r w:rsidR="00503038" w:rsidRPr="002A71C0">
              <w:rPr>
                <w:rFonts w:asciiTheme="majorBidi" w:hAnsiTheme="majorBidi"/>
                <w:sz w:val="30"/>
                <w:szCs w:val="30"/>
              </w:rPr>
              <w:t>51</w:t>
            </w:r>
          </w:p>
        </w:tc>
        <w:tc>
          <w:tcPr>
            <w:tcW w:w="147" w:type="pct"/>
          </w:tcPr>
          <w:p w14:paraId="57C99D3C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CA1E415" w14:textId="0E034747" w:rsidR="00503038" w:rsidRPr="009664BA" w:rsidRDefault="00CA1A5D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441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443A1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37" w:type="pct"/>
          </w:tcPr>
          <w:p w14:paraId="19B7D8F1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D0A4AD3" w14:textId="61AA8134" w:rsidR="00503038" w:rsidRPr="009664BA" w:rsidRDefault="005030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E6F3C">
              <w:rPr>
                <w:rFonts w:asciiTheme="majorBidi" w:hAnsiTheme="majorBidi" w:cstheme="majorBidi"/>
                <w:sz w:val="30"/>
                <w:szCs w:val="30"/>
              </w:rPr>
              <w:t>1,636</w:t>
            </w:r>
          </w:p>
        </w:tc>
      </w:tr>
      <w:tr w:rsidR="00503038" w:rsidRPr="009664BA" w14:paraId="3676160D" w14:textId="77777777" w:rsidTr="00485BEC">
        <w:tc>
          <w:tcPr>
            <w:tcW w:w="1552" w:type="pct"/>
          </w:tcPr>
          <w:p w14:paraId="50A4FBBF" w14:textId="77777777" w:rsidR="00503038" w:rsidRPr="009664BA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476" w:type="pct"/>
          </w:tcPr>
          <w:p w14:paraId="645AA59A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048FEF46" w14:textId="4505B019" w:rsidR="00503038" w:rsidRPr="002A71C0" w:rsidRDefault="00434416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2,108</w:t>
            </w:r>
          </w:p>
        </w:tc>
        <w:tc>
          <w:tcPr>
            <w:tcW w:w="137" w:type="pct"/>
          </w:tcPr>
          <w:p w14:paraId="20DAFA3E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0BBEDDA4" w14:textId="4623714A" w:rsidR="00503038" w:rsidRPr="009664BA" w:rsidRDefault="004F608B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F608B">
              <w:rPr>
                <w:rFonts w:asciiTheme="majorBidi" w:hAnsiTheme="majorBidi"/>
                <w:sz w:val="30"/>
                <w:szCs w:val="30"/>
              </w:rPr>
              <w:t>2</w:t>
            </w:r>
            <w:r w:rsidR="00503038" w:rsidRPr="002A71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608B">
              <w:rPr>
                <w:rFonts w:asciiTheme="majorBidi" w:hAnsiTheme="majorBidi"/>
                <w:sz w:val="30"/>
                <w:szCs w:val="30"/>
              </w:rPr>
              <w:t>245</w:t>
            </w:r>
          </w:p>
        </w:tc>
        <w:tc>
          <w:tcPr>
            <w:tcW w:w="147" w:type="pct"/>
          </w:tcPr>
          <w:p w14:paraId="34498A23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044524FA" w14:textId="16B7F630" w:rsidR="00503038" w:rsidRPr="009664BA" w:rsidRDefault="00CA1A5D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43441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7" w:type="pct"/>
          </w:tcPr>
          <w:p w14:paraId="6BA85080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3253BDB" w14:textId="53B4B6BB" w:rsidR="00503038" w:rsidRPr="009664BA" w:rsidRDefault="005030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4416">
              <w:rPr>
                <w:rFonts w:asciiTheme="majorBidi" w:hAnsiTheme="majorBidi" w:cstheme="majorBidi"/>
                <w:sz w:val="30"/>
                <w:szCs w:val="30"/>
              </w:rPr>
              <w:t>1,461</w:t>
            </w:r>
          </w:p>
        </w:tc>
      </w:tr>
      <w:tr w:rsidR="00503038" w:rsidDel="00F04037" w14:paraId="13534284" w14:textId="77777777" w:rsidTr="00485BEC">
        <w:tc>
          <w:tcPr>
            <w:tcW w:w="1552" w:type="pct"/>
          </w:tcPr>
          <w:p w14:paraId="6B38D43A" w14:textId="1C08B4D2" w:rsidR="00503038" w:rsidRPr="00641C2E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C2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="004D01D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1C2E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476" w:type="pct"/>
          </w:tcPr>
          <w:p w14:paraId="7E32974C" w14:textId="77777777" w:rsidR="00503038" w:rsidRPr="00641C2E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14:paraId="75E343E7" w14:textId="064186AD" w:rsidR="00503038" w:rsidRPr="00641C2E" w:rsidDel="00F04037" w:rsidRDefault="00434416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54F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pct"/>
          </w:tcPr>
          <w:p w14:paraId="2AB0FA84" w14:textId="77777777" w:rsidR="00503038" w:rsidRPr="00641C2E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62876EB2" w14:textId="06AE92B8" w:rsidR="00503038" w:rsidRPr="00641C2E" w:rsidDel="00F04037" w:rsidRDefault="005030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41C2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7" w:type="pct"/>
          </w:tcPr>
          <w:p w14:paraId="00AE8D37" w14:textId="77777777" w:rsidR="00503038" w:rsidRPr="00641C2E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436C35B2" w14:textId="0986BD32" w:rsidR="00503038" w:rsidRPr="00641C2E" w:rsidDel="00F04037" w:rsidRDefault="00CA1A5D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954C8C8" w14:textId="77777777" w:rsidR="00503038" w:rsidRPr="00641C2E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4A75ACD" w14:textId="785E3B17" w:rsidR="00503038" w:rsidRPr="00641C2E" w:rsidDel="00F04037" w:rsidRDefault="005030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641C2E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503038" w:rsidRPr="009664BA" w14:paraId="2443DAB5" w14:textId="77777777" w:rsidTr="00485BEC">
        <w:tc>
          <w:tcPr>
            <w:tcW w:w="1552" w:type="pct"/>
          </w:tcPr>
          <w:p w14:paraId="7C2B85D6" w14:textId="77777777" w:rsidR="00503038" w:rsidRPr="009664BA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6" w:type="pct"/>
          </w:tcPr>
          <w:p w14:paraId="2CBA5250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02F48C60" w14:textId="28F25D98" w:rsidR="00503038" w:rsidRPr="002A71C0" w:rsidRDefault="00434416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A47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47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  <w:tc>
          <w:tcPr>
            <w:tcW w:w="137" w:type="pct"/>
          </w:tcPr>
          <w:p w14:paraId="7AB9F306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14:paraId="4AAD1735" w14:textId="5B266FE3" w:rsidR="00503038" w:rsidRPr="009664BA" w:rsidRDefault="00434416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227</w:t>
            </w:r>
            <w:r w:rsidR="00503038" w:rsidRPr="002A7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03038" w:rsidRPr="002A7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D60178E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1A74917C" w14:textId="4AAFCAF3" w:rsidR="00503038" w:rsidRPr="009664BA" w:rsidRDefault="00321A6A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213,577</w:t>
            </w:r>
          </w:p>
        </w:tc>
        <w:tc>
          <w:tcPr>
            <w:tcW w:w="137" w:type="pct"/>
          </w:tcPr>
          <w:p w14:paraId="04FDEEEF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1CC3F2BC" w14:textId="431EF123" w:rsidR="00503038" w:rsidRPr="009664BA" w:rsidRDefault="004238AC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  <w:r w:rsidR="005030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,172</w:t>
            </w:r>
          </w:p>
        </w:tc>
      </w:tr>
      <w:tr w:rsidR="00503038" w:rsidRPr="009664BA" w14:paraId="014DB595" w14:textId="77777777" w:rsidTr="00485BEC">
        <w:trPr>
          <w:trHeight w:val="70"/>
        </w:trPr>
        <w:tc>
          <w:tcPr>
            <w:tcW w:w="1552" w:type="pct"/>
          </w:tcPr>
          <w:p w14:paraId="5A2A255F" w14:textId="77777777" w:rsidR="00503038" w:rsidRPr="009664BA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64B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6" w:type="pct"/>
          </w:tcPr>
          <w:p w14:paraId="1DE8A2A1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00B3AA4C" w14:textId="25C10773" w:rsidR="00503038" w:rsidRPr="002A71C0" w:rsidRDefault="00434416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A47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47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  <w:tc>
          <w:tcPr>
            <w:tcW w:w="137" w:type="pct"/>
          </w:tcPr>
          <w:p w14:paraId="0798D4BE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0D263A2B" w14:textId="607EED78" w:rsidR="00503038" w:rsidRPr="009664BA" w:rsidRDefault="005030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="00A47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A7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="00A47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A71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0E924AFE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1D53B96C" w14:textId="1114E5E2" w:rsidR="00503038" w:rsidRPr="009664BA" w:rsidRDefault="00CA1A5D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217,489</w:t>
            </w:r>
          </w:p>
        </w:tc>
        <w:tc>
          <w:tcPr>
            <w:tcW w:w="137" w:type="pct"/>
          </w:tcPr>
          <w:p w14:paraId="2FFD167A" w14:textId="77777777" w:rsidR="00503038" w:rsidRPr="009664BA" w:rsidRDefault="00503038" w:rsidP="0050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1B5404ED" w14:textId="7BBC63E9" w:rsidR="00503038" w:rsidRPr="009664BA" w:rsidRDefault="00503038" w:rsidP="00503038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216,801</w:t>
            </w:r>
          </w:p>
        </w:tc>
      </w:tr>
    </w:tbl>
    <w:p w14:paraId="16E102B3" w14:textId="77777777" w:rsidR="00156E34" w:rsidRPr="00FF43B4" w:rsidRDefault="00156E34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05EED61D" w14:textId="77777777" w:rsidR="001C57F7" w:rsidRPr="005446F0" w:rsidRDefault="001C5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698D16E" w14:textId="77777777" w:rsidR="00C869EE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C869E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FA739F6" w14:textId="77777777" w:rsidR="00C869EE" w:rsidRPr="005446F0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D675367" w14:textId="655250E8" w:rsidR="00460EEB" w:rsidRDefault="00C869EE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86C0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  <w:r w:rsidRPr="00C869EE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C869EE">
        <w:rPr>
          <w:rFonts w:asciiTheme="majorBidi" w:hAnsiTheme="majorBidi" w:cstheme="majorBidi"/>
          <w:sz w:val="30"/>
          <w:szCs w:val="30"/>
        </w:rPr>
        <w:t xml:space="preserve">2541 </w:t>
      </w:r>
      <w:r w:rsidRPr="00C869EE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</w:t>
      </w:r>
      <w:r w:rsidRPr="00DA4174">
        <w:rPr>
          <w:rFonts w:asciiTheme="majorBidi" w:hAnsiTheme="majorBidi" w:cstheme="majorBidi"/>
          <w:sz w:val="30"/>
          <w:szCs w:val="30"/>
          <w:cs/>
        </w:rPr>
        <w:t>งาน</w:t>
      </w:r>
      <w:r w:rsidR="00503038" w:rsidRPr="00DA4174">
        <w:rPr>
          <w:rFonts w:asciiTheme="majorBidi" w:hAnsiTheme="majorBidi" w:cstheme="majorBidi"/>
          <w:sz w:val="30"/>
          <w:szCs w:val="30"/>
        </w:rPr>
        <w:t xml:space="preserve"> </w:t>
      </w:r>
      <w:r w:rsidR="00503038" w:rsidRPr="00DA4174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DA4174" w:rsidRPr="00DA417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03038" w:rsidRPr="00DA417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47760222" w14:textId="77777777" w:rsidR="00517FD7" w:rsidRPr="005446F0" w:rsidRDefault="00517FD7" w:rsidP="00C86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1158"/>
        <w:gridCol w:w="236"/>
        <w:gridCol w:w="1212"/>
        <w:gridCol w:w="261"/>
        <w:gridCol w:w="1176"/>
        <w:gridCol w:w="261"/>
        <w:gridCol w:w="1227"/>
      </w:tblGrid>
      <w:tr w:rsidR="001C57F7" w:rsidRPr="00623946" w14:paraId="1072161E" w14:textId="77777777" w:rsidTr="00EB3047">
        <w:trPr>
          <w:tblHeader/>
        </w:trPr>
        <w:tc>
          <w:tcPr>
            <w:tcW w:w="2880" w:type="dxa"/>
            <w:vMerge w:val="restart"/>
            <w:shd w:val="clear" w:color="auto" w:fill="auto"/>
            <w:vAlign w:val="bottom"/>
          </w:tcPr>
          <w:p w14:paraId="466BB9C1" w14:textId="34F16EB5" w:rsidR="001C57F7" w:rsidRPr="001C57F7" w:rsidRDefault="00460EEB" w:rsidP="00947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1C57F7" w:rsidRPr="0094755F">
              <w:rPr>
                <w:rFonts w:asciiTheme="majorBidi" w:hAnsiTheme="majorBidi"/>
                <w:bCs/>
                <w:i/>
                <w:iCs/>
                <w:spacing w:val="-4"/>
                <w:sz w:val="30"/>
                <w:szCs w:val="30"/>
                <w:cs/>
              </w:rPr>
              <w:t>มูลค่าปัจจุบันของภาระผูกพันตาม</w:t>
            </w:r>
            <w:r w:rsidR="001C57F7" w:rsidRPr="001C57F7"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00" w:type="dxa"/>
          </w:tcPr>
          <w:p w14:paraId="2DC1ED64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06" w:type="dxa"/>
            <w:gridSpan w:val="3"/>
            <w:vAlign w:val="bottom"/>
          </w:tcPr>
          <w:p w14:paraId="03BCEBB9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1ABDC3F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  <w:vAlign w:val="bottom"/>
          </w:tcPr>
          <w:p w14:paraId="392D0DAA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A19" w:rsidRPr="00623946" w14:paraId="2A470E53" w14:textId="77777777" w:rsidTr="00EB3047">
        <w:trPr>
          <w:tblHeader/>
        </w:trPr>
        <w:tc>
          <w:tcPr>
            <w:tcW w:w="2880" w:type="dxa"/>
            <w:vMerge/>
            <w:shd w:val="clear" w:color="auto" w:fill="auto"/>
          </w:tcPr>
          <w:p w14:paraId="03C741D6" w14:textId="77777777" w:rsidR="001C57F7" w:rsidRPr="001C57F7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35666B" w14:textId="77777777" w:rsidR="001C57F7" w:rsidRPr="00623946" w:rsidRDefault="008106E1" w:rsidP="00406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8106E1">
              <w:rPr>
                <w:rFonts w:asciiTheme="majorBidi" w:hAnsi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58" w:type="dxa"/>
            <w:vAlign w:val="bottom"/>
          </w:tcPr>
          <w:p w14:paraId="31A6C8C6" w14:textId="6A732FDA" w:rsidR="001C57F7" w:rsidRPr="00623946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66712CB8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1ECD720D" w14:textId="2AD2DA63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303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1" w:type="dxa"/>
            <w:vAlign w:val="bottom"/>
          </w:tcPr>
          <w:p w14:paraId="4A9D2314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0957A59D" w14:textId="6DC2C88E" w:rsidR="001C57F7" w:rsidRPr="00623946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  <w:vAlign w:val="bottom"/>
          </w:tcPr>
          <w:p w14:paraId="0279285E" w14:textId="77777777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7D0E57B1" w14:textId="5156A8A4" w:rsidR="001C57F7" w:rsidRPr="00623946" w:rsidRDefault="001C57F7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303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06EA0" w:rsidRPr="00623946" w14:paraId="1F2E76CE" w14:textId="77777777" w:rsidTr="00EB3047">
        <w:trPr>
          <w:tblHeader/>
        </w:trPr>
        <w:tc>
          <w:tcPr>
            <w:tcW w:w="2880" w:type="dxa"/>
          </w:tcPr>
          <w:p w14:paraId="02FD5BA6" w14:textId="77777777" w:rsidR="00406EA0" w:rsidRPr="00623946" w:rsidRDefault="00406EA0" w:rsidP="007653E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B1AC72" w14:textId="77777777" w:rsidR="00406EA0" w:rsidRPr="00623946" w:rsidRDefault="00406EA0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531" w:type="dxa"/>
            <w:gridSpan w:val="7"/>
          </w:tcPr>
          <w:p w14:paraId="573173A5" w14:textId="10FB3AA7" w:rsidR="00406EA0" w:rsidRPr="00623946" w:rsidRDefault="006C2236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บาท</w:t>
            </w:r>
            <w:r w:rsidR="00231233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rtl/>
              </w:rPr>
              <w:t>(</w:t>
            </w:r>
          </w:p>
        </w:tc>
      </w:tr>
      <w:tr w:rsidR="00503038" w:rsidRPr="00623946" w14:paraId="4A96672A" w14:textId="77777777" w:rsidTr="00EB3047">
        <w:tc>
          <w:tcPr>
            <w:tcW w:w="2880" w:type="dxa"/>
          </w:tcPr>
          <w:p w14:paraId="54908BF6" w14:textId="77777777" w:rsidR="00503038" w:rsidRPr="00623946" w:rsidRDefault="00503038" w:rsidP="00503038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8562F03" w14:textId="77777777" w:rsidR="00503038" w:rsidRPr="00623946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2D566D58" w14:textId="1825BC74" w:rsidR="00503038" w:rsidRPr="00623946" w:rsidRDefault="00D067FA" w:rsidP="005030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15,748</w:t>
            </w:r>
          </w:p>
        </w:tc>
        <w:tc>
          <w:tcPr>
            <w:tcW w:w="236" w:type="dxa"/>
          </w:tcPr>
          <w:p w14:paraId="67AD87FB" w14:textId="77777777" w:rsidR="00503038" w:rsidRPr="00623946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07469F2C" w14:textId="38D91A79" w:rsidR="00503038" w:rsidRPr="00623946" w:rsidRDefault="00503038" w:rsidP="0050303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8,088</w:t>
            </w:r>
          </w:p>
        </w:tc>
        <w:tc>
          <w:tcPr>
            <w:tcW w:w="261" w:type="dxa"/>
          </w:tcPr>
          <w:p w14:paraId="3B551F8B" w14:textId="77777777" w:rsidR="00503038" w:rsidRPr="00623946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4BA7F90D" w14:textId="6CC09C25" w:rsidR="00503038" w:rsidRPr="00623946" w:rsidRDefault="00434416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12,230</w:t>
            </w:r>
          </w:p>
        </w:tc>
        <w:tc>
          <w:tcPr>
            <w:tcW w:w="261" w:type="dxa"/>
          </w:tcPr>
          <w:p w14:paraId="060A5499" w14:textId="77777777" w:rsidR="00503038" w:rsidRPr="00623946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55C2222" w14:textId="0276375F" w:rsidR="00503038" w:rsidRPr="00623946" w:rsidRDefault="00503038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38316B">
              <w:rPr>
                <w:rFonts w:asciiTheme="majorBidi" w:hAnsiTheme="majorBidi" w:cstheme="majorBidi"/>
                <w:sz w:val="30"/>
                <w:szCs w:val="30"/>
              </w:rPr>
              <w:t>8,088</w:t>
            </w:r>
          </w:p>
        </w:tc>
      </w:tr>
      <w:tr w:rsidR="00503038" w:rsidRPr="00623946" w14:paraId="4B4E7B0D" w14:textId="77777777" w:rsidTr="00EB3047">
        <w:tc>
          <w:tcPr>
            <w:tcW w:w="2880" w:type="dxa"/>
          </w:tcPr>
          <w:p w14:paraId="070096EB" w14:textId="77777777" w:rsidR="00503038" w:rsidRPr="0038316B" w:rsidRDefault="00503038" w:rsidP="00503038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CAA74FC" w14:textId="77777777" w:rsidR="00503038" w:rsidRPr="00623946" w:rsidRDefault="00503038" w:rsidP="00503038">
            <w:pPr>
              <w:pStyle w:val="NoSpacing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1158" w:type="dxa"/>
          </w:tcPr>
          <w:p w14:paraId="7256C98D" w14:textId="77777777" w:rsidR="00503038" w:rsidRPr="00623946" w:rsidRDefault="00503038" w:rsidP="00503038">
            <w:pPr>
              <w:pStyle w:val="NoSpacing"/>
              <w:tabs>
                <w:tab w:val="decimal" w:pos="969"/>
              </w:tabs>
              <w:ind w:right="-18"/>
              <w:jc w:val="both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236" w:type="dxa"/>
          </w:tcPr>
          <w:p w14:paraId="067F168B" w14:textId="77777777" w:rsidR="00503038" w:rsidRPr="00623946" w:rsidRDefault="00503038" w:rsidP="00503038">
            <w:pPr>
              <w:pStyle w:val="NoSpacing"/>
              <w:rPr>
                <w:rFonts w:asciiTheme="majorBidi" w:hAnsiTheme="majorBidi" w:cstheme="majorBidi"/>
                <w:b/>
                <w:sz w:val="14"/>
                <w:szCs w:val="18"/>
              </w:rPr>
            </w:pPr>
          </w:p>
        </w:tc>
        <w:tc>
          <w:tcPr>
            <w:tcW w:w="1212" w:type="dxa"/>
          </w:tcPr>
          <w:p w14:paraId="549090C3" w14:textId="77777777" w:rsidR="00503038" w:rsidRPr="00623946" w:rsidRDefault="00503038" w:rsidP="00503038">
            <w:pPr>
              <w:pStyle w:val="NoSpacing"/>
              <w:tabs>
                <w:tab w:val="clear" w:pos="907"/>
                <w:tab w:val="decimal" w:pos="1017"/>
              </w:tabs>
              <w:ind w:right="-105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261" w:type="dxa"/>
          </w:tcPr>
          <w:p w14:paraId="490E6081" w14:textId="77777777" w:rsidR="00503038" w:rsidRPr="00623946" w:rsidRDefault="00503038" w:rsidP="00503038">
            <w:pPr>
              <w:pStyle w:val="NoSpacing"/>
              <w:rPr>
                <w:rFonts w:asciiTheme="majorBidi" w:hAnsiTheme="majorBidi" w:cstheme="majorBidi"/>
                <w:b/>
                <w:sz w:val="14"/>
                <w:szCs w:val="18"/>
              </w:rPr>
            </w:pPr>
          </w:p>
        </w:tc>
        <w:tc>
          <w:tcPr>
            <w:tcW w:w="1176" w:type="dxa"/>
          </w:tcPr>
          <w:p w14:paraId="479922A2" w14:textId="77777777" w:rsidR="00503038" w:rsidRPr="00623946" w:rsidRDefault="00503038" w:rsidP="00503038">
            <w:pPr>
              <w:pStyle w:val="NoSpacing"/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261" w:type="dxa"/>
          </w:tcPr>
          <w:p w14:paraId="58D27EA9" w14:textId="77777777" w:rsidR="00503038" w:rsidRPr="00623946" w:rsidRDefault="00503038" w:rsidP="00503038">
            <w:pPr>
              <w:pStyle w:val="NoSpacing"/>
              <w:rPr>
                <w:rFonts w:asciiTheme="majorBidi" w:hAnsiTheme="majorBidi" w:cstheme="majorBidi"/>
                <w:b/>
                <w:sz w:val="14"/>
                <w:szCs w:val="18"/>
              </w:rPr>
            </w:pPr>
          </w:p>
        </w:tc>
        <w:tc>
          <w:tcPr>
            <w:tcW w:w="1227" w:type="dxa"/>
          </w:tcPr>
          <w:p w14:paraId="1E52031F" w14:textId="77777777" w:rsidR="00503038" w:rsidRPr="00623946" w:rsidRDefault="00503038" w:rsidP="00503038">
            <w:pPr>
              <w:pStyle w:val="NoSpacing"/>
              <w:tabs>
                <w:tab w:val="decimal" w:pos="990"/>
              </w:tabs>
              <w:ind w:right="-105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</w:tr>
      <w:tr w:rsidR="00503038" w:rsidRPr="00623946" w14:paraId="7822733B" w14:textId="77777777" w:rsidTr="00EB3047">
        <w:tc>
          <w:tcPr>
            <w:tcW w:w="2880" w:type="dxa"/>
          </w:tcPr>
          <w:p w14:paraId="1CD383CE" w14:textId="77777777" w:rsidR="00503038" w:rsidRPr="00420CE3" w:rsidRDefault="00503038" w:rsidP="00503038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797446C1" w14:textId="77777777" w:rsidR="00503038" w:rsidRPr="00420CE3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7CCB60E8" w14:textId="77777777" w:rsidR="00503038" w:rsidRPr="00420CE3" w:rsidRDefault="00503038" w:rsidP="005030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1519BCB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52D289CB" w14:textId="77777777" w:rsidR="00503038" w:rsidRPr="00420CE3" w:rsidRDefault="00503038" w:rsidP="0050303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71FD22C9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172C6465" w14:textId="77777777" w:rsidR="00503038" w:rsidRPr="00420CE3" w:rsidRDefault="00503038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1D143569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2B51B1E5" w14:textId="77777777" w:rsidR="00503038" w:rsidRPr="00420CE3" w:rsidRDefault="00503038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03038" w:rsidRPr="00623946" w14:paraId="2CEF4349" w14:textId="77777777" w:rsidTr="00EB3047">
        <w:tc>
          <w:tcPr>
            <w:tcW w:w="2880" w:type="dxa"/>
          </w:tcPr>
          <w:p w14:paraId="5CABA4DB" w14:textId="77777777" w:rsidR="00503038" w:rsidRPr="00420CE3" w:rsidRDefault="00503038" w:rsidP="0050303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</w:t>
            </w:r>
            <w:r w:rsidRPr="00420CE3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900" w:type="dxa"/>
          </w:tcPr>
          <w:p w14:paraId="3FE03A4E" w14:textId="77777777" w:rsidR="00503038" w:rsidRPr="00420CE3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18298686" w14:textId="72E7C506" w:rsidR="00503038" w:rsidRPr="00420CE3" w:rsidRDefault="00D067FA" w:rsidP="005030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3,422</w:t>
            </w:r>
          </w:p>
        </w:tc>
        <w:tc>
          <w:tcPr>
            <w:tcW w:w="236" w:type="dxa"/>
          </w:tcPr>
          <w:p w14:paraId="0C1A8166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6FE2DACD" w14:textId="5D87319A" w:rsidR="00503038" w:rsidRPr="00420CE3" w:rsidRDefault="00503038" w:rsidP="0050303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2,987</w:t>
            </w:r>
          </w:p>
        </w:tc>
        <w:tc>
          <w:tcPr>
            <w:tcW w:w="261" w:type="dxa"/>
          </w:tcPr>
          <w:p w14:paraId="6CF0E5E1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0AFC8DE" w14:textId="213505BF" w:rsidR="00503038" w:rsidRPr="00420CE3" w:rsidRDefault="00434416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3,078</w:t>
            </w:r>
          </w:p>
        </w:tc>
        <w:tc>
          <w:tcPr>
            <w:tcW w:w="261" w:type="dxa"/>
          </w:tcPr>
          <w:p w14:paraId="22B9EEA7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20535D6" w14:textId="33FB4567" w:rsidR="00503038" w:rsidRPr="00420CE3" w:rsidRDefault="00503038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2,650</w:t>
            </w:r>
          </w:p>
        </w:tc>
      </w:tr>
      <w:tr w:rsidR="00503038" w:rsidRPr="00623946" w14:paraId="2192C5B4" w14:textId="77777777" w:rsidTr="00EB3047">
        <w:tc>
          <w:tcPr>
            <w:tcW w:w="2880" w:type="dxa"/>
          </w:tcPr>
          <w:p w14:paraId="71F51A9D" w14:textId="77777777" w:rsidR="00503038" w:rsidRPr="00420CE3" w:rsidRDefault="00503038" w:rsidP="0050303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900" w:type="dxa"/>
          </w:tcPr>
          <w:p w14:paraId="630AE3BB" w14:textId="77777777" w:rsidR="00503038" w:rsidRPr="00420CE3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33CF6FF3" w14:textId="407E6CAB" w:rsidR="00503038" w:rsidRPr="00420CE3" w:rsidRDefault="00D067FA" w:rsidP="005030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38069026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6ED4D798" w14:textId="1B5C2FD0" w:rsidR="00503038" w:rsidRPr="00420CE3" w:rsidRDefault="00503038" w:rsidP="0050303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2,644</w:t>
            </w:r>
          </w:p>
        </w:tc>
        <w:tc>
          <w:tcPr>
            <w:tcW w:w="261" w:type="dxa"/>
          </w:tcPr>
          <w:p w14:paraId="765FE198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75E7C54" w14:textId="0A2A455C" w:rsidR="00503038" w:rsidRPr="00420CE3" w:rsidRDefault="00434416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5ED482F2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9B0755A" w14:textId="718D2CC7" w:rsidR="00503038" w:rsidRPr="00420CE3" w:rsidRDefault="00503038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1,963</w:t>
            </w:r>
          </w:p>
        </w:tc>
      </w:tr>
      <w:tr w:rsidR="00503038" w:rsidRPr="00623946" w14:paraId="5DDA95B4" w14:textId="77777777" w:rsidTr="00EB3047">
        <w:tc>
          <w:tcPr>
            <w:tcW w:w="2880" w:type="dxa"/>
          </w:tcPr>
          <w:p w14:paraId="16B75339" w14:textId="77777777" w:rsidR="00503038" w:rsidRPr="00420CE3" w:rsidRDefault="00503038" w:rsidP="0050303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12007A77" w14:textId="77777777" w:rsidR="00503038" w:rsidRPr="00420CE3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120" w:right="-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</w:tcPr>
          <w:p w14:paraId="3766E905" w14:textId="0C0F5386" w:rsidR="00503038" w:rsidRPr="00420CE3" w:rsidRDefault="00D067FA" w:rsidP="005030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445</w:t>
            </w:r>
          </w:p>
        </w:tc>
        <w:tc>
          <w:tcPr>
            <w:tcW w:w="236" w:type="dxa"/>
          </w:tcPr>
          <w:p w14:paraId="02062ABB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41A1E71B" w14:textId="19ECA722" w:rsidR="00503038" w:rsidRPr="00420CE3" w:rsidRDefault="00503038" w:rsidP="0050303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363</w:t>
            </w:r>
          </w:p>
        </w:tc>
        <w:tc>
          <w:tcPr>
            <w:tcW w:w="261" w:type="dxa"/>
          </w:tcPr>
          <w:p w14:paraId="7B2BBFDD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586C75F3" w14:textId="226BA18E" w:rsidR="00503038" w:rsidRPr="00420CE3" w:rsidRDefault="00434416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333</w:t>
            </w:r>
          </w:p>
        </w:tc>
        <w:tc>
          <w:tcPr>
            <w:tcW w:w="261" w:type="dxa"/>
          </w:tcPr>
          <w:p w14:paraId="53F5BE12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1589ADBB" w14:textId="0A530E22" w:rsidR="00503038" w:rsidRPr="00420CE3" w:rsidRDefault="00503038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265</w:t>
            </w:r>
          </w:p>
        </w:tc>
      </w:tr>
      <w:tr w:rsidR="00503038" w:rsidRPr="00623946" w14:paraId="0E712F0C" w14:textId="77777777" w:rsidTr="00EB3047">
        <w:tc>
          <w:tcPr>
            <w:tcW w:w="2880" w:type="dxa"/>
          </w:tcPr>
          <w:p w14:paraId="25AE1221" w14:textId="77777777" w:rsidR="00503038" w:rsidRPr="00420CE3" w:rsidRDefault="00503038" w:rsidP="0050303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1FA3982" w14:textId="77777777" w:rsidR="00503038" w:rsidRPr="00420CE3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177CE893" w14:textId="757C2BF7" w:rsidR="00503038" w:rsidRPr="00420CE3" w:rsidRDefault="00D067FA" w:rsidP="005030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3,867</w:t>
            </w:r>
          </w:p>
        </w:tc>
        <w:tc>
          <w:tcPr>
            <w:tcW w:w="236" w:type="dxa"/>
          </w:tcPr>
          <w:p w14:paraId="2DF319A8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622C1C18" w14:textId="4132A56D" w:rsidR="00503038" w:rsidRPr="00420CE3" w:rsidRDefault="00503038" w:rsidP="0050303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5,994</w:t>
            </w:r>
          </w:p>
        </w:tc>
        <w:tc>
          <w:tcPr>
            <w:tcW w:w="261" w:type="dxa"/>
          </w:tcPr>
          <w:p w14:paraId="513EAB4B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6C3E4FA2" w14:textId="25D80A0B" w:rsidR="00503038" w:rsidRPr="00420CE3" w:rsidRDefault="00434416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3,411</w:t>
            </w:r>
          </w:p>
        </w:tc>
        <w:tc>
          <w:tcPr>
            <w:tcW w:w="261" w:type="dxa"/>
          </w:tcPr>
          <w:p w14:paraId="2D81EF91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6CD04EF0" w14:textId="70F88EB7" w:rsidR="00503038" w:rsidRPr="00420CE3" w:rsidRDefault="00503038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4,878</w:t>
            </w:r>
          </w:p>
        </w:tc>
      </w:tr>
      <w:tr w:rsidR="005E15BB" w:rsidRPr="00623946" w14:paraId="0F0C1E77" w14:textId="77777777" w:rsidTr="005E15BB">
        <w:tc>
          <w:tcPr>
            <w:tcW w:w="2880" w:type="dxa"/>
          </w:tcPr>
          <w:p w14:paraId="27269B87" w14:textId="77777777" w:rsidR="005E15BB" w:rsidRPr="00AA034E" w:rsidRDefault="005E15BB" w:rsidP="007653E5">
            <w:pPr>
              <w:ind w:left="342" w:hanging="34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F295E6A" w14:textId="77777777" w:rsidR="005E15BB" w:rsidRPr="00AA034E" w:rsidRDefault="005E15BB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117D037" w14:textId="77777777" w:rsidR="005E15BB" w:rsidRPr="00AA034E" w:rsidRDefault="005E15B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99BA14D" w14:textId="77777777" w:rsidR="005E15BB" w:rsidRPr="00AA034E" w:rsidRDefault="005E15B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7287E036" w14:textId="77777777" w:rsidR="005E15BB" w:rsidRPr="00AA034E" w:rsidRDefault="005E15B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dxa"/>
          </w:tcPr>
          <w:p w14:paraId="61B15E44" w14:textId="77777777" w:rsidR="005E15BB" w:rsidRPr="00AA034E" w:rsidRDefault="005E15B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C7A5135" w14:textId="77777777" w:rsidR="005E15BB" w:rsidRPr="00AA034E" w:rsidRDefault="005E15B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1" w:type="dxa"/>
          </w:tcPr>
          <w:p w14:paraId="2B8A5DC9" w14:textId="77777777" w:rsidR="005E15BB" w:rsidRPr="00AA034E" w:rsidRDefault="005E15B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14:paraId="763CA17D" w14:textId="77777777" w:rsidR="005E15BB" w:rsidRPr="00AA034E" w:rsidRDefault="005E15B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8316B" w:rsidRPr="00623946" w14:paraId="458444CA" w14:textId="77777777" w:rsidTr="00EB3047">
        <w:tc>
          <w:tcPr>
            <w:tcW w:w="2880" w:type="dxa"/>
          </w:tcPr>
          <w:p w14:paraId="1DD66426" w14:textId="150D9B4F" w:rsidR="0038316B" w:rsidRPr="00623946" w:rsidRDefault="0038316B" w:rsidP="007653E5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31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="004D01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831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00" w:type="dxa"/>
          </w:tcPr>
          <w:p w14:paraId="44CCCDE3" w14:textId="77777777" w:rsidR="0038316B" w:rsidRPr="00623946" w:rsidRDefault="0038316B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</w:tcPr>
          <w:p w14:paraId="00034D45" w14:textId="77777777" w:rsidR="0038316B" w:rsidRPr="00623946" w:rsidRDefault="0038316B" w:rsidP="00EB3047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9B7EE57" w14:textId="77777777" w:rsidR="0038316B" w:rsidRPr="00623946" w:rsidRDefault="003831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403F41C5" w14:textId="77777777" w:rsidR="0038316B" w:rsidRPr="00623946" w:rsidRDefault="0038316B" w:rsidP="00EB3047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55CAF2C7" w14:textId="77777777" w:rsidR="0038316B" w:rsidRPr="00623946" w:rsidRDefault="003831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65D0941B" w14:textId="77777777" w:rsidR="0038316B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</w:tcPr>
          <w:p w14:paraId="0DCECB85" w14:textId="77777777" w:rsidR="0038316B" w:rsidRPr="00623946" w:rsidRDefault="003831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51625C85" w14:textId="77777777" w:rsidR="0038316B" w:rsidRPr="00623946" w:rsidRDefault="0038316B" w:rsidP="00EB304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3038" w:rsidRPr="00623946" w14:paraId="36BB4346" w14:textId="77777777" w:rsidTr="00EB3047">
        <w:tc>
          <w:tcPr>
            <w:tcW w:w="2880" w:type="dxa"/>
          </w:tcPr>
          <w:p w14:paraId="7E4FD77D" w14:textId="77777777" w:rsidR="00503038" w:rsidRPr="00420CE3" w:rsidRDefault="00503038" w:rsidP="0050303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CE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900" w:type="dxa"/>
          </w:tcPr>
          <w:p w14:paraId="580ADC02" w14:textId="0D6D8FC3" w:rsidR="00503038" w:rsidRPr="00420CE3" w:rsidRDefault="00C45C5F" w:rsidP="00C45C5F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420C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58" w:type="dxa"/>
          </w:tcPr>
          <w:p w14:paraId="33A70D79" w14:textId="37AF978B" w:rsidR="00503038" w:rsidRPr="00420CE3" w:rsidRDefault="00D067FA" w:rsidP="005030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BC9F25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</w:tcPr>
          <w:p w14:paraId="21320D29" w14:textId="51635D88" w:rsidR="00503038" w:rsidRPr="00420CE3" w:rsidRDefault="004F608B" w:rsidP="0050303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0CE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2</w:t>
            </w:r>
            <w:r w:rsidR="00503038" w:rsidRPr="00420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420CE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61" w:type="dxa"/>
          </w:tcPr>
          <w:p w14:paraId="182F92A6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</w:tcPr>
          <w:p w14:paraId="741998FB" w14:textId="755F122A" w:rsidR="00503038" w:rsidRPr="00420CE3" w:rsidRDefault="00434416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0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50EDB9C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</w:tcPr>
          <w:p w14:paraId="760B9E0D" w14:textId="7C20BDC8" w:rsidR="00503038" w:rsidRPr="00420CE3" w:rsidRDefault="00503038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03038" w:rsidRPr="00623946" w14:paraId="635BD938" w14:textId="77777777" w:rsidTr="00EB3047">
        <w:tc>
          <w:tcPr>
            <w:tcW w:w="2880" w:type="dxa"/>
          </w:tcPr>
          <w:p w14:paraId="4910934B" w14:textId="77777777" w:rsidR="00503038" w:rsidRPr="00420CE3" w:rsidRDefault="00503038" w:rsidP="0050303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1BEF8D4C" w14:textId="77777777" w:rsidR="00503038" w:rsidRPr="00420CE3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500C6969" w14:textId="1272ED03" w:rsidR="00503038" w:rsidRPr="00420CE3" w:rsidRDefault="00D067FA" w:rsidP="005030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(63)</w:t>
            </w:r>
          </w:p>
        </w:tc>
        <w:tc>
          <w:tcPr>
            <w:tcW w:w="236" w:type="dxa"/>
          </w:tcPr>
          <w:p w14:paraId="0734C1F5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0E017B32" w14:textId="32E0EDC2" w:rsidR="00503038" w:rsidRPr="00420CE3" w:rsidRDefault="00503038" w:rsidP="0050303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0CE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="004F608B" w:rsidRPr="00420CE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736</w:t>
            </w:r>
            <w:r w:rsidRPr="00420CE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69DFE090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CB6E561" w14:textId="41B476A6" w:rsidR="00503038" w:rsidRPr="00420CE3" w:rsidRDefault="00434416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0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F8A97C0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22EC6E9A" w14:textId="7CD1DDF2" w:rsidR="00503038" w:rsidRPr="00420CE3" w:rsidRDefault="00503038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0CE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(736)</w:t>
            </w:r>
          </w:p>
        </w:tc>
      </w:tr>
      <w:tr w:rsidR="00503038" w:rsidRPr="00623946" w14:paraId="2D9B7D6A" w14:textId="77777777" w:rsidTr="00EB3047">
        <w:tc>
          <w:tcPr>
            <w:tcW w:w="2880" w:type="dxa"/>
          </w:tcPr>
          <w:p w14:paraId="55A919ED" w14:textId="77777777" w:rsidR="00503038" w:rsidRPr="00420CE3" w:rsidRDefault="00503038" w:rsidP="0050303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54781B" w14:textId="77777777" w:rsidR="00503038" w:rsidRPr="00420CE3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14:paraId="6A9089EF" w14:textId="1598F7C2" w:rsidR="00503038" w:rsidRPr="00420CE3" w:rsidRDefault="00D067FA" w:rsidP="005030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(63)</w:t>
            </w:r>
          </w:p>
        </w:tc>
        <w:tc>
          <w:tcPr>
            <w:tcW w:w="236" w:type="dxa"/>
          </w:tcPr>
          <w:p w14:paraId="460885C4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50009847" w14:textId="6EDAE4DA" w:rsidR="00503038" w:rsidRPr="00420CE3" w:rsidRDefault="004F608B" w:rsidP="0050303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CE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503038"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20CE3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61" w:type="dxa"/>
          </w:tcPr>
          <w:p w14:paraId="41DEC119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9A2A5BD" w14:textId="1E265096" w:rsidR="00503038" w:rsidRPr="00D82E94" w:rsidRDefault="00434416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2E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0FBD0C58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14:paraId="628F46C9" w14:textId="1D274A71" w:rsidR="00503038" w:rsidRPr="00420CE3" w:rsidRDefault="00503038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(736)</w:t>
            </w:r>
          </w:p>
        </w:tc>
      </w:tr>
      <w:tr w:rsidR="00503038" w:rsidRPr="00623946" w14:paraId="0202F5EC" w14:textId="77777777" w:rsidTr="00EB3047">
        <w:tc>
          <w:tcPr>
            <w:tcW w:w="2880" w:type="dxa"/>
          </w:tcPr>
          <w:p w14:paraId="412710AB" w14:textId="77777777" w:rsidR="00503038" w:rsidRPr="00420CE3" w:rsidRDefault="00503038" w:rsidP="00503038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12B73CB3" w14:textId="77777777" w:rsidR="00503038" w:rsidRPr="00420CE3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1AA06AEF" w14:textId="69CE4C33" w:rsidR="00503038" w:rsidRPr="00420CE3" w:rsidRDefault="00D067FA" w:rsidP="0050303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79" w:right="-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19,552</w:t>
            </w:r>
          </w:p>
        </w:tc>
        <w:tc>
          <w:tcPr>
            <w:tcW w:w="236" w:type="dxa"/>
          </w:tcPr>
          <w:p w14:paraId="17330661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1B886985" w14:textId="277C4D23" w:rsidR="00503038" w:rsidRPr="00420CE3" w:rsidRDefault="00503038" w:rsidP="00503038">
            <w:pPr>
              <w:pStyle w:val="acctfourfigures"/>
              <w:tabs>
                <w:tab w:val="clear" w:pos="765"/>
                <w:tab w:val="decimal" w:pos="1017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15,748</w:t>
            </w:r>
          </w:p>
        </w:tc>
        <w:tc>
          <w:tcPr>
            <w:tcW w:w="261" w:type="dxa"/>
          </w:tcPr>
          <w:p w14:paraId="5B44C238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7DBD34E" w14:textId="1CEEA84B" w:rsidR="00503038" w:rsidRPr="00420CE3" w:rsidRDefault="00434416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15,641</w:t>
            </w:r>
          </w:p>
        </w:tc>
        <w:tc>
          <w:tcPr>
            <w:tcW w:w="261" w:type="dxa"/>
          </w:tcPr>
          <w:p w14:paraId="474645EE" w14:textId="77777777" w:rsidR="00503038" w:rsidRPr="00420CE3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</w:tcPr>
          <w:p w14:paraId="6DF59932" w14:textId="7976FDAA" w:rsidR="00503038" w:rsidRPr="00420CE3" w:rsidRDefault="00503038" w:rsidP="00503038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0C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12,230</w:t>
            </w:r>
          </w:p>
        </w:tc>
      </w:tr>
    </w:tbl>
    <w:p w14:paraId="46A121CC" w14:textId="77777777" w:rsidR="00EC189D" w:rsidRPr="005E15BB" w:rsidRDefault="00EC189D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FF"/>
          <w:spacing w:val="-10"/>
          <w:sz w:val="24"/>
          <w:szCs w:val="24"/>
        </w:rPr>
      </w:pPr>
    </w:p>
    <w:p w14:paraId="2E9A5865" w14:textId="77777777" w:rsidR="004E0D14" w:rsidRDefault="004E0D14" w:rsidP="004E0D14">
      <w:pPr>
        <w:spacing w:line="240" w:lineRule="auto"/>
        <w:ind w:left="547"/>
        <w:jc w:val="thaiDistribute"/>
        <w:rPr>
          <w:rFonts w:asciiTheme="majorBidi" w:hAnsiTheme="majorBidi" w:cstheme="majorBidi" w:hint="cs"/>
          <w:sz w:val="30"/>
          <w:szCs w:val="30"/>
        </w:rPr>
      </w:pPr>
      <w:r w:rsidRPr="004E0D1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E0D14">
        <w:rPr>
          <w:rFonts w:asciiTheme="majorBidi" w:hAnsiTheme="majorBidi" w:cstheme="majorBidi"/>
          <w:sz w:val="30"/>
          <w:szCs w:val="30"/>
        </w:rPr>
        <w:t xml:space="preserve"> 5 </w:t>
      </w:r>
      <w:r w:rsidRPr="004E0D14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4E0D14">
        <w:rPr>
          <w:rFonts w:asciiTheme="majorBidi" w:hAnsiTheme="majorBidi"/>
          <w:sz w:val="30"/>
          <w:szCs w:val="30"/>
          <w:rtl/>
          <w:lang w:bidi="ar-SA"/>
        </w:rPr>
        <w:t xml:space="preserve"> </w:t>
      </w:r>
      <w:r w:rsidRPr="004E0D14">
        <w:rPr>
          <w:rFonts w:asciiTheme="majorBidi" w:hAnsiTheme="majorBidi" w:cstheme="majorBidi"/>
          <w:sz w:val="30"/>
          <w:szCs w:val="30"/>
        </w:rPr>
        <w:t xml:space="preserve">2562 </w:t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E0D14">
        <w:rPr>
          <w:rFonts w:asciiTheme="majorBidi" w:hAnsiTheme="majorBidi" w:cstheme="majorBidi"/>
          <w:sz w:val="30"/>
          <w:szCs w:val="30"/>
        </w:rPr>
        <w:t>20</w:t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</w:t>
      </w:r>
      <w:r w:rsidRPr="004E0D14">
        <w:rPr>
          <w:rFonts w:asciiTheme="majorBidi" w:hAnsiTheme="majorBidi" w:cstheme="majorBidi"/>
          <w:sz w:val="30"/>
          <w:szCs w:val="30"/>
        </w:rPr>
        <w:br/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อัตราสุดท้าย </w:t>
      </w:r>
      <w:r w:rsidRPr="004E0D14">
        <w:rPr>
          <w:rFonts w:asciiTheme="majorBidi" w:hAnsiTheme="majorBidi" w:cstheme="majorBidi"/>
          <w:sz w:val="30"/>
          <w:szCs w:val="30"/>
        </w:rPr>
        <w:t>400</w:t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Pr="004E0D14">
        <w:rPr>
          <w:rFonts w:asciiTheme="majorBidi" w:hAnsiTheme="majorBidi" w:cstheme="majorBidi"/>
          <w:sz w:val="30"/>
          <w:szCs w:val="30"/>
        </w:rPr>
        <w:t xml:space="preserve"> </w:t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กลุ่มบริษัทจึงแก้ไขโครงการผลประโยชน์เมื่อเกษียณแก่พนักงานในปี </w:t>
      </w:r>
      <w:r w:rsidRPr="004E0D14">
        <w:rPr>
          <w:rFonts w:asciiTheme="majorBidi" w:hAnsiTheme="majorBidi" w:cstheme="majorBidi"/>
          <w:sz w:val="30"/>
          <w:szCs w:val="30"/>
        </w:rPr>
        <w:t>2562</w:t>
      </w:r>
      <w:r w:rsidRPr="004E0D14">
        <w:rPr>
          <w:rFonts w:asciiTheme="majorBidi" w:hAnsiTheme="majorBidi" w:cstheme="majorBidi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5170B318" w14:textId="77777777" w:rsidR="007D16D6" w:rsidRDefault="007D16D6" w:rsidP="004E0D14">
      <w:pPr>
        <w:spacing w:line="240" w:lineRule="auto"/>
        <w:ind w:left="547"/>
        <w:jc w:val="thaiDistribute"/>
        <w:rPr>
          <w:rFonts w:asciiTheme="majorBidi" w:hAnsiTheme="majorBidi" w:cstheme="majorBidi" w:hint="cs"/>
          <w:sz w:val="30"/>
          <w:szCs w:val="30"/>
        </w:rPr>
      </w:pPr>
    </w:p>
    <w:p w14:paraId="6B9392F5" w14:textId="77777777" w:rsidR="007D16D6" w:rsidRPr="004E0D14" w:rsidRDefault="007D16D6" w:rsidP="004E0D1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3DD788" w14:textId="77777777" w:rsidR="004E0D14" w:rsidRPr="00567E63" w:rsidRDefault="004E0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spacing w:val="-10"/>
          <w:sz w:val="14"/>
          <w:szCs w:val="1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58"/>
        <w:gridCol w:w="236"/>
        <w:gridCol w:w="1116"/>
        <w:gridCol w:w="236"/>
        <w:gridCol w:w="1204"/>
        <w:gridCol w:w="270"/>
        <w:gridCol w:w="1170"/>
      </w:tblGrid>
      <w:tr w:rsidR="00D47A6B" w:rsidRPr="00623946" w14:paraId="6D706252" w14:textId="77777777" w:rsidTr="002E7BC7">
        <w:trPr>
          <w:tblHeader/>
        </w:trPr>
        <w:tc>
          <w:tcPr>
            <w:tcW w:w="3780" w:type="dxa"/>
            <w:vMerge w:val="restart"/>
          </w:tcPr>
          <w:p w14:paraId="49826920" w14:textId="77777777" w:rsidR="00D47A6B" w:rsidRPr="00D47A6B" w:rsidRDefault="00D47A6B" w:rsidP="00D47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108" w:hanging="160"/>
              <w:jc w:val="both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</w:t>
            </w: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D47A6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610" w:type="dxa"/>
            <w:gridSpan w:val="3"/>
          </w:tcPr>
          <w:p w14:paraId="2B07E00C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82AE3A8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506C7FD1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A6B" w:rsidRPr="00623946" w14:paraId="404C4F62" w14:textId="77777777" w:rsidTr="002E7BC7">
        <w:trPr>
          <w:tblHeader/>
        </w:trPr>
        <w:tc>
          <w:tcPr>
            <w:tcW w:w="3780" w:type="dxa"/>
            <w:vMerge/>
          </w:tcPr>
          <w:p w14:paraId="0B78C520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vAlign w:val="center"/>
          </w:tcPr>
          <w:p w14:paraId="332F0E4E" w14:textId="412D2537" w:rsidR="00D47A6B" w:rsidRPr="00623946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2F448A39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14:paraId="737775E9" w14:textId="1A2CA76F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303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8F3573E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3A66B912" w14:textId="2F840C24" w:rsidR="00D47A6B" w:rsidRPr="00623946" w:rsidRDefault="00C65C75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11D6AF53" w14:textId="77777777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410B713" w14:textId="599D4011" w:rsidR="00D47A6B" w:rsidRPr="00623946" w:rsidRDefault="00D47A6B" w:rsidP="00765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0303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575A5" w:rsidRPr="00623946" w14:paraId="7FD93B5A" w14:textId="77777777" w:rsidTr="002E7BC7">
        <w:trPr>
          <w:tblHeader/>
        </w:trPr>
        <w:tc>
          <w:tcPr>
            <w:tcW w:w="3780" w:type="dxa"/>
          </w:tcPr>
          <w:p w14:paraId="4A8E49A1" w14:textId="77777777" w:rsidR="002575A5" w:rsidRPr="00623946" w:rsidRDefault="002575A5" w:rsidP="007653E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FAB75F6" w14:textId="77777777" w:rsidR="002575A5" w:rsidRPr="00623946" w:rsidRDefault="002575A5" w:rsidP="007653E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D067FA" w:rsidRPr="00623946" w14:paraId="55A4CA85" w14:textId="77777777" w:rsidTr="002E7BC7">
        <w:tc>
          <w:tcPr>
            <w:tcW w:w="3780" w:type="dxa"/>
          </w:tcPr>
          <w:p w14:paraId="4BC6D57E" w14:textId="77777777" w:rsidR="00D067FA" w:rsidRPr="00623946" w:rsidRDefault="00D067FA" w:rsidP="00D067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58" w:type="dxa"/>
          </w:tcPr>
          <w:p w14:paraId="25F92EE6" w14:textId="00D0D4A0" w:rsidR="00D067FA" w:rsidRPr="007A191C" w:rsidRDefault="00D067FA" w:rsidP="00D067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7A191C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3.19 - 2.64</w:t>
            </w:r>
          </w:p>
        </w:tc>
        <w:tc>
          <w:tcPr>
            <w:tcW w:w="236" w:type="dxa"/>
          </w:tcPr>
          <w:p w14:paraId="6388E526" w14:textId="77777777" w:rsidR="00D067FA" w:rsidRPr="00623946" w:rsidRDefault="00D067FA" w:rsidP="00D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15CBDA78" w14:textId="0785BF4A" w:rsidR="00D067FA" w:rsidRPr="00623946" w:rsidRDefault="00D067FA" w:rsidP="00D067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3.19 - 2.64</w:t>
            </w:r>
          </w:p>
        </w:tc>
        <w:tc>
          <w:tcPr>
            <w:tcW w:w="236" w:type="dxa"/>
          </w:tcPr>
          <w:p w14:paraId="4888E424" w14:textId="77777777" w:rsidR="00D067FA" w:rsidRPr="00623946" w:rsidRDefault="00D067FA" w:rsidP="00D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6A51BE9" w14:textId="1EC8E358" w:rsidR="00D067FA" w:rsidRPr="00623946" w:rsidRDefault="00D067FA" w:rsidP="00D067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2.64</w:t>
            </w:r>
          </w:p>
        </w:tc>
        <w:tc>
          <w:tcPr>
            <w:tcW w:w="270" w:type="dxa"/>
          </w:tcPr>
          <w:p w14:paraId="472C8386" w14:textId="77777777" w:rsidR="00D067FA" w:rsidRPr="00623946" w:rsidRDefault="00D067FA" w:rsidP="00D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8945" w14:textId="6C4FC082" w:rsidR="00D067FA" w:rsidRPr="00623946" w:rsidRDefault="00D067FA" w:rsidP="00D067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91C">
              <w:rPr>
                <w:rFonts w:asciiTheme="majorBidi" w:hAnsiTheme="majorBidi" w:cstheme="majorBidi"/>
                <w:sz w:val="30"/>
                <w:szCs w:val="30"/>
              </w:rPr>
              <w:t>2.64</w:t>
            </w:r>
          </w:p>
        </w:tc>
      </w:tr>
      <w:tr w:rsidR="00D067FA" w:rsidRPr="00623946" w14:paraId="4D8BC9F8" w14:textId="77777777" w:rsidTr="002E7BC7">
        <w:tc>
          <w:tcPr>
            <w:tcW w:w="3780" w:type="dxa"/>
          </w:tcPr>
          <w:p w14:paraId="2DFA41D6" w14:textId="77777777" w:rsidR="00D067FA" w:rsidRPr="00623946" w:rsidRDefault="00D067FA" w:rsidP="00D067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58" w:type="dxa"/>
          </w:tcPr>
          <w:p w14:paraId="74BC6955" w14:textId="6679AC21" w:rsidR="00D067FA" w:rsidRPr="007A191C" w:rsidRDefault="00D067FA" w:rsidP="00D067F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</w:pPr>
            <w:r w:rsidRPr="007A191C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14:paraId="7B21E3BA" w14:textId="77777777" w:rsidR="00D067FA" w:rsidRPr="00623946" w:rsidRDefault="00D067FA" w:rsidP="00D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6" w:type="dxa"/>
          </w:tcPr>
          <w:p w14:paraId="5E2A4E87" w14:textId="2441F742" w:rsidR="00D067FA" w:rsidRPr="00623946" w:rsidRDefault="00D067FA" w:rsidP="00D067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91C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>4.00 - 5.00</w:t>
            </w:r>
          </w:p>
        </w:tc>
        <w:tc>
          <w:tcPr>
            <w:tcW w:w="236" w:type="dxa"/>
          </w:tcPr>
          <w:p w14:paraId="181389E8" w14:textId="77777777" w:rsidR="00D067FA" w:rsidRPr="00623946" w:rsidRDefault="00D067FA" w:rsidP="00D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09E3C3C" w14:textId="701AA1BE" w:rsidR="00D067FA" w:rsidRPr="00623946" w:rsidRDefault="00D067FA" w:rsidP="00D067F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1179910F" w14:textId="77777777" w:rsidR="00D067FA" w:rsidRPr="00623946" w:rsidRDefault="00D067FA" w:rsidP="00D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BE95F5" w14:textId="70CF3C0E" w:rsidR="00D067FA" w:rsidRPr="00623946" w:rsidRDefault="00D067FA" w:rsidP="00D067F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A191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</w:tbl>
    <w:p w14:paraId="06D01394" w14:textId="77777777" w:rsidR="002575A5" w:rsidRPr="005446F0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6"/>
          <w:szCs w:val="26"/>
        </w:rPr>
      </w:pPr>
    </w:p>
    <w:p w14:paraId="778BB821" w14:textId="77777777" w:rsidR="002575A5" w:rsidRPr="00623946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ข้อสมมติเกี่ยวกับ</w:t>
      </w:r>
      <w:r w:rsidRPr="00CE0D50">
        <w:rPr>
          <w:rFonts w:asciiTheme="majorBidi" w:hAnsiTheme="majorBidi" w:cstheme="majorBidi"/>
          <w:sz w:val="30"/>
          <w:szCs w:val="30"/>
          <w:cs/>
        </w:rPr>
        <w:t>อัตรามรณะในอนาคตถือตามข้อมูลทางสถิติที่เผยแพร่</w:t>
      </w:r>
      <w:r w:rsidRPr="00623946">
        <w:rPr>
          <w:rFonts w:asciiTheme="majorBidi" w:hAnsiTheme="majorBidi" w:cstheme="majorBidi"/>
          <w:sz w:val="30"/>
          <w:szCs w:val="30"/>
          <w:cs/>
        </w:rPr>
        <w:t>ทั่วไปและตารางมรณะ</w:t>
      </w:r>
    </w:p>
    <w:p w14:paraId="4623C000" w14:textId="77777777" w:rsidR="002575A5" w:rsidRPr="005446F0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6"/>
          <w:szCs w:val="26"/>
        </w:rPr>
      </w:pPr>
    </w:p>
    <w:p w14:paraId="64899D22" w14:textId="6673F0B2" w:rsidR="002575A5" w:rsidRPr="00640618" w:rsidRDefault="002575A5" w:rsidP="00CE0D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30"/>
          <w:szCs w:val="30"/>
        </w:rPr>
      </w:pP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="00C65C75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</w:t>
      </w:r>
      <w:r w:rsidRPr="00434416">
        <w:rPr>
          <w:rFonts w:asciiTheme="majorBidi" w:hAnsiTheme="majorBidi" w:cstheme="majorBidi"/>
          <w:spacing w:val="-2"/>
          <w:sz w:val="30"/>
          <w:szCs w:val="30"/>
          <w:cs/>
        </w:rPr>
        <w:t>เป็น</w:t>
      </w:r>
      <w:r w:rsidR="00640618" w:rsidRPr="0043441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81CC3" w:rsidRPr="00434416">
        <w:rPr>
          <w:rFonts w:asciiTheme="majorBidi" w:hAnsiTheme="majorBidi" w:cstheme="majorBidi"/>
          <w:spacing w:val="-2"/>
          <w:sz w:val="30"/>
          <w:szCs w:val="30"/>
        </w:rPr>
        <w:t>8 - 14</w:t>
      </w:r>
      <w:r w:rsidRPr="007712D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503038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E81CC3"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50303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- 14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712D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ปี</w:t>
      </w:r>
      <w:r w:rsidRPr="0064061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0E5E1917" w14:textId="77777777" w:rsidR="00F43694" w:rsidRPr="005446F0" w:rsidRDefault="00F43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4AF544DF" w14:textId="77777777" w:rsidR="002575A5" w:rsidRPr="00623946" w:rsidRDefault="002575A5" w:rsidP="002575A5">
      <w:pPr>
        <w:spacing w:line="240" w:lineRule="auto"/>
        <w:ind w:firstLine="547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62394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E5FFDB9" w14:textId="77777777" w:rsidR="002575A5" w:rsidRPr="005446F0" w:rsidRDefault="002575A5" w:rsidP="00257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6"/>
          <w:szCs w:val="26"/>
          <w:cs/>
        </w:rPr>
      </w:pPr>
    </w:p>
    <w:p w14:paraId="03956C77" w14:textId="460BDB76" w:rsidR="004270C5" w:rsidRDefault="004270C5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70C5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>โดยถือว่าข้อสมมติอื่น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70C5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166EC4EF" w14:textId="77777777" w:rsidR="00A5219D" w:rsidRPr="005446F0" w:rsidRDefault="00A5219D" w:rsidP="00427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7186BBE" w14:textId="77777777" w:rsidTr="00481D1C">
        <w:trPr>
          <w:trHeight w:val="20"/>
          <w:tblHeader/>
        </w:trPr>
        <w:tc>
          <w:tcPr>
            <w:tcW w:w="3780" w:type="dxa"/>
            <w:vMerge w:val="restart"/>
            <w:vAlign w:val="bottom"/>
          </w:tcPr>
          <w:p w14:paraId="3285C50A" w14:textId="77777777" w:rsidR="00481D1C" w:rsidRPr="00481D1C" w:rsidRDefault="00481D1C" w:rsidP="00481D1C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490" w:type="dxa"/>
            <w:gridSpan w:val="7"/>
          </w:tcPr>
          <w:p w14:paraId="50E4DDA9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81D1C" w:rsidRPr="005C61E7" w14:paraId="0B92CDD2" w14:textId="77777777" w:rsidTr="00A5219D">
        <w:trPr>
          <w:trHeight w:val="20"/>
          <w:tblHeader/>
        </w:trPr>
        <w:tc>
          <w:tcPr>
            <w:tcW w:w="3780" w:type="dxa"/>
            <w:vMerge/>
          </w:tcPr>
          <w:p w14:paraId="7EEA3F92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7B95C570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BC44E34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F8E5BF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A5219D" w:rsidRPr="005C61E7" w14:paraId="51C6170F" w14:textId="77777777" w:rsidTr="00A5219D">
        <w:trPr>
          <w:trHeight w:val="20"/>
          <w:tblHeader/>
        </w:trPr>
        <w:tc>
          <w:tcPr>
            <w:tcW w:w="3780" w:type="dxa"/>
          </w:tcPr>
          <w:p w14:paraId="19EEA777" w14:textId="77777777" w:rsidR="00A5219D" w:rsidRPr="00A5219D" w:rsidRDefault="00A5219D" w:rsidP="00B8233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739B4037" w14:textId="71E1AA26" w:rsidR="00A5219D" w:rsidRPr="00A5219D" w:rsidRDefault="00C65C75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25FB82D5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CD6DACE" w14:textId="4164EB8A"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5030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14:paraId="1994D7DF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2A40FA" w14:textId="12617D90" w:rsidR="00A5219D" w:rsidRPr="00A5219D" w:rsidRDefault="00C65C75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360BB526" w14:textId="77777777" w:rsidR="00A5219D" w:rsidRPr="00A5219D" w:rsidRDefault="00A5219D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7A31563B" w14:textId="1028D5D0"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50303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A5219D" w:rsidRPr="005C61E7" w14:paraId="4482C76B" w14:textId="77777777" w:rsidTr="00A5219D">
        <w:trPr>
          <w:trHeight w:val="20"/>
          <w:tblHeader/>
        </w:trPr>
        <w:tc>
          <w:tcPr>
            <w:tcW w:w="3780" w:type="dxa"/>
          </w:tcPr>
          <w:p w14:paraId="376F7D95" w14:textId="77777777" w:rsidR="00A5219D" w:rsidRPr="00A5219D" w:rsidRDefault="00A5219D" w:rsidP="00B8233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B317C85" w14:textId="77777777" w:rsidR="00A5219D" w:rsidRPr="00A5219D" w:rsidRDefault="00A5219D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81D1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03038" w:rsidRPr="005C61E7" w14:paraId="2A5ABAC2" w14:textId="77777777" w:rsidTr="00A5219D">
        <w:trPr>
          <w:trHeight w:val="20"/>
        </w:trPr>
        <w:tc>
          <w:tcPr>
            <w:tcW w:w="3780" w:type="dxa"/>
          </w:tcPr>
          <w:p w14:paraId="68292A30" w14:textId="77777777" w:rsidR="00503038" w:rsidRPr="00A5219D" w:rsidRDefault="00503038" w:rsidP="0050303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521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0" w:type="dxa"/>
            <w:vAlign w:val="center"/>
          </w:tcPr>
          <w:p w14:paraId="0E4456DF" w14:textId="46D417B7" w:rsidR="00503038" w:rsidRPr="00A5219D" w:rsidRDefault="00485F29" w:rsidP="005030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(1,425)</w:t>
            </w:r>
          </w:p>
        </w:tc>
        <w:tc>
          <w:tcPr>
            <w:tcW w:w="233" w:type="dxa"/>
            <w:vAlign w:val="center"/>
          </w:tcPr>
          <w:p w14:paraId="6EC55DE9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24B096A0" w14:textId="2EA12842" w:rsidR="00503038" w:rsidRPr="00A5219D" w:rsidRDefault="00503038" w:rsidP="0050303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(1,445)</w:t>
            </w:r>
          </w:p>
        </w:tc>
        <w:tc>
          <w:tcPr>
            <w:tcW w:w="236" w:type="dxa"/>
            <w:vAlign w:val="center"/>
          </w:tcPr>
          <w:p w14:paraId="258F5005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FD85C5" w14:textId="657BD1F9" w:rsidR="00503038" w:rsidRPr="00A5219D" w:rsidRDefault="00485F29" w:rsidP="0050303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1,611</w:t>
            </w:r>
          </w:p>
        </w:tc>
        <w:tc>
          <w:tcPr>
            <w:tcW w:w="236" w:type="dxa"/>
            <w:vAlign w:val="center"/>
          </w:tcPr>
          <w:p w14:paraId="6A0181A6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56D7A827" w14:textId="161806F7" w:rsidR="00503038" w:rsidRPr="00A5219D" w:rsidRDefault="00503038" w:rsidP="0050303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</w:tr>
      <w:tr w:rsidR="00503038" w:rsidRPr="005C61E7" w14:paraId="0E1D1490" w14:textId="77777777" w:rsidTr="00A5219D">
        <w:trPr>
          <w:trHeight w:val="20"/>
        </w:trPr>
        <w:tc>
          <w:tcPr>
            <w:tcW w:w="3780" w:type="dxa"/>
          </w:tcPr>
          <w:p w14:paraId="75BB6F1A" w14:textId="77777777" w:rsidR="00503038" w:rsidRPr="00A5219D" w:rsidRDefault="00503038" w:rsidP="0050303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70" w:type="dxa"/>
          </w:tcPr>
          <w:p w14:paraId="32A2355A" w14:textId="4F32C483" w:rsidR="00503038" w:rsidRPr="00A5219D" w:rsidRDefault="00485F29" w:rsidP="00503038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2,215</w:t>
            </w:r>
          </w:p>
        </w:tc>
        <w:tc>
          <w:tcPr>
            <w:tcW w:w="233" w:type="dxa"/>
          </w:tcPr>
          <w:p w14:paraId="13E58FBF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68C841E4" w14:textId="3F3D0F3D" w:rsidR="00503038" w:rsidRPr="00A5219D" w:rsidRDefault="00503038" w:rsidP="00503038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1,750</w:t>
            </w:r>
          </w:p>
        </w:tc>
        <w:tc>
          <w:tcPr>
            <w:tcW w:w="236" w:type="dxa"/>
          </w:tcPr>
          <w:p w14:paraId="6594A7CF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F6A431" w14:textId="7CB56C3E" w:rsidR="00503038" w:rsidRPr="00A5219D" w:rsidRDefault="00485F29" w:rsidP="00503038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(1,929)</w:t>
            </w:r>
          </w:p>
        </w:tc>
        <w:tc>
          <w:tcPr>
            <w:tcW w:w="236" w:type="dxa"/>
          </w:tcPr>
          <w:p w14:paraId="1B05A62C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2C4AC91" w14:textId="6CAFF2E4" w:rsidR="00503038" w:rsidRPr="00A5219D" w:rsidRDefault="00503038" w:rsidP="0050303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A46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(1,942)</w:t>
            </w:r>
          </w:p>
        </w:tc>
      </w:tr>
    </w:tbl>
    <w:p w14:paraId="2CD66880" w14:textId="77777777" w:rsidR="00485F29" w:rsidRPr="005446F0" w:rsidRDefault="00485F29" w:rsidP="00A30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80"/>
        <w:gridCol w:w="1270"/>
        <w:gridCol w:w="233"/>
        <w:gridCol w:w="1067"/>
        <w:gridCol w:w="236"/>
        <w:gridCol w:w="1260"/>
        <w:gridCol w:w="236"/>
        <w:gridCol w:w="1188"/>
      </w:tblGrid>
      <w:tr w:rsidR="00481D1C" w:rsidRPr="005C61E7" w14:paraId="70215463" w14:textId="77777777" w:rsidTr="00B82331">
        <w:trPr>
          <w:trHeight w:val="20"/>
          <w:tblHeader/>
        </w:trPr>
        <w:tc>
          <w:tcPr>
            <w:tcW w:w="3780" w:type="dxa"/>
            <w:vMerge w:val="restart"/>
            <w:vAlign w:val="bottom"/>
          </w:tcPr>
          <w:p w14:paraId="092E4E9D" w14:textId="77777777" w:rsidR="00481D1C" w:rsidRPr="00481D1C" w:rsidRDefault="00481D1C" w:rsidP="00B82331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5490" w:type="dxa"/>
            <w:gridSpan w:val="7"/>
          </w:tcPr>
          <w:p w14:paraId="508A9921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81D1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481D1C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481D1C" w:rsidRPr="005C61E7" w14:paraId="6126E6CD" w14:textId="77777777" w:rsidTr="00B82331">
        <w:trPr>
          <w:trHeight w:val="20"/>
          <w:tblHeader/>
        </w:trPr>
        <w:tc>
          <w:tcPr>
            <w:tcW w:w="3780" w:type="dxa"/>
            <w:vMerge/>
          </w:tcPr>
          <w:p w14:paraId="49AF4C28" w14:textId="77777777" w:rsidR="00481D1C" w:rsidRPr="00481D1C" w:rsidRDefault="00481D1C" w:rsidP="00B823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0" w:type="dxa"/>
            <w:gridSpan w:val="3"/>
          </w:tcPr>
          <w:p w14:paraId="65096D7A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5B9BE15" w14:textId="77777777" w:rsidR="00481D1C" w:rsidRPr="00481D1C" w:rsidRDefault="00481D1C" w:rsidP="00B82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31BE0086" w14:textId="77777777" w:rsidR="00481D1C" w:rsidRPr="00481D1C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481D1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81D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03038" w:rsidRPr="005C61E7" w14:paraId="1213CEDB" w14:textId="77777777" w:rsidTr="00B82331">
        <w:trPr>
          <w:trHeight w:val="20"/>
          <w:tblHeader/>
        </w:trPr>
        <w:tc>
          <w:tcPr>
            <w:tcW w:w="3780" w:type="dxa"/>
          </w:tcPr>
          <w:p w14:paraId="2C71234F" w14:textId="77777777" w:rsidR="00503038" w:rsidRPr="00A5219D" w:rsidRDefault="00503038" w:rsidP="005030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81D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0" w:type="dxa"/>
          </w:tcPr>
          <w:p w14:paraId="0B646991" w14:textId="3881411B" w:rsidR="00503038" w:rsidRPr="00A5219D" w:rsidRDefault="00C65C75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3" w:type="dxa"/>
          </w:tcPr>
          <w:p w14:paraId="26328751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7B7DE545" w14:textId="5240C648" w:rsidR="00503038" w:rsidRPr="00A5219D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</w:tcPr>
          <w:p w14:paraId="27D186C6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2C1367" w14:textId="3C04E8E0" w:rsidR="00503038" w:rsidRPr="00A5219D" w:rsidRDefault="00C65C75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31F1161C" w14:textId="77777777" w:rsidR="00503038" w:rsidRPr="00A5219D" w:rsidRDefault="00503038" w:rsidP="0050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8E9F2C9" w14:textId="5439E37F" w:rsidR="00503038" w:rsidRPr="00A5219D" w:rsidRDefault="00503038" w:rsidP="0050303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481D1C" w:rsidRPr="005C61E7" w14:paraId="1488E3C3" w14:textId="77777777" w:rsidTr="00B82331">
        <w:trPr>
          <w:trHeight w:val="20"/>
          <w:tblHeader/>
        </w:trPr>
        <w:tc>
          <w:tcPr>
            <w:tcW w:w="3780" w:type="dxa"/>
          </w:tcPr>
          <w:p w14:paraId="1CF36620" w14:textId="77777777" w:rsidR="00481D1C" w:rsidRPr="00A5219D" w:rsidRDefault="00481D1C" w:rsidP="00B82331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vAlign w:val="center"/>
          </w:tcPr>
          <w:p w14:paraId="40A1A6CD" w14:textId="77777777" w:rsidR="00481D1C" w:rsidRPr="00A5219D" w:rsidRDefault="00481D1C" w:rsidP="00B8233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5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119CE" w:rsidRPr="005C61E7" w14:paraId="1B12199C" w14:textId="77777777" w:rsidTr="00B82331">
        <w:trPr>
          <w:trHeight w:val="20"/>
        </w:trPr>
        <w:tc>
          <w:tcPr>
            <w:tcW w:w="3780" w:type="dxa"/>
          </w:tcPr>
          <w:p w14:paraId="629668C9" w14:textId="77777777" w:rsidR="008119CE" w:rsidRPr="00A5219D" w:rsidRDefault="008119CE" w:rsidP="008119C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A5219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0" w:type="dxa"/>
            <w:vAlign w:val="center"/>
          </w:tcPr>
          <w:p w14:paraId="3F3EC2A8" w14:textId="668FF376" w:rsidR="008119CE" w:rsidRPr="00A5219D" w:rsidRDefault="00434416" w:rsidP="008119C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(1,157)</w:t>
            </w:r>
          </w:p>
        </w:tc>
        <w:tc>
          <w:tcPr>
            <w:tcW w:w="233" w:type="dxa"/>
            <w:vAlign w:val="center"/>
          </w:tcPr>
          <w:p w14:paraId="65BE867D" w14:textId="77777777" w:rsidR="008119CE" w:rsidRPr="00A5219D" w:rsidRDefault="008119CE" w:rsidP="0081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93A52FC" w14:textId="660A2D46" w:rsidR="008119CE" w:rsidRPr="00A5219D" w:rsidRDefault="008119CE" w:rsidP="008119C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(962)</w:t>
            </w:r>
          </w:p>
        </w:tc>
        <w:tc>
          <w:tcPr>
            <w:tcW w:w="236" w:type="dxa"/>
            <w:vAlign w:val="center"/>
          </w:tcPr>
          <w:p w14:paraId="2D8E64C4" w14:textId="77777777" w:rsidR="008119CE" w:rsidRPr="00A5219D" w:rsidRDefault="008119CE" w:rsidP="0081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ABC772A" w14:textId="694D13D0" w:rsidR="008119CE" w:rsidRPr="00A5219D" w:rsidRDefault="00434416" w:rsidP="008119C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1,318</w:t>
            </w:r>
          </w:p>
        </w:tc>
        <w:tc>
          <w:tcPr>
            <w:tcW w:w="236" w:type="dxa"/>
            <w:vAlign w:val="center"/>
          </w:tcPr>
          <w:p w14:paraId="3B34566F" w14:textId="77777777" w:rsidR="008119CE" w:rsidRPr="00A5219D" w:rsidRDefault="008119CE" w:rsidP="0081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61E4A16F" w14:textId="1E59528F" w:rsidR="008119CE" w:rsidRPr="00A5219D" w:rsidRDefault="008119CE" w:rsidP="008119C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</w:tr>
      <w:tr w:rsidR="008119CE" w:rsidRPr="005C61E7" w14:paraId="26E8C80A" w14:textId="77777777" w:rsidTr="00B82331">
        <w:trPr>
          <w:trHeight w:val="20"/>
        </w:trPr>
        <w:tc>
          <w:tcPr>
            <w:tcW w:w="3780" w:type="dxa"/>
          </w:tcPr>
          <w:p w14:paraId="206D39EF" w14:textId="77777777" w:rsidR="008119CE" w:rsidRPr="00A5219D" w:rsidRDefault="008119CE" w:rsidP="008119C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70" w:type="dxa"/>
          </w:tcPr>
          <w:p w14:paraId="19544B83" w14:textId="7E63CDA2" w:rsidR="008119CE" w:rsidRPr="00A5219D" w:rsidRDefault="00434416" w:rsidP="008119CE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1,556</w:t>
            </w:r>
          </w:p>
        </w:tc>
        <w:tc>
          <w:tcPr>
            <w:tcW w:w="233" w:type="dxa"/>
          </w:tcPr>
          <w:p w14:paraId="51E19138" w14:textId="77777777" w:rsidR="008119CE" w:rsidRPr="00A5219D" w:rsidRDefault="008119CE" w:rsidP="0081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558CE6C3" w14:textId="20023E19" w:rsidR="008119CE" w:rsidRPr="00A5219D" w:rsidRDefault="008119CE" w:rsidP="008119CE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1,168</w:t>
            </w:r>
          </w:p>
        </w:tc>
        <w:tc>
          <w:tcPr>
            <w:tcW w:w="236" w:type="dxa"/>
          </w:tcPr>
          <w:p w14:paraId="197DA361" w14:textId="77777777" w:rsidR="008119CE" w:rsidRPr="00A5219D" w:rsidRDefault="008119CE" w:rsidP="0081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F1803B" w14:textId="2C790080" w:rsidR="008119CE" w:rsidRPr="00A5219D" w:rsidRDefault="00434416" w:rsidP="008119C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(1,373)</w:t>
            </w:r>
          </w:p>
        </w:tc>
        <w:tc>
          <w:tcPr>
            <w:tcW w:w="236" w:type="dxa"/>
          </w:tcPr>
          <w:p w14:paraId="62D10F8E" w14:textId="77777777" w:rsidR="008119CE" w:rsidRPr="00A5219D" w:rsidRDefault="008119CE" w:rsidP="00811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94E964D" w14:textId="7D33CDD3" w:rsidR="008119CE" w:rsidRPr="00A5219D" w:rsidRDefault="008119CE" w:rsidP="008119C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531F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(1,035)</w:t>
            </w:r>
          </w:p>
        </w:tc>
      </w:tr>
    </w:tbl>
    <w:p w14:paraId="38E6081C" w14:textId="77777777" w:rsidR="00A9270F" w:rsidRDefault="00A92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lightGray"/>
          <w:lang w:eastAsia="x-none"/>
        </w:rPr>
      </w:pPr>
      <w:r>
        <w:rPr>
          <w:rFonts w:ascii="Angsana New" w:hAnsi="Angsana New"/>
          <w:bCs/>
          <w:sz w:val="30"/>
          <w:szCs w:val="30"/>
          <w:highlight w:val="lightGray"/>
        </w:rPr>
        <w:br w:type="page"/>
      </w:r>
    </w:p>
    <w:p w14:paraId="79085EE8" w14:textId="5B2516BC" w:rsidR="000345CF" w:rsidRDefault="000345CF" w:rsidP="00A9270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ทุนเรือนหุ้น</w:t>
      </w:r>
    </w:p>
    <w:p w14:paraId="512DF293" w14:textId="60663D64" w:rsidR="000345CF" w:rsidRDefault="000345CF" w:rsidP="000345CF">
      <w:pPr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170"/>
        <w:gridCol w:w="269"/>
        <w:gridCol w:w="1171"/>
        <w:gridCol w:w="270"/>
        <w:gridCol w:w="1170"/>
        <w:gridCol w:w="270"/>
        <w:gridCol w:w="1170"/>
      </w:tblGrid>
      <w:tr w:rsidR="00FC17BF" w:rsidRPr="007A06A8" w14:paraId="6D2CA1B5" w14:textId="77777777" w:rsidTr="00D92376">
        <w:trPr>
          <w:tblHeader/>
        </w:trPr>
        <w:tc>
          <w:tcPr>
            <w:tcW w:w="2700" w:type="dxa"/>
          </w:tcPr>
          <w:p w14:paraId="48679692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4908464A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5D7D6A42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2F625CF7" w14:textId="3291FDB6" w:rsidR="00FC17BF" w:rsidRPr="008F626F" w:rsidRDefault="00C65C75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B95344A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603DC70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C17BF" w:rsidRPr="007A06A8" w14:paraId="55BDEC1C" w14:textId="77777777" w:rsidTr="00D92376">
        <w:trPr>
          <w:tblHeader/>
        </w:trPr>
        <w:tc>
          <w:tcPr>
            <w:tcW w:w="2700" w:type="dxa"/>
          </w:tcPr>
          <w:p w14:paraId="6444819B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32D0408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1006FE2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D12E2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3BE4947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B1F79B5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18CF99C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509BE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778E824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6EB25F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FC17BF" w:rsidRPr="007A06A8" w14:paraId="3AEB6CFD" w14:textId="77777777" w:rsidTr="00D92376">
        <w:trPr>
          <w:tblHeader/>
        </w:trPr>
        <w:tc>
          <w:tcPr>
            <w:tcW w:w="2700" w:type="dxa"/>
          </w:tcPr>
          <w:p w14:paraId="7217C2EA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49D758F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B3ADD0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31FED9D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8F62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C17BF" w:rsidRPr="007A06A8" w14:paraId="773053F3" w14:textId="77777777" w:rsidTr="00D92376">
        <w:tc>
          <w:tcPr>
            <w:tcW w:w="2700" w:type="dxa"/>
          </w:tcPr>
          <w:p w14:paraId="74C0EE4A" w14:textId="77777777" w:rsidR="00FC17BF" w:rsidRPr="008F626F" w:rsidRDefault="00FC17BF" w:rsidP="00833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hanging="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2882788E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57BA2D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E1AFA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6ADBF5D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29324C1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1F5F56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D347FB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7D357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77C793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7BF" w:rsidRPr="007A06A8" w14:paraId="0B14F6B0" w14:textId="77777777" w:rsidTr="00D92376">
        <w:tc>
          <w:tcPr>
            <w:tcW w:w="2700" w:type="dxa"/>
          </w:tcPr>
          <w:p w14:paraId="141193BB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015D298E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FDE09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5FAF9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33A2A00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796A3277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1EF1B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2C0EAA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3B5C1D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497B88" w14:textId="77777777" w:rsidR="00FC17BF" w:rsidRPr="008F626F" w:rsidRDefault="00FC17BF" w:rsidP="00D9237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7BF" w:rsidRPr="007A06A8" w14:paraId="1FDEBFB6" w14:textId="77777777" w:rsidTr="00D92376">
        <w:tc>
          <w:tcPr>
            <w:tcW w:w="2700" w:type="dxa"/>
          </w:tcPr>
          <w:p w14:paraId="3E486F17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7BDAA52F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0E00087E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528C89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318,000</w:t>
            </w:r>
          </w:p>
        </w:tc>
        <w:tc>
          <w:tcPr>
            <w:tcW w:w="269" w:type="dxa"/>
          </w:tcPr>
          <w:p w14:paraId="23E6378B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51ED85D1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159,000</w:t>
            </w:r>
          </w:p>
        </w:tc>
        <w:tc>
          <w:tcPr>
            <w:tcW w:w="270" w:type="dxa"/>
          </w:tcPr>
          <w:p w14:paraId="20339737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3CEF38" w14:textId="5FA04281" w:rsidR="00FC17BF" w:rsidRPr="008F626F" w:rsidRDefault="004F608B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280</w:t>
            </w:r>
            <w:r w:rsidR="00FC17BF" w:rsidRPr="008F626F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AB23A2C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26E6328" w14:textId="0B722CBC" w:rsidR="00FC17BF" w:rsidRPr="008F626F" w:rsidRDefault="004F608B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140</w:t>
            </w:r>
            <w:r w:rsidR="00FC17BF" w:rsidRPr="008F626F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FC17BF" w:rsidRPr="007A06A8" w14:paraId="704745C5" w14:textId="77777777" w:rsidTr="00D92376">
        <w:tc>
          <w:tcPr>
            <w:tcW w:w="2700" w:type="dxa"/>
          </w:tcPr>
          <w:p w14:paraId="3F6D7C37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66430E5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90614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BB0022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7501148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57C983E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E95445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52BB6D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ED0EB3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59DB84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</w:tr>
      <w:tr w:rsidR="00FC17BF" w:rsidRPr="009310BB" w14:paraId="54403DCE" w14:textId="77777777" w:rsidTr="00D92376">
        <w:tc>
          <w:tcPr>
            <w:tcW w:w="2700" w:type="dxa"/>
          </w:tcPr>
          <w:p w14:paraId="794C8947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083B6C9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6AC1CA2C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75FAB7" w14:textId="63F65A1E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8F6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28,00</w:t>
            </w:r>
            <w:r w:rsidR="00CD6E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741FF434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8E851CD" w14:textId="59354141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8F626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14,00</w:t>
            </w:r>
            <w:r w:rsidR="00CD6E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396CFF5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B4C378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BBA7CA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A20B803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FC17BF" w:rsidRPr="007A06A8" w14:paraId="6F05449B" w14:textId="77777777" w:rsidTr="00D92376">
        <w:trPr>
          <w:trHeight w:val="272"/>
        </w:trPr>
        <w:tc>
          <w:tcPr>
            <w:tcW w:w="2700" w:type="dxa"/>
          </w:tcPr>
          <w:p w14:paraId="3F8FE546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0E5B7551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B05175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31D5B6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E089A5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430D79AD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1A9B3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83FA7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9474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E61F51D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17BF" w:rsidRPr="007A06A8" w14:paraId="4116EBA2" w14:textId="77777777" w:rsidTr="00D92376">
        <w:tc>
          <w:tcPr>
            <w:tcW w:w="2700" w:type="dxa"/>
          </w:tcPr>
          <w:p w14:paraId="3825DDCD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FBAE61B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601A4B1C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C05EF1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68,000</w:t>
            </w:r>
          </w:p>
        </w:tc>
        <w:tc>
          <w:tcPr>
            <w:tcW w:w="269" w:type="dxa"/>
          </w:tcPr>
          <w:p w14:paraId="4E07215C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297B026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34,000</w:t>
            </w:r>
          </w:p>
        </w:tc>
        <w:tc>
          <w:tcPr>
            <w:tcW w:w="270" w:type="dxa"/>
          </w:tcPr>
          <w:p w14:paraId="104D6099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7F894E" w14:textId="64172693" w:rsidR="00FC17BF" w:rsidRPr="008F626F" w:rsidRDefault="004F608B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38</w:t>
            </w:r>
            <w:r w:rsidR="00FC17BF" w:rsidRPr="008F626F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EC336E6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1DECEC" w14:textId="78B0ADE2" w:rsidR="00FC17BF" w:rsidRPr="008F626F" w:rsidRDefault="004F608B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19</w:t>
            </w:r>
            <w:r w:rsidR="00FC17BF" w:rsidRPr="008F626F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FC17BF" w:rsidRPr="007A06A8" w14:paraId="271E94F8" w14:textId="77777777" w:rsidTr="00D92376">
        <w:tc>
          <w:tcPr>
            <w:tcW w:w="2700" w:type="dxa"/>
          </w:tcPr>
          <w:p w14:paraId="275A6DC9" w14:textId="4D2DAAE6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533279E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A9FFA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582199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10DB403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5BFB13A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EEB9F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A1D54E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0E11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46E07A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7BF" w:rsidRPr="007A06A8" w14:paraId="662998E9" w14:textId="77777777" w:rsidTr="00D92376">
        <w:tc>
          <w:tcPr>
            <w:tcW w:w="2700" w:type="dxa"/>
          </w:tcPr>
          <w:p w14:paraId="5B45B01B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1B81D6A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F13714B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EE3ACB" w14:textId="1AC8C8E1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="00CD6E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D6E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59522A7A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40347505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179,000</w:t>
            </w:r>
          </w:p>
        </w:tc>
        <w:tc>
          <w:tcPr>
            <w:tcW w:w="270" w:type="dxa"/>
          </w:tcPr>
          <w:p w14:paraId="377A0D78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638776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318,000</w:t>
            </w:r>
          </w:p>
        </w:tc>
        <w:tc>
          <w:tcPr>
            <w:tcW w:w="270" w:type="dxa"/>
          </w:tcPr>
          <w:p w14:paraId="6550B605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63DD31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159,000</w:t>
            </w:r>
          </w:p>
        </w:tc>
      </w:tr>
      <w:tr w:rsidR="00FC17BF" w:rsidRPr="007A06A8" w14:paraId="6B9ACD3A" w14:textId="77777777" w:rsidTr="00D055E8">
        <w:tc>
          <w:tcPr>
            <w:tcW w:w="2700" w:type="dxa"/>
          </w:tcPr>
          <w:p w14:paraId="64DC030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14:paraId="676C0777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14:paraId="366752B9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DD4BAA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05" w:right="-7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69" w:type="dxa"/>
          </w:tcPr>
          <w:p w14:paraId="28AC8509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D7880A9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9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0" w:type="dxa"/>
          </w:tcPr>
          <w:p w14:paraId="12ECBDCC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39EBE4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35" w:right="-105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70" w:type="dxa"/>
          </w:tcPr>
          <w:p w14:paraId="0C1B46D3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78BA96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0" w:right="-105"/>
              <w:rPr>
                <w:rFonts w:asciiTheme="majorBidi" w:hAnsiTheme="majorBidi" w:cstheme="majorBidi"/>
                <w:b/>
              </w:rPr>
            </w:pPr>
          </w:p>
        </w:tc>
      </w:tr>
      <w:tr w:rsidR="00FC17BF" w:rsidRPr="007A06A8" w14:paraId="4410C2E3" w14:textId="77777777" w:rsidTr="00D92376">
        <w:tc>
          <w:tcPr>
            <w:tcW w:w="2700" w:type="dxa"/>
          </w:tcPr>
          <w:p w14:paraId="2CC027E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62C6955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B0F33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3225E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52A6051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5BDDA1E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6590CF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711BDC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46856A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878F9B8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C17BF" w:rsidRPr="007A06A8" w14:paraId="6195DE2B" w14:textId="77777777" w:rsidTr="00D92376">
        <w:tc>
          <w:tcPr>
            <w:tcW w:w="2700" w:type="dxa"/>
          </w:tcPr>
          <w:p w14:paraId="52115D66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7F38F136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A98AE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1032FC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E80DD57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10B82CBF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996293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6743F3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3A66AA4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255D33E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17BF" w:rsidRPr="007A06A8" w14:paraId="2BD17B71" w14:textId="77777777" w:rsidTr="00D92376">
        <w:tc>
          <w:tcPr>
            <w:tcW w:w="2700" w:type="dxa"/>
          </w:tcPr>
          <w:p w14:paraId="4D790025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36077431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7015317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DD8AA5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289,999</w:t>
            </w:r>
          </w:p>
        </w:tc>
        <w:tc>
          <w:tcPr>
            <w:tcW w:w="269" w:type="dxa"/>
          </w:tcPr>
          <w:p w14:paraId="161CCE5C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6A2560E8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145,000</w:t>
            </w:r>
          </w:p>
        </w:tc>
        <w:tc>
          <w:tcPr>
            <w:tcW w:w="270" w:type="dxa"/>
          </w:tcPr>
          <w:p w14:paraId="37039B0B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5FCB04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280,000</w:t>
            </w:r>
          </w:p>
        </w:tc>
        <w:tc>
          <w:tcPr>
            <w:tcW w:w="270" w:type="dxa"/>
          </w:tcPr>
          <w:p w14:paraId="15FC2003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464D87A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140,000</w:t>
            </w:r>
          </w:p>
        </w:tc>
      </w:tr>
      <w:tr w:rsidR="00FC17BF" w:rsidRPr="007A06A8" w14:paraId="153BDA46" w14:textId="77777777" w:rsidTr="00D92376">
        <w:tc>
          <w:tcPr>
            <w:tcW w:w="2700" w:type="dxa"/>
          </w:tcPr>
          <w:p w14:paraId="1E795D9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10" w:type="dxa"/>
          </w:tcPr>
          <w:p w14:paraId="310844E5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47D345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0BBE2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18B4A153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49DA6EC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9874D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684719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7C77C6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A0BE422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C17BF" w:rsidRPr="007A06A8" w14:paraId="50772C76" w14:textId="77777777" w:rsidTr="00D92376">
        <w:tc>
          <w:tcPr>
            <w:tcW w:w="2700" w:type="dxa"/>
          </w:tcPr>
          <w:p w14:paraId="343174D0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85B310B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0.5</w:t>
            </w:r>
          </w:p>
        </w:tc>
        <w:tc>
          <w:tcPr>
            <w:tcW w:w="270" w:type="dxa"/>
          </w:tcPr>
          <w:p w14:paraId="0D7558E7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E04A97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  <w:tc>
          <w:tcPr>
            <w:tcW w:w="269" w:type="dxa"/>
          </w:tcPr>
          <w:p w14:paraId="5C9A774B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CDF5C6D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F626F">
              <w:rPr>
                <w:rFonts w:asciiTheme="majorBidi" w:hAnsiTheme="majorBidi" w:cstheme="majorBidi"/>
                <w:sz w:val="30"/>
                <w:szCs w:val="30"/>
              </w:rPr>
              <w:t>19,999</w:t>
            </w:r>
          </w:p>
        </w:tc>
        <w:tc>
          <w:tcPr>
            <w:tcW w:w="270" w:type="dxa"/>
          </w:tcPr>
          <w:p w14:paraId="0FE995D2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255310" w14:textId="6042D4CE" w:rsidR="00FC17BF" w:rsidRPr="008F626F" w:rsidRDefault="004F608B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9</w:t>
            </w:r>
            <w:r w:rsidR="00FC17BF" w:rsidRPr="008F626F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270" w:type="dxa"/>
          </w:tcPr>
          <w:p w14:paraId="25F04203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214595" w14:textId="0E6D54D8" w:rsidR="00FC17BF" w:rsidRPr="008F626F" w:rsidRDefault="004F608B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5</w:t>
            </w:r>
            <w:r w:rsidR="00FC17BF" w:rsidRPr="008F626F">
              <w:rPr>
                <w:rFonts w:asciiTheme="majorBidi" w:hAnsiTheme="majorBidi" w:cs="Angsana New"/>
                <w:sz w:val="30"/>
                <w:szCs w:val="30"/>
                <w:cs/>
              </w:rPr>
              <w:t>,</w:t>
            </w:r>
            <w:r w:rsidRPr="004F608B">
              <w:rPr>
                <w:rFonts w:asciiTheme="majorBidi" w:hAnsiTheme="majorBidi" w:cs="Angsana New"/>
                <w:sz w:val="30"/>
                <w:szCs w:val="30"/>
                <w:lang w:val="en-US"/>
              </w:rPr>
              <w:t>000</w:t>
            </w:r>
          </w:p>
        </w:tc>
      </w:tr>
      <w:tr w:rsidR="00FC17BF" w:rsidRPr="007A06A8" w14:paraId="465AE33D" w14:textId="77777777" w:rsidTr="00D92376">
        <w:tc>
          <w:tcPr>
            <w:tcW w:w="2700" w:type="dxa"/>
          </w:tcPr>
          <w:p w14:paraId="06F181B6" w14:textId="6C021989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5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8F626F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7A09EA98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79D45C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D4B31B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7E7B294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EBAB234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36EF4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AD43613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B298D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E5FE55" w14:textId="77777777" w:rsidR="00FC17BF" w:rsidRPr="008F626F" w:rsidRDefault="00FC17BF" w:rsidP="00D9237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17BF" w:rsidRPr="007A06A8" w14:paraId="0401FEA5" w14:textId="77777777" w:rsidTr="00D92376">
        <w:tc>
          <w:tcPr>
            <w:tcW w:w="2700" w:type="dxa"/>
          </w:tcPr>
          <w:p w14:paraId="27CC6544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10" w:type="dxa"/>
          </w:tcPr>
          <w:p w14:paraId="6755ADD4" w14:textId="77777777" w:rsidR="00FC17BF" w:rsidRPr="008F626F" w:rsidRDefault="00FC17BF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F62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0.5</w:t>
            </w:r>
          </w:p>
        </w:tc>
        <w:tc>
          <w:tcPr>
            <w:tcW w:w="270" w:type="dxa"/>
          </w:tcPr>
          <w:p w14:paraId="5CFA8CD5" w14:textId="77777777" w:rsidR="00FC17BF" w:rsidRPr="008F626F" w:rsidRDefault="00FC17BF" w:rsidP="00D92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F9BA06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5"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329,999</w:t>
            </w:r>
          </w:p>
        </w:tc>
        <w:tc>
          <w:tcPr>
            <w:tcW w:w="269" w:type="dxa"/>
          </w:tcPr>
          <w:p w14:paraId="11622836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DAD63A6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164,999</w:t>
            </w:r>
          </w:p>
        </w:tc>
        <w:tc>
          <w:tcPr>
            <w:tcW w:w="270" w:type="dxa"/>
          </w:tcPr>
          <w:p w14:paraId="7FD4D4CE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F4ECA2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3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289,999</w:t>
            </w:r>
          </w:p>
        </w:tc>
        <w:tc>
          <w:tcPr>
            <w:tcW w:w="270" w:type="dxa"/>
          </w:tcPr>
          <w:p w14:paraId="2926B7D4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67039A" w14:textId="77777777" w:rsidR="00FC17BF" w:rsidRPr="008F626F" w:rsidRDefault="00FC17BF" w:rsidP="00D92376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20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F62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145,000</w:t>
            </w:r>
          </w:p>
        </w:tc>
      </w:tr>
    </w:tbl>
    <w:p w14:paraId="36EB9EAF" w14:textId="77777777" w:rsidR="00A3035E" w:rsidRPr="00A3035E" w:rsidRDefault="00A3035E" w:rsidP="00CC0C8D">
      <w:pPr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401FC80F" w14:textId="2922CBA7" w:rsidR="00CC0C8D" w:rsidRDefault="00CC0C8D" w:rsidP="00CC0C8D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B1033C">
        <w:rPr>
          <w:rFonts w:ascii="Angsana New" w:hAnsi="Angsana New"/>
          <w:sz w:val="30"/>
          <w:szCs w:val="30"/>
          <w:cs/>
          <w:lang w:eastAsia="x-none"/>
        </w:rPr>
        <w:t xml:space="preserve">ที่ประชุมสามัญผู้ถือหุ้นประจำปี </w:t>
      </w:r>
      <w:r w:rsidR="00C65C75">
        <w:rPr>
          <w:rFonts w:ascii="Angsana New" w:hAnsi="Angsana New"/>
          <w:sz w:val="30"/>
          <w:szCs w:val="30"/>
          <w:lang w:eastAsia="x-none"/>
        </w:rPr>
        <w:t>2563</w:t>
      </w:r>
      <w:r w:rsidRPr="00B1033C">
        <w:rPr>
          <w:rFonts w:ascii="Angsana New" w:hAnsi="Angsana New"/>
          <w:sz w:val="30"/>
          <w:szCs w:val="30"/>
          <w:cs/>
          <w:lang w:eastAsia="x-none"/>
        </w:rPr>
        <w:t xml:space="preserve"> เมื่อวันที่ </w:t>
      </w:r>
      <w:r>
        <w:rPr>
          <w:rFonts w:ascii="Angsana New" w:hAnsi="Angsana New"/>
          <w:sz w:val="30"/>
          <w:szCs w:val="30"/>
          <w:lang w:eastAsia="x-none"/>
        </w:rPr>
        <w:t>2</w:t>
      </w:r>
      <w:r w:rsidRPr="00B1033C">
        <w:rPr>
          <w:rFonts w:ascii="Angsana New" w:hAnsi="Angsana New"/>
          <w:sz w:val="30"/>
          <w:szCs w:val="30"/>
          <w:cs/>
          <w:lang w:eastAsia="x-none"/>
        </w:rPr>
        <w:t xml:space="preserve"> กรกฎาคม </w:t>
      </w:r>
      <w:r w:rsidR="00C65C75">
        <w:rPr>
          <w:rFonts w:ascii="Angsana New" w:hAnsi="Angsana New"/>
          <w:sz w:val="30"/>
          <w:szCs w:val="30"/>
          <w:lang w:eastAsia="x-none"/>
        </w:rPr>
        <w:t>2563</w:t>
      </w:r>
      <w:r w:rsidRPr="00B1033C">
        <w:rPr>
          <w:rFonts w:ascii="Angsana New" w:hAnsi="Angsana New"/>
          <w:sz w:val="30"/>
          <w:szCs w:val="30"/>
          <w:cs/>
          <w:lang w:eastAsia="x-none"/>
        </w:rPr>
        <w:t xml:space="preserve"> มีมติอนุมัติ</w:t>
      </w:r>
      <w:r w:rsidRPr="003A0CFF">
        <w:rPr>
          <w:rFonts w:ascii="Angsana New" w:hAnsi="Angsana New" w:hint="cs"/>
          <w:sz w:val="30"/>
          <w:szCs w:val="30"/>
          <w:cs/>
          <w:lang w:eastAsia="x-none"/>
        </w:rPr>
        <w:t xml:space="preserve">การลดทุนและเพิ่มทุนจดทะเบียน 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A0CFF">
        <w:rPr>
          <w:rFonts w:ascii="Angsana New" w:hAnsi="Angsana New" w:hint="cs"/>
          <w:sz w:val="30"/>
          <w:szCs w:val="30"/>
          <w:cs/>
          <w:lang w:eastAsia="x-none"/>
        </w:rPr>
        <w:t>โดยมีรายละเอียดดังนี้</w:t>
      </w:r>
    </w:p>
    <w:p w14:paraId="1E4AB4ED" w14:textId="77777777" w:rsidR="00CC0C8D" w:rsidRPr="007371E3" w:rsidRDefault="00CC0C8D" w:rsidP="00CC0C8D">
      <w:pPr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330BBAE5" w14:textId="77777777" w:rsidR="00CC0C8D" w:rsidRDefault="00CC0C8D" w:rsidP="00CC0C8D">
      <w:pPr>
        <w:pStyle w:val="ListParagraph"/>
        <w:numPr>
          <w:ilvl w:val="0"/>
          <w:numId w:val="32"/>
        </w:numPr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3F55D0">
        <w:rPr>
          <w:rFonts w:ascii="Angsana New" w:hAnsi="Angsana New"/>
          <w:i/>
          <w:iCs/>
          <w:sz w:val="30"/>
          <w:szCs w:val="30"/>
          <w:cs/>
          <w:lang w:eastAsia="x-none"/>
        </w:rPr>
        <w:t>การลดทุนจดทะเบียน</w:t>
      </w:r>
    </w:p>
    <w:p w14:paraId="640DB204" w14:textId="77777777" w:rsidR="00CC0C8D" w:rsidRPr="007371E3" w:rsidRDefault="00CC0C8D" w:rsidP="00CC0C8D">
      <w:pPr>
        <w:pStyle w:val="ListParagraph"/>
        <w:ind w:left="910"/>
        <w:jc w:val="thaiDistribute"/>
        <w:rPr>
          <w:rFonts w:ascii="Angsana New" w:hAnsi="Angsana New"/>
          <w:i/>
          <w:iCs/>
          <w:sz w:val="20"/>
          <w:szCs w:val="20"/>
          <w:lang w:eastAsia="x-none"/>
        </w:rPr>
      </w:pPr>
    </w:p>
    <w:p w14:paraId="7C732096" w14:textId="77777777" w:rsidR="00CC0C8D" w:rsidRPr="00D2264E" w:rsidRDefault="00CC0C8D" w:rsidP="00CC0C8D">
      <w:pPr>
        <w:pStyle w:val="ListParagraph"/>
        <w:ind w:left="91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 xml:space="preserve">ลดทุนจดทะเบียนของบริษัทจำนวน </w:t>
      </w:r>
      <w:r w:rsidRPr="00D2264E">
        <w:rPr>
          <w:rFonts w:ascii="Angsana New" w:hAnsi="Angsana New"/>
          <w:spacing w:val="2"/>
          <w:sz w:val="30"/>
          <w:szCs w:val="30"/>
          <w:lang w:eastAsia="x-none"/>
        </w:rPr>
        <w:t>14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>,</w:t>
      </w:r>
      <w:r w:rsidRPr="00D2264E">
        <w:rPr>
          <w:rFonts w:ascii="Angsana New" w:hAnsi="Angsana New"/>
          <w:spacing w:val="2"/>
          <w:sz w:val="30"/>
          <w:szCs w:val="30"/>
          <w:lang w:eastAsia="x-none"/>
        </w:rPr>
        <w:t>000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>,</w:t>
      </w:r>
      <w:r w:rsidRPr="00D2264E">
        <w:rPr>
          <w:rFonts w:ascii="Angsana New" w:hAnsi="Angsana New"/>
          <w:spacing w:val="2"/>
          <w:sz w:val="30"/>
          <w:szCs w:val="30"/>
          <w:lang w:eastAsia="x-none"/>
        </w:rPr>
        <w:t>272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>.</w:t>
      </w:r>
      <w:r w:rsidRPr="00D2264E">
        <w:rPr>
          <w:rFonts w:ascii="Angsana New" w:hAnsi="Angsana New"/>
          <w:spacing w:val="2"/>
          <w:sz w:val="30"/>
          <w:szCs w:val="30"/>
          <w:lang w:eastAsia="x-none"/>
        </w:rPr>
        <w:t>50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 xml:space="preserve"> บาท จากทุนจดทะเบียนเดิม จำนวน </w:t>
      </w:r>
      <w:r w:rsidRPr="00D2264E">
        <w:rPr>
          <w:rFonts w:ascii="Angsana New" w:hAnsi="Angsana New"/>
          <w:spacing w:val="2"/>
          <w:sz w:val="30"/>
          <w:szCs w:val="30"/>
          <w:lang w:eastAsia="x-none"/>
        </w:rPr>
        <w:t>159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>,</w:t>
      </w:r>
      <w:r w:rsidRPr="00D2264E">
        <w:rPr>
          <w:rFonts w:ascii="Angsana New" w:hAnsi="Angsana New"/>
          <w:spacing w:val="2"/>
          <w:sz w:val="30"/>
          <w:szCs w:val="30"/>
          <w:lang w:eastAsia="x-none"/>
        </w:rPr>
        <w:t>000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>,</w:t>
      </w:r>
      <w:r w:rsidRPr="00D2264E">
        <w:rPr>
          <w:rFonts w:ascii="Angsana New" w:hAnsi="Angsana New"/>
          <w:spacing w:val="2"/>
          <w:sz w:val="30"/>
          <w:szCs w:val="30"/>
          <w:lang w:eastAsia="x-none"/>
        </w:rPr>
        <w:t>000</w:t>
      </w:r>
      <w:r w:rsidRPr="00D2264E">
        <w:rPr>
          <w:rFonts w:ascii="Angsana New" w:hAnsi="Angsana New"/>
          <w:spacing w:val="2"/>
          <w:sz w:val="30"/>
          <w:szCs w:val="30"/>
          <w:cs/>
          <w:lang w:eastAsia="x-none"/>
        </w:rPr>
        <w:t xml:space="preserve"> บาท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D2264E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เป็นทุนจดทะเบียนใหม่ จำนวน </w:t>
      </w:r>
      <w:r w:rsidRPr="00D2264E">
        <w:rPr>
          <w:rFonts w:ascii="Angsana New" w:hAnsi="Angsana New"/>
          <w:spacing w:val="-2"/>
          <w:sz w:val="30"/>
          <w:szCs w:val="30"/>
          <w:lang w:eastAsia="x-none"/>
        </w:rPr>
        <w:t>144</w:t>
      </w:r>
      <w:r w:rsidRPr="00D2264E">
        <w:rPr>
          <w:rFonts w:ascii="Angsana New" w:hAnsi="Angsana New"/>
          <w:spacing w:val="-2"/>
          <w:sz w:val="30"/>
          <w:szCs w:val="30"/>
          <w:cs/>
          <w:lang w:eastAsia="x-none"/>
        </w:rPr>
        <w:t>,</w:t>
      </w:r>
      <w:r w:rsidRPr="00D2264E">
        <w:rPr>
          <w:rFonts w:ascii="Angsana New" w:hAnsi="Angsana New"/>
          <w:spacing w:val="-2"/>
          <w:sz w:val="30"/>
          <w:szCs w:val="30"/>
          <w:lang w:eastAsia="x-none"/>
        </w:rPr>
        <w:t>999</w:t>
      </w:r>
      <w:r w:rsidRPr="00D2264E">
        <w:rPr>
          <w:rFonts w:ascii="Angsana New" w:hAnsi="Angsana New"/>
          <w:spacing w:val="-2"/>
          <w:sz w:val="30"/>
          <w:szCs w:val="30"/>
          <w:cs/>
          <w:lang w:eastAsia="x-none"/>
        </w:rPr>
        <w:t>,</w:t>
      </w:r>
      <w:r w:rsidRPr="00D2264E">
        <w:rPr>
          <w:rFonts w:ascii="Angsana New" w:hAnsi="Angsana New"/>
          <w:spacing w:val="-2"/>
          <w:sz w:val="30"/>
          <w:szCs w:val="30"/>
          <w:lang w:eastAsia="x-none"/>
        </w:rPr>
        <w:t>727</w:t>
      </w:r>
      <w:r w:rsidRPr="00D2264E">
        <w:rPr>
          <w:rFonts w:ascii="Angsana New" w:hAnsi="Angsana New"/>
          <w:spacing w:val="-2"/>
          <w:sz w:val="30"/>
          <w:szCs w:val="30"/>
          <w:cs/>
          <w:lang w:eastAsia="x-none"/>
        </w:rPr>
        <w:t>.</w:t>
      </w:r>
      <w:r w:rsidRPr="00D2264E">
        <w:rPr>
          <w:rFonts w:ascii="Angsana New" w:hAnsi="Angsana New"/>
          <w:spacing w:val="-2"/>
          <w:sz w:val="30"/>
          <w:szCs w:val="30"/>
          <w:lang w:eastAsia="x-none"/>
        </w:rPr>
        <w:t>50</w:t>
      </w:r>
      <w:r w:rsidRPr="00D2264E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บาท โดยวิธีการตัดหุ้นสามัญที่ยังไม่ได้ออกจำหน่าย ซึ่งคงเหลือ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 xml:space="preserve">จากการจัดสรรหุ้นเพิ่มทุนแบบมอบอำนาจทั่วไป จำนวน </w:t>
      </w:r>
      <w:r w:rsidRPr="00D2264E">
        <w:rPr>
          <w:rFonts w:ascii="Angsana New" w:hAnsi="Angsana New"/>
          <w:sz w:val="30"/>
          <w:szCs w:val="30"/>
          <w:lang w:eastAsia="x-none"/>
        </w:rPr>
        <w:t>28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D2264E"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>หุ้น</w:t>
      </w:r>
      <w:r w:rsidRPr="00D2264E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 xml:space="preserve">และคงเหลือการจ่ายหุ้นปันผลจำนวน </w:t>
      </w:r>
      <w:r>
        <w:rPr>
          <w:rFonts w:ascii="Angsana New" w:hAnsi="Angsana New"/>
          <w:sz w:val="30"/>
          <w:szCs w:val="30"/>
          <w:cs/>
          <w:lang w:eastAsia="x-none"/>
        </w:rPr>
        <w:br/>
      </w:r>
      <w:r w:rsidRPr="00D2264E">
        <w:rPr>
          <w:rFonts w:ascii="Angsana New" w:hAnsi="Angsana New"/>
          <w:sz w:val="30"/>
          <w:szCs w:val="30"/>
          <w:lang w:eastAsia="x-none"/>
        </w:rPr>
        <w:t>545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 xml:space="preserve"> หุ้น เป็น </w:t>
      </w:r>
      <w:r w:rsidRPr="00D2264E">
        <w:rPr>
          <w:rFonts w:ascii="Angsana New" w:hAnsi="Angsana New"/>
          <w:sz w:val="30"/>
          <w:szCs w:val="30"/>
        </w:rPr>
        <w:t xml:space="preserve">289,999,455 </w:t>
      </w:r>
      <w:r w:rsidRPr="00D2264E">
        <w:rPr>
          <w:rFonts w:ascii="Angsana New" w:hAnsi="Angsana New"/>
          <w:sz w:val="30"/>
          <w:szCs w:val="30"/>
          <w:cs/>
          <w:lang w:eastAsia="x-none"/>
        </w:rPr>
        <w:t>หุ้น</w:t>
      </w:r>
    </w:p>
    <w:p w14:paraId="67B6123A" w14:textId="77777777" w:rsidR="00CC0C8D" w:rsidRPr="00A3035E" w:rsidRDefault="00CC0C8D" w:rsidP="00CC0C8D">
      <w:pPr>
        <w:pStyle w:val="ListParagraph"/>
        <w:ind w:left="91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4EE61F19" w14:textId="77777777" w:rsidR="00CC0C8D" w:rsidRPr="00BD43BC" w:rsidRDefault="00CC0C8D" w:rsidP="00CC0C8D">
      <w:pPr>
        <w:ind w:left="540"/>
        <w:jc w:val="thaiDistribute"/>
        <w:rPr>
          <w:rFonts w:ascii="Angsana New" w:hAnsi="Angsana New"/>
          <w:i/>
          <w:iCs/>
          <w:sz w:val="30"/>
          <w:szCs w:val="30"/>
          <w:lang w:eastAsia="x-none"/>
        </w:rPr>
      </w:pPr>
      <w:r w:rsidRPr="00BD43BC">
        <w:rPr>
          <w:rFonts w:ascii="Angsana New" w:hAnsi="Angsana New" w:hint="cs"/>
          <w:i/>
          <w:iCs/>
          <w:sz w:val="30"/>
          <w:szCs w:val="30"/>
          <w:cs/>
          <w:lang w:eastAsia="x-none"/>
        </w:rPr>
        <w:lastRenderedPageBreak/>
        <w:t>ข</w:t>
      </w:r>
      <w:r w:rsidRPr="00BD43BC">
        <w:rPr>
          <w:rFonts w:ascii="Angsana New" w:hAnsi="Angsana New"/>
          <w:i/>
          <w:iCs/>
          <w:sz w:val="30"/>
          <w:szCs w:val="30"/>
          <w:cs/>
          <w:lang w:eastAsia="x-none"/>
        </w:rPr>
        <w:t>)</w:t>
      </w:r>
      <w:r w:rsidRPr="00BD43BC">
        <w:rPr>
          <w:rFonts w:ascii="Angsana New" w:hAnsi="Angsana New"/>
          <w:i/>
          <w:iCs/>
          <w:sz w:val="30"/>
          <w:szCs w:val="30"/>
          <w:cs/>
          <w:lang w:eastAsia="x-none"/>
        </w:rPr>
        <w:tab/>
        <w:t>การเพิ่มทุนจดทะเบียน</w:t>
      </w:r>
    </w:p>
    <w:p w14:paraId="6D43EEBA" w14:textId="77777777" w:rsidR="00CC0C8D" w:rsidRPr="00547280" w:rsidRDefault="00CC0C8D" w:rsidP="00CC0C8D">
      <w:pPr>
        <w:tabs>
          <w:tab w:val="clear" w:pos="454"/>
        </w:tabs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11760FC4" w14:textId="4AB34C16" w:rsidR="00CC0C8D" w:rsidRPr="00CC0C8D" w:rsidRDefault="00CC0C8D" w:rsidP="00CC0C8D">
      <w:pPr>
        <w:tabs>
          <w:tab w:val="clear" w:pos="454"/>
        </w:tabs>
        <w:ind w:left="90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330B8C">
        <w:rPr>
          <w:rFonts w:ascii="Angsana New" w:hAnsi="Angsana New"/>
          <w:sz w:val="30"/>
          <w:szCs w:val="30"/>
          <w:cs/>
          <w:lang w:eastAsia="x-none"/>
        </w:rPr>
        <w:t>เพิ่มทุนจดทะเบียน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ของบริษัท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จากทุนจดทะเบียนเดิม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Pr="00330B8C">
        <w:rPr>
          <w:rFonts w:ascii="Angsana New" w:hAnsi="Angsana New"/>
          <w:sz w:val="30"/>
          <w:szCs w:val="30"/>
          <w:lang w:eastAsia="x-none"/>
        </w:rPr>
        <w:t>144,999,727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>.</w:t>
      </w:r>
      <w:r w:rsidRPr="00330B8C">
        <w:rPr>
          <w:rFonts w:ascii="Angsana New" w:hAnsi="Angsana New"/>
          <w:sz w:val="30"/>
          <w:szCs w:val="30"/>
          <w:lang w:eastAsia="x-none"/>
        </w:rPr>
        <w:t>50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บาทเป็น </w:t>
      </w:r>
      <w:r w:rsidRPr="00330B8C">
        <w:rPr>
          <w:rFonts w:ascii="Angsana New" w:hAnsi="Angsana New"/>
          <w:sz w:val="30"/>
          <w:szCs w:val="30"/>
          <w:lang w:eastAsia="x-none"/>
        </w:rPr>
        <w:t>178,999,727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>.</w:t>
      </w:r>
      <w:r w:rsidRPr="00330B8C">
        <w:rPr>
          <w:rFonts w:ascii="Angsana New" w:hAnsi="Angsana New"/>
          <w:sz w:val="30"/>
          <w:szCs w:val="30"/>
          <w:lang w:eastAsia="x-none"/>
        </w:rPr>
        <w:t>50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="00105667">
        <w:rPr>
          <w:rFonts w:ascii="Angsana New" w:hAnsi="Angsana New"/>
          <w:sz w:val="30"/>
          <w:szCs w:val="30"/>
          <w:lang w:eastAsia="x-none"/>
        </w:rPr>
        <w:t xml:space="preserve">      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การออกหุ้นสามัญเพิ่มทุนจำนวน </w:t>
      </w:r>
      <w:r w:rsidRPr="00330B8C">
        <w:rPr>
          <w:rFonts w:ascii="Angsana New" w:hAnsi="Angsana New"/>
          <w:sz w:val="30"/>
          <w:szCs w:val="30"/>
          <w:lang w:eastAsia="x-none"/>
        </w:rPr>
        <w:t>68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ล้าน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330B8C">
        <w:rPr>
          <w:rFonts w:ascii="Angsana New" w:hAnsi="Angsana New"/>
          <w:sz w:val="30"/>
          <w:szCs w:val="30"/>
          <w:lang w:eastAsia="x-none"/>
        </w:rPr>
        <w:t>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>.</w:t>
      </w:r>
      <w:r w:rsidRPr="00330B8C">
        <w:rPr>
          <w:rFonts w:ascii="Angsana New" w:hAnsi="Angsana New"/>
          <w:sz w:val="30"/>
          <w:szCs w:val="30"/>
          <w:lang w:eastAsia="x-none"/>
        </w:rPr>
        <w:t>50</w:t>
      </w:r>
      <w:r w:rsidRPr="00330B8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B77584">
        <w:rPr>
          <w:rFonts w:ascii="Angsana New" w:hAnsi="Angsana New"/>
          <w:sz w:val="30"/>
          <w:szCs w:val="30"/>
          <w:cs/>
          <w:lang w:eastAsia="x-none"/>
        </w:rPr>
        <w:t>บาท</w:t>
      </w:r>
      <w:r w:rsidRPr="0054344D">
        <w:rPr>
          <w:rFonts w:ascii="Angsana New" w:hAnsi="Angsana New"/>
          <w:sz w:val="30"/>
          <w:szCs w:val="30"/>
          <w:cs/>
          <w:lang w:eastAsia="x-none"/>
        </w:rPr>
        <w:t xml:space="preserve">โดยอนุมัติการจัดสรรหุ้นสามัญเพิ่มทุนแบบมอบอำนาจทั่วไปจำนวนไม่เกิน </w:t>
      </w:r>
      <w:r>
        <w:rPr>
          <w:rFonts w:ascii="Angsana New" w:hAnsi="Angsana New"/>
          <w:sz w:val="30"/>
          <w:szCs w:val="30"/>
          <w:lang w:eastAsia="x-none"/>
        </w:rPr>
        <w:t>28</w:t>
      </w:r>
      <w:r w:rsidRPr="0054344D">
        <w:rPr>
          <w:rFonts w:ascii="Angsana New" w:hAnsi="Angsana New"/>
          <w:sz w:val="30"/>
          <w:szCs w:val="30"/>
          <w:cs/>
          <w:lang w:eastAsia="x-none"/>
        </w:rPr>
        <w:t xml:space="preserve"> ล้านหุ้น มูลค่าที่ตราไว้ </w:t>
      </w:r>
      <w:r>
        <w:rPr>
          <w:rFonts w:ascii="Angsana New" w:hAnsi="Angsana New"/>
          <w:sz w:val="30"/>
          <w:szCs w:val="30"/>
          <w:lang w:eastAsia="x-none"/>
        </w:rPr>
        <w:t>0</w:t>
      </w:r>
      <w:r w:rsidRPr="0054344D">
        <w:rPr>
          <w:rFonts w:ascii="Angsana New" w:hAnsi="Angsana New"/>
          <w:sz w:val="30"/>
          <w:szCs w:val="30"/>
          <w:cs/>
          <w:lang w:eastAsia="x-none"/>
        </w:rPr>
        <w:t>.</w:t>
      </w:r>
      <w:r>
        <w:rPr>
          <w:rFonts w:ascii="Angsana New" w:hAnsi="Angsana New"/>
          <w:sz w:val="30"/>
          <w:szCs w:val="30"/>
          <w:lang w:eastAsia="x-none"/>
        </w:rPr>
        <w:t>50</w:t>
      </w:r>
      <w:r w:rsidRPr="0054344D">
        <w:rPr>
          <w:rFonts w:ascii="Angsana New" w:hAnsi="Angsana New"/>
          <w:sz w:val="30"/>
          <w:szCs w:val="30"/>
          <w:cs/>
          <w:lang w:eastAsia="x-none"/>
        </w:rPr>
        <w:t xml:space="preserve"> บาทต่อหุ้น และอนุมัติการเพิ่มทุนจดทะเบียนจำนวน </w:t>
      </w:r>
      <w:r>
        <w:rPr>
          <w:rFonts w:ascii="Angsana New" w:hAnsi="Angsana New"/>
          <w:sz w:val="30"/>
          <w:szCs w:val="30"/>
          <w:lang w:eastAsia="x-none"/>
        </w:rPr>
        <w:t>20</w:t>
      </w:r>
      <w:r w:rsidRPr="0054344D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01FA0">
        <w:rPr>
          <w:rFonts w:ascii="Angsana New" w:hAnsi="Angsana New"/>
          <w:sz w:val="30"/>
          <w:szCs w:val="30"/>
          <w:cs/>
          <w:lang w:eastAsia="x-none"/>
        </w:rPr>
        <w:t xml:space="preserve">เพื่อรองรับการจ่ายเงินปันผลเป็นหุ้นสามัญจากกำไรสะสมยังไม่ได้จัดสรรจำนวนไม่เกิน </w:t>
      </w:r>
      <w:r>
        <w:rPr>
          <w:rFonts w:ascii="Angsana New" w:hAnsi="Angsana New"/>
          <w:sz w:val="30"/>
          <w:szCs w:val="30"/>
          <w:lang w:eastAsia="x-none"/>
        </w:rPr>
        <w:t>4</w:t>
      </w:r>
      <w:r w:rsidRPr="00401FA0">
        <w:rPr>
          <w:rFonts w:ascii="Angsana New" w:hAnsi="Angsana New"/>
          <w:sz w:val="30"/>
          <w:szCs w:val="30"/>
          <w:lang w:eastAsia="x-none"/>
        </w:rPr>
        <w:t xml:space="preserve">0 </w:t>
      </w:r>
      <w:r w:rsidRPr="00401FA0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มูลค่าที่ตราไว้หุ้นละ </w:t>
      </w:r>
      <w:r w:rsidRPr="00401FA0">
        <w:rPr>
          <w:rFonts w:ascii="Angsana New" w:hAnsi="Angsana New"/>
          <w:sz w:val="30"/>
          <w:szCs w:val="30"/>
          <w:lang w:eastAsia="x-none"/>
        </w:rPr>
        <w:t>0.5</w:t>
      </w:r>
      <w:r>
        <w:rPr>
          <w:rFonts w:ascii="Angsana New" w:hAnsi="Angsana New"/>
          <w:sz w:val="30"/>
          <w:szCs w:val="30"/>
          <w:lang w:eastAsia="x-none"/>
        </w:rPr>
        <w:t>0</w:t>
      </w:r>
      <w:r w:rsidRPr="00401FA0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401FA0">
        <w:rPr>
          <w:rFonts w:ascii="Angsana New" w:hAnsi="Angsana New"/>
          <w:sz w:val="30"/>
          <w:szCs w:val="30"/>
          <w:cs/>
          <w:lang w:eastAsia="x-none"/>
        </w:rPr>
        <w:t>บาท โดย</w:t>
      </w:r>
      <w:r w:rsidRPr="00326570">
        <w:rPr>
          <w:rFonts w:ascii="Angsana New" w:hAnsi="Angsana New"/>
          <w:sz w:val="30"/>
          <w:szCs w:val="30"/>
          <w:cs/>
          <w:lang w:eastAsia="x-none"/>
        </w:rPr>
        <w:t xml:space="preserve">บริษัทได้จดทะเบียนเพิ่มทุนกับกระทรวงพาณิชย์เมื่อวันที่ </w:t>
      </w:r>
      <w:r w:rsidRPr="006002CD">
        <w:rPr>
          <w:rFonts w:ascii="Angsana New" w:hAnsi="Angsana New"/>
          <w:sz w:val="30"/>
          <w:szCs w:val="30"/>
          <w:lang w:eastAsia="x-none"/>
        </w:rPr>
        <w:t>31</w:t>
      </w:r>
      <w:r w:rsidRPr="006002C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002CD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6002C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C65C75">
        <w:rPr>
          <w:rFonts w:ascii="Angsana New" w:hAnsi="Angsana New"/>
          <w:sz w:val="30"/>
          <w:szCs w:val="30"/>
          <w:lang w:eastAsia="x-none"/>
        </w:rPr>
        <w:t>2563</w:t>
      </w:r>
    </w:p>
    <w:p w14:paraId="5DD4EF33" w14:textId="77777777" w:rsidR="00AE300A" w:rsidRPr="00547280" w:rsidRDefault="00AE300A" w:rsidP="000345CF">
      <w:pPr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7853363C" w14:textId="6423DA5E" w:rsidR="00306E9F" w:rsidRDefault="000345CF" w:rsidP="00CC0C8D">
      <w:pPr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ที่ประชุมสามัญผู้ถือหุ้นเมื่อวันที่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4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เมษายน </w:t>
      </w:r>
      <w:r>
        <w:rPr>
          <w:rFonts w:ascii="Angsana New" w:hAnsi="Angsana New"/>
          <w:sz w:val="30"/>
          <w:szCs w:val="30"/>
          <w:lang w:eastAsia="x-none"/>
        </w:rPr>
        <w:t>2562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มีมติอนุมัติ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เพิ่มทุนจดทะเบียน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>ของบริษัท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จากทุนจดทะเบียนเดิม 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>140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บาทเป็น 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>159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>บาท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โดยการออกหุ้นสามัญเพิ่มทุนจำนวน 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>38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ล้าน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6A35D3">
        <w:rPr>
          <w:rFonts w:asciiTheme="majorBidi" w:hAnsiTheme="majorBidi" w:cstheme="majorBidi"/>
          <w:sz w:val="30"/>
          <w:szCs w:val="30"/>
          <w:lang w:eastAsia="x-none"/>
        </w:rPr>
        <w:t xml:space="preserve">0.5 </w:t>
      </w:r>
      <w:r w:rsidRPr="006A35D3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บาท </w:t>
      </w:r>
      <w:r w:rsidRPr="00555101">
        <w:rPr>
          <w:rFonts w:asciiTheme="majorBidi" w:hAnsiTheme="majorBidi" w:cstheme="majorBidi" w:hint="cs"/>
          <w:spacing w:val="-2"/>
          <w:sz w:val="30"/>
          <w:szCs w:val="30"/>
          <w:cs/>
          <w:lang w:eastAsia="x-none"/>
        </w:rPr>
        <w:t>โดย</w:t>
      </w:r>
      <w:r w:rsidRPr="00555101">
        <w:rPr>
          <w:rFonts w:ascii="Angsana New" w:hAnsi="Angsana New"/>
          <w:spacing w:val="-2"/>
          <w:sz w:val="30"/>
          <w:szCs w:val="30"/>
          <w:cs/>
          <w:lang w:eastAsia="x-none"/>
        </w:rPr>
        <w:t>อนุมัติการจัดสรรหุ้นสามัญเพิ่มทุน</w:t>
      </w:r>
      <w:r w:rsidRPr="00555101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แบบมอบอำนาจทั่วไป</w:t>
      </w:r>
      <w:r w:rsidRPr="00555101">
        <w:rPr>
          <w:rFonts w:ascii="Angsana New" w:hAnsi="Angsana New"/>
          <w:spacing w:val="-2"/>
          <w:sz w:val="30"/>
          <w:szCs w:val="30"/>
          <w:cs/>
          <w:lang w:eastAsia="x-none"/>
        </w:rPr>
        <w:t>จำนวนไม่เกิน</w:t>
      </w:r>
      <w:r w:rsidRPr="00555101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Pr="00555101">
        <w:rPr>
          <w:rFonts w:ascii="Angsana New" w:hAnsi="Angsana New"/>
          <w:spacing w:val="-2"/>
          <w:sz w:val="30"/>
          <w:szCs w:val="30"/>
          <w:lang w:eastAsia="x-none"/>
        </w:rPr>
        <w:t>28</w:t>
      </w:r>
      <w:r w:rsidRPr="00555101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ล้าน</w:t>
      </w:r>
      <w:r w:rsidRPr="00555101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หุ้น มูลค่าที่ตราไว้ </w:t>
      </w:r>
      <w:r w:rsidRPr="00555101">
        <w:rPr>
          <w:rFonts w:ascii="Angsana New" w:hAnsi="Angsana New"/>
          <w:spacing w:val="-2"/>
          <w:sz w:val="30"/>
          <w:szCs w:val="30"/>
          <w:lang w:eastAsia="x-none"/>
        </w:rPr>
        <w:t xml:space="preserve">0.5 </w:t>
      </w:r>
      <w:r w:rsidRPr="00555101">
        <w:rPr>
          <w:rFonts w:ascii="Angsana New" w:hAnsi="Angsana New"/>
          <w:spacing w:val="-2"/>
          <w:sz w:val="30"/>
          <w:szCs w:val="30"/>
          <w:cs/>
          <w:lang w:eastAsia="x-none"/>
        </w:rPr>
        <w:t>บาทต่อหุ้น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และอนุมัติการเพิ่มทุนจดทะเบียนจำนวน </w:t>
      </w:r>
      <w:r>
        <w:rPr>
          <w:rFonts w:ascii="Angsana New" w:hAnsi="Angsana New"/>
          <w:sz w:val="30"/>
          <w:szCs w:val="30"/>
          <w:lang w:eastAsia="x-none"/>
        </w:rPr>
        <w:t>5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ล้านบาท เพื่อรองรับการจ่ายเงินปันผลเป็นหุ้นสามัญจากกำไรสะสมยังไม่ได้จัดสรรจำนวนไม่เกิน </w:t>
      </w:r>
      <w:r>
        <w:rPr>
          <w:rFonts w:ascii="Angsana New" w:hAnsi="Angsana New"/>
          <w:sz w:val="30"/>
          <w:szCs w:val="30"/>
          <w:lang w:eastAsia="x-none"/>
        </w:rPr>
        <w:t xml:space="preserve">10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ล้านหุ้น มูลค่าที่ตราไว้หุ้นละ </w:t>
      </w:r>
      <w:r>
        <w:rPr>
          <w:rFonts w:ascii="Angsana New" w:hAnsi="Angsana New"/>
          <w:sz w:val="30"/>
          <w:szCs w:val="30"/>
          <w:lang w:eastAsia="x-none"/>
        </w:rPr>
        <w:t xml:space="preserve">0.5 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บาท โดยบริษัทได้จดทะเบียนเพิ่มทุนกับกระทรวงพาณิชย์เมื่อวันที่ </w:t>
      </w:r>
      <w:r>
        <w:rPr>
          <w:rFonts w:ascii="Angsana New" w:hAnsi="Angsana New"/>
          <w:sz w:val="30"/>
          <w:szCs w:val="30"/>
          <w:lang w:eastAsia="x-none"/>
        </w:rPr>
        <w:t xml:space="preserve">7 </w:t>
      </w:r>
      <w:r>
        <w:rPr>
          <w:rFonts w:ascii="Angsana New" w:hAnsi="Angsana New" w:hint="cs"/>
          <w:sz w:val="30"/>
          <w:szCs w:val="30"/>
          <w:cs/>
          <w:lang w:eastAsia="x-none"/>
        </w:rPr>
        <w:t>พฤษภาคม</w:t>
      </w:r>
      <w:r>
        <w:rPr>
          <w:rFonts w:ascii="Angsana New" w:hAnsi="Angsana New"/>
          <w:sz w:val="30"/>
          <w:szCs w:val="30"/>
          <w:lang w:eastAsia="x-none"/>
        </w:rPr>
        <w:t xml:space="preserve"> 2562</w:t>
      </w:r>
    </w:p>
    <w:p w14:paraId="4E7D4341" w14:textId="711B1C5B" w:rsidR="00CC0C8D" w:rsidRPr="00547280" w:rsidRDefault="00CC0C8D" w:rsidP="00CC0C8D">
      <w:pPr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381BB017" w14:textId="0BA0C434" w:rsidR="00547280" w:rsidRPr="00547280" w:rsidRDefault="00547280" w:rsidP="00CC0C8D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47280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3193B0A5" w14:textId="09EC74CC" w:rsidR="00547280" w:rsidRPr="00547280" w:rsidRDefault="00547280" w:rsidP="00CC0C8D">
      <w:pPr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107F2C6" w14:textId="77777777" w:rsidR="00547280" w:rsidRPr="00547280" w:rsidRDefault="00547280" w:rsidP="00547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47280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47280">
        <w:rPr>
          <w:rFonts w:asciiTheme="majorBidi" w:hAnsiTheme="majorBidi" w:cstheme="majorBidi"/>
          <w:sz w:val="30"/>
          <w:szCs w:val="30"/>
        </w:rPr>
        <w:t>2535</w:t>
      </w:r>
      <w:r w:rsidRPr="00547280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547280">
        <w:rPr>
          <w:rFonts w:asciiTheme="majorBidi" w:hAnsiTheme="majorBidi" w:cstheme="majorBidi"/>
          <w:sz w:val="30"/>
          <w:szCs w:val="30"/>
        </w:rPr>
        <w:t>51</w:t>
      </w:r>
      <w:r w:rsidRPr="00547280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47280">
        <w:rPr>
          <w:rFonts w:asciiTheme="majorBidi" w:hAnsiTheme="majorBidi" w:cstheme="majorBidi"/>
          <w:sz w:val="30"/>
          <w:szCs w:val="30"/>
        </w:rPr>
        <w:t>“</w:t>
      </w:r>
      <w:r w:rsidRPr="00547280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547280">
        <w:rPr>
          <w:rFonts w:asciiTheme="majorBidi" w:hAnsiTheme="majorBidi" w:cstheme="majorBidi"/>
          <w:sz w:val="30"/>
          <w:szCs w:val="30"/>
        </w:rPr>
        <w:t>”</w:t>
      </w:r>
      <w:r w:rsidRPr="00547280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2B428CD6" w14:textId="77777777" w:rsidR="00547280" w:rsidRPr="00547280" w:rsidRDefault="00547280" w:rsidP="00CC0C8D">
      <w:pPr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2B548A8B" w14:textId="77777777" w:rsidR="0068387C" w:rsidRDefault="0068387C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/>
          <w:sz w:val="30"/>
          <w:szCs w:val="30"/>
          <w:u w:val="none"/>
          <w:cs/>
          <w:lang w:val="en-US"/>
        </w:rPr>
        <w:t>สำรอง</w:t>
      </w:r>
    </w:p>
    <w:p w14:paraId="6553BBF4" w14:textId="77777777" w:rsidR="00F43694" w:rsidRPr="00547280" w:rsidRDefault="00F43694" w:rsidP="00F43694">
      <w:pPr>
        <w:rPr>
          <w:rFonts w:ascii="Angsana New" w:hAnsi="Angsana New"/>
          <w:sz w:val="20"/>
          <w:szCs w:val="20"/>
          <w:lang w:eastAsia="x-none"/>
        </w:rPr>
      </w:pPr>
    </w:p>
    <w:p w14:paraId="585E6817" w14:textId="77777777" w:rsidR="00F43694" w:rsidRPr="001C4A15" w:rsidRDefault="00F43694" w:rsidP="00F43694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C4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38CC1C23" w14:textId="77777777" w:rsidR="0068387C" w:rsidRPr="00547280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40"/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09604622" w14:textId="77777777" w:rsidR="0068387C" w:rsidRPr="0068387C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23946">
        <w:rPr>
          <w:rFonts w:asciiTheme="majorBidi" w:hAnsiTheme="majorBidi" w:cstheme="majorBidi"/>
          <w:sz w:val="30"/>
          <w:szCs w:val="30"/>
        </w:rPr>
        <w:t>2535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23946">
        <w:rPr>
          <w:rFonts w:asciiTheme="majorBidi" w:hAnsiTheme="majorBidi" w:cstheme="majorBidi"/>
          <w:sz w:val="30"/>
          <w:szCs w:val="30"/>
        </w:rPr>
        <w:t>116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5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623946">
        <w:rPr>
          <w:rFonts w:asciiTheme="majorBidi" w:hAnsiTheme="majorBidi" w:cstheme="majorBidi"/>
          <w:sz w:val="30"/>
          <w:szCs w:val="30"/>
        </w:rPr>
        <w:t xml:space="preserve">10 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D6F2A8B" w14:textId="77777777" w:rsidR="0068387C" w:rsidRPr="00547280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CBFE612" w14:textId="77777777" w:rsidR="0068387C" w:rsidRPr="001C4A15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C4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28EA16A2" w14:textId="77777777" w:rsidR="0068387C" w:rsidRPr="00547280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7731361" w14:textId="59C48805" w:rsidR="0068387C" w:rsidRPr="001C4A15" w:rsidRDefault="004B2201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D3473">
        <w:rPr>
          <w:rFonts w:asciiTheme="majorBidi" w:hAnsiTheme="majorBidi" w:cstheme="majorBidi" w:hint="cs"/>
          <w:b/>
          <w:bCs/>
          <w:sz w:val="30"/>
          <w:szCs w:val="30"/>
          <w:cs/>
        </w:rPr>
        <w:t>สำรอง</w:t>
      </w:r>
      <w:r w:rsidR="0068387C" w:rsidRPr="00AD3473">
        <w:rPr>
          <w:rFonts w:asciiTheme="majorBidi" w:hAnsiTheme="majorBidi" w:cstheme="majorBidi"/>
          <w:b/>
          <w:bCs/>
          <w:sz w:val="30"/>
          <w:szCs w:val="30"/>
          <w:cs/>
        </w:rPr>
        <w:t>การแปลงค่างบการเงิน</w:t>
      </w:r>
    </w:p>
    <w:p w14:paraId="54BB3180" w14:textId="77777777" w:rsidR="0068387C" w:rsidRPr="00547280" w:rsidRDefault="0068387C" w:rsidP="0068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14:paraId="74D4AEF1" w14:textId="1E485840" w:rsidR="004B2201" w:rsidRDefault="004B2201" w:rsidP="004B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B2201">
        <w:rPr>
          <w:rFonts w:asciiTheme="majorBidi" w:hAnsiTheme="majorBidi"/>
          <w:sz w:val="30"/>
          <w:szCs w:val="30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3741DC6D" w14:textId="2C1B3011" w:rsidR="004B2201" w:rsidRDefault="00F40460" w:rsidP="00F4046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Theme="majorBidi" w:hAnsiTheme="majorBidi"/>
          <w:sz w:val="30"/>
          <w:szCs w:val="30"/>
          <w:u w:val="none"/>
        </w:rPr>
      </w:pPr>
      <w:r w:rsidRPr="00F40460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ส่วน</w:t>
      </w:r>
      <w:r w:rsidRPr="00F40460">
        <w:rPr>
          <w:rFonts w:asciiTheme="majorBidi" w:hAnsiTheme="majorBidi" w:hint="cs"/>
          <w:sz w:val="30"/>
          <w:szCs w:val="30"/>
          <w:u w:val="none"/>
          <w:cs/>
        </w:rPr>
        <w:t>งานดำเนินงาน</w:t>
      </w:r>
    </w:p>
    <w:p w14:paraId="2A0FD844" w14:textId="3CE8653F" w:rsidR="003D68FC" w:rsidRDefault="003D68FC" w:rsidP="003D68FC">
      <w:pPr>
        <w:rPr>
          <w:lang w:val="x-none" w:eastAsia="x-none"/>
        </w:rPr>
      </w:pPr>
    </w:p>
    <w:p w14:paraId="65E3DDF9" w14:textId="7D1F82C8" w:rsidR="003D68FC" w:rsidRPr="00DB1E46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>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>มีส่วนงานที่รายงาน</w:t>
      </w:r>
      <w:r w:rsidRPr="00EB6C16"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</w:t>
      </w:r>
      <w:r w:rsidRPr="00EB6C16">
        <w:rPr>
          <w:rFonts w:ascii="Angsana New" w:hAnsi="Angsana New" w:hint="cs"/>
          <w:sz w:val="30"/>
          <w:szCs w:val="30"/>
          <w:cs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หน่วยงานธุรกิจที่สำคัญนี้มีการบริหารจัดการแยกต่างหาก </w:t>
      </w:r>
      <w:r w:rsidRPr="00EB6C16">
        <w:rPr>
          <w:rFonts w:ascii="Angsana New" w:hAnsi="Angsana New" w:hint="cs"/>
          <w:sz w:val="30"/>
          <w:szCs w:val="30"/>
          <w:cs/>
        </w:rPr>
        <w:t>และมีการ</w:t>
      </w:r>
      <w:r w:rsidRPr="00EB6C16">
        <w:rPr>
          <w:rFonts w:ascii="Angsana New" w:hAnsi="Angsana New"/>
          <w:sz w:val="30"/>
          <w:szCs w:val="30"/>
          <w:cs/>
        </w:rPr>
        <w:t>ใช้เทคโนโลยีและ</w:t>
      </w:r>
      <w:r>
        <w:rPr>
          <w:rFonts w:ascii="Angsana New" w:hAnsi="Angsana New"/>
          <w:sz w:val="30"/>
          <w:szCs w:val="30"/>
        </w:rPr>
        <w:t xml:space="preserve"> </w:t>
      </w:r>
      <w:r w:rsidRPr="00EB6C16">
        <w:rPr>
          <w:rFonts w:ascii="Angsana New" w:hAnsi="Angsana New"/>
          <w:sz w:val="30"/>
          <w:szCs w:val="30"/>
          <w:cs/>
        </w:rPr>
        <w:t xml:space="preserve">กลยุทธ์ทางการตลาดที่แตกต่างกัน </w:t>
      </w:r>
      <w:r w:rsidR="00D0152E">
        <w:rPr>
          <w:rFonts w:ascii="Angsana New" w:hAnsi="Angsana New"/>
          <w:sz w:val="30"/>
          <w:szCs w:val="30"/>
          <w:cs/>
        </w:rPr>
        <w:br/>
      </w:r>
      <w:r w:rsidRPr="00EB6C16">
        <w:rPr>
          <w:rFonts w:ascii="Angsana New" w:hAnsi="Angsana New" w:hint="cs"/>
          <w:sz w:val="30"/>
          <w:szCs w:val="30"/>
          <w:cs/>
        </w:rPr>
        <w:t>ซึ่ง</w:t>
      </w:r>
      <w:r w:rsidRPr="00EB6C1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Pr="00EB6C16">
        <w:rPr>
          <w:rFonts w:ascii="Angsana New" w:hAnsi="Angsana New" w:hint="cs"/>
          <w:sz w:val="30"/>
          <w:szCs w:val="30"/>
          <w:cs/>
        </w:rPr>
        <w:t>ของกลุ่มบริษัทได้</w:t>
      </w:r>
      <w:r w:rsidRPr="00EB6C1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</w:t>
      </w:r>
      <w:r w:rsidRPr="003D68FC">
        <w:rPr>
          <w:rFonts w:ascii="Angsana New" w:hAnsi="Angsana New"/>
          <w:sz w:val="30"/>
          <w:szCs w:val="30"/>
          <w:cs/>
        </w:rPr>
        <w:t>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  <w:r w:rsidRPr="00DB1E46">
        <w:rPr>
          <w:rFonts w:ascii="Angsana New" w:hAnsi="Angsana New"/>
          <w:sz w:val="30"/>
          <w:szCs w:val="30"/>
          <w:cs/>
        </w:rPr>
        <w:t xml:space="preserve"> </w:t>
      </w:r>
    </w:p>
    <w:p w14:paraId="71C79323" w14:textId="77777777" w:rsidR="003D68FC" w:rsidRPr="002B242B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CC"/>
          <w:sz w:val="20"/>
          <w:szCs w:val="20"/>
          <w:lang w:bidi="ar-SA"/>
        </w:rPr>
      </w:pPr>
    </w:p>
    <w:p w14:paraId="1064A552" w14:textId="77777777" w:rsidR="003D68FC" w:rsidRPr="00DB1E46" w:rsidRDefault="003D68FC" w:rsidP="003D68FC">
      <w:pPr>
        <w:pStyle w:val="ListParagraph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1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ผลิตและจำหน่ายกาวซึ่งใช้ในอุตสาหกรรมประเภทต่างๆ</w:t>
      </w:r>
    </w:p>
    <w:p w14:paraId="0026FB28" w14:textId="50BD25D5" w:rsidR="003D68FC" w:rsidRDefault="003D68FC" w:rsidP="003D68FC">
      <w:pPr>
        <w:pStyle w:val="ListParagraph"/>
        <w:numPr>
          <w:ilvl w:val="0"/>
          <w:numId w:val="1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DB1E4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B1E46">
        <w:rPr>
          <w:rFonts w:ascii="Angsana New" w:hAnsi="Angsana New"/>
          <w:sz w:val="30"/>
          <w:szCs w:val="30"/>
        </w:rPr>
        <w:t>2</w:t>
      </w:r>
      <w:r w:rsidRPr="00DB1E46">
        <w:rPr>
          <w:rFonts w:ascii="Angsana New" w:hAnsi="Angsana New"/>
          <w:sz w:val="30"/>
          <w:szCs w:val="30"/>
          <w:cs/>
        </w:rPr>
        <w:t xml:space="preserve"> ผลิตและจำหน่าย</w:t>
      </w:r>
      <w:r>
        <w:rPr>
          <w:rFonts w:ascii="Angsana New" w:hAnsi="Angsana New" w:hint="cs"/>
          <w:sz w:val="30"/>
          <w:szCs w:val="30"/>
          <w:cs/>
        </w:rPr>
        <w:t>ฉลากที่มีกาวในตัว</w:t>
      </w:r>
    </w:p>
    <w:p w14:paraId="727DE221" w14:textId="77777777" w:rsidR="003D68FC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258F975" w14:textId="77777777" w:rsidR="003D68FC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B847D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>
        <w:rPr>
          <w:rFonts w:ascii="Angsana New" w:hAnsi="Angsana New"/>
          <w:sz w:val="30"/>
          <w:szCs w:val="30"/>
        </w:rPr>
        <w:br/>
      </w:r>
      <w:r w:rsidRPr="00B847D1">
        <w:rPr>
          <w:rFonts w:ascii="Angsana New" w:hAnsi="Angsana New"/>
          <w:sz w:val="30"/>
          <w:szCs w:val="30"/>
          <w:cs/>
        </w:rPr>
        <w:t>ก่อน</w:t>
      </w:r>
      <w:r>
        <w:rPr>
          <w:rFonts w:ascii="Angsana New" w:hAnsi="Angsana New" w:hint="cs"/>
          <w:sz w:val="30"/>
          <w:szCs w:val="30"/>
          <w:cs/>
        </w:rPr>
        <w:t xml:space="preserve">ต้นทุนทางการเงิน </w:t>
      </w:r>
      <w:r w:rsidRPr="00B847D1">
        <w:rPr>
          <w:rFonts w:ascii="Angsana New" w:hAnsi="Angsana New"/>
          <w:sz w:val="30"/>
          <w:szCs w:val="30"/>
          <w:cs/>
        </w:rPr>
        <w:t>ภาษีเงินได้</w:t>
      </w:r>
      <w:r>
        <w:rPr>
          <w:rFonts w:ascii="Angsana New" w:hAnsi="Angsana New" w:hint="cs"/>
          <w:sz w:val="30"/>
          <w:szCs w:val="30"/>
          <w:cs/>
        </w:rPr>
        <w:t xml:space="preserve"> ค่าเสื่อมราคาและค่าตัดจำหน่าย </w:t>
      </w:r>
      <w:r>
        <w:rPr>
          <w:rFonts w:ascii="Angsana New" w:hAnsi="Angsana New"/>
          <w:sz w:val="30"/>
          <w:szCs w:val="30"/>
        </w:rPr>
        <w:t xml:space="preserve">(EBITDA) </w:t>
      </w:r>
      <w:r w:rsidRPr="00B847D1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การใช้</w:t>
      </w:r>
      <w:r>
        <w:rPr>
          <w:rFonts w:ascii="Angsana New" w:hAnsi="Angsana New"/>
          <w:sz w:val="30"/>
          <w:szCs w:val="30"/>
        </w:rPr>
        <w:t xml:space="preserve"> EBITDA </w:t>
      </w:r>
      <w:r w:rsidRPr="00B847D1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ส่วนงานและสอดคล้องกับกิจการอื่นที่ดำเนินธุรกิจในอุตสาหกรรมเดียวกัน</w:t>
      </w:r>
    </w:p>
    <w:p w14:paraId="3A80F2BC" w14:textId="77777777" w:rsidR="003D68FC" w:rsidRPr="003D68FC" w:rsidRDefault="003D68FC" w:rsidP="003D68FC">
      <w:pPr>
        <w:rPr>
          <w:cs/>
          <w:lang w:val="x-none" w:eastAsia="x-none"/>
        </w:rPr>
      </w:pPr>
    </w:p>
    <w:p w14:paraId="3DA85E55" w14:textId="77777777" w:rsidR="004B2201" w:rsidRDefault="004B2201" w:rsidP="004B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675E3FF" w14:textId="77777777" w:rsidR="00DE1932" w:rsidRPr="00B60BCC" w:rsidRDefault="00DE1932" w:rsidP="004B2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72EAA70" w14:textId="77777777" w:rsidR="00B95D00" w:rsidRDefault="00B95D00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  <w:sectPr w:rsidR="00B95D00" w:rsidSect="00EB002E"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17B43A1E" w14:textId="77777777" w:rsidR="003D68FC" w:rsidRDefault="003D68FC" w:rsidP="003D6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95D0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60385ED2" w14:textId="77777777" w:rsidR="004B2201" w:rsidRPr="004B2201" w:rsidRDefault="004B2201" w:rsidP="004B2201">
      <w:pPr>
        <w:rPr>
          <w:cs/>
          <w:lang w:eastAsia="x-none"/>
        </w:rPr>
      </w:pPr>
    </w:p>
    <w:tbl>
      <w:tblPr>
        <w:tblW w:w="14130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0D7C38" w:rsidRPr="00756E6F" w14:paraId="73830506" w14:textId="77777777" w:rsidTr="00D92376">
        <w:trPr>
          <w:cantSplit/>
          <w:trHeight w:val="99"/>
          <w:tblHeader/>
        </w:trPr>
        <w:tc>
          <w:tcPr>
            <w:tcW w:w="3510" w:type="dxa"/>
          </w:tcPr>
          <w:p w14:paraId="72AF9C15" w14:textId="77777777" w:rsidR="000D7C38" w:rsidRPr="00756E6F" w:rsidRDefault="000D7C38" w:rsidP="00D92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bookmarkStart w:id="4" w:name="_Hlk8678005"/>
          </w:p>
        </w:tc>
        <w:tc>
          <w:tcPr>
            <w:tcW w:w="1620" w:type="dxa"/>
            <w:gridSpan w:val="3"/>
          </w:tcPr>
          <w:p w14:paraId="5603B907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67DE34DB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529EA44D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2B1209A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E08D974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0" w:type="dxa"/>
          </w:tcPr>
          <w:p w14:paraId="648B212A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88422FF" w14:textId="0A99A790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อื่น</w:t>
            </w:r>
            <w:r w:rsidR="004D01D6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ๆ</w:t>
            </w:r>
          </w:p>
        </w:tc>
        <w:tc>
          <w:tcPr>
            <w:tcW w:w="180" w:type="dxa"/>
          </w:tcPr>
          <w:p w14:paraId="103F693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BB3BE30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69943085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75164C88" w14:textId="77777777" w:rsidR="000D7C38" w:rsidRPr="00756E6F" w:rsidRDefault="000D7C38" w:rsidP="00D92376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0D7C38" w:rsidRPr="00756E6F" w14:paraId="10C26127" w14:textId="77777777" w:rsidTr="00D92376">
        <w:trPr>
          <w:cantSplit/>
          <w:trHeight w:val="302"/>
        </w:trPr>
        <w:tc>
          <w:tcPr>
            <w:tcW w:w="3510" w:type="dxa"/>
          </w:tcPr>
          <w:p w14:paraId="0464AEB2" w14:textId="19643EE2" w:rsidR="000D7C38" w:rsidRPr="00756E6F" w:rsidRDefault="00D03740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สำหรับปีสิ้นสุดวันที่ </w:t>
            </w:r>
            <w:r w:rsidR="004F608B" w:rsidRPr="004F608B"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>31</w:t>
            </w:r>
            <w:r w:rsidRPr="00D03740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720" w:type="dxa"/>
            <w:vAlign w:val="bottom"/>
          </w:tcPr>
          <w:p w14:paraId="258E8B5A" w14:textId="6E44B0D8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6884C75F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8E172E2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0C012D1C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2C38F5" w14:textId="50E9C8DA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F91C1CE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5C4DB85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  <w:tc>
          <w:tcPr>
            <w:tcW w:w="180" w:type="dxa"/>
          </w:tcPr>
          <w:p w14:paraId="0C265570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5A84E2E" w14:textId="17E6FD47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4CBFFCC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120FAB7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D1370C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D1370C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93F34DF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8DC0231" w14:textId="78E0D166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B4CC79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922274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040AF3B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C8F4446" w14:textId="7A156782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0F3B031B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5F2D5D5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  <w:tc>
          <w:tcPr>
            <w:tcW w:w="180" w:type="dxa"/>
          </w:tcPr>
          <w:p w14:paraId="300240F8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18335D8" w14:textId="49DC7215" w:rsidR="000D7C38" w:rsidRPr="00756E6F" w:rsidRDefault="00C65C75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 w:hint="cs"/>
                <w:szCs w:val="22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01B591D0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DA79315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/>
              </w:rPr>
              <w:t>256</w:t>
            </w:r>
            <w:r w:rsidRPr="00756E6F">
              <w:rPr>
                <w:rFonts w:ascii="Angsana New" w:hAnsi="Angsana New" w:cs="Angsana New"/>
                <w:szCs w:val="22"/>
                <w:lang w:val="en-US"/>
              </w:rPr>
              <w:t>2</w:t>
            </w:r>
          </w:p>
        </w:tc>
      </w:tr>
      <w:tr w:rsidR="000D7C38" w:rsidRPr="00756E6F" w14:paraId="7335B9FA" w14:textId="77777777" w:rsidTr="00D92376">
        <w:trPr>
          <w:cantSplit/>
          <w:trHeight w:val="302"/>
        </w:trPr>
        <w:tc>
          <w:tcPr>
            <w:tcW w:w="3510" w:type="dxa"/>
          </w:tcPr>
          <w:p w14:paraId="0C15DB74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3D90B327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0D7C38" w:rsidRPr="00756E6F" w14:paraId="515C4B15" w14:textId="77777777" w:rsidTr="00D92376">
        <w:trPr>
          <w:cantSplit/>
          <w:trHeight w:val="302"/>
        </w:trPr>
        <w:tc>
          <w:tcPr>
            <w:tcW w:w="3510" w:type="dxa"/>
          </w:tcPr>
          <w:p w14:paraId="6F2CB1B7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0AAAA1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4C5B38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25460E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A15D3BB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68A306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342DAD8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6D27D1D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1416A9E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4812A75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A46AA0A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3F60BCF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2FFDA9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92300CD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EE2B274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9E50141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16DF0DB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1BDDE05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5BFB453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  <w:vAlign w:val="bottom"/>
          </w:tcPr>
          <w:p w14:paraId="519A9822" w14:textId="77777777" w:rsidR="000D7C38" w:rsidRPr="00756E6F" w:rsidRDefault="000D7C38" w:rsidP="00D9237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32CB2BB1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757E8E3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28E2029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1749A9C" w14:textId="77777777" w:rsidR="000D7C38" w:rsidRPr="00756E6F" w:rsidRDefault="000D7C38" w:rsidP="00D92376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0D7C38" w:rsidRPr="00612F48" w14:paraId="355AF300" w14:textId="77777777" w:rsidTr="00D92376">
        <w:trPr>
          <w:cantSplit/>
          <w:trHeight w:val="302"/>
        </w:trPr>
        <w:tc>
          <w:tcPr>
            <w:tcW w:w="3510" w:type="dxa"/>
          </w:tcPr>
          <w:p w14:paraId="5CB93A7F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4905FA1F" w14:textId="79669A03" w:rsidR="000D7C38" w:rsidRPr="00756E6F" w:rsidRDefault="00517FD7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103,431</w:t>
            </w:r>
          </w:p>
        </w:tc>
        <w:tc>
          <w:tcPr>
            <w:tcW w:w="178" w:type="dxa"/>
            <w:vAlign w:val="bottom"/>
          </w:tcPr>
          <w:p w14:paraId="055944E4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CB49932" w14:textId="3242D56F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113,138</w:t>
            </w:r>
          </w:p>
        </w:tc>
        <w:tc>
          <w:tcPr>
            <w:tcW w:w="180" w:type="dxa"/>
            <w:vAlign w:val="bottom"/>
          </w:tcPr>
          <w:p w14:paraId="4766001C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F1F100F" w14:textId="004062E2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178,819</w:t>
            </w:r>
          </w:p>
        </w:tc>
        <w:tc>
          <w:tcPr>
            <w:tcW w:w="180" w:type="dxa"/>
          </w:tcPr>
          <w:p w14:paraId="55B7D9C7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92A8854" w14:textId="436BC662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241,448</w:t>
            </w:r>
          </w:p>
        </w:tc>
        <w:tc>
          <w:tcPr>
            <w:tcW w:w="180" w:type="dxa"/>
          </w:tcPr>
          <w:p w14:paraId="3FBCBA9C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64FC013" w14:textId="2D3E531E" w:rsidR="000D7C38" w:rsidRPr="00756E6F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282,250</w:t>
            </w:r>
          </w:p>
        </w:tc>
        <w:tc>
          <w:tcPr>
            <w:tcW w:w="180" w:type="dxa"/>
          </w:tcPr>
          <w:p w14:paraId="7C8864BA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78D2CE2" w14:textId="4790EA71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354,586</w:t>
            </w:r>
          </w:p>
        </w:tc>
        <w:tc>
          <w:tcPr>
            <w:tcW w:w="180" w:type="dxa"/>
          </w:tcPr>
          <w:p w14:paraId="1DFF9094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5A3343" w14:textId="6FD21311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6D85B4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7AF27AD" w14:textId="25E38E4E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91F728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C3952B" w14:textId="45D609C2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3E7214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BAB52D6" w14:textId="758CFCFA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695D966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C1E90E" w14:textId="26CE2FC8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282,250</w:t>
            </w:r>
          </w:p>
        </w:tc>
        <w:tc>
          <w:tcPr>
            <w:tcW w:w="178" w:type="dxa"/>
          </w:tcPr>
          <w:p w14:paraId="7316B778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9895A53" w14:textId="4FA08974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354,586</w:t>
            </w:r>
          </w:p>
        </w:tc>
      </w:tr>
      <w:tr w:rsidR="000D7C38" w:rsidRPr="00612F48" w14:paraId="3F4B58EB" w14:textId="77777777" w:rsidTr="00D92376">
        <w:trPr>
          <w:cantSplit/>
          <w:trHeight w:val="302"/>
        </w:trPr>
        <w:tc>
          <w:tcPr>
            <w:tcW w:w="3510" w:type="dxa"/>
          </w:tcPr>
          <w:p w14:paraId="7D292076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2DCF4A6D" w14:textId="20CC775D" w:rsidR="000D7C38" w:rsidRPr="00756E6F" w:rsidRDefault="00517FD7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67,067</w:t>
            </w:r>
          </w:p>
        </w:tc>
        <w:tc>
          <w:tcPr>
            <w:tcW w:w="178" w:type="dxa"/>
            <w:vAlign w:val="bottom"/>
          </w:tcPr>
          <w:p w14:paraId="0466FF4F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E5D26A7" w14:textId="4902C749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59,240</w:t>
            </w:r>
          </w:p>
        </w:tc>
        <w:tc>
          <w:tcPr>
            <w:tcW w:w="180" w:type="dxa"/>
            <w:vAlign w:val="bottom"/>
          </w:tcPr>
          <w:p w14:paraId="56A0D445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2FC41CA" w14:textId="16F82430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16,970</w:t>
            </w:r>
          </w:p>
        </w:tc>
        <w:tc>
          <w:tcPr>
            <w:tcW w:w="180" w:type="dxa"/>
          </w:tcPr>
          <w:p w14:paraId="5274E3B5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950845F" w14:textId="18A6877A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8,658</w:t>
            </w:r>
          </w:p>
        </w:tc>
        <w:tc>
          <w:tcPr>
            <w:tcW w:w="180" w:type="dxa"/>
          </w:tcPr>
          <w:p w14:paraId="50F326BF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1B225F5B" w14:textId="5DFC411E" w:rsidR="000D7C38" w:rsidRPr="00756E6F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84,037</w:t>
            </w:r>
          </w:p>
        </w:tc>
        <w:tc>
          <w:tcPr>
            <w:tcW w:w="180" w:type="dxa"/>
          </w:tcPr>
          <w:p w14:paraId="10B0E41A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D2B7C34" w14:textId="1D7EC51F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67,898</w:t>
            </w:r>
          </w:p>
        </w:tc>
        <w:tc>
          <w:tcPr>
            <w:tcW w:w="180" w:type="dxa"/>
          </w:tcPr>
          <w:p w14:paraId="3848D106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87B004" w14:textId="37B535D8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564</w:t>
            </w:r>
          </w:p>
        </w:tc>
        <w:tc>
          <w:tcPr>
            <w:tcW w:w="180" w:type="dxa"/>
          </w:tcPr>
          <w:p w14:paraId="5C786550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1D3A26E" w14:textId="25D710F8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0B0CCE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5F7398A" w14:textId="3F412541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86742F7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C80E3C9" w14:textId="3CD1EE91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7AF58A1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CE804B0" w14:textId="50193B8E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84,601</w:t>
            </w:r>
          </w:p>
        </w:tc>
        <w:tc>
          <w:tcPr>
            <w:tcW w:w="178" w:type="dxa"/>
          </w:tcPr>
          <w:p w14:paraId="5C089280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FE92C0A" w14:textId="5CC609AB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67,898</w:t>
            </w:r>
          </w:p>
        </w:tc>
      </w:tr>
      <w:tr w:rsidR="000D7C38" w:rsidRPr="00612F48" w14:paraId="4D3BC56E" w14:textId="77777777" w:rsidTr="00D92376">
        <w:trPr>
          <w:cantSplit/>
          <w:trHeight w:val="302"/>
        </w:trPr>
        <w:tc>
          <w:tcPr>
            <w:tcW w:w="3510" w:type="dxa"/>
          </w:tcPr>
          <w:p w14:paraId="489F0EAE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190304DA" w14:textId="7D7A8FCA" w:rsidR="000D7C38" w:rsidRPr="00756E6F" w:rsidRDefault="00517FD7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54,840</w:t>
            </w:r>
          </w:p>
        </w:tc>
        <w:tc>
          <w:tcPr>
            <w:tcW w:w="178" w:type="dxa"/>
            <w:vAlign w:val="bottom"/>
          </w:tcPr>
          <w:p w14:paraId="23DDD84B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0BF7876" w14:textId="0AA40BB2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61,568</w:t>
            </w:r>
          </w:p>
        </w:tc>
        <w:tc>
          <w:tcPr>
            <w:tcW w:w="180" w:type="dxa"/>
            <w:vAlign w:val="bottom"/>
          </w:tcPr>
          <w:p w14:paraId="1C7CF7B9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38382C" w14:textId="4891031A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CF99CB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B4BE83A" w14:textId="47A8200C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18B216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2074FEF7" w14:textId="09E20596" w:rsidR="000D7C38" w:rsidRPr="00756E6F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54,840</w:t>
            </w:r>
          </w:p>
        </w:tc>
        <w:tc>
          <w:tcPr>
            <w:tcW w:w="180" w:type="dxa"/>
          </w:tcPr>
          <w:p w14:paraId="4365FEB4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AE92957" w14:textId="235D0876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61,568</w:t>
            </w:r>
          </w:p>
        </w:tc>
        <w:tc>
          <w:tcPr>
            <w:tcW w:w="180" w:type="dxa"/>
          </w:tcPr>
          <w:p w14:paraId="1DE3C24E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5A1D9B1" w14:textId="3DDF7410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292D58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FBD8533" w14:textId="46B2B5C6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BD5AA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F308FF5" w14:textId="413EF6EB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50F827F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F0E0979" w14:textId="5CBA124E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88E1770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E25EB2B" w14:textId="64CDF950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54,840</w:t>
            </w:r>
          </w:p>
        </w:tc>
        <w:tc>
          <w:tcPr>
            <w:tcW w:w="178" w:type="dxa"/>
          </w:tcPr>
          <w:p w14:paraId="3FBBB566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F2AEFBC" w14:textId="346DDFDB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61,568</w:t>
            </w:r>
          </w:p>
        </w:tc>
      </w:tr>
      <w:tr w:rsidR="000D7C38" w:rsidRPr="00612F48" w14:paraId="49175C14" w14:textId="77777777" w:rsidTr="00D92376">
        <w:trPr>
          <w:cantSplit/>
          <w:trHeight w:val="302"/>
        </w:trPr>
        <w:tc>
          <w:tcPr>
            <w:tcW w:w="3510" w:type="dxa"/>
          </w:tcPr>
          <w:p w14:paraId="0911E767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0EE7171D" w14:textId="0FCAD5F1" w:rsidR="000D7C38" w:rsidRPr="00756E6F" w:rsidRDefault="00517FD7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4,004</w:t>
            </w:r>
          </w:p>
        </w:tc>
        <w:tc>
          <w:tcPr>
            <w:tcW w:w="178" w:type="dxa"/>
            <w:vAlign w:val="bottom"/>
          </w:tcPr>
          <w:p w14:paraId="526E6BF5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306739" w14:textId="52616CC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14,102</w:t>
            </w:r>
          </w:p>
        </w:tc>
        <w:tc>
          <w:tcPr>
            <w:tcW w:w="180" w:type="dxa"/>
            <w:vAlign w:val="bottom"/>
          </w:tcPr>
          <w:p w14:paraId="68F4F203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7F5441E" w14:textId="000432CF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2,793</w:t>
            </w:r>
          </w:p>
        </w:tc>
        <w:tc>
          <w:tcPr>
            <w:tcW w:w="180" w:type="dxa"/>
          </w:tcPr>
          <w:p w14:paraId="3743035F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53080" w14:textId="17E24633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8261F0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BF3F9F3" w14:textId="118A7007" w:rsidR="000D7C38" w:rsidRPr="00756E6F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6,797</w:t>
            </w:r>
          </w:p>
        </w:tc>
        <w:tc>
          <w:tcPr>
            <w:tcW w:w="180" w:type="dxa"/>
          </w:tcPr>
          <w:p w14:paraId="29C896E0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F50E0AD" w14:textId="431A544F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14,102</w:t>
            </w:r>
          </w:p>
        </w:tc>
        <w:tc>
          <w:tcPr>
            <w:tcW w:w="180" w:type="dxa"/>
          </w:tcPr>
          <w:p w14:paraId="2CC80366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0371C86" w14:textId="4074666D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4E0A8F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5F7ED89" w14:textId="50F44D8D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607597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68BED03" w14:textId="27937A14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11046B0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8748310" w14:textId="695D2E2C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8D4CE55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6FC84B2" w14:textId="56BAA9F1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6,797</w:t>
            </w:r>
          </w:p>
        </w:tc>
        <w:tc>
          <w:tcPr>
            <w:tcW w:w="178" w:type="dxa"/>
          </w:tcPr>
          <w:p w14:paraId="607B7721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B961E5A" w14:textId="76319C43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14,102</w:t>
            </w:r>
          </w:p>
        </w:tc>
      </w:tr>
      <w:tr w:rsidR="000D7C38" w:rsidRPr="00612F48" w14:paraId="336E0DC1" w14:textId="77777777" w:rsidTr="00D92376">
        <w:trPr>
          <w:cantSplit/>
          <w:trHeight w:val="302"/>
        </w:trPr>
        <w:tc>
          <w:tcPr>
            <w:tcW w:w="3510" w:type="dxa"/>
          </w:tcPr>
          <w:p w14:paraId="20344EFF" w14:textId="216EE7E9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อื่น</w:t>
            </w:r>
            <w:r w:rsidR="004D01D6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C75D6A" w14:textId="597E0C8B" w:rsidR="000D7C38" w:rsidRPr="00756E6F" w:rsidRDefault="00517FD7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4,856</w:t>
            </w:r>
          </w:p>
        </w:tc>
        <w:tc>
          <w:tcPr>
            <w:tcW w:w="178" w:type="dxa"/>
            <w:vAlign w:val="bottom"/>
          </w:tcPr>
          <w:p w14:paraId="285757A4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39CA07E5" w14:textId="7E96E236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11,824</w:t>
            </w:r>
          </w:p>
        </w:tc>
        <w:tc>
          <w:tcPr>
            <w:tcW w:w="180" w:type="dxa"/>
            <w:vAlign w:val="bottom"/>
          </w:tcPr>
          <w:p w14:paraId="169DA373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89442A7" w14:textId="1C88FC59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5,970</w:t>
            </w:r>
          </w:p>
        </w:tc>
        <w:tc>
          <w:tcPr>
            <w:tcW w:w="180" w:type="dxa"/>
          </w:tcPr>
          <w:p w14:paraId="2ACDCC46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4225779" w14:textId="5EABE433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827FB8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D6A899D" w14:textId="33F01713" w:rsidR="000D7C38" w:rsidRPr="00756E6F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10,826</w:t>
            </w:r>
          </w:p>
        </w:tc>
        <w:tc>
          <w:tcPr>
            <w:tcW w:w="180" w:type="dxa"/>
          </w:tcPr>
          <w:p w14:paraId="3B2E28B9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DD0F21" w14:textId="64213270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11,824</w:t>
            </w:r>
          </w:p>
        </w:tc>
        <w:tc>
          <w:tcPr>
            <w:tcW w:w="180" w:type="dxa"/>
          </w:tcPr>
          <w:p w14:paraId="5F9A6198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09EE0C1" w14:textId="4C8A2A8E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213278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699DDB7" w14:textId="474FE97F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DB9131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D5DEB3A" w14:textId="5FBF0989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715F586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3078ED6C" w14:textId="36C14725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A39169C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B25385C" w14:textId="329692F6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10,826</w:t>
            </w:r>
          </w:p>
        </w:tc>
        <w:tc>
          <w:tcPr>
            <w:tcW w:w="178" w:type="dxa"/>
          </w:tcPr>
          <w:p w14:paraId="0DF00B86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4CF6CEF3" w14:textId="6844B005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11,824</w:t>
            </w:r>
          </w:p>
        </w:tc>
      </w:tr>
      <w:tr w:rsidR="000D7C38" w:rsidRPr="00612F48" w14:paraId="315D4881" w14:textId="77777777" w:rsidTr="00D92376">
        <w:trPr>
          <w:cantSplit/>
          <w:trHeight w:val="302"/>
        </w:trPr>
        <w:tc>
          <w:tcPr>
            <w:tcW w:w="3510" w:type="dxa"/>
          </w:tcPr>
          <w:p w14:paraId="201277E9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F8EF477" w14:textId="3542617A" w:rsidR="000D7C38" w:rsidRPr="00756E6F" w:rsidRDefault="00517FD7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234,198</w:t>
            </w:r>
          </w:p>
        </w:tc>
        <w:tc>
          <w:tcPr>
            <w:tcW w:w="178" w:type="dxa"/>
            <w:vAlign w:val="bottom"/>
          </w:tcPr>
          <w:p w14:paraId="2A457CBB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6CEE361" w14:textId="7D711C3D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259,872</w:t>
            </w:r>
          </w:p>
        </w:tc>
        <w:tc>
          <w:tcPr>
            <w:tcW w:w="180" w:type="dxa"/>
            <w:vAlign w:val="bottom"/>
          </w:tcPr>
          <w:p w14:paraId="09F5EB17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A488595" w14:textId="164A8B3B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204,552</w:t>
            </w:r>
          </w:p>
        </w:tc>
        <w:tc>
          <w:tcPr>
            <w:tcW w:w="180" w:type="dxa"/>
          </w:tcPr>
          <w:p w14:paraId="0B396FC3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5813C05" w14:textId="035E51EC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250,106</w:t>
            </w:r>
          </w:p>
        </w:tc>
        <w:tc>
          <w:tcPr>
            <w:tcW w:w="180" w:type="dxa"/>
          </w:tcPr>
          <w:p w14:paraId="39E85DCA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262DD49" w14:textId="59552728" w:rsidR="000D7C38" w:rsidRPr="00756E6F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438,750</w:t>
            </w:r>
          </w:p>
        </w:tc>
        <w:tc>
          <w:tcPr>
            <w:tcW w:w="180" w:type="dxa"/>
          </w:tcPr>
          <w:p w14:paraId="45CFF743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64D9297" w14:textId="6898E76C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509,978</w:t>
            </w:r>
          </w:p>
        </w:tc>
        <w:tc>
          <w:tcPr>
            <w:tcW w:w="180" w:type="dxa"/>
          </w:tcPr>
          <w:p w14:paraId="78FD8F1B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268005C" w14:textId="7910FBC3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564</w:t>
            </w:r>
          </w:p>
        </w:tc>
        <w:tc>
          <w:tcPr>
            <w:tcW w:w="180" w:type="dxa"/>
          </w:tcPr>
          <w:p w14:paraId="5AE2A582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3F44F22" w14:textId="5FBD8DB8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E8C9C34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35129FE" w14:textId="3EDDB66B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BC4CA78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67982539" w14:textId="2FD32544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2D8EE6C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673F8298" w14:textId="43FF820F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439,314</w:t>
            </w:r>
          </w:p>
        </w:tc>
        <w:tc>
          <w:tcPr>
            <w:tcW w:w="178" w:type="dxa"/>
          </w:tcPr>
          <w:p w14:paraId="0A81E780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349ACAA7" w14:textId="2E21AF6C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509,978</w:t>
            </w:r>
          </w:p>
        </w:tc>
      </w:tr>
      <w:tr w:rsidR="000D7C38" w:rsidRPr="00612F48" w14:paraId="088E335B" w14:textId="77777777" w:rsidTr="00D92376">
        <w:trPr>
          <w:cantSplit/>
          <w:trHeight w:val="302"/>
        </w:trPr>
        <w:tc>
          <w:tcPr>
            <w:tcW w:w="3510" w:type="dxa"/>
          </w:tcPr>
          <w:p w14:paraId="62B33C8D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1126D633" w14:textId="280E9D39" w:rsidR="000D7C38" w:rsidRPr="00756E6F" w:rsidRDefault="00517FD7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307,382</w:t>
            </w:r>
          </w:p>
        </w:tc>
        <w:tc>
          <w:tcPr>
            <w:tcW w:w="178" w:type="dxa"/>
            <w:vAlign w:val="bottom"/>
          </w:tcPr>
          <w:p w14:paraId="19F4285D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6BD365A" w14:textId="77553C4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354,047</w:t>
            </w:r>
          </w:p>
        </w:tc>
        <w:tc>
          <w:tcPr>
            <w:tcW w:w="180" w:type="dxa"/>
            <w:vAlign w:val="bottom"/>
          </w:tcPr>
          <w:p w14:paraId="63DAE7DF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FFE334C" w14:textId="7010349A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501,176</w:t>
            </w:r>
          </w:p>
        </w:tc>
        <w:tc>
          <w:tcPr>
            <w:tcW w:w="180" w:type="dxa"/>
          </w:tcPr>
          <w:p w14:paraId="3602C9EB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091803" w14:textId="54797298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524,874</w:t>
            </w:r>
          </w:p>
        </w:tc>
        <w:tc>
          <w:tcPr>
            <w:tcW w:w="180" w:type="dxa"/>
          </w:tcPr>
          <w:p w14:paraId="0BEAE430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D40C8A6" w14:textId="1DD08E61" w:rsidR="000D7C38" w:rsidRPr="00756E6F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808,558</w:t>
            </w:r>
          </w:p>
        </w:tc>
        <w:tc>
          <w:tcPr>
            <w:tcW w:w="180" w:type="dxa"/>
          </w:tcPr>
          <w:p w14:paraId="495E5F85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4835BA4" w14:textId="4CF31A49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878,921</w:t>
            </w:r>
          </w:p>
        </w:tc>
        <w:tc>
          <w:tcPr>
            <w:tcW w:w="180" w:type="dxa"/>
          </w:tcPr>
          <w:p w14:paraId="7E5F72BF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EC2173A" w14:textId="1B976619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1E010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DFDB767" w14:textId="05F2AADB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71D259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E9F5156" w14:textId="5AAC050E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1002225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D2A8702" w14:textId="52497ED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38A3FF3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9C44C21" w14:textId="7AE2C265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808,558</w:t>
            </w:r>
          </w:p>
        </w:tc>
        <w:tc>
          <w:tcPr>
            <w:tcW w:w="178" w:type="dxa"/>
          </w:tcPr>
          <w:p w14:paraId="0AA97BB0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2FABF6B" w14:textId="5D538285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878,921</w:t>
            </w:r>
          </w:p>
        </w:tc>
      </w:tr>
      <w:tr w:rsidR="000D7C38" w:rsidRPr="00612F48" w14:paraId="58FF7710" w14:textId="77777777" w:rsidTr="00D92376">
        <w:trPr>
          <w:cantSplit/>
          <w:trHeight w:val="302"/>
        </w:trPr>
        <w:tc>
          <w:tcPr>
            <w:tcW w:w="3510" w:type="dxa"/>
          </w:tcPr>
          <w:p w14:paraId="5254E879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E674F90" w14:textId="2613647D" w:rsidR="000D7C38" w:rsidRPr="00756E6F" w:rsidRDefault="00517FD7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88,479</w:t>
            </w:r>
          </w:p>
        </w:tc>
        <w:tc>
          <w:tcPr>
            <w:tcW w:w="178" w:type="dxa"/>
            <w:vAlign w:val="bottom"/>
          </w:tcPr>
          <w:p w14:paraId="7C640679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45954E2" w14:textId="1BF67432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70,295</w:t>
            </w:r>
          </w:p>
        </w:tc>
        <w:tc>
          <w:tcPr>
            <w:tcW w:w="180" w:type="dxa"/>
            <w:vAlign w:val="bottom"/>
          </w:tcPr>
          <w:p w14:paraId="121A1E92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F1390EC" w14:textId="0B83D56D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2,149</w:t>
            </w:r>
          </w:p>
        </w:tc>
        <w:tc>
          <w:tcPr>
            <w:tcW w:w="180" w:type="dxa"/>
          </w:tcPr>
          <w:p w14:paraId="7CAB64F4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4CDFD2" w14:textId="522E2355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5E336CCE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5E1FBCA" w14:textId="49C9742A" w:rsidR="000D7C38" w:rsidRPr="00756E6F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90,628</w:t>
            </w:r>
          </w:p>
        </w:tc>
        <w:tc>
          <w:tcPr>
            <w:tcW w:w="180" w:type="dxa"/>
          </w:tcPr>
          <w:p w14:paraId="7985763B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015AD66" w14:textId="25444C9F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70,340</w:t>
            </w:r>
          </w:p>
        </w:tc>
        <w:tc>
          <w:tcPr>
            <w:tcW w:w="180" w:type="dxa"/>
          </w:tcPr>
          <w:p w14:paraId="2AA9CE30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F57E0C0" w14:textId="1A34831C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56135E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631F362" w14:textId="49915353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52E8B7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8B6A6E6" w14:textId="398E81D8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(90,628)</w:t>
            </w:r>
          </w:p>
        </w:tc>
        <w:tc>
          <w:tcPr>
            <w:tcW w:w="178" w:type="dxa"/>
          </w:tcPr>
          <w:p w14:paraId="622D871D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7A56145" w14:textId="6893CF7A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bidi="th-TH"/>
              </w:rPr>
              <w:t>(70,340)</w:t>
            </w:r>
          </w:p>
        </w:tc>
        <w:tc>
          <w:tcPr>
            <w:tcW w:w="180" w:type="dxa"/>
          </w:tcPr>
          <w:p w14:paraId="6E913F99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541BEE0" w14:textId="684888F6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6447F99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CE003D3" w14:textId="67C322AC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0D7C38" w:rsidRPr="00612F48" w14:paraId="62369546" w14:textId="77777777" w:rsidTr="00D92376">
        <w:trPr>
          <w:cantSplit/>
          <w:trHeight w:val="302"/>
        </w:trPr>
        <w:tc>
          <w:tcPr>
            <w:tcW w:w="3510" w:type="dxa"/>
          </w:tcPr>
          <w:p w14:paraId="5B87909B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C36472" w14:textId="578004D0" w:rsidR="000D7C38" w:rsidRPr="00756E6F" w:rsidRDefault="00517FD7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</w:t>
            </w:r>
            <w:r w:rsidR="00E36FA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30</w:t>
            </w: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E36FA2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059</w:t>
            </w:r>
          </w:p>
        </w:tc>
        <w:tc>
          <w:tcPr>
            <w:tcW w:w="178" w:type="dxa"/>
            <w:vAlign w:val="bottom"/>
          </w:tcPr>
          <w:p w14:paraId="34F156F6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1E46D" w14:textId="58D45424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684,214</w:t>
            </w:r>
          </w:p>
        </w:tc>
        <w:tc>
          <w:tcPr>
            <w:tcW w:w="180" w:type="dxa"/>
            <w:vAlign w:val="bottom"/>
          </w:tcPr>
          <w:p w14:paraId="42C4E0E5" w14:textId="77777777" w:rsidR="000D7C38" w:rsidRPr="00612F48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F48CFB" w14:textId="7822B35A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707,877</w:t>
            </w:r>
          </w:p>
        </w:tc>
        <w:tc>
          <w:tcPr>
            <w:tcW w:w="180" w:type="dxa"/>
          </w:tcPr>
          <w:p w14:paraId="61D14037" w14:textId="77777777" w:rsidR="000D7C38" w:rsidRPr="00612F48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95F50" w14:textId="4F0E6638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775,025</w:t>
            </w:r>
          </w:p>
        </w:tc>
        <w:tc>
          <w:tcPr>
            <w:tcW w:w="180" w:type="dxa"/>
          </w:tcPr>
          <w:p w14:paraId="1DEA5808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3FE7D3" w14:textId="0F20D68E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1,337,936</w:t>
            </w:r>
          </w:p>
        </w:tc>
        <w:tc>
          <w:tcPr>
            <w:tcW w:w="180" w:type="dxa"/>
          </w:tcPr>
          <w:p w14:paraId="28AD56FB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CEEA00C" w14:textId="483C2B08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1,459,239</w:t>
            </w:r>
          </w:p>
        </w:tc>
        <w:tc>
          <w:tcPr>
            <w:tcW w:w="180" w:type="dxa"/>
          </w:tcPr>
          <w:p w14:paraId="097E9D11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C4B33" w14:textId="77A31D5C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564</w:t>
            </w:r>
          </w:p>
        </w:tc>
        <w:tc>
          <w:tcPr>
            <w:tcW w:w="180" w:type="dxa"/>
          </w:tcPr>
          <w:p w14:paraId="44BDBBF1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DDFF347" w14:textId="673660BB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84C5C1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7A36A96" w14:textId="2CEA5E74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(90,628)</w:t>
            </w:r>
          </w:p>
        </w:tc>
        <w:tc>
          <w:tcPr>
            <w:tcW w:w="178" w:type="dxa"/>
          </w:tcPr>
          <w:p w14:paraId="433CBE6E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C6255CF" w14:textId="098B5F34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(70,340)</w:t>
            </w:r>
          </w:p>
        </w:tc>
        <w:tc>
          <w:tcPr>
            <w:tcW w:w="180" w:type="dxa"/>
          </w:tcPr>
          <w:p w14:paraId="3382A37E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5C6E294" w14:textId="734C57FA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1,247,872</w:t>
            </w:r>
          </w:p>
        </w:tc>
        <w:tc>
          <w:tcPr>
            <w:tcW w:w="178" w:type="dxa"/>
            <w:shd w:val="clear" w:color="auto" w:fill="auto"/>
          </w:tcPr>
          <w:p w14:paraId="29EF1E62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556D6E8A" w14:textId="44161213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1,388,899</w:t>
            </w:r>
          </w:p>
        </w:tc>
      </w:tr>
      <w:tr w:rsidR="000D7C38" w:rsidRPr="00612F48" w14:paraId="08FD457F" w14:textId="77777777" w:rsidTr="00D92376">
        <w:trPr>
          <w:cantSplit/>
        </w:trPr>
        <w:tc>
          <w:tcPr>
            <w:tcW w:w="3510" w:type="dxa"/>
          </w:tcPr>
          <w:p w14:paraId="630982E8" w14:textId="77777777" w:rsidR="000D7C38" w:rsidRPr="00756E6F" w:rsidRDefault="000D7C38" w:rsidP="000D7C38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EEFEE5F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598A886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5C85F9D0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CD984D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C587F7D" w14:textId="77777777" w:rsidR="000D7C38" w:rsidRPr="00EA7BEE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1FBD1F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EA71884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B645A05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3DE3208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E3229EF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57F852D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824D089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760F2A9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D49FD88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9036D4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994367C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5FB1A39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D29DB31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59CAC283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950204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397B38E8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42F3DF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6E9298D0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D7C38" w:rsidRPr="00612F48" w14:paraId="0F6B97E8" w14:textId="77777777" w:rsidTr="00D92376">
        <w:trPr>
          <w:cantSplit/>
        </w:trPr>
        <w:tc>
          <w:tcPr>
            <w:tcW w:w="3510" w:type="dxa"/>
          </w:tcPr>
          <w:p w14:paraId="775FDC32" w14:textId="77777777" w:rsidR="000D7C38" w:rsidRPr="00756E6F" w:rsidRDefault="000D7C38" w:rsidP="000D7C38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</w:p>
        </w:tc>
        <w:tc>
          <w:tcPr>
            <w:tcW w:w="720" w:type="dxa"/>
            <w:vAlign w:val="bottom"/>
          </w:tcPr>
          <w:p w14:paraId="338F59CF" w14:textId="4192C57E" w:rsidR="000D7C38" w:rsidRPr="00756E6F" w:rsidRDefault="00517FD7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176,3</w:t>
            </w:r>
            <w:r w:rsidR="00DC0C18">
              <w:rPr>
                <w:rFonts w:ascii="Angsana New" w:hAnsi="Angsana New" w:cs="Angsana New"/>
                <w:szCs w:val="22"/>
                <w:lang w:val="en-US"/>
              </w:rPr>
              <w:t>55</w:t>
            </w:r>
          </w:p>
        </w:tc>
        <w:tc>
          <w:tcPr>
            <w:tcW w:w="178" w:type="dxa"/>
            <w:vAlign w:val="bottom"/>
          </w:tcPr>
          <w:p w14:paraId="1D75268E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254CC96" w14:textId="64ACC8D6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103,104</w:t>
            </w:r>
          </w:p>
        </w:tc>
        <w:tc>
          <w:tcPr>
            <w:tcW w:w="180" w:type="dxa"/>
            <w:vAlign w:val="bottom"/>
          </w:tcPr>
          <w:p w14:paraId="7A395667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4B4AB4D" w14:textId="417FEE1A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93,005</w:t>
            </w:r>
          </w:p>
        </w:tc>
        <w:tc>
          <w:tcPr>
            <w:tcW w:w="180" w:type="dxa"/>
          </w:tcPr>
          <w:p w14:paraId="221C6272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5F96F1B" w14:textId="76745339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125,502</w:t>
            </w:r>
          </w:p>
        </w:tc>
        <w:tc>
          <w:tcPr>
            <w:tcW w:w="180" w:type="dxa"/>
          </w:tcPr>
          <w:p w14:paraId="3D28216C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796F211" w14:textId="0A03625E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269,360</w:t>
            </w:r>
          </w:p>
        </w:tc>
        <w:tc>
          <w:tcPr>
            <w:tcW w:w="180" w:type="dxa"/>
            <w:vAlign w:val="center"/>
          </w:tcPr>
          <w:p w14:paraId="04D15B1C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6EA0E7FB" w14:textId="474B9F62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</w:rPr>
              <w:t>228,606</w:t>
            </w:r>
          </w:p>
        </w:tc>
        <w:tc>
          <w:tcPr>
            <w:tcW w:w="180" w:type="dxa"/>
          </w:tcPr>
          <w:p w14:paraId="2DF08BD6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03149C4" w14:textId="4394AEDF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(322)</w:t>
            </w:r>
          </w:p>
        </w:tc>
        <w:tc>
          <w:tcPr>
            <w:tcW w:w="180" w:type="dxa"/>
            <w:vAlign w:val="center"/>
          </w:tcPr>
          <w:p w14:paraId="7DE7A071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A0310C1" w14:textId="2C29CE03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A68E29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AA890C3" w14:textId="23FDEE75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(71,082)</w:t>
            </w:r>
          </w:p>
        </w:tc>
        <w:tc>
          <w:tcPr>
            <w:tcW w:w="178" w:type="dxa"/>
          </w:tcPr>
          <w:p w14:paraId="5FC668D2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9B03447" w14:textId="42D0063D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</w:rPr>
              <w:t>(33,444)</w:t>
            </w:r>
          </w:p>
        </w:tc>
        <w:tc>
          <w:tcPr>
            <w:tcW w:w="180" w:type="dxa"/>
          </w:tcPr>
          <w:p w14:paraId="57D26886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E00C9A0" w14:textId="6EFF756E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197,956</w:t>
            </w:r>
          </w:p>
        </w:tc>
        <w:tc>
          <w:tcPr>
            <w:tcW w:w="178" w:type="dxa"/>
          </w:tcPr>
          <w:p w14:paraId="3F43DD03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82866C" w14:textId="1DC04AD5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</w:rPr>
              <w:t>195,162</w:t>
            </w:r>
          </w:p>
        </w:tc>
      </w:tr>
      <w:tr w:rsidR="000D7C38" w:rsidRPr="00612F48" w14:paraId="24F1E91F" w14:textId="77777777" w:rsidTr="00D92376">
        <w:trPr>
          <w:cantSplit/>
        </w:trPr>
        <w:tc>
          <w:tcPr>
            <w:tcW w:w="3510" w:type="dxa"/>
          </w:tcPr>
          <w:p w14:paraId="2DAF5B60" w14:textId="77777777" w:rsidR="000D7C38" w:rsidRPr="00756E6F" w:rsidRDefault="000D7C38" w:rsidP="000D7C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3B513F47" w14:textId="675B4F77" w:rsidR="000D7C38" w:rsidRPr="00756E6F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117,775</w:t>
            </w:r>
          </w:p>
        </w:tc>
        <w:tc>
          <w:tcPr>
            <w:tcW w:w="178" w:type="dxa"/>
            <w:vAlign w:val="bottom"/>
          </w:tcPr>
          <w:p w14:paraId="36F5529F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C6F70B4" w14:textId="53A198D3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34,962</w:t>
            </w:r>
          </w:p>
        </w:tc>
        <w:tc>
          <w:tcPr>
            <w:tcW w:w="180" w:type="dxa"/>
            <w:vAlign w:val="bottom"/>
          </w:tcPr>
          <w:p w14:paraId="5A43AC84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3E18FE" w14:textId="304A7D30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51,832</w:t>
            </w:r>
          </w:p>
        </w:tc>
        <w:tc>
          <w:tcPr>
            <w:tcW w:w="180" w:type="dxa"/>
          </w:tcPr>
          <w:p w14:paraId="7651CEB1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B735769" w14:textId="67A9AC96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81,592</w:t>
            </w:r>
          </w:p>
        </w:tc>
        <w:tc>
          <w:tcPr>
            <w:tcW w:w="180" w:type="dxa"/>
          </w:tcPr>
          <w:p w14:paraId="52ED1B67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D412A76" w14:textId="3EB6869F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169,607</w:t>
            </w:r>
          </w:p>
        </w:tc>
        <w:tc>
          <w:tcPr>
            <w:tcW w:w="180" w:type="dxa"/>
            <w:vAlign w:val="center"/>
          </w:tcPr>
          <w:p w14:paraId="7806EE38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CEDD633" w14:textId="3B2E4566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</w:rPr>
              <w:t>116,554</w:t>
            </w:r>
          </w:p>
        </w:tc>
        <w:tc>
          <w:tcPr>
            <w:tcW w:w="180" w:type="dxa"/>
          </w:tcPr>
          <w:p w14:paraId="0B3F461C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716303" w14:textId="6D911467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(322)</w:t>
            </w:r>
          </w:p>
        </w:tc>
        <w:tc>
          <w:tcPr>
            <w:tcW w:w="180" w:type="dxa"/>
            <w:vAlign w:val="center"/>
          </w:tcPr>
          <w:p w14:paraId="39F01E77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BCD93CC" w14:textId="5AD1080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ABC769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0DD9DD" w14:textId="44E10D3C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(59,060)</w:t>
            </w:r>
          </w:p>
        </w:tc>
        <w:tc>
          <w:tcPr>
            <w:tcW w:w="178" w:type="dxa"/>
          </w:tcPr>
          <w:p w14:paraId="6B6BE181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4B6F31F" w14:textId="418C1C6A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</w:rPr>
              <w:t>(12,579)</w:t>
            </w:r>
          </w:p>
        </w:tc>
        <w:tc>
          <w:tcPr>
            <w:tcW w:w="180" w:type="dxa"/>
          </w:tcPr>
          <w:p w14:paraId="1999BD69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04341F" w14:textId="1FAE8F04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110,225</w:t>
            </w:r>
          </w:p>
        </w:tc>
        <w:tc>
          <w:tcPr>
            <w:tcW w:w="178" w:type="dxa"/>
          </w:tcPr>
          <w:p w14:paraId="4E504DF8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9CC1295" w14:textId="75037E61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bidi="th-TH"/>
              </w:rPr>
              <w:t>103,975</w:t>
            </w:r>
          </w:p>
        </w:tc>
      </w:tr>
      <w:tr w:rsidR="000D7C38" w:rsidRPr="00612F48" w14:paraId="7C6EC30D" w14:textId="77777777" w:rsidTr="00D92376">
        <w:trPr>
          <w:cantSplit/>
        </w:trPr>
        <w:tc>
          <w:tcPr>
            <w:tcW w:w="3510" w:type="dxa"/>
          </w:tcPr>
          <w:p w14:paraId="6F892200" w14:textId="77777777" w:rsidR="000D7C38" w:rsidRPr="00756E6F" w:rsidRDefault="000D7C38" w:rsidP="000D7C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7AEA4EBC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9DB8281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52A3A3F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096340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3131FF" w14:textId="77777777" w:rsidR="000D7C38" w:rsidRPr="00EA7BEE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57A968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0AAA87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3CEA16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2ED04C4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DCA492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20A27F49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4F9CBF2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E11ADC6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445AE0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45F03F7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C27E43C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6BB2E7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BBB3157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760C63F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6A2519A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C215E4F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72BBC9C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3EFAA8D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0D7C38" w:rsidRPr="00612F48" w14:paraId="0DB357B2" w14:textId="77777777" w:rsidTr="00D92376">
        <w:trPr>
          <w:cantSplit/>
        </w:trPr>
        <w:tc>
          <w:tcPr>
            <w:tcW w:w="3510" w:type="dxa"/>
          </w:tcPr>
          <w:p w14:paraId="403DD623" w14:textId="39A4DA2D" w:rsidR="000D7C38" w:rsidRPr="00756E6F" w:rsidRDefault="000D7C38" w:rsidP="000D7C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สินทรัพย์ส่วนงาน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1F4CE5D7" w14:textId="6A987C38" w:rsidR="000D7C38" w:rsidRPr="00756E6F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1,483,064</w:t>
            </w:r>
          </w:p>
        </w:tc>
        <w:tc>
          <w:tcPr>
            <w:tcW w:w="178" w:type="dxa"/>
            <w:vAlign w:val="bottom"/>
          </w:tcPr>
          <w:p w14:paraId="641A3CE0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D9E3A0F" w14:textId="7970C3BF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/>
              </w:rPr>
              <w:t>1,423,147</w:t>
            </w:r>
          </w:p>
        </w:tc>
        <w:tc>
          <w:tcPr>
            <w:tcW w:w="180" w:type="dxa"/>
            <w:vAlign w:val="bottom"/>
          </w:tcPr>
          <w:p w14:paraId="1A2645BE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94E39E7" w14:textId="4A1CD754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1,637,744</w:t>
            </w:r>
          </w:p>
        </w:tc>
        <w:tc>
          <w:tcPr>
            <w:tcW w:w="180" w:type="dxa"/>
          </w:tcPr>
          <w:p w14:paraId="59102F61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CF67B9F" w14:textId="734EF27F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1,718,037</w:t>
            </w:r>
          </w:p>
        </w:tc>
        <w:tc>
          <w:tcPr>
            <w:tcW w:w="180" w:type="dxa"/>
          </w:tcPr>
          <w:p w14:paraId="76F1655D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5CAA27D" w14:textId="660DB4DA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3,120,808</w:t>
            </w:r>
          </w:p>
        </w:tc>
        <w:tc>
          <w:tcPr>
            <w:tcW w:w="180" w:type="dxa"/>
            <w:vAlign w:val="bottom"/>
          </w:tcPr>
          <w:p w14:paraId="69C85911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460DE234" w14:textId="792928E0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</w:rPr>
              <w:t>3,141,184</w:t>
            </w:r>
          </w:p>
        </w:tc>
        <w:tc>
          <w:tcPr>
            <w:tcW w:w="180" w:type="dxa"/>
          </w:tcPr>
          <w:p w14:paraId="1DABB67D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84ABD4" w14:textId="04487D62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3,264</w:t>
            </w:r>
          </w:p>
        </w:tc>
        <w:tc>
          <w:tcPr>
            <w:tcW w:w="180" w:type="dxa"/>
            <w:vAlign w:val="bottom"/>
          </w:tcPr>
          <w:p w14:paraId="7FC0DCB9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4E096F3" w14:textId="202DE490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0BB7ED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79BDC28" w14:textId="6071115C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(1,505,524)</w:t>
            </w:r>
          </w:p>
        </w:tc>
        <w:tc>
          <w:tcPr>
            <w:tcW w:w="178" w:type="dxa"/>
          </w:tcPr>
          <w:p w14:paraId="3159DB4D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F3EDAAF" w14:textId="372AE893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/>
              </w:rPr>
              <w:t>(1,547,688)</w:t>
            </w:r>
          </w:p>
        </w:tc>
        <w:tc>
          <w:tcPr>
            <w:tcW w:w="180" w:type="dxa"/>
          </w:tcPr>
          <w:p w14:paraId="095850E2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239165" w14:textId="4C0601CB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1,618,548</w:t>
            </w:r>
          </w:p>
        </w:tc>
        <w:tc>
          <w:tcPr>
            <w:tcW w:w="178" w:type="dxa"/>
          </w:tcPr>
          <w:p w14:paraId="1B8D9860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21B55B2" w14:textId="22144780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</w:rPr>
              <w:t>1,593,496</w:t>
            </w:r>
          </w:p>
        </w:tc>
      </w:tr>
      <w:tr w:rsidR="000D7C38" w:rsidRPr="00612F48" w14:paraId="793AC919" w14:textId="77777777" w:rsidTr="00D92376">
        <w:trPr>
          <w:cantSplit/>
        </w:trPr>
        <w:tc>
          <w:tcPr>
            <w:tcW w:w="3510" w:type="dxa"/>
          </w:tcPr>
          <w:p w14:paraId="34380CD3" w14:textId="0452D0C9" w:rsidR="000D7C38" w:rsidRPr="00756E6F" w:rsidRDefault="000D7C38" w:rsidP="000D7C3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6550C73A" w14:textId="3082DD51" w:rsidR="000D7C38" w:rsidRPr="00756E6F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1,001,130</w:t>
            </w:r>
          </w:p>
        </w:tc>
        <w:tc>
          <w:tcPr>
            <w:tcW w:w="178" w:type="dxa"/>
            <w:vAlign w:val="bottom"/>
          </w:tcPr>
          <w:p w14:paraId="66F7EE55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07F3328" w14:textId="76126235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/>
              </w:rPr>
              <w:t>1,043,659</w:t>
            </w:r>
          </w:p>
        </w:tc>
        <w:tc>
          <w:tcPr>
            <w:tcW w:w="180" w:type="dxa"/>
            <w:vAlign w:val="bottom"/>
          </w:tcPr>
          <w:p w14:paraId="3ADA5E2C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65B9340" w14:textId="26DC4F2B" w:rsidR="000D7C38" w:rsidRPr="00EA7BEE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566,026</w:t>
            </w:r>
          </w:p>
        </w:tc>
        <w:tc>
          <w:tcPr>
            <w:tcW w:w="180" w:type="dxa"/>
          </w:tcPr>
          <w:p w14:paraId="622CF336" w14:textId="77777777" w:rsidR="000D7C38" w:rsidRPr="00756E6F" w:rsidRDefault="000D7C38" w:rsidP="000D7C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17B4D35" w14:textId="36B9E394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  <w:lang w:val="en-US" w:bidi="th-TH"/>
              </w:rPr>
              <w:t>634,269</w:t>
            </w:r>
          </w:p>
        </w:tc>
        <w:tc>
          <w:tcPr>
            <w:tcW w:w="180" w:type="dxa"/>
          </w:tcPr>
          <w:p w14:paraId="224DEE5B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BDD587" w14:textId="7F4AB36B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1,567,156</w:t>
            </w:r>
          </w:p>
        </w:tc>
        <w:tc>
          <w:tcPr>
            <w:tcW w:w="180" w:type="dxa"/>
            <w:vAlign w:val="bottom"/>
          </w:tcPr>
          <w:p w14:paraId="67B565EC" w14:textId="77777777" w:rsidR="000D7C38" w:rsidRPr="00756E6F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513EC52" w14:textId="3B121CE0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</w:rPr>
              <w:t>1,677,928</w:t>
            </w:r>
          </w:p>
        </w:tc>
        <w:tc>
          <w:tcPr>
            <w:tcW w:w="180" w:type="dxa"/>
          </w:tcPr>
          <w:p w14:paraId="585DDA9B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985DD4" w14:textId="4AEECA5C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3,595</w:t>
            </w:r>
          </w:p>
        </w:tc>
        <w:tc>
          <w:tcPr>
            <w:tcW w:w="180" w:type="dxa"/>
            <w:vAlign w:val="bottom"/>
          </w:tcPr>
          <w:p w14:paraId="2754489D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7726428" w14:textId="1BA630FF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794A6B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A28B654" w14:textId="5320F32F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(473,819)</w:t>
            </w:r>
          </w:p>
        </w:tc>
        <w:tc>
          <w:tcPr>
            <w:tcW w:w="178" w:type="dxa"/>
          </w:tcPr>
          <w:p w14:paraId="56E7649E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60BF2C5" w14:textId="04290F9F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</w:rPr>
              <w:t>(516,889)</w:t>
            </w:r>
          </w:p>
        </w:tc>
        <w:tc>
          <w:tcPr>
            <w:tcW w:w="180" w:type="dxa"/>
          </w:tcPr>
          <w:p w14:paraId="136D1C3A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BE09A6F" w14:textId="132CBD20" w:rsidR="000D7C38" w:rsidRPr="00612F48" w:rsidRDefault="00DC0C1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1,096,932</w:t>
            </w:r>
          </w:p>
        </w:tc>
        <w:tc>
          <w:tcPr>
            <w:tcW w:w="178" w:type="dxa"/>
          </w:tcPr>
          <w:p w14:paraId="52918B76" w14:textId="77777777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34A0005D" w14:textId="7F07C181" w:rsidR="000D7C38" w:rsidRPr="00612F48" w:rsidRDefault="000D7C38" w:rsidP="000D7C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D7C38">
              <w:rPr>
                <w:rFonts w:asciiTheme="majorBidi" w:hAnsiTheme="majorBidi" w:cstheme="majorBidi"/>
                <w:szCs w:val="22"/>
              </w:rPr>
              <w:t>1,161,039</w:t>
            </w:r>
          </w:p>
        </w:tc>
      </w:tr>
    </w:tbl>
    <w:p w14:paraId="51C9C944" w14:textId="356C8D20" w:rsidR="00FF195C" w:rsidRDefault="00FF195C">
      <w:pPr>
        <w:rPr>
          <w:rFonts w:asciiTheme="majorBidi" w:hAnsiTheme="majorBidi" w:cstheme="majorBidi"/>
          <w:sz w:val="20"/>
          <w:szCs w:val="20"/>
        </w:rPr>
      </w:pPr>
    </w:p>
    <w:p w14:paraId="206ED819" w14:textId="0C13A1DB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p w14:paraId="6834FD16" w14:textId="53DE2D7A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p w14:paraId="0D837E29" w14:textId="088BA066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p w14:paraId="6F9510B0" w14:textId="44AE3383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p w14:paraId="69FB00EE" w14:textId="5D5F8A38" w:rsidR="004B2201" w:rsidRDefault="004B2201">
      <w:pPr>
        <w:rPr>
          <w:rFonts w:asciiTheme="majorBidi" w:hAnsiTheme="majorBidi" w:cstheme="majorBidi"/>
          <w:sz w:val="20"/>
          <w:szCs w:val="20"/>
        </w:rPr>
      </w:pPr>
    </w:p>
    <w:bookmarkEnd w:id="4"/>
    <w:p w14:paraId="4D7EF817" w14:textId="77777777" w:rsidR="00A75D32" w:rsidRPr="000345CF" w:rsidRDefault="00A75D32" w:rsidP="00DA6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A75D32" w:rsidRPr="000345CF" w:rsidSect="00EB002E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4D9C4E53" w14:textId="05183CE5" w:rsidR="004516E2" w:rsidRPr="007A16B0" w:rsidRDefault="00646CBD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7A16B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lastRenderedPageBreak/>
        <w:t>กลุ่มบริษัท</w:t>
      </w:r>
      <w:r w:rsidR="00FA5C9E" w:rsidRPr="007A16B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มีการจัดการและการผลิตส่วนใหญ่ในประเทศไทย และ</w:t>
      </w:r>
      <w:r w:rsidRPr="007A16B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ไม่มีสินทรัพย์ไม่หมุนเวียนในต่างประเทศ</w:t>
      </w:r>
      <w:r w:rsidR="007371E3" w:rsidRPr="007A16B0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          </w:t>
      </w:r>
      <w:r w:rsidRPr="007A16B0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ที่มีสาระสำคัญ</w:t>
      </w:r>
    </w:p>
    <w:p w14:paraId="3D9E4CE4" w14:textId="77777777" w:rsidR="004516E2" w:rsidRPr="00F2686A" w:rsidRDefault="004516E2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2ED2214" w14:textId="7CF8A0F7" w:rsidR="009573A8" w:rsidRDefault="00905289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AE7F18"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กลุ่มบริษัทไม่มีรายได้จากลูกค้าภายนอกรายใดที่มีมูลค่าตั้งแต่ร้อยละ </w:t>
      </w:r>
      <w:r w:rsidRPr="00AE7F18">
        <w:rPr>
          <w:rFonts w:ascii="Angsana New" w:hAnsi="Angsana New"/>
          <w:sz w:val="30"/>
          <w:szCs w:val="30"/>
        </w:rPr>
        <w:t xml:space="preserve">10 </w:t>
      </w:r>
      <w:r w:rsidRPr="00AE7F18">
        <w:rPr>
          <w:rFonts w:ascii="Angsana New" w:hAnsi="Angsana New" w:hint="cs"/>
          <w:sz w:val="30"/>
          <w:szCs w:val="30"/>
          <w:cs/>
        </w:rPr>
        <w:t>ของรายได้จากการขายของกลุ่มบริษัท</w:t>
      </w:r>
    </w:p>
    <w:p w14:paraId="69441CBD" w14:textId="77777777" w:rsidR="004516E2" w:rsidRPr="00F2686A" w:rsidRDefault="004516E2" w:rsidP="00451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highlight w:val="yellow"/>
          <w:lang w:eastAsia="th-TH"/>
        </w:rPr>
      </w:pPr>
    </w:p>
    <w:p w14:paraId="55722E91" w14:textId="77777777" w:rsidR="001957C5" w:rsidRPr="00FF43B4" w:rsidRDefault="001957C5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ค่าใช้จ่ายผลประโยชน์</w:t>
      </w:r>
      <w:r w:rsidR="007732DE"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ของ</w:t>
      </w: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t>พนักงาน</w:t>
      </w:r>
    </w:p>
    <w:p w14:paraId="1871589B" w14:textId="77777777" w:rsidR="00485BEC" w:rsidRPr="00F2686A" w:rsidRDefault="00485BEC" w:rsidP="00485BEC">
      <w:pPr>
        <w:rPr>
          <w:rFonts w:ascii="Angsana New" w:hAnsi="Angsana New"/>
          <w:sz w:val="30"/>
          <w:szCs w:val="30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9"/>
        <w:gridCol w:w="825"/>
        <w:gridCol w:w="1066"/>
        <w:gridCol w:w="269"/>
        <w:gridCol w:w="1083"/>
        <w:gridCol w:w="260"/>
        <w:gridCol w:w="1088"/>
        <w:gridCol w:w="254"/>
        <w:gridCol w:w="1096"/>
      </w:tblGrid>
      <w:tr w:rsidR="00451CF9" w:rsidRPr="00657DFF" w14:paraId="653FAC52" w14:textId="77777777" w:rsidTr="00C92A8E">
        <w:trPr>
          <w:tblHeader/>
        </w:trPr>
        <w:tc>
          <w:tcPr>
            <w:tcW w:w="1796" w:type="pct"/>
          </w:tcPr>
          <w:p w14:paraId="4F60E350" w14:textId="77777777" w:rsidR="00451CF9" w:rsidRPr="00657DFF" w:rsidRDefault="00451CF9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52FD45F5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4" w:type="pct"/>
            <w:gridSpan w:val="3"/>
          </w:tcPr>
          <w:p w14:paraId="5971B64C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7D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14:paraId="7A6B69D5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05C8039F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7D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57DF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92A8E" w:rsidRPr="00657DFF" w14:paraId="1FDC7603" w14:textId="77777777" w:rsidTr="00C92A8E">
        <w:trPr>
          <w:tblHeader/>
        </w:trPr>
        <w:tc>
          <w:tcPr>
            <w:tcW w:w="1796" w:type="pct"/>
          </w:tcPr>
          <w:p w14:paraId="56C2C385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5" w:type="pct"/>
          </w:tcPr>
          <w:p w14:paraId="08D39737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5" w:type="pct"/>
            <w:vAlign w:val="bottom"/>
          </w:tcPr>
          <w:p w14:paraId="385CE0EA" w14:textId="58CD2C49" w:rsidR="00451CF9" w:rsidRPr="00341C36" w:rsidRDefault="00C65C75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</w:tcPr>
          <w:p w14:paraId="5E2D32DE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0561E4" w14:textId="258E5647" w:rsidR="00451CF9" w:rsidRPr="00341C36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712E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40" w:type="pct"/>
          </w:tcPr>
          <w:p w14:paraId="7489293D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4CFFF8F4" w14:textId="047EE45E" w:rsidR="00451CF9" w:rsidRPr="00341C36" w:rsidRDefault="00C65C75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7" w:type="pct"/>
          </w:tcPr>
          <w:p w14:paraId="12FE82C8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8EBF9D7" w14:textId="28C2F0D3" w:rsidR="00451CF9" w:rsidRPr="00341C36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712E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51CF9" w:rsidRPr="00657DFF" w14:paraId="0AEBB6E1" w14:textId="77777777" w:rsidTr="00C92A8E">
        <w:trPr>
          <w:tblHeader/>
        </w:trPr>
        <w:tc>
          <w:tcPr>
            <w:tcW w:w="1796" w:type="pct"/>
          </w:tcPr>
          <w:p w14:paraId="67A820D0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37FFAF98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9" w:type="pct"/>
            <w:gridSpan w:val="7"/>
          </w:tcPr>
          <w:p w14:paraId="67002080" w14:textId="77777777" w:rsidR="00451CF9" w:rsidRPr="00657DFF" w:rsidRDefault="00451CF9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7DF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12E2" w:rsidRPr="00657DFF" w14:paraId="2A0DA19F" w14:textId="77777777" w:rsidTr="00C92A8E">
        <w:tc>
          <w:tcPr>
            <w:tcW w:w="1796" w:type="pct"/>
          </w:tcPr>
          <w:p w14:paraId="0FD38A31" w14:textId="77777777" w:rsidR="002712E2" w:rsidRPr="00657DFF" w:rsidRDefault="002712E2" w:rsidP="002712E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7DFF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445" w:type="pct"/>
          </w:tcPr>
          <w:p w14:paraId="416932F9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BD544A2" w14:textId="154786C0" w:rsidR="002712E2" w:rsidRPr="00E649B3" w:rsidRDefault="00446780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90A16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B90A16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145" w:type="pct"/>
          </w:tcPr>
          <w:p w14:paraId="3FB6F450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8C76578" w14:textId="3FD05888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649B3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E649B3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140" w:type="pct"/>
          </w:tcPr>
          <w:p w14:paraId="448CA694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2DF4A83" w14:textId="60B350F1" w:rsidR="002712E2" w:rsidRPr="00446780" w:rsidRDefault="00446780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71,785</w:t>
            </w:r>
          </w:p>
        </w:tc>
        <w:tc>
          <w:tcPr>
            <w:tcW w:w="137" w:type="pct"/>
          </w:tcPr>
          <w:p w14:paraId="2B3A801F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E51FAC0" w14:textId="22F0149D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73,829</w:t>
            </w:r>
          </w:p>
        </w:tc>
      </w:tr>
      <w:tr w:rsidR="002712E2" w14:paraId="6FCBB42F" w14:textId="77777777" w:rsidTr="00C92A8E">
        <w:tc>
          <w:tcPr>
            <w:tcW w:w="1796" w:type="pct"/>
          </w:tcPr>
          <w:p w14:paraId="67FE0CA1" w14:textId="77777777" w:rsidR="002712E2" w:rsidRPr="00657DFF" w:rsidRDefault="002712E2" w:rsidP="002712E2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657DFF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445" w:type="pct"/>
          </w:tcPr>
          <w:p w14:paraId="18375B5A" w14:textId="77777777" w:rsidR="002712E2" w:rsidRPr="000C63BD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C63BD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575" w:type="pct"/>
          </w:tcPr>
          <w:p w14:paraId="1EB83D86" w14:textId="672CE51C" w:rsidR="002712E2" w:rsidRPr="000C63BD" w:rsidRDefault="00446780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</w:t>
            </w:r>
            <w:r w:rsidR="00AB1EA2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145" w:type="pct"/>
          </w:tcPr>
          <w:p w14:paraId="1D1D0F81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EE888D3" w14:textId="788BE8A6" w:rsidR="002712E2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0C63BD">
              <w:rPr>
                <w:rFonts w:ascii="Angsana New" w:hAnsi="Angsana New"/>
                <w:sz w:val="30"/>
                <w:szCs w:val="30"/>
                <w:lang w:val="en-US"/>
              </w:rPr>
              <w:t>5,994</w:t>
            </w:r>
          </w:p>
        </w:tc>
        <w:tc>
          <w:tcPr>
            <w:tcW w:w="140" w:type="pct"/>
          </w:tcPr>
          <w:p w14:paraId="39D5F300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FD813A6" w14:textId="6E2DBFC0" w:rsidR="002712E2" w:rsidRPr="00446780" w:rsidRDefault="00446780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3,411</w:t>
            </w:r>
          </w:p>
        </w:tc>
        <w:tc>
          <w:tcPr>
            <w:tcW w:w="137" w:type="pct"/>
          </w:tcPr>
          <w:p w14:paraId="7F76C089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9C543EE" w14:textId="72E10579" w:rsidR="002712E2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4,878</w:t>
            </w:r>
          </w:p>
        </w:tc>
      </w:tr>
      <w:tr w:rsidR="002712E2" w14:paraId="6CE3AA6D" w14:textId="77777777" w:rsidTr="00C92A8E">
        <w:tc>
          <w:tcPr>
            <w:tcW w:w="1796" w:type="pct"/>
          </w:tcPr>
          <w:p w14:paraId="74CC6E26" w14:textId="77777777" w:rsidR="002712E2" w:rsidRPr="00623946" w:rsidRDefault="002712E2" w:rsidP="002712E2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67F">
              <w:rPr>
                <w:rFonts w:asciiTheme="majorBidi" w:hAnsi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445" w:type="pct"/>
          </w:tcPr>
          <w:p w14:paraId="61AAAA67" w14:textId="77777777" w:rsidR="002712E2" w:rsidRPr="007732DE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75" w:type="pct"/>
          </w:tcPr>
          <w:p w14:paraId="6B582255" w14:textId="63DD560F" w:rsidR="002712E2" w:rsidRPr="00CB008B" w:rsidRDefault="00446780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EA6F4E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145" w:type="pct"/>
          </w:tcPr>
          <w:p w14:paraId="2F2A0CD1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B3A842A" w14:textId="4E913D55" w:rsidR="002712E2" w:rsidRDefault="00A0097D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712E2" w:rsidRPr="00E649B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166</w:t>
            </w:r>
          </w:p>
        </w:tc>
        <w:tc>
          <w:tcPr>
            <w:tcW w:w="140" w:type="pct"/>
          </w:tcPr>
          <w:p w14:paraId="0EED4216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F0CFF2A" w14:textId="6D698C9F" w:rsidR="002712E2" w:rsidRPr="00446780" w:rsidRDefault="00A0097D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4678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103</w:t>
            </w:r>
          </w:p>
        </w:tc>
        <w:tc>
          <w:tcPr>
            <w:tcW w:w="137" w:type="pct"/>
          </w:tcPr>
          <w:p w14:paraId="70A5B86F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0A173C9" w14:textId="3355301C" w:rsidR="002712E2" w:rsidRPr="00A0097D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1,</w:t>
            </w:r>
            <w:r w:rsidR="00A0097D">
              <w:rPr>
                <w:rFonts w:ascii="Angsana New" w:hAnsi="Angsana New"/>
                <w:sz w:val="30"/>
                <w:szCs w:val="30"/>
                <w:lang w:val="en-US"/>
              </w:rPr>
              <w:t>737</w:t>
            </w:r>
          </w:p>
        </w:tc>
      </w:tr>
      <w:tr w:rsidR="002712E2" w14:paraId="637D0D50" w14:textId="77777777" w:rsidTr="00C92A8E">
        <w:tc>
          <w:tcPr>
            <w:tcW w:w="1796" w:type="pct"/>
          </w:tcPr>
          <w:p w14:paraId="750E1194" w14:textId="77777777" w:rsidR="002712E2" w:rsidRPr="00623946" w:rsidRDefault="002712E2" w:rsidP="002712E2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7844">
              <w:rPr>
                <w:rFonts w:asciiTheme="majorBidi" w:hAnsiTheme="majorBidi"/>
                <w:sz w:val="30"/>
                <w:szCs w:val="30"/>
                <w:cs/>
              </w:rPr>
              <w:t>โครงการสะสมหุ้นของพนักงาน</w:t>
            </w:r>
          </w:p>
        </w:tc>
        <w:tc>
          <w:tcPr>
            <w:tcW w:w="445" w:type="pct"/>
          </w:tcPr>
          <w:p w14:paraId="37C54FE1" w14:textId="77777777" w:rsidR="002712E2" w:rsidRPr="007732DE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575" w:type="pct"/>
          </w:tcPr>
          <w:p w14:paraId="279640FC" w14:textId="2147347F" w:rsidR="002712E2" w:rsidRPr="00CB008B" w:rsidRDefault="00446780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2,939</w:t>
            </w:r>
          </w:p>
        </w:tc>
        <w:tc>
          <w:tcPr>
            <w:tcW w:w="145" w:type="pct"/>
          </w:tcPr>
          <w:p w14:paraId="4A47B9A5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CA9CE53" w14:textId="5C187EAC" w:rsidR="002712E2" w:rsidRPr="00E649B3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9B3">
              <w:rPr>
                <w:rFonts w:ascii="Angsana New" w:hAnsi="Angsana New"/>
                <w:sz w:val="30"/>
                <w:szCs w:val="30"/>
                <w:lang w:val="en-US"/>
              </w:rPr>
              <w:t>1,374</w:t>
            </w:r>
          </w:p>
        </w:tc>
        <w:tc>
          <w:tcPr>
            <w:tcW w:w="140" w:type="pct"/>
          </w:tcPr>
          <w:p w14:paraId="595D28C2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F175D0" w14:textId="6CC5A626" w:rsidR="002712E2" w:rsidRPr="00446780" w:rsidRDefault="00446780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</w:t>
            </w:r>
            <w:r w:rsidR="00B90A16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137" w:type="pct"/>
          </w:tcPr>
          <w:p w14:paraId="7B419682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E37F34A" w14:textId="354AFF10" w:rsidR="002712E2" w:rsidRPr="00E649B3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1,374</w:t>
            </w:r>
          </w:p>
        </w:tc>
      </w:tr>
      <w:tr w:rsidR="002712E2" w:rsidRPr="00657DFF" w14:paraId="3034F73E" w14:textId="77777777" w:rsidTr="00C92A8E">
        <w:tc>
          <w:tcPr>
            <w:tcW w:w="1796" w:type="pct"/>
          </w:tcPr>
          <w:p w14:paraId="4F748F14" w14:textId="36C39F9A" w:rsidR="002712E2" w:rsidRPr="00657DFF" w:rsidRDefault="002712E2" w:rsidP="002712E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7DF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="004D01D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57DF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445" w:type="pct"/>
          </w:tcPr>
          <w:p w14:paraId="45A1C403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9E98772" w14:textId="725F7046" w:rsidR="002712E2" w:rsidRPr="00FD4E1C" w:rsidRDefault="00446780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EA6F4E"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145" w:type="pct"/>
          </w:tcPr>
          <w:p w14:paraId="3EFE10E2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3DA7A3B" w14:textId="1B451200" w:rsidR="002712E2" w:rsidRPr="00A0097D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10,</w:t>
            </w:r>
            <w:r w:rsidR="00A0097D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140" w:type="pct"/>
          </w:tcPr>
          <w:p w14:paraId="5F8FF1E3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03F841B" w14:textId="06E68F71" w:rsidR="002712E2" w:rsidRPr="00446780" w:rsidRDefault="00446780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A0097D">
              <w:rPr>
                <w:rFonts w:ascii="Angsana New" w:hAnsi="Angsana New"/>
                <w:sz w:val="30"/>
                <w:szCs w:val="30"/>
                <w:lang w:val="en-US"/>
              </w:rPr>
              <w:t>081</w:t>
            </w:r>
          </w:p>
        </w:tc>
        <w:tc>
          <w:tcPr>
            <w:tcW w:w="137" w:type="pct"/>
          </w:tcPr>
          <w:p w14:paraId="0FBBD634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34154CED" w14:textId="4879EB98" w:rsidR="002712E2" w:rsidRPr="00A0097D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9B3">
              <w:rPr>
                <w:rFonts w:ascii="Angsana New" w:hAnsi="Angsana New"/>
                <w:sz w:val="30"/>
                <w:szCs w:val="30"/>
              </w:rPr>
              <w:t>3,</w:t>
            </w:r>
            <w:r w:rsidR="00A0097D">
              <w:rPr>
                <w:rFonts w:ascii="Angsana New" w:hAnsi="Angsana New"/>
                <w:sz w:val="30"/>
                <w:szCs w:val="30"/>
                <w:lang w:val="en-US"/>
              </w:rPr>
              <w:t>311</w:t>
            </w:r>
          </w:p>
        </w:tc>
      </w:tr>
      <w:tr w:rsidR="002712E2" w:rsidRPr="00657DFF" w14:paraId="6D7489C7" w14:textId="77777777" w:rsidTr="00C92A8E">
        <w:tc>
          <w:tcPr>
            <w:tcW w:w="1796" w:type="pct"/>
          </w:tcPr>
          <w:p w14:paraId="7AFDC283" w14:textId="77777777" w:rsidR="002712E2" w:rsidRPr="00657DFF" w:rsidRDefault="002712E2" w:rsidP="002712E2">
            <w:pPr>
              <w:tabs>
                <w:tab w:val="clear" w:pos="2807"/>
                <w:tab w:val="center" w:pos="7280"/>
                <w:tab w:val="center" w:pos="8900"/>
              </w:tabs>
              <w:spacing w:line="240" w:lineRule="auto"/>
              <w:ind w:right="-100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657D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45" w:type="pct"/>
          </w:tcPr>
          <w:p w14:paraId="741C163F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748E560F" w14:textId="46056074" w:rsidR="002712E2" w:rsidRPr="00FD4E1C" w:rsidRDefault="00446780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B90A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B1EA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B267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145" w:type="pct"/>
          </w:tcPr>
          <w:p w14:paraId="1388824D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6FB7965" w14:textId="557959C4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9B3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E649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720</w:t>
            </w:r>
          </w:p>
        </w:tc>
        <w:tc>
          <w:tcPr>
            <w:tcW w:w="140" w:type="pct"/>
          </w:tcPr>
          <w:p w14:paraId="286D0517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7968FE52" w14:textId="2F4AC50D" w:rsidR="002712E2" w:rsidRPr="00446780" w:rsidRDefault="00446780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82,31</w:t>
            </w:r>
            <w:r w:rsidR="00A0097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37" w:type="pct"/>
          </w:tcPr>
          <w:p w14:paraId="4BF18E1E" w14:textId="77777777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7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0CE5F855" w14:textId="4E638475" w:rsidR="002712E2" w:rsidRPr="00657DFF" w:rsidRDefault="002712E2" w:rsidP="00271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7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49B3">
              <w:rPr>
                <w:rFonts w:ascii="Angsana New" w:hAnsi="Angsana New"/>
                <w:b/>
                <w:bCs/>
                <w:sz w:val="30"/>
                <w:szCs w:val="30"/>
              </w:rPr>
              <w:t>85,129</w:t>
            </w:r>
          </w:p>
        </w:tc>
      </w:tr>
    </w:tbl>
    <w:p w14:paraId="2AD67A46" w14:textId="77777777" w:rsidR="00485BEC" w:rsidRPr="00F2686A" w:rsidRDefault="00485BEC" w:rsidP="00E9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eastAsia="x-none"/>
        </w:rPr>
      </w:pPr>
    </w:p>
    <w:p w14:paraId="011DA753" w14:textId="77777777" w:rsidR="001466E3" w:rsidRPr="009664BA" w:rsidRDefault="001466E3" w:rsidP="00D92376">
      <w:pPr>
        <w:widowControl w:val="0"/>
        <w:tabs>
          <w:tab w:val="clear" w:pos="454"/>
          <w:tab w:val="clear" w:pos="680"/>
          <w:tab w:val="decimal" w:pos="9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664B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69A8D119" w14:textId="77777777" w:rsidR="00451CF9" w:rsidRPr="00F2686A" w:rsidRDefault="00451CF9" w:rsidP="00485BEC">
      <w:pPr>
        <w:rPr>
          <w:rFonts w:asciiTheme="majorBidi" w:hAnsiTheme="majorBidi"/>
          <w:sz w:val="30"/>
          <w:szCs w:val="30"/>
          <w:cs/>
          <w:lang w:val="th-TH" w:eastAsia="x-none"/>
        </w:rPr>
      </w:pPr>
    </w:p>
    <w:p w14:paraId="0C6AA3E6" w14:textId="47A78BA6" w:rsidR="001466E3" w:rsidRPr="001466E3" w:rsidRDefault="001466E3" w:rsidP="000F32D5">
      <w:pPr>
        <w:ind w:left="540"/>
        <w:jc w:val="thaiDistribute"/>
        <w:rPr>
          <w:lang w:eastAsia="x-none"/>
        </w:rPr>
      </w:pPr>
      <w:r w:rsidRPr="000F32D5">
        <w:rPr>
          <w:rFonts w:asciiTheme="majorBidi" w:hAnsiTheme="majorBidi" w:cstheme="majorBidi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Pr="000F32D5">
        <w:rPr>
          <w:rFonts w:asciiTheme="majorBidi" w:hAnsiTheme="majorBidi" w:cstheme="majorBidi"/>
          <w:sz w:val="30"/>
          <w:szCs w:val="30"/>
        </w:rPr>
        <w:br/>
      </w:r>
      <w:r w:rsidRPr="000F32D5">
        <w:rPr>
          <w:rFonts w:asciiTheme="majorBidi" w:hAnsiTheme="majorBidi" w:cstheme="majorBidi"/>
          <w:sz w:val="30"/>
          <w:szCs w:val="30"/>
          <w:cs/>
        </w:rPr>
        <w:t>ในการเป็นสมาชิกของกองทุนโดยพนักงานจ่ายเงินสะสมในอัตรา</w:t>
      </w:r>
      <w:r w:rsidR="00BE712D">
        <w:rPr>
          <w:rFonts w:asciiTheme="majorBidi" w:hAnsiTheme="majorBidi" w:cstheme="majorBidi" w:hint="cs"/>
          <w:sz w:val="30"/>
          <w:szCs w:val="30"/>
          <w:cs/>
        </w:rPr>
        <w:t>ขั้นต่ำ</w:t>
      </w:r>
      <w:r w:rsidRPr="000F32D5">
        <w:rPr>
          <w:rFonts w:asciiTheme="majorBidi" w:hAnsiTheme="majorBidi" w:cstheme="majorBidi"/>
          <w:sz w:val="30"/>
          <w:szCs w:val="30"/>
          <w:cs/>
        </w:rPr>
        <w:t>ร้อย</w:t>
      </w:r>
      <w:r w:rsidRPr="00BC5B0A">
        <w:rPr>
          <w:rFonts w:asciiTheme="majorBidi" w:hAnsiTheme="majorBidi" w:cstheme="majorBidi"/>
          <w:sz w:val="30"/>
          <w:szCs w:val="30"/>
          <w:cs/>
        </w:rPr>
        <w:t>ละ</w:t>
      </w:r>
      <w:r w:rsidR="00BC5B0A" w:rsidRPr="00BC5B0A">
        <w:rPr>
          <w:rFonts w:asciiTheme="majorBidi" w:hAnsiTheme="majorBidi" w:cstheme="majorBidi"/>
          <w:sz w:val="30"/>
          <w:szCs w:val="30"/>
        </w:rPr>
        <w:t xml:space="preserve"> 2</w:t>
      </w:r>
      <w:r w:rsidRPr="00BC5B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32D5">
        <w:rPr>
          <w:rFonts w:asciiTheme="majorBidi" w:hAnsiTheme="majorBidi" w:cstheme="majorBidi"/>
          <w:sz w:val="30"/>
          <w:szCs w:val="30"/>
          <w:cs/>
        </w:rPr>
        <w:t xml:space="preserve">ของเงินเดือนทุกเดือน </w:t>
      </w:r>
      <w:r w:rsidR="00BE712D">
        <w:rPr>
          <w:rFonts w:asciiTheme="majorBidi" w:hAnsiTheme="majorBidi" w:cstheme="majorBidi"/>
          <w:sz w:val="30"/>
          <w:szCs w:val="30"/>
        </w:rPr>
        <w:br/>
      </w:r>
      <w:r w:rsidRPr="000F32D5">
        <w:rPr>
          <w:rFonts w:asciiTheme="majorBidi" w:hAnsiTheme="majorBidi" w:cstheme="majorBidi"/>
          <w:sz w:val="30"/>
          <w:szCs w:val="30"/>
          <w:cs/>
        </w:rPr>
        <w:t xml:space="preserve">และกลุ่มบริษัทจ่ายสมทบในอัตราร้อยละ </w:t>
      </w:r>
      <w:r w:rsidR="00BC5B0A">
        <w:rPr>
          <w:rFonts w:asciiTheme="majorBidi" w:hAnsiTheme="majorBidi" w:cstheme="majorBidi"/>
          <w:sz w:val="30"/>
          <w:szCs w:val="30"/>
        </w:rPr>
        <w:t>3</w:t>
      </w:r>
      <w:r w:rsidR="00BE712D">
        <w:rPr>
          <w:rFonts w:asciiTheme="majorBidi" w:hAnsiTheme="majorBidi" w:cstheme="majorBidi" w:hint="cs"/>
          <w:sz w:val="30"/>
          <w:szCs w:val="30"/>
          <w:cs/>
        </w:rPr>
        <w:t xml:space="preserve"> ถึงร้อยละ </w:t>
      </w:r>
      <w:r w:rsidR="00BE712D">
        <w:rPr>
          <w:rFonts w:asciiTheme="majorBidi" w:hAnsiTheme="majorBidi" w:cstheme="majorBidi"/>
          <w:sz w:val="30"/>
          <w:szCs w:val="30"/>
        </w:rPr>
        <w:t>4</w:t>
      </w:r>
      <w:r w:rsidRPr="000F32D5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21E5823" w14:textId="77777777" w:rsidR="009C7A26" w:rsidRPr="00F2686A" w:rsidRDefault="009C7A26" w:rsidP="00485BEC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11282FA7" w14:textId="77777777" w:rsidR="00E924FE" w:rsidRDefault="00E92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highlight w:val="lightGray"/>
          <w:lang w:eastAsia="x-none"/>
        </w:rPr>
      </w:pPr>
      <w:bookmarkStart w:id="5" w:name="_Hlk24126285"/>
      <w:r>
        <w:rPr>
          <w:rFonts w:ascii="Angsana New" w:hAnsi="Angsana New"/>
          <w:bCs/>
          <w:sz w:val="30"/>
          <w:szCs w:val="30"/>
          <w:highlight w:val="lightGray"/>
        </w:rPr>
        <w:br w:type="page"/>
      </w:r>
    </w:p>
    <w:p w14:paraId="4DB8D3BD" w14:textId="77777777" w:rsidR="000345CF" w:rsidRPr="00FF43B4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FF43B4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ค่าใช้จ่ายตามลักษณะ</w:t>
      </w:r>
    </w:p>
    <w:p w14:paraId="469FCABC" w14:textId="77777777" w:rsidR="00FE30BA" w:rsidRPr="00636F79" w:rsidRDefault="00FE30BA" w:rsidP="00FE30BA">
      <w:pPr>
        <w:rPr>
          <w:rFonts w:asciiTheme="majorBidi" w:hAnsiTheme="majorBidi"/>
          <w:sz w:val="20"/>
          <w:szCs w:val="20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80"/>
        <w:gridCol w:w="270"/>
        <w:gridCol w:w="1080"/>
        <w:gridCol w:w="270"/>
        <w:gridCol w:w="1080"/>
        <w:gridCol w:w="270"/>
        <w:gridCol w:w="1080"/>
      </w:tblGrid>
      <w:tr w:rsidR="0045567D" w:rsidRPr="00623946" w14:paraId="0E4ADDAD" w14:textId="77777777" w:rsidTr="00C92A8E">
        <w:trPr>
          <w:tblHeader/>
        </w:trPr>
        <w:tc>
          <w:tcPr>
            <w:tcW w:w="3330" w:type="dxa"/>
            <w:shd w:val="clear" w:color="auto" w:fill="FFFFFF"/>
          </w:tcPr>
          <w:p w14:paraId="7B31564D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2EC8B72B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6527B560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FFFFFF"/>
          </w:tcPr>
          <w:p w14:paraId="3F660C07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FFFFFF"/>
          </w:tcPr>
          <w:p w14:paraId="48E82E73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5334" w:rsidRPr="00623946" w14:paraId="77BE931E" w14:textId="77777777" w:rsidTr="00C92A8E">
        <w:trPr>
          <w:tblHeader/>
        </w:trPr>
        <w:tc>
          <w:tcPr>
            <w:tcW w:w="3330" w:type="dxa"/>
            <w:shd w:val="clear" w:color="auto" w:fill="FFFFFF"/>
          </w:tcPr>
          <w:p w14:paraId="6926FEE7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</w:tcPr>
          <w:p w14:paraId="180DC195" w14:textId="77777777" w:rsidR="00365334" w:rsidRPr="0045567D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 w:hanging="110"/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rtl/>
                <w:cs/>
              </w:rPr>
            </w:pPr>
            <w:r w:rsidRPr="0045567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</w:t>
            </w:r>
            <w:r w:rsidRPr="0045567D">
              <w:rPr>
                <w:rFonts w:asciiTheme="majorBidi" w:hAnsiTheme="majorBidi" w:cstheme="majorBidi"/>
                <w:b/>
                <w:i/>
                <w:iCs/>
                <w:spacing w:val="-8"/>
                <w:sz w:val="30"/>
                <w:szCs w:val="30"/>
                <w:cs/>
              </w:rPr>
              <w:t>เหตุ</w:t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62C8268D" w14:textId="426DF4FC" w:rsidR="00365334" w:rsidRPr="00623946" w:rsidRDefault="00C65C75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337BDC9E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31CB7ABB" w14:textId="44EA9FD6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FFFFFF"/>
          </w:tcPr>
          <w:p w14:paraId="66302FE6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1AA6DD5" w14:textId="5EC1619B" w:rsidR="00365334" w:rsidRPr="00623946" w:rsidRDefault="00C65C75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62447811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77BF0F65" w14:textId="27D1D81B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5567D" w:rsidRPr="00623946" w14:paraId="37FBBB73" w14:textId="77777777" w:rsidTr="00C92A8E">
        <w:trPr>
          <w:tblHeader/>
        </w:trPr>
        <w:tc>
          <w:tcPr>
            <w:tcW w:w="3330" w:type="dxa"/>
          </w:tcPr>
          <w:p w14:paraId="651EE8CC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DD5C089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3C482D39" w14:textId="77777777" w:rsidR="0045567D" w:rsidRPr="00623946" w:rsidRDefault="0045567D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65334" w:rsidRPr="00623946" w14:paraId="2A93DFD3" w14:textId="77777777" w:rsidTr="00C92A8E">
        <w:tc>
          <w:tcPr>
            <w:tcW w:w="3330" w:type="dxa"/>
          </w:tcPr>
          <w:p w14:paraId="4F52F927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10" w:type="dxa"/>
          </w:tcPr>
          <w:p w14:paraId="3D2D26DC" w14:textId="77777777" w:rsidR="00365334" w:rsidRPr="00623946" w:rsidRDefault="00365334" w:rsidP="00365334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3889A9" w14:textId="422FCCFF" w:rsidR="00365334" w:rsidRPr="007F3E38" w:rsidRDefault="004575CC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E07EA">
              <w:rPr>
                <w:rFonts w:asciiTheme="majorBidi" w:hAnsiTheme="majorBidi" w:cstheme="majorBidi"/>
                <w:sz w:val="30"/>
                <w:szCs w:val="30"/>
              </w:rPr>
              <w:t>794,734</w:t>
            </w:r>
          </w:p>
        </w:tc>
        <w:tc>
          <w:tcPr>
            <w:tcW w:w="270" w:type="dxa"/>
          </w:tcPr>
          <w:p w14:paraId="7C05D3A9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5EE3D" w14:textId="187F4FBF" w:rsidR="00365334" w:rsidRPr="00623946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37D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30,148</w:t>
            </w:r>
          </w:p>
        </w:tc>
        <w:tc>
          <w:tcPr>
            <w:tcW w:w="270" w:type="dxa"/>
          </w:tcPr>
          <w:p w14:paraId="40E146BE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3C3C9" w14:textId="0CD2EC1E" w:rsidR="00365334" w:rsidRPr="00623946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322,102</w:t>
            </w:r>
          </w:p>
        </w:tc>
        <w:tc>
          <w:tcPr>
            <w:tcW w:w="270" w:type="dxa"/>
          </w:tcPr>
          <w:p w14:paraId="175ACAEB" w14:textId="77777777" w:rsidR="00365334" w:rsidRPr="00623946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274522" w14:textId="54176BAE" w:rsidR="00365334" w:rsidRPr="00623946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637D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06,666</w:t>
            </w:r>
          </w:p>
        </w:tc>
      </w:tr>
      <w:tr w:rsidR="00365334" w:rsidRPr="00623946" w14:paraId="4D145168" w14:textId="77777777" w:rsidTr="00C92A8E">
        <w:tc>
          <w:tcPr>
            <w:tcW w:w="3330" w:type="dxa"/>
          </w:tcPr>
          <w:p w14:paraId="05FE7D85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810" w:type="dxa"/>
          </w:tcPr>
          <w:p w14:paraId="0F21FEF5" w14:textId="77777777" w:rsidR="00365334" w:rsidRPr="00C25A92" w:rsidRDefault="00365334" w:rsidP="0036533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080BB" w14:textId="77777777" w:rsidR="00365334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868A89" w14:textId="54F6495A" w:rsidR="004575CC" w:rsidRPr="00C25A92" w:rsidRDefault="00EE271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(12,987)</w:t>
            </w:r>
          </w:p>
        </w:tc>
        <w:tc>
          <w:tcPr>
            <w:tcW w:w="270" w:type="dxa"/>
          </w:tcPr>
          <w:p w14:paraId="1A7D8988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D547BD" w14:textId="77777777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9BBB9" w14:textId="5F0B879D" w:rsidR="00365334" w:rsidRPr="00C25A92" w:rsidRDefault="00C106AF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5,942</w:t>
            </w:r>
          </w:p>
        </w:tc>
        <w:tc>
          <w:tcPr>
            <w:tcW w:w="270" w:type="dxa"/>
          </w:tcPr>
          <w:p w14:paraId="37936DAB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6F20C" w14:textId="77777777" w:rsidR="00365334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CC0208" w14:textId="24A73817" w:rsidR="00CE07EA" w:rsidRPr="00C25A92" w:rsidRDefault="00EE271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CE07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463)</w:t>
            </w:r>
          </w:p>
        </w:tc>
        <w:tc>
          <w:tcPr>
            <w:tcW w:w="270" w:type="dxa"/>
          </w:tcPr>
          <w:p w14:paraId="6876EEAE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948B71" w14:textId="77777777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ED1390" w14:textId="19FC5839" w:rsidR="00365334" w:rsidRPr="00C25A92" w:rsidRDefault="00EE271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65334" w:rsidRPr="00C25A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</w:tr>
      <w:tr w:rsidR="00365334" w:rsidRPr="00623946" w14:paraId="6B7BAE4E" w14:textId="77777777" w:rsidTr="00C92A8E">
        <w:tc>
          <w:tcPr>
            <w:tcW w:w="3330" w:type="dxa"/>
          </w:tcPr>
          <w:p w14:paraId="1F83D14F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810" w:type="dxa"/>
          </w:tcPr>
          <w:p w14:paraId="1F0184F7" w14:textId="77777777" w:rsidR="00365334" w:rsidRPr="00C25A92" w:rsidRDefault="00365334" w:rsidP="00365334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C25A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080" w:type="dxa"/>
          </w:tcPr>
          <w:p w14:paraId="1856B33A" w14:textId="2FF9B19B" w:rsidR="00365334" w:rsidRPr="00C25A92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</w:t>
            </w:r>
            <w:r w:rsidR="00B267C4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51267416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405CCA" w14:textId="59EC1014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137,720</w:t>
            </w:r>
          </w:p>
        </w:tc>
        <w:tc>
          <w:tcPr>
            <w:tcW w:w="270" w:type="dxa"/>
          </w:tcPr>
          <w:p w14:paraId="7F348154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26C74" w14:textId="15FD667A" w:rsidR="00365334" w:rsidRPr="00C25A92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82,31</w:t>
            </w:r>
            <w:r w:rsidR="007F7F5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1175836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FE0B1" w14:textId="4CA66A3D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85,129</w:t>
            </w:r>
          </w:p>
        </w:tc>
      </w:tr>
      <w:tr w:rsidR="00365334" w:rsidRPr="00623946" w14:paraId="69EDCCED" w14:textId="77777777" w:rsidTr="00C92A8E">
        <w:tc>
          <w:tcPr>
            <w:tcW w:w="3330" w:type="dxa"/>
          </w:tcPr>
          <w:p w14:paraId="02DAD589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810" w:type="dxa"/>
          </w:tcPr>
          <w:p w14:paraId="203E8B2A" w14:textId="77777777" w:rsidR="00365334" w:rsidRPr="00C25A92" w:rsidRDefault="00365334" w:rsidP="00365334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10, 11</w:t>
            </w:r>
          </w:p>
        </w:tc>
        <w:tc>
          <w:tcPr>
            <w:tcW w:w="1080" w:type="dxa"/>
          </w:tcPr>
          <w:p w14:paraId="1A6D8C0D" w14:textId="0B07D165" w:rsidR="00365334" w:rsidRPr="00C25A92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56,897</w:t>
            </w:r>
          </w:p>
        </w:tc>
        <w:tc>
          <w:tcPr>
            <w:tcW w:w="270" w:type="dxa"/>
          </w:tcPr>
          <w:p w14:paraId="77A28544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F8AE6" w14:textId="1BA188F3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49,702</w:t>
            </w:r>
          </w:p>
        </w:tc>
        <w:tc>
          <w:tcPr>
            <w:tcW w:w="270" w:type="dxa"/>
          </w:tcPr>
          <w:p w14:paraId="0AE06383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656C7" w14:textId="616AA602" w:rsidR="00365334" w:rsidRPr="00C25A92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24,72</w:t>
            </w:r>
            <w:r w:rsidR="0021449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4C075A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C2F997" w14:textId="569AF251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22,776</w:t>
            </w:r>
          </w:p>
        </w:tc>
      </w:tr>
      <w:tr w:rsidR="00C106AF" w:rsidRPr="00623946" w14:paraId="58857BCC" w14:textId="77777777" w:rsidTr="00C92A8E">
        <w:tc>
          <w:tcPr>
            <w:tcW w:w="3330" w:type="dxa"/>
          </w:tcPr>
          <w:p w14:paraId="08E3F2AB" w14:textId="279F931F" w:rsidR="00C106AF" w:rsidRPr="00C25A92" w:rsidRDefault="00C106AF" w:rsidP="00C106AF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2BE131C7" w14:textId="77777777" w:rsidR="00C106AF" w:rsidRPr="00C25A92" w:rsidRDefault="00C106AF" w:rsidP="00C106AF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3F74A7" w14:textId="2FDBD65F" w:rsidR="00C106AF" w:rsidRDefault="00C106AF" w:rsidP="00C106A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13,859</w:t>
            </w:r>
          </w:p>
        </w:tc>
        <w:tc>
          <w:tcPr>
            <w:tcW w:w="270" w:type="dxa"/>
          </w:tcPr>
          <w:p w14:paraId="126B1EBC" w14:textId="77777777" w:rsidR="00C106AF" w:rsidRPr="00C25A92" w:rsidRDefault="00C106AF" w:rsidP="00C1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6D3B6" w14:textId="1FBBB748" w:rsidR="00C106AF" w:rsidRPr="00C25A92" w:rsidRDefault="00C106AF" w:rsidP="00C106A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13,671</w:t>
            </w:r>
          </w:p>
        </w:tc>
        <w:tc>
          <w:tcPr>
            <w:tcW w:w="270" w:type="dxa"/>
          </w:tcPr>
          <w:p w14:paraId="7974B68B" w14:textId="77777777" w:rsidR="00C106AF" w:rsidRPr="00C25A92" w:rsidRDefault="00C106AF" w:rsidP="00C1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BF300" w14:textId="7F73048B" w:rsidR="00C106AF" w:rsidRDefault="00C106AF" w:rsidP="00C106A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5,013</w:t>
            </w:r>
          </w:p>
        </w:tc>
        <w:tc>
          <w:tcPr>
            <w:tcW w:w="270" w:type="dxa"/>
          </w:tcPr>
          <w:p w14:paraId="4CF60E42" w14:textId="77777777" w:rsidR="00C106AF" w:rsidRPr="00C25A92" w:rsidRDefault="00C106AF" w:rsidP="00C10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DC9DA" w14:textId="7A823BF5" w:rsidR="00C106AF" w:rsidRPr="00C25A92" w:rsidRDefault="00C106AF" w:rsidP="00C106AF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5,549</w:t>
            </w:r>
          </w:p>
        </w:tc>
      </w:tr>
      <w:tr w:rsidR="00365334" w:rsidRPr="00623946" w14:paraId="2C5F3DFF" w14:textId="77777777" w:rsidTr="00C92A8E">
        <w:tc>
          <w:tcPr>
            <w:tcW w:w="3330" w:type="dxa"/>
          </w:tcPr>
          <w:p w14:paraId="62DB8D57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810" w:type="dxa"/>
          </w:tcPr>
          <w:p w14:paraId="1BCA3C5E" w14:textId="77777777" w:rsidR="00365334" w:rsidRPr="00C25A92" w:rsidRDefault="00365334" w:rsidP="0036533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7A9BFE" w14:textId="1B39F1BB" w:rsidR="00365334" w:rsidRPr="00C25A92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13,156</w:t>
            </w:r>
          </w:p>
        </w:tc>
        <w:tc>
          <w:tcPr>
            <w:tcW w:w="270" w:type="dxa"/>
          </w:tcPr>
          <w:p w14:paraId="52BF41CE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4C5035" w14:textId="339BF6FE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13,189</w:t>
            </w:r>
          </w:p>
        </w:tc>
        <w:tc>
          <w:tcPr>
            <w:tcW w:w="270" w:type="dxa"/>
          </w:tcPr>
          <w:p w14:paraId="20ADC8F6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358B0" w14:textId="5F84EFCB" w:rsidR="00365334" w:rsidRPr="00C25A92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6,353</w:t>
            </w:r>
          </w:p>
        </w:tc>
        <w:tc>
          <w:tcPr>
            <w:tcW w:w="270" w:type="dxa"/>
          </w:tcPr>
          <w:p w14:paraId="096E312E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171FF" w14:textId="1E102A97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6,127</w:t>
            </w:r>
          </w:p>
        </w:tc>
      </w:tr>
      <w:tr w:rsidR="00365334" w:rsidRPr="00623946" w14:paraId="60AAE852" w14:textId="77777777" w:rsidTr="00C92A8E">
        <w:tc>
          <w:tcPr>
            <w:tcW w:w="3330" w:type="dxa"/>
          </w:tcPr>
          <w:p w14:paraId="5CDA2ADD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810" w:type="dxa"/>
          </w:tcPr>
          <w:p w14:paraId="38AB4836" w14:textId="77777777" w:rsidR="00365334" w:rsidRPr="00C25A92" w:rsidRDefault="00365334" w:rsidP="0036533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FE16FC" w14:textId="2CBBE255" w:rsidR="00365334" w:rsidRPr="00C25A92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7,256</w:t>
            </w:r>
          </w:p>
        </w:tc>
        <w:tc>
          <w:tcPr>
            <w:tcW w:w="270" w:type="dxa"/>
          </w:tcPr>
          <w:p w14:paraId="37C49372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94459" w14:textId="3AE645AE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5,803</w:t>
            </w:r>
          </w:p>
        </w:tc>
        <w:tc>
          <w:tcPr>
            <w:tcW w:w="270" w:type="dxa"/>
          </w:tcPr>
          <w:p w14:paraId="7A9FCC31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9670A" w14:textId="095528D7" w:rsidR="00365334" w:rsidRPr="00C25A92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3,415</w:t>
            </w:r>
          </w:p>
        </w:tc>
        <w:tc>
          <w:tcPr>
            <w:tcW w:w="270" w:type="dxa"/>
          </w:tcPr>
          <w:p w14:paraId="69A2D28E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748F51" w14:textId="15A1267A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3,814</w:t>
            </w:r>
          </w:p>
        </w:tc>
      </w:tr>
      <w:tr w:rsidR="00365334" w:rsidRPr="00623946" w14:paraId="52488865" w14:textId="77777777" w:rsidTr="00C92A8E">
        <w:tc>
          <w:tcPr>
            <w:tcW w:w="3330" w:type="dxa"/>
          </w:tcPr>
          <w:p w14:paraId="0FB7D8B4" w14:textId="09CE9524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  <w:r w:rsidR="004D01D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C25A92">
              <w:rPr>
                <w:rFonts w:asciiTheme="majorBidi" w:hAnsiTheme="majorBidi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1B011F8D" w14:textId="77777777" w:rsidR="00365334" w:rsidRPr="00C25A92" w:rsidRDefault="00365334" w:rsidP="0036533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241381" w14:textId="3F81C197" w:rsidR="00365334" w:rsidRPr="00C25A92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  <w:r w:rsidR="00A46B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46B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02</w:t>
            </w:r>
            <w:r w:rsidR="00214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14:paraId="240D06F2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D0258B" w14:textId="694ECC15" w:rsidR="00365334" w:rsidRPr="00C25A92" w:rsidRDefault="00C106AF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96,</w:t>
            </w:r>
            <w:r w:rsidR="00A46B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152</w:t>
            </w:r>
          </w:p>
        </w:tc>
        <w:tc>
          <w:tcPr>
            <w:tcW w:w="270" w:type="dxa"/>
          </w:tcPr>
          <w:p w14:paraId="263CFEBE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05902D" w14:textId="78CE8E34" w:rsidR="00365334" w:rsidRPr="00C25A92" w:rsidRDefault="00EE271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126</w:t>
            </w:r>
            <w:r w:rsidR="00CE07E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46B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</w:t>
            </w:r>
            <w:r w:rsidR="0021449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2978B6F6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0FC014" w14:textId="09095EA1" w:rsidR="00365334" w:rsidRPr="00C25A92" w:rsidRDefault="00EE271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</w:t>
            </w:r>
            <w:r w:rsidR="00365334" w:rsidRPr="00C25A9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A46B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754</w:t>
            </w:r>
          </w:p>
        </w:tc>
      </w:tr>
      <w:tr w:rsidR="00365334" w:rsidRPr="00623946" w14:paraId="2FEC12B8" w14:textId="77777777" w:rsidTr="00C92A8E">
        <w:tc>
          <w:tcPr>
            <w:tcW w:w="3330" w:type="dxa"/>
          </w:tcPr>
          <w:p w14:paraId="43A56F52" w14:textId="77777777" w:rsidR="00365334" w:rsidRPr="00C25A92" w:rsidRDefault="00365334" w:rsidP="00365334">
            <w:pPr>
              <w:pStyle w:val="acctfourfigures"/>
              <w:tabs>
                <w:tab w:val="clear" w:pos="765"/>
              </w:tabs>
              <w:spacing w:line="240" w:lineRule="atLeast"/>
              <w:ind w:left="160" w:right="-26" w:hanging="180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รวมต้นทุนขาย ต้นทุนในการจัดจำหน่าย</w:t>
            </w:r>
          </w:p>
          <w:p w14:paraId="3CAC7475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และค่าใช้จ่ายในการบริหาร</w:t>
            </w:r>
          </w:p>
        </w:tc>
        <w:tc>
          <w:tcPr>
            <w:tcW w:w="810" w:type="dxa"/>
          </w:tcPr>
          <w:p w14:paraId="3EFC73E9" w14:textId="77777777" w:rsidR="00365334" w:rsidRPr="00C25A92" w:rsidRDefault="00365334" w:rsidP="00365334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ED022B" w14:textId="77777777" w:rsidR="00365334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35473EDE" w14:textId="3A25DE1C" w:rsidR="00CE07EA" w:rsidRPr="00C25A92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1,119,27</w:t>
            </w:r>
            <w:r w:rsidR="000D458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09438984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D0BEA1" w14:textId="77777777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39F1362" w14:textId="302DF038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1,252,327</w:t>
            </w:r>
          </w:p>
        </w:tc>
        <w:tc>
          <w:tcPr>
            <w:tcW w:w="270" w:type="dxa"/>
          </w:tcPr>
          <w:p w14:paraId="28B7511F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A0C5BF" w14:textId="77777777" w:rsidR="00365334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46355C4D" w14:textId="3B06B9C0" w:rsidR="00CE07EA" w:rsidRPr="00C25A92" w:rsidRDefault="00CE07EA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566,</w:t>
            </w:r>
            <w:r w:rsidR="00EE271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216</w:t>
            </w:r>
          </w:p>
        </w:tc>
        <w:tc>
          <w:tcPr>
            <w:tcW w:w="270" w:type="dxa"/>
          </w:tcPr>
          <w:p w14:paraId="0822C10E" w14:textId="77777777" w:rsidR="00365334" w:rsidRPr="00C25A92" w:rsidRDefault="00365334" w:rsidP="00365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3DBFAB" w14:textId="77777777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2C96CABA" w14:textId="73EEF888" w:rsidR="00365334" w:rsidRPr="00C25A92" w:rsidRDefault="00365334" w:rsidP="0036533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641,302</w:t>
            </w:r>
          </w:p>
        </w:tc>
      </w:tr>
    </w:tbl>
    <w:p w14:paraId="0E96EBD2" w14:textId="77777777" w:rsidR="00597A9E" w:rsidRDefault="00597A9E" w:rsidP="00FE30BA">
      <w:pPr>
        <w:rPr>
          <w:rFonts w:asciiTheme="majorBidi" w:hAnsiTheme="majorBidi" w:cstheme="majorBidi"/>
          <w:sz w:val="24"/>
          <w:szCs w:val="24"/>
          <w:cs/>
          <w:lang w:val="th-TH" w:eastAsia="x-none"/>
        </w:rPr>
      </w:pPr>
    </w:p>
    <w:bookmarkEnd w:id="5"/>
    <w:p w14:paraId="4EE19BFF" w14:textId="77777777" w:rsidR="000345CF" w:rsidRPr="000345CF" w:rsidRDefault="000345CF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CF293A">
        <w:rPr>
          <w:rFonts w:ascii="Angsana New" w:hAnsi="Angsana New" w:hint="cs"/>
          <w:sz w:val="30"/>
          <w:szCs w:val="30"/>
          <w:u w:val="none"/>
          <w:cs/>
          <w:lang w:val="en-US"/>
        </w:rPr>
        <w:t>ภาษีเงินได้</w:t>
      </w:r>
    </w:p>
    <w:p w14:paraId="402A7521" w14:textId="77777777" w:rsidR="00913A0E" w:rsidRPr="00293BB5" w:rsidRDefault="00913A0E" w:rsidP="000345CF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2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10"/>
        <w:gridCol w:w="1097"/>
        <w:gridCol w:w="249"/>
        <w:gridCol w:w="1101"/>
        <w:gridCol w:w="249"/>
        <w:gridCol w:w="1101"/>
        <w:gridCol w:w="249"/>
        <w:gridCol w:w="1101"/>
      </w:tblGrid>
      <w:tr w:rsidR="00913A0E" w:rsidRPr="00623946" w14:paraId="7D1178E8" w14:textId="77777777" w:rsidTr="0071339D">
        <w:trPr>
          <w:tblHeader/>
        </w:trPr>
        <w:tc>
          <w:tcPr>
            <w:tcW w:w="4140" w:type="dxa"/>
            <w:gridSpan w:val="2"/>
          </w:tcPr>
          <w:p w14:paraId="37DC579E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14:paraId="1B1A201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544CF395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272978F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3A0E" w:rsidRPr="00623946" w14:paraId="2A013C10" w14:textId="77777777" w:rsidTr="0071339D">
        <w:trPr>
          <w:tblHeader/>
        </w:trPr>
        <w:tc>
          <w:tcPr>
            <w:tcW w:w="3330" w:type="dxa"/>
          </w:tcPr>
          <w:p w14:paraId="225867CD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3492DF57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018EEB78" w14:textId="555D58F9" w:rsidR="00913A0E" w:rsidRPr="00623946" w:rsidRDefault="00C65C75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2EC0C6B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14A55D0F" w14:textId="6D6F3C8B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6533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9" w:type="dxa"/>
            <w:shd w:val="clear" w:color="auto" w:fill="auto"/>
          </w:tcPr>
          <w:p w14:paraId="26EFD4E1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59C679B4" w14:textId="066813F1" w:rsidR="00913A0E" w:rsidRPr="00623946" w:rsidRDefault="00C65C75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2E37D08C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2E4862C0" w14:textId="3E265EC8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66A7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13A0E" w:rsidRPr="00623946" w14:paraId="6A9BD726" w14:textId="77777777" w:rsidTr="0071339D">
        <w:trPr>
          <w:tblHeader/>
        </w:trPr>
        <w:tc>
          <w:tcPr>
            <w:tcW w:w="3330" w:type="dxa"/>
          </w:tcPr>
          <w:p w14:paraId="0C6A0343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10" w:type="dxa"/>
          </w:tcPr>
          <w:p w14:paraId="5A0BE5D3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47" w:type="dxa"/>
            <w:gridSpan w:val="7"/>
          </w:tcPr>
          <w:p w14:paraId="157CAA3E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7601F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3A0E" w:rsidRPr="00623946" w14:paraId="34A543C2" w14:textId="77777777" w:rsidTr="0071339D">
        <w:tc>
          <w:tcPr>
            <w:tcW w:w="4140" w:type="dxa"/>
            <w:gridSpan w:val="2"/>
          </w:tcPr>
          <w:p w14:paraId="7799C9B5" w14:textId="77777777" w:rsidR="00913A0E" w:rsidRPr="00623946" w:rsidRDefault="00913A0E" w:rsidP="00E15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62394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97" w:type="dxa"/>
            <w:vAlign w:val="bottom"/>
          </w:tcPr>
          <w:p w14:paraId="61DC1D16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454CA67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3E5C375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30884AE1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7AD5860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50245562" w14:textId="77777777" w:rsidR="00913A0E" w:rsidRPr="00623946" w:rsidRDefault="00913A0E" w:rsidP="00E1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CEC69D8" w14:textId="77777777" w:rsidR="00913A0E" w:rsidRPr="00623946" w:rsidRDefault="00913A0E" w:rsidP="00E15F5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8A1" w:rsidRPr="00623946" w14:paraId="148AFE26" w14:textId="77777777" w:rsidTr="0071339D">
        <w:tc>
          <w:tcPr>
            <w:tcW w:w="3330" w:type="dxa"/>
          </w:tcPr>
          <w:p w14:paraId="43253D79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06B41630" w14:textId="77777777" w:rsidR="007338A1" w:rsidRPr="00C25A92" w:rsidRDefault="007338A1" w:rsidP="00733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5C3F100" w14:textId="74C549DE" w:rsidR="007338A1" w:rsidRPr="00BA5590" w:rsidRDefault="00BA5590" w:rsidP="00766A7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</w:t>
            </w:r>
            <w:r w:rsidR="00766A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807</w:t>
            </w:r>
          </w:p>
        </w:tc>
        <w:tc>
          <w:tcPr>
            <w:tcW w:w="249" w:type="dxa"/>
          </w:tcPr>
          <w:p w14:paraId="0901645F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15743C0C" w14:textId="7D6B844C" w:rsidR="007338A1" w:rsidRPr="00C25A92" w:rsidRDefault="007338A1" w:rsidP="00766A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21,76</w:t>
            </w:r>
            <w:r w:rsidR="00BA55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9" w:type="dxa"/>
          </w:tcPr>
          <w:p w14:paraId="2730604B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5EADF1D" w14:textId="6CA3C99A" w:rsidR="007338A1" w:rsidRPr="00C25A92" w:rsidRDefault="00446780" w:rsidP="00766A7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14,18</w:t>
            </w:r>
            <w:r w:rsidR="000D458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9" w:type="dxa"/>
          </w:tcPr>
          <w:p w14:paraId="1E7E020D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3216E22" w14:textId="36873BAB" w:rsidR="007338A1" w:rsidRPr="00C25A92" w:rsidRDefault="007338A1" w:rsidP="00766A7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4,905</w:t>
            </w:r>
          </w:p>
        </w:tc>
      </w:tr>
      <w:tr w:rsidR="007338A1" w:rsidRPr="00623946" w14:paraId="60F4A8E3" w14:textId="77777777" w:rsidTr="00CF293A">
        <w:tc>
          <w:tcPr>
            <w:tcW w:w="3330" w:type="dxa"/>
            <w:shd w:val="clear" w:color="auto" w:fill="auto"/>
          </w:tcPr>
          <w:p w14:paraId="3344AB95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C25A9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C773A4F" w14:textId="77777777" w:rsidR="007338A1" w:rsidRPr="00C25A92" w:rsidRDefault="007338A1" w:rsidP="00733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504D7F8" w14:textId="77777777" w:rsidR="007338A1" w:rsidRPr="00C25A92" w:rsidRDefault="007338A1" w:rsidP="00766A7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x-none"/>
              </w:rPr>
            </w:pPr>
          </w:p>
        </w:tc>
        <w:tc>
          <w:tcPr>
            <w:tcW w:w="249" w:type="dxa"/>
            <w:shd w:val="clear" w:color="auto" w:fill="auto"/>
          </w:tcPr>
          <w:p w14:paraId="15DE14E5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3D459D4" w14:textId="77777777" w:rsidR="007338A1" w:rsidRPr="00C25A92" w:rsidRDefault="007338A1" w:rsidP="00766A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0486DC2E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4B99319" w14:textId="77777777" w:rsidR="007338A1" w:rsidRPr="00C25A92" w:rsidRDefault="007338A1" w:rsidP="00766A7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1E4CFD60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AA116CF" w14:textId="77777777" w:rsidR="007338A1" w:rsidRPr="00C25A92" w:rsidRDefault="007338A1" w:rsidP="00766A7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38A1" w:rsidRPr="00623946" w14:paraId="5F3875A9" w14:textId="77777777" w:rsidTr="00CF293A">
        <w:tc>
          <w:tcPr>
            <w:tcW w:w="3330" w:type="dxa"/>
            <w:shd w:val="clear" w:color="auto" w:fill="auto"/>
          </w:tcPr>
          <w:p w14:paraId="24FFF451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0A4C97D4" w14:textId="77777777" w:rsidR="007338A1" w:rsidRPr="00C25A92" w:rsidRDefault="007338A1" w:rsidP="00733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37694FAC" w14:textId="5C8F434F" w:rsidR="007338A1" w:rsidRPr="00C25A92" w:rsidRDefault="00BA5590" w:rsidP="00766A7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2C9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66A71">
              <w:rPr>
                <w:rFonts w:asciiTheme="majorBidi" w:hAnsiTheme="majorBidi" w:cstheme="majorBidi"/>
                <w:sz w:val="30"/>
                <w:szCs w:val="30"/>
              </w:rPr>
              <w:t>889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E22410A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3260861" w14:textId="6914073C" w:rsidR="007338A1" w:rsidRPr="00C25A92" w:rsidRDefault="007338A1" w:rsidP="00766A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(3,59</w:t>
            </w:r>
            <w:r w:rsidR="00BA55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25A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451C52B8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A9E42BE" w14:textId="7E15BBBA" w:rsidR="007338A1" w:rsidRPr="00C25A92" w:rsidRDefault="00446780" w:rsidP="00766A7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9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</w:t>
            </w:r>
            <w:r w:rsidR="000D458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473746C" w14:textId="77777777" w:rsidR="007338A1" w:rsidRPr="00C25A92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C4647AC" w14:textId="5AB86D35" w:rsidR="007338A1" w:rsidRPr="00C25A92" w:rsidRDefault="007338A1" w:rsidP="00766A7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sz w:val="30"/>
                <w:szCs w:val="30"/>
              </w:rPr>
            </w:pPr>
            <w:r w:rsidRPr="00C25A92">
              <w:rPr>
                <w:rFonts w:asciiTheme="majorBidi" w:hAnsiTheme="majorBidi" w:cstheme="majorBidi"/>
                <w:sz w:val="30"/>
                <w:szCs w:val="30"/>
              </w:rPr>
              <w:t>(679)</w:t>
            </w:r>
          </w:p>
        </w:tc>
      </w:tr>
      <w:tr w:rsidR="007338A1" w:rsidRPr="00623946" w14:paraId="473BFC97" w14:textId="77777777" w:rsidTr="007601FE">
        <w:tc>
          <w:tcPr>
            <w:tcW w:w="3330" w:type="dxa"/>
            <w:shd w:val="clear" w:color="auto" w:fill="auto"/>
          </w:tcPr>
          <w:p w14:paraId="1406CF0E" w14:textId="366E7159" w:rsidR="007338A1" w:rsidRPr="00AC1459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C14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64420CD2" w14:textId="77777777" w:rsidR="007338A1" w:rsidRPr="00AC1459" w:rsidRDefault="007338A1" w:rsidP="00733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F2D218" w14:textId="4B2B3471" w:rsidR="007338A1" w:rsidRPr="00AC1459" w:rsidRDefault="00BA5590" w:rsidP="00766A7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105"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20,918</w:t>
            </w:r>
          </w:p>
        </w:tc>
        <w:tc>
          <w:tcPr>
            <w:tcW w:w="249" w:type="dxa"/>
            <w:shd w:val="clear" w:color="auto" w:fill="auto"/>
          </w:tcPr>
          <w:p w14:paraId="0272BB96" w14:textId="77777777" w:rsidR="007338A1" w:rsidRPr="00AC1459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32D4E" w14:textId="18342621" w:rsidR="007338A1" w:rsidRPr="00AC1459" w:rsidRDefault="007338A1" w:rsidP="00766A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18,165</w:t>
            </w:r>
          </w:p>
        </w:tc>
        <w:tc>
          <w:tcPr>
            <w:tcW w:w="249" w:type="dxa"/>
            <w:shd w:val="clear" w:color="auto" w:fill="auto"/>
          </w:tcPr>
          <w:p w14:paraId="573DCB93" w14:textId="77777777" w:rsidR="007338A1" w:rsidRPr="00AC1459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B7A6BF" w14:textId="03324E21" w:rsidR="007338A1" w:rsidRPr="00AC1459" w:rsidRDefault="00446780" w:rsidP="00766A7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98" w:right="-1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13,106</w:t>
            </w:r>
          </w:p>
        </w:tc>
        <w:tc>
          <w:tcPr>
            <w:tcW w:w="249" w:type="dxa"/>
            <w:shd w:val="clear" w:color="auto" w:fill="auto"/>
          </w:tcPr>
          <w:p w14:paraId="3884F4EF" w14:textId="77777777" w:rsidR="007338A1" w:rsidRPr="00AC1459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53EED" w14:textId="42C9878E" w:rsidR="007338A1" w:rsidRPr="00AC1459" w:rsidRDefault="007338A1" w:rsidP="00766A7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left="-100" w:right="-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1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4,226</w:t>
            </w:r>
          </w:p>
        </w:tc>
      </w:tr>
    </w:tbl>
    <w:p w14:paraId="6355F54F" w14:textId="77777777" w:rsidR="007601FE" w:rsidRPr="00A769F2" w:rsidRDefault="007601FE" w:rsidP="000345CF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14:paraId="3E2EF4E1" w14:textId="0B10EA66" w:rsidR="00093B8F" w:rsidRDefault="00093B8F" w:rsidP="000345CF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22FD1071" w14:textId="616C7A2B" w:rsidR="000E55B1" w:rsidRDefault="000E55B1" w:rsidP="000345CF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1997A987" w14:textId="77777777" w:rsidR="000E55B1" w:rsidRDefault="000E55B1" w:rsidP="000345CF">
      <w:pPr>
        <w:rPr>
          <w:rFonts w:asciiTheme="majorBidi" w:hAnsiTheme="majorBidi" w:cstheme="majorBidi" w:hint="cs"/>
          <w:sz w:val="24"/>
          <w:szCs w:val="24"/>
          <w:lang w:eastAsia="x-none"/>
        </w:rPr>
      </w:pPr>
    </w:p>
    <w:p w14:paraId="1779A8C8" w14:textId="77777777" w:rsidR="007D16D6" w:rsidRDefault="007D16D6" w:rsidP="000345CF">
      <w:pPr>
        <w:rPr>
          <w:rFonts w:asciiTheme="majorBidi" w:hAnsiTheme="majorBidi" w:cstheme="majorBidi" w:hint="cs"/>
          <w:sz w:val="24"/>
          <w:szCs w:val="24"/>
          <w:lang w:eastAsia="x-none"/>
        </w:rPr>
      </w:pPr>
    </w:p>
    <w:p w14:paraId="314CCA2A" w14:textId="77777777" w:rsidR="007D16D6" w:rsidRDefault="007D16D6" w:rsidP="000345CF">
      <w:pPr>
        <w:rPr>
          <w:rFonts w:asciiTheme="majorBidi" w:hAnsiTheme="majorBidi" w:cstheme="majorBidi" w:hint="cs"/>
          <w:sz w:val="24"/>
          <w:szCs w:val="24"/>
          <w:lang w:eastAsia="x-none"/>
        </w:rPr>
      </w:pPr>
    </w:p>
    <w:p w14:paraId="69F46800" w14:textId="77777777" w:rsidR="007D16D6" w:rsidRPr="00F15122" w:rsidRDefault="007D16D6" w:rsidP="000345CF">
      <w:pPr>
        <w:rPr>
          <w:rFonts w:asciiTheme="majorBidi" w:hAnsiTheme="majorBidi" w:cstheme="majorBidi"/>
          <w:sz w:val="24"/>
          <w:szCs w:val="24"/>
          <w:cs/>
          <w:lang w:eastAsia="x-none"/>
        </w:rPr>
      </w:pPr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204"/>
        <w:gridCol w:w="236"/>
        <w:gridCol w:w="1024"/>
        <w:gridCol w:w="236"/>
        <w:gridCol w:w="1204"/>
      </w:tblGrid>
      <w:tr w:rsidR="00E83362" w:rsidRPr="00556116" w14:paraId="233220DE" w14:textId="77777777" w:rsidTr="00E83362">
        <w:trPr>
          <w:tblHeader/>
        </w:trPr>
        <w:tc>
          <w:tcPr>
            <w:tcW w:w="3960" w:type="dxa"/>
            <w:shd w:val="clear" w:color="auto" w:fill="auto"/>
          </w:tcPr>
          <w:p w14:paraId="2A75441D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6FC2E758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83362" w:rsidRPr="00556116" w14:paraId="679820FF" w14:textId="77777777" w:rsidTr="00E83362">
        <w:trPr>
          <w:tblHeader/>
        </w:trPr>
        <w:tc>
          <w:tcPr>
            <w:tcW w:w="3960" w:type="dxa"/>
            <w:shd w:val="clear" w:color="auto" w:fill="auto"/>
          </w:tcPr>
          <w:p w14:paraId="5523AEE7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54F9ADFB" w14:textId="5F86A741" w:rsidR="00E83362" w:rsidRPr="00F44B7D" w:rsidRDefault="00C65C75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9945CC4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1BB771DE" w14:textId="1348163C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bCs/>
                <w:sz w:val="24"/>
                <w:szCs w:val="24"/>
              </w:rPr>
              <w:t>256</w:t>
            </w:r>
            <w:r w:rsidR="007338A1">
              <w:rPr>
                <w:rFonts w:ascii="Angsana New" w:hAnsi="Angsana New"/>
                <w:bCs/>
                <w:sz w:val="24"/>
                <w:szCs w:val="24"/>
              </w:rPr>
              <w:t>2</w:t>
            </w:r>
          </w:p>
        </w:tc>
      </w:tr>
      <w:tr w:rsidR="00E83362" w:rsidRPr="00556116" w14:paraId="05641A0F" w14:textId="77777777" w:rsidTr="00E83362">
        <w:trPr>
          <w:tblHeader/>
        </w:trPr>
        <w:tc>
          <w:tcPr>
            <w:tcW w:w="3960" w:type="dxa"/>
            <w:shd w:val="clear" w:color="auto" w:fill="auto"/>
          </w:tcPr>
          <w:p w14:paraId="5236BE30" w14:textId="77777777" w:rsidR="00E83362" w:rsidRPr="00F44B7D" w:rsidRDefault="00E83362" w:rsidP="00F4421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92B1254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46AE0A8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33395317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39356CD4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519CC1D4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05C4C06E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6816EA57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228F627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8781B40" w14:textId="77777777" w:rsidR="00E83362" w:rsidRPr="00F44B7D" w:rsidRDefault="00E83362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2BA1B01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38AAA40B" w14:textId="77777777" w:rsidR="00E83362" w:rsidRPr="00F44B7D" w:rsidRDefault="00E83362" w:rsidP="00F4421F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44B7D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338A1" w:rsidRPr="00556116" w14:paraId="6F34B3B6" w14:textId="77777777" w:rsidTr="00E83362">
        <w:tc>
          <w:tcPr>
            <w:tcW w:w="3960" w:type="dxa"/>
            <w:shd w:val="clear" w:color="auto" w:fill="auto"/>
          </w:tcPr>
          <w:p w14:paraId="6C4876AE" w14:textId="2C67EF8D" w:rsidR="007338A1" w:rsidRPr="00F44B7D" w:rsidRDefault="007338A1" w:rsidP="007338A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44B7D">
              <w:rPr>
                <w:rFonts w:ascii="Angsana New" w:hAnsi="Angsana New" w:hint="cs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14:paraId="32FDEB1F" w14:textId="77777777" w:rsidR="007338A1" w:rsidRPr="00F44B7D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31CC1E" w14:textId="77777777" w:rsidR="007338A1" w:rsidRPr="00F44B7D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B707C27" w14:textId="71FA4B76" w:rsidR="007338A1" w:rsidRPr="00F44B7D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110,225</w:t>
            </w:r>
          </w:p>
        </w:tc>
        <w:tc>
          <w:tcPr>
            <w:tcW w:w="236" w:type="dxa"/>
            <w:shd w:val="clear" w:color="auto" w:fill="auto"/>
          </w:tcPr>
          <w:p w14:paraId="0557DB88" w14:textId="77777777" w:rsidR="007338A1" w:rsidRPr="00F44B7D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168DB172" w14:textId="77777777" w:rsidR="007338A1" w:rsidRPr="00F44B7D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4DD2F5D" w14:textId="77777777" w:rsidR="007338A1" w:rsidRPr="00F44B7D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46EF187" w14:textId="7C5ADEA2" w:rsidR="007338A1" w:rsidRPr="00F44B7D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</w:rPr>
              <w:t>103,975</w:t>
            </w:r>
          </w:p>
        </w:tc>
      </w:tr>
      <w:tr w:rsidR="007338A1" w:rsidRPr="00556116" w14:paraId="418368EB" w14:textId="77777777" w:rsidTr="00E83362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53DF4DFE" w14:textId="77777777" w:rsidR="007338A1" w:rsidRPr="00F44B7D" w:rsidRDefault="007338A1" w:rsidP="007338A1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44B7D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8BFF34C" w14:textId="77777777" w:rsidR="007338A1" w:rsidRPr="00F44B7D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E58546" w14:textId="77777777" w:rsidR="007338A1" w:rsidRPr="00F44B7D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36A007" w14:textId="63E6F457" w:rsidR="007338A1" w:rsidRPr="00F44B7D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22,045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0A5FEF7" w14:textId="77777777" w:rsidR="007338A1" w:rsidRPr="00F44B7D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B331C13" w14:textId="77777777" w:rsidR="007338A1" w:rsidRPr="00F44B7D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C8F6A5" w14:textId="77777777" w:rsidR="007338A1" w:rsidRPr="00F44B7D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AAE798" w14:textId="59B896F9" w:rsidR="007338A1" w:rsidRPr="00F44B7D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F44B7D">
              <w:rPr>
                <w:rFonts w:ascii="Angsana New" w:hAnsi="Angsana New" w:cs="Angsana New" w:hint="cs"/>
                <w:sz w:val="24"/>
                <w:szCs w:val="24"/>
              </w:rPr>
              <w:t>20,795</w:t>
            </w:r>
          </w:p>
        </w:tc>
      </w:tr>
      <w:tr w:rsidR="007338A1" w:rsidRPr="00556116" w14:paraId="401033C4" w14:textId="77777777" w:rsidTr="00E83362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5CC9C6" w14:textId="77777777" w:rsidR="007338A1" w:rsidRPr="00C768EB" w:rsidRDefault="007338A1" w:rsidP="007338A1">
            <w:pPr>
              <w:spacing w:line="240" w:lineRule="auto"/>
              <w:ind w:left="159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z w:val="24"/>
                <w:szCs w:val="24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7B598EF" w14:textId="77777777" w:rsidR="007338A1" w:rsidRPr="00C768EB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B8C0CB" w14:textId="77777777" w:rsidR="007338A1" w:rsidRPr="00C768EB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B40801C" w14:textId="77777777" w:rsidR="007338A1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7CD90FEB" w14:textId="18E42313" w:rsidR="00BA5590" w:rsidRPr="00C768EB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624439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E449D03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4852A2" w14:textId="77777777" w:rsidR="007338A1" w:rsidRPr="005F2BE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96E2D4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19DD8C2" w14:textId="77777777" w:rsidR="007338A1" w:rsidRPr="00C768EB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</w:p>
          <w:p w14:paraId="41C51054" w14:textId="6F9146B7" w:rsidR="007338A1" w:rsidRPr="003B7A45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</w:t>
            </w:r>
            <w:r w:rsidRPr="00C768EB">
              <w:rPr>
                <w:rFonts w:ascii="Angsana New" w:hAnsi="Angsana New" w:cs="Angsana New"/>
                <w:sz w:val="24"/>
                <w:szCs w:val="24"/>
                <w:lang w:bidi="th-TH"/>
              </w:rPr>
              <w:t>52</w:t>
            </w: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</w:p>
        </w:tc>
      </w:tr>
      <w:tr w:rsidR="007338A1" w:rsidRPr="00556116" w14:paraId="425C4464" w14:textId="77777777" w:rsidTr="00E83362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489ECA75" w14:textId="77777777" w:rsidR="007338A1" w:rsidRPr="00C768EB" w:rsidRDefault="007338A1" w:rsidP="007338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EC9C5B2" w14:textId="77777777" w:rsidR="007338A1" w:rsidRPr="00C768EB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DB1F34F" w14:textId="77777777" w:rsidR="007338A1" w:rsidRPr="00C768EB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ED01FFF" w14:textId="51C7EE24" w:rsidR="007338A1" w:rsidRPr="00C768EB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B62C5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B62C5">
              <w:rPr>
                <w:rFonts w:ascii="Angsana New" w:hAnsi="Angsana New" w:cs="Angsana New"/>
                <w:sz w:val="24"/>
                <w:szCs w:val="24"/>
              </w:rPr>
              <w:t>087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68750A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F5F070E" w14:textId="77777777" w:rsidR="007338A1" w:rsidRPr="005F2BE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B9E78D5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598E4790" w14:textId="0CD5BABD" w:rsidR="007338A1" w:rsidRPr="003B7A45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C768EB">
              <w:rPr>
                <w:rFonts w:ascii="Angsana New" w:hAnsi="Angsana New" w:cs="Angsana New" w:hint="cs"/>
                <w:sz w:val="24"/>
                <w:szCs w:val="24"/>
              </w:rPr>
              <w:t>(1,</w:t>
            </w:r>
            <w:r w:rsidRPr="00C768EB">
              <w:rPr>
                <w:rFonts w:ascii="Angsana New" w:hAnsi="Angsana New" w:cs="Angsana New"/>
                <w:sz w:val="24"/>
                <w:szCs w:val="24"/>
              </w:rPr>
              <w:t>673</w:t>
            </w:r>
            <w:r w:rsidRPr="00C768EB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7338A1" w:rsidRPr="00556116" w14:paraId="5AD1F3C5" w14:textId="77777777" w:rsidTr="00E83362">
        <w:tc>
          <w:tcPr>
            <w:tcW w:w="3960" w:type="dxa"/>
            <w:tcBorders>
              <w:top w:val="nil"/>
            </w:tcBorders>
            <w:shd w:val="clear" w:color="auto" w:fill="auto"/>
          </w:tcPr>
          <w:p w14:paraId="68B88B70" w14:textId="77777777" w:rsidR="007338A1" w:rsidRPr="00C768EB" w:rsidRDefault="007338A1" w:rsidP="007338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0ACA4319" w14:textId="77777777" w:rsidR="007338A1" w:rsidRPr="00C768EB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C7CCFC8" w14:textId="77777777" w:rsidR="007338A1" w:rsidRPr="00C768EB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2B3BD9E3" w14:textId="5BBD527B" w:rsidR="007338A1" w:rsidRPr="00C768EB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3B62C5">
              <w:rPr>
                <w:rFonts w:ascii="Angsana New" w:hAnsi="Angsana New" w:cs="Angsana New"/>
                <w:sz w:val="24"/>
                <w:szCs w:val="24"/>
              </w:rPr>
              <w:t>297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222B614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78AFE438" w14:textId="77777777" w:rsidR="007338A1" w:rsidRPr="005F2BE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ED33913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584143C6" w14:textId="341DE6F7" w:rsidR="007338A1" w:rsidRPr="003B7A45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C768EB">
              <w:rPr>
                <w:rFonts w:ascii="Angsana New" w:hAnsi="Angsana New" w:cs="Angsana New"/>
                <w:sz w:val="24"/>
                <w:szCs w:val="24"/>
              </w:rPr>
              <w:t>1,088</w:t>
            </w:r>
          </w:p>
        </w:tc>
      </w:tr>
      <w:tr w:rsidR="007338A1" w:rsidRPr="00556116" w14:paraId="0F794ED2" w14:textId="77777777" w:rsidTr="00E83362">
        <w:tc>
          <w:tcPr>
            <w:tcW w:w="3960" w:type="dxa"/>
            <w:shd w:val="clear" w:color="auto" w:fill="auto"/>
          </w:tcPr>
          <w:p w14:paraId="4381BB89" w14:textId="77777777" w:rsidR="007338A1" w:rsidRPr="00C768EB" w:rsidRDefault="007338A1" w:rsidP="007338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  <w:shd w:val="clear" w:color="auto" w:fill="auto"/>
          </w:tcPr>
          <w:p w14:paraId="630450FB" w14:textId="77777777" w:rsidR="007338A1" w:rsidRPr="00C768EB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A3A1B3" w14:textId="77777777" w:rsidR="007338A1" w:rsidRPr="00C768EB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B7F14D0" w14:textId="3F9816CE" w:rsidR="007338A1" w:rsidRPr="00C768EB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4E3FA8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ED16E7" w14:textId="77777777" w:rsidR="007338A1" w:rsidRPr="005F2BE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9473F6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1316840" w14:textId="7A3BDE62" w:rsidR="007338A1" w:rsidRPr="003B7A45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C768EB">
              <w:rPr>
                <w:rFonts w:ascii="Angsana New" w:hAnsi="Angsana New" w:cs="Angsana New" w:hint="cs"/>
                <w:sz w:val="24"/>
                <w:szCs w:val="24"/>
              </w:rPr>
              <w:t>(2,043)</w:t>
            </w:r>
          </w:p>
        </w:tc>
      </w:tr>
      <w:tr w:rsidR="007338A1" w:rsidRPr="00556116" w14:paraId="3676B3C5" w14:textId="77777777" w:rsidTr="00E83362">
        <w:tc>
          <w:tcPr>
            <w:tcW w:w="3960" w:type="dxa"/>
            <w:shd w:val="clear" w:color="auto" w:fill="auto"/>
          </w:tcPr>
          <w:p w14:paraId="3BD19399" w14:textId="77777777" w:rsidR="007338A1" w:rsidRPr="00C768EB" w:rsidRDefault="007338A1" w:rsidP="007338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</w:rPr>
            </w:pPr>
            <w:r w:rsidRPr="00C768EB">
              <w:rPr>
                <w:rFonts w:ascii="Angsana New" w:hAnsi="Angsana New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</w:t>
            </w:r>
          </w:p>
          <w:p w14:paraId="72182F18" w14:textId="77777777" w:rsidR="007338A1" w:rsidRPr="00C768EB" w:rsidRDefault="007338A1" w:rsidP="007338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C768EB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C768EB">
              <w:rPr>
                <w:rFonts w:ascii="Angsana New" w:hAnsi="Angsana New"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24D395BF" w14:textId="77777777" w:rsidR="007338A1" w:rsidRPr="00C768EB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42474C2" w14:textId="77777777" w:rsidR="007338A1" w:rsidRPr="00C768EB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9D189E1" w14:textId="77777777" w:rsidR="00BA5590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</w:p>
          <w:p w14:paraId="4E2DA515" w14:textId="14E68037" w:rsidR="007338A1" w:rsidRPr="00C768EB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22E959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shd w:val="clear" w:color="auto" w:fill="auto"/>
          </w:tcPr>
          <w:p w14:paraId="7E5EE98C" w14:textId="77777777" w:rsidR="007338A1" w:rsidRPr="00C768EB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A32A77B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shd w:val="clear" w:color="auto" w:fill="auto"/>
          </w:tcPr>
          <w:p w14:paraId="5B52B1A7" w14:textId="77777777" w:rsidR="007338A1" w:rsidRPr="00C768EB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</w:p>
          <w:p w14:paraId="28F0BC5B" w14:textId="0E764C9B" w:rsidR="007338A1" w:rsidRPr="003B7A45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C768EB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7338A1" w:rsidRPr="00556116" w14:paraId="244BFB32" w14:textId="77777777" w:rsidTr="00E83362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02DB55B3" w14:textId="77777777" w:rsidR="007338A1" w:rsidRPr="00C768EB" w:rsidRDefault="007338A1" w:rsidP="007338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768E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3724B" w14:textId="3D4B315C" w:rsidR="007338A1" w:rsidRPr="00C768EB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68EB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 w:rsidR="00EE5B09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F47EE9" w14:textId="77777777" w:rsidR="007338A1" w:rsidRPr="00C768EB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5B56B" w14:textId="7E183AD3" w:rsidR="007338A1" w:rsidRPr="00C768EB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20,918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9FD9E9E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AD795" w14:textId="420246A6" w:rsidR="007338A1" w:rsidRPr="00C768EB" w:rsidRDefault="00455FA8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BA559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7ED5436" w14:textId="77777777" w:rsidR="007338A1" w:rsidRPr="005F2BE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4505E" w14:textId="325AEA92" w:rsidR="007338A1" w:rsidRPr="003B7A45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768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1</w:t>
            </w:r>
            <w:r w:rsidRPr="00C768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  <w:r w:rsidRPr="00C768EB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165</w:t>
            </w:r>
          </w:p>
        </w:tc>
      </w:tr>
    </w:tbl>
    <w:p w14:paraId="11F066DD" w14:textId="77777777" w:rsidR="00E83362" w:rsidRPr="000E55B1" w:rsidRDefault="00E83362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2"/>
          <w:szCs w:val="32"/>
          <w:cs/>
        </w:rPr>
      </w:pPr>
      <w:bookmarkStart w:id="6" w:name="_Hlk24112728"/>
    </w:p>
    <w:tbl>
      <w:tblPr>
        <w:tblW w:w="927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36"/>
        <w:gridCol w:w="1204"/>
        <w:gridCol w:w="236"/>
        <w:gridCol w:w="1024"/>
        <w:gridCol w:w="236"/>
        <w:gridCol w:w="1204"/>
      </w:tblGrid>
      <w:tr w:rsidR="00BB3C8A" w:rsidRPr="00E83362" w14:paraId="64493FA2" w14:textId="77777777" w:rsidTr="00E924FE">
        <w:tc>
          <w:tcPr>
            <w:tcW w:w="3960" w:type="dxa"/>
            <w:shd w:val="clear" w:color="auto" w:fill="auto"/>
          </w:tcPr>
          <w:p w14:paraId="4EA6DA84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219D690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B3C8A" w:rsidRPr="00E83362" w14:paraId="69854427" w14:textId="77777777" w:rsidTr="00E924FE">
        <w:tc>
          <w:tcPr>
            <w:tcW w:w="3960" w:type="dxa"/>
            <w:shd w:val="clear" w:color="auto" w:fill="auto"/>
          </w:tcPr>
          <w:p w14:paraId="691B044A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2610" w:type="dxa"/>
            <w:gridSpan w:val="3"/>
            <w:shd w:val="clear" w:color="auto" w:fill="auto"/>
          </w:tcPr>
          <w:p w14:paraId="4C806DF0" w14:textId="4F59B278" w:rsidR="00BB3C8A" w:rsidRPr="00556116" w:rsidRDefault="00C65C75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Cs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76066EF8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6FDC17AD" w14:textId="6B81FDFD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bCs/>
                <w:sz w:val="24"/>
                <w:szCs w:val="24"/>
              </w:rPr>
              <w:t>256</w:t>
            </w:r>
            <w:r w:rsidR="007338A1">
              <w:rPr>
                <w:rFonts w:ascii="Angsana New" w:hAnsi="Angsana New"/>
                <w:bCs/>
                <w:sz w:val="24"/>
                <w:szCs w:val="24"/>
              </w:rPr>
              <w:t>2</w:t>
            </w:r>
          </w:p>
        </w:tc>
      </w:tr>
      <w:tr w:rsidR="00BB3C8A" w:rsidRPr="00E83362" w14:paraId="15425CD7" w14:textId="77777777" w:rsidTr="00E924FE">
        <w:tc>
          <w:tcPr>
            <w:tcW w:w="3960" w:type="dxa"/>
            <w:shd w:val="clear" w:color="auto" w:fill="auto"/>
          </w:tcPr>
          <w:p w14:paraId="38947332" w14:textId="77777777" w:rsidR="00BB3C8A" w:rsidRPr="00556116" w:rsidRDefault="00BB3C8A" w:rsidP="00F44B7D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21415A3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78EEB33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0E1ED53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65A7547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  <w:p w14:paraId="5751DC63" w14:textId="77777777" w:rsidR="00BB3C8A" w:rsidRPr="00FA09A9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7A80B99F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375E0C09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E00981A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7D7E753" w14:textId="77777777" w:rsidR="00BB3C8A" w:rsidRPr="00556116" w:rsidRDefault="00BB3C8A" w:rsidP="00F44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0D238BC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D77F7A" w14:textId="77777777" w:rsidR="00BB3C8A" w:rsidRPr="00556116" w:rsidRDefault="00BB3C8A" w:rsidP="00F44B7D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55611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338A1" w:rsidRPr="00E83362" w14:paraId="0BC1D800" w14:textId="77777777" w:rsidTr="00E924FE">
        <w:tc>
          <w:tcPr>
            <w:tcW w:w="3960" w:type="dxa"/>
            <w:shd w:val="clear" w:color="auto" w:fill="auto"/>
          </w:tcPr>
          <w:p w14:paraId="2DF05EC7" w14:textId="6ADF82AF" w:rsidR="007338A1" w:rsidRPr="00556116" w:rsidRDefault="007338A1" w:rsidP="007338A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1170" w:type="dxa"/>
            <w:shd w:val="clear" w:color="auto" w:fill="auto"/>
          </w:tcPr>
          <w:p w14:paraId="7970B462" w14:textId="77777777" w:rsidR="007338A1" w:rsidRPr="0055611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3C5075D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68B86D0C" w14:textId="173A9C68" w:rsidR="007338A1" w:rsidRPr="00556116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116,603</w:t>
            </w:r>
          </w:p>
        </w:tc>
        <w:tc>
          <w:tcPr>
            <w:tcW w:w="236" w:type="dxa"/>
            <w:shd w:val="clear" w:color="auto" w:fill="auto"/>
          </w:tcPr>
          <w:p w14:paraId="063C65B7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</w:tcPr>
          <w:p w14:paraId="5616D6BA" w14:textId="77777777" w:rsidR="007338A1" w:rsidRPr="0055611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386EB8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0FC57D2" w14:textId="339E2D78" w:rsidR="007338A1" w:rsidRPr="00556116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556116">
              <w:rPr>
                <w:rFonts w:ascii="Angsana New" w:hAnsi="Angsana New" w:cs="Angsana New"/>
                <w:sz w:val="24"/>
                <w:szCs w:val="24"/>
                <w:lang w:bidi="th-TH"/>
              </w:rPr>
              <w:t>5</w:t>
            </w: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556116">
              <w:rPr>
                <w:rFonts w:ascii="Angsana New" w:hAnsi="Angsana New" w:cs="Angsana New"/>
                <w:sz w:val="24"/>
                <w:szCs w:val="24"/>
              </w:rPr>
              <w:t>214</w:t>
            </w:r>
          </w:p>
        </w:tc>
      </w:tr>
      <w:tr w:rsidR="007338A1" w:rsidRPr="00E83362" w14:paraId="79474F17" w14:textId="77777777" w:rsidTr="00E924F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26884122" w14:textId="77777777" w:rsidR="007338A1" w:rsidRPr="00556116" w:rsidRDefault="007338A1" w:rsidP="007338A1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5437739E" w14:textId="77777777" w:rsidR="007338A1" w:rsidRPr="0055611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5B4C10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81EF95" w14:textId="5BEAA9D7" w:rsidR="007338A1" w:rsidRPr="00556116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23,321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6D10503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4BBA34C8" w14:textId="77777777" w:rsidR="007338A1" w:rsidRPr="0055611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87BDB0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F84EB66" w14:textId="6687D5F7" w:rsidR="007338A1" w:rsidRPr="00556116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/>
                <w:sz w:val="24"/>
                <w:szCs w:val="24"/>
              </w:rPr>
              <w:t>7,043</w:t>
            </w:r>
          </w:p>
        </w:tc>
      </w:tr>
      <w:tr w:rsidR="007338A1" w:rsidRPr="00E83362" w14:paraId="1F112B9A" w14:textId="77777777" w:rsidTr="00E924F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3FB2178C" w14:textId="77777777" w:rsidR="007338A1" w:rsidRPr="00556116" w:rsidRDefault="007338A1" w:rsidP="007338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รายได้ที่ไม่ต้องเสียภาษีหรือรายจ่ายที่หักได้เพิ่มขึ้น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2E3E28CE" w14:textId="77777777" w:rsidR="007338A1" w:rsidRPr="0055611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1B04399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021E197B" w14:textId="0D49A109" w:rsidR="007338A1" w:rsidRPr="00276E01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(11,436)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C42F71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C5CDEE4" w14:textId="77777777" w:rsidR="007338A1" w:rsidRPr="0055611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DF9D55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AA38AD0" w14:textId="19E656D5" w:rsidR="007338A1" w:rsidRPr="00556116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276E01">
              <w:rPr>
                <w:rFonts w:ascii="Angsana New" w:hAnsi="Angsana New" w:cs="Angsana New" w:hint="cs"/>
                <w:sz w:val="24"/>
                <w:szCs w:val="24"/>
              </w:rPr>
              <w:t>(1,</w:t>
            </w:r>
            <w:r w:rsidRPr="00276E01"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Pr="00276E01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</w:tr>
      <w:tr w:rsidR="007338A1" w:rsidRPr="00E83362" w14:paraId="4066E18B" w14:textId="77777777" w:rsidTr="00E924FE">
        <w:tc>
          <w:tcPr>
            <w:tcW w:w="3960" w:type="dxa"/>
            <w:tcBorders>
              <w:top w:val="nil"/>
            </w:tcBorders>
            <w:shd w:val="clear" w:color="auto" w:fill="auto"/>
          </w:tcPr>
          <w:p w14:paraId="70C264D8" w14:textId="77777777" w:rsidR="007338A1" w:rsidRPr="00556116" w:rsidRDefault="007338A1" w:rsidP="007338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6116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14:paraId="6CA3B19F" w14:textId="77777777" w:rsidR="007338A1" w:rsidRPr="0055611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EE2040A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1FC1E766" w14:textId="3940551B" w:rsidR="007338A1" w:rsidRPr="00276E01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1,221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CD6FFE1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0F23540D" w14:textId="77777777" w:rsidR="007338A1" w:rsidRPr="0055611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95C2D32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14:paraId="403EB307" w14:textId="26489994" w:rsidR="007338A1" w:rsidRPr="00556116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252</w:t>
            </w:r>
          </w:p>
        </w:tc>
      </w:tr>
      <w:tr w:rsidR="007338A1" w:rsidRPr="00E83362" w14:paraId="2A603A7D" w14:textId="77777777" w:rsidTr="00E924FE">
        <w:tc>
          <w:tcPr>
            <w:tcW w:w="3960" w:type="dxa"/>
            <w:shd w:val="clear" w:color="auto" w:fill="auto"/>
          </w:tcPr>
          <w:p w14:paraId="45E76EB5" w14:textId="77777777" w:rsidR="007338A1" w:rsidRPr="00556116" w:rsidRDefault="007338A1" w:rsidP="007338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55611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170" w:type="dxa"/>
            <w:shd w:val="clear" w:color="auto" w:fill="auto"/>
          </w:tcPr>
          <w:p w14:paraId="5A8EEE18" w14:textId="77777777" w:rsidR="007338A1" w:rsidRPr="0055611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50EE7A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3D99D68" w14:textId="740DBF27" w:rsidR="007338A1" w:rsidRPr="00556116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786584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BDB3E6A" w14:textId="77777777" w:rsidR="007338A1" w:rsidRPr="00556116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F62A97" w14:textId="77777777" w:rsidR="007338A1" w:rsidRPr="00556116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2CCEB01" w14:textId="767593A7" w:rsidR="007338A1" w:rsidRPr="00556116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sz w:val="24"/>
                <w:szCs w:val="24"/>
              </w:rPr>
            </w:pPr>
            <w:r w:rsidRPr="00556116">
              <w:rPr>
                <w:rFonts w:ascii="Angsana New" w:hAnsi="Angsana New" w:cs="Angsana New" w:hint="cs"/>
                <w:sz w:val="24"/>
                <w:szCs w:val="24"/>
              </w:rPr>
              <w:t>(2,043)</w:t>
            </w:r>
          </w:p>
        </w:tc>
      </w:tr>
      <w:tr w:rsidR="007338A1" w:rsidRPr="00E83362" w14:paraId="6DE27DD8" w14:textId="77777777" w:rsidTr="00E924FE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712EACCF" w14:textId="77777777" w:rsidR="007338A1" w:rsidRPr="00F63FA1" w:rsidRDefault="007338A1" w:rsidP="007338A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3FA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86C20" w14:textId="780C6966" w:rsidR="007338A1" w:rsidRPr="00F63FA1" w:rsidRDefault="007338A1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3FA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1</w:t>
            </w:r>
            <w:r w:rsidR="00BA5590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48C2E5" w14:textId="77777777" w:rsidR="007338A1" w:rsidRPr="00F63FA1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998AB" w14:textId="307F3834" w:rsidR="007338A1" w:rsidRPr="00F63FA1" w:rsidRDefault="00BA5590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02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13,106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12AAEA" w14:textId="77777777" w:rsidR="007338A1" w:rsidRPr="00F63FA1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33C832" w14:textId="7550F202" w:rsidR="007338A1" w:rsidRPr="00F63FA1" w:rsidRDefault="00455FA8" w:rsidP="007338A1">
            <w:pPr>
              <w:pStyle w:val="acctfourfigures"/>
              <w:tabs>
                <w:tab w:val="clear" w:pos="765"/>
              </w:tabs>
              <w:spacing w:line="240" w:lineRule="auto"/>
              <w:ind w:left="-79" w:right="-1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694034D" w14:textId="77777777" w:rsidR="007338A1" w:rsidRPr="00F63FA1" w:rsidRDefault="007338A1" w:rsidP="00733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4F7258" w14:textId="5BEB4069" w:rsidR="007338A1" w:rsidRPr="00F63FA1" w:rsidRDefault="007338A1" w:rsidP="007338A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11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63FA1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4,226</w:t>
            </w:r>
          </w:p>
        </w:tc>
      </w:tr>
    </w:tbl>
    <w:p w14:paraId="36733317" w14:textId="6D88B25F" w:rsidR="008D5766" w:rsidRDefault="008D5766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455B512" w14:textId="58AF2D8B" w:rsidR="00C568B3" w:rsidRDefault="00C568B3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3731B91" w14:textId="63862707" w:rsidR="000E55B1" w:rsidRDefault="000E55B1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C94228B" w14:textId="49FDF0A8" w:rsidR="000E55B1" w:rsidRDefault="000E55B1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E0645C8" w14:textId="41AFE0F3" w:rsidR="000E55B1" w:rsidRDefault="000E55B1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24"/>
          <w:szCs w:val="24"/>
        </w:rPr>
      </w:pPr>
    </w:p>
    <w:p w14:paraId="6046B16C" w14:textId="77777777" w:rsidR="007D16D6" w:rsidRDefault="007D16D6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24"/>
          <w:szCs w:val="24"/>
        </w:rPr>
      </w:pPr>
    </w:p>
    <w:p w14:paraId="13116BE1" w14:textId="77777777" w:rsidR="007D16D6" w:rsidRDefault="007D16D6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24"/>
          <w:szCs w:val="24"/>
        </w:rPr>
      </w:pPr>
    </w:p>
    <w:p w14:paraId="1E6462F1" w14:textId="77777777" w:rsidR="007D16D6" w:rsidRDefault="007D16D6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24"/>
          <w:szCs w:val="24"/>
        </w:rPr>
      </w:pPr>
    </w:p>
    <w:p w14:paraId="0C3486FA" w14:textId="77777777" w:rsidR="007D16D6" w:rsidRDefault="007D16D6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24"/>
          <w:szCs w:val="24"/>
        </w:rPr>
      </w:pPr>
    </w:p>
    <w:p w14:paraId="562AECFA" w14:textId="5FC6A65E" w:rsidR="007D16D6" w:rsidRDefault="007D16D6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hint="cs"/>
          <w:sz w:val="24"/>
          <w:szCs w:val="24"/>
        </w:rPr>
      </w:pPr>
      <w:r>
        <w:rPr>
          <w:rFonts w:ascii="Angsana New" w:hAnsi="Angsana New" w:hint="cs"/>
          <w:sz w:val="24"/>
          <w:szCs w:val="24"/>
          <w:cs/>
        </w:rPr>
        <w:t>+</w:t>
      </w:r>
    </w:p>
    <w:p w14:paraId="47D20996" w14:textId="77777777" w:rsidR="007D16D6" w:rsidRDefault="007D16D6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bookmarkStart w:id="7" w:name="_GoBack"/>
      <w:bookmarkEnd w:id="7"/>
    </w:p>
    <w:p w14:paraId="13559535" w14:textId="5549DE4E" w:rsidR="000E55B1" w:rsidRDefault="000E55B1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DE23E31" w14:textId="3B7887D6" w:rsidR="000E55B1" w:rsidRDefault="000E55B1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9FFF2C3" w14:textId="77777777" w:rsidR="000E55B1" w:rsidRDefault="000E55B1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8"/>
        <w:gridCol w:w="7"/>
        <w:gridCol w:w="801"/>
        <w:gridCol w:w="7"/>
        <w:gridCol w:w="236"/>
        <w:gridCol w:w="7"/>
        <w:gridCol w:w="835"/>
        <w:gridCol w:w="7"/>
        <w:gridCol w:w="232"/>
        <w:gridCol w:w="7"/>
        <w:gridCol w:w="831"/>
        <w:gridCol w:w="7"/>
        <w:gridCol w:w="6"/>
        <w:gridCol w:w="234"/>
        <w:gridCol w:w="7"/>
        <w:gridCol w:w="6"/>
        <w:gridCol w:w="822"/>
        <w:gridCol w:w="7"/>
        <w:gridCol w:w="267"/>
        <w:gridCol w:w="7"/>
        <w:gridCol w:w="799"/>
        <w:gridCol w:w="7"/>
        <w:gridCol w:w="232"/>
        <w:gridCol w:w="7"/>
        <w:gridCol w:w="837"/>
        <w:gridCol w:w="7"/>
      </w:tblGrid>
      <w:tr w:rsidR="008D5766" w:rsidRPr="00C679F8" w14:paraId="36FD16CF" w14:textId="77777777" w:rsidTr="00C568B3">
        <w:trPr>
          <w:tblHeader/>
        </w:trPr>
        <w:tc>
          <w:tcPr>
            <w:tcW w:w="3055" w:type="dxa"/>
            <w:gridSpan w:val="2"/>
          </w:tcPr>
          <w:p w14:paraId="1DA562DA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15" w:type="dxa"/>
            <w:gridSpan w:val="24"/>
          </w:tcPr>
          <w:p w14:paraId="6CCE075B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8D5766" w:rsidRPr="00C679F8" w14:paraId="066E1ED2" w14:textId="77777777" w:rsidTr="00C568B3">
        <w:trPr>
          <w:tblHeader/>
        </w:trPr>
        <w:tc>
          <w:tcPr>
            <w:tcW w:w="3055" w:type="dxa"/>
            <w:gridSpan w:val="2"/>
          </w:tcPr>
          <w:p w14:paraId="2660DAA4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8" w:type="dxa"/>
            <w:gridSpan w:val="2"/>
          </w:tcPr>
          <w:p w14:paraId="6CB09E71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  <w:p w14:paraId="4EBB3F39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00755663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925" w:type="dxa"/>
            <w:gridSpan w:val="7"/>
            <w:tcBorders>
              <w:bottom w:val="single" w:sz="4" w:space="0" w:color="auto"/>
            </w:tcBorders>
          </w:tcPr>
          <w:p w14:paraId="307FBDED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บันทึกเป็น</w:t>
            </w:r>
          </w:p>
          <w:p w14:paraId="2FA5FC26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 xml:space="preserve"> (รายจ่าย)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/</w:t>
            </w:r>
            <w:r w:rsidRPr="00C679F8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247" w:type="dxa"/>
            <w:gridSpan w:val="3"/>
          </w:tcPr>
          <w:p w14:paraId="0DC714FD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29" w:type="dxa"/>
            <w:gridSpan w:val="2"/>
          </w:tcPr>
          <w:p w14:paraId="297CDB35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35F23F4F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ได้มา</w:t>
            </w:r>
          </w:p>
        </w:tc>
        <w:tc>
          <w:tcPr>
            <w:tcW w:w="274" w:type="dxa"/>
            <w:gridSpan w:val="2"/>
          </w:tcPr>
          <w:p w14:paraId="29737AA0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6" w:type="dxa"/>
            <w:gridSpan w:val="2"/>
          </w:tcPr>
          <w:p w14:paraId="4E3421D8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  <w:p w14:paraId="41032D84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ผลต่าง</w:t>
            </w:r>
          </w:p>
        </w:tc>
        <w:tc>
          <w:tcPr>
            <w:tcW w:w="239" w:type="dxa"/>
            <w:gridSpan w:val="2"/>
          </w:tcPr>
          <w:p w14:paraId="31F5F6D2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44" w:type="dxa"/>
            <w:gridSpan w:val="2"/>
          </w:tcPr>
          <w:p w14:paraId="440AB646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  <w:p w14:paraId="69FF690E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8D5766" w:rsidRPr="00C679F8" w14:paraId="2392A5A9" w14:textId="77777777" w:rsidTr="00C568B3">
        <w:trPr>
          <w:tblHeader/>
        </w:trPr>
        <w:tc>
          <w:tcPr>
            <w:tcW w:w="3055" w:type="dxa"/>
            <w:gridSpan w:val="2"/>
          </w:tcPr>
          <w:p w14:paraId="49A124DF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8" w:type="dxa"/>
            <w:gridSpan w:val="2"/>
          </w:tcPr>
          <w:p w14:paraId="46105CE6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95" w:right="-19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ณ วันที่</w:t>
            </w:r>
          </w:p>
        </w:tc>
        <w:tc>
          <w:tcPr>
            <w:tcW w:w="243" w:type="dxa"/>
            <w:gridSpan w:val="2"/>
          </w:tcPr>
          <w:p w14:paraId="7CC8ADE1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</w:tcBorders>
          </w:tcPr>
          <w:p w14:paraId="39C39822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239" w:type="dxa"/>
            <w:gridSpan w:val="2"/>
            <w:tcBorders>
              <w:top w:val="single" w:sz="4" w:space="0" w:color="auto"/>
            </w:tcBorders>
          </w:tcPr>
          <w:p w14:paraId="1FB032E2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</w:tcPr>
          <w:p w14:paraId="459CDC79" w14:textId="77777777" w:rsidR="008D5766" w:rsidRPr="00265D6E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pacing w:val="-4"/>
                <w:sz w:val="26"/>
                <w:szCs w:val="26"/>
                <w:lang w:val="en-US" w:eastAsia="en-US"/>
              </w:rPr>
            </w:pPr>
            <w:r w:rsidRPr="00265D6E">
              <w:rPr>
                <w:rFonts w:ascii="Angsana New" w:hAnsi="Angsana New" w:hint="cs"/>
                <w:spacing w:val="-4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247" w:type="dxa"/>
            <w:gridSpan w:val="3"/>
          </w:tcPr>
          <w:p w14:paraId="2DC2D5AA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268BAE14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จากการ</w:t>
            </w:r>
          </w:p>
        </w:tc>
        <w:tc>
          <w:tcPr>
            <w:tcW w:w="274" w:type="dxa"/>
            <w:gridSpan w:val="2"/>
          </w:tcPr>
          <w:p w14:paraId="57A20E81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7F135183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จากอัตรา</w:t>
            </w:r>
          </w:p>
        </w:tc>
        <w:tc>
          <w:tcPr>
            <w:tcW w:w="239" w:type="dxa"/>
            <w:gridSpan w:val="2"/>
          </w:tcPr>
          <w:p w14:paraId="232B08F3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</w:tcPr>
          <w:p w14:paraId="45031D95" w14:textId="77777777" w:rsidR="008D5766" w:rsidRPr="00C679F8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8D5766" w:rsidRPr="00C679F8" w14:paraId="45E5833F" w14:textId="77777777" w:rsidTr="00C568B3">
        <w:trPr>
          <w:tblHeader/>
        </w:trPr>
        <w:tc>
          <w:tcPr>
            <w:tcW w:w="3055" w:type="dxa"/>
            <w:gridSpan w:val="2"/>
          </w:tcPr>
          <w:p w14:paraId="4BEA17A4" w14:textId="77777777" w:rsidR="008D5766" w:rsidRPr="008E40CE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eastAsia="en-US"/>
              </w:rPr>
            </w:pPr>
            <w:r w:rsidRPr="008E40C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808" w:type="dxa"/>
            <w:gridSpan w:val="2"/>
          </w:tcPr>
          <w:p w14:paraId="6E99C0D9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1 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43" w:type="dxa"/>
            <w:gridSpan w:val="2"/>
          </w:tcPr>
          <w:p w14:paraId="1B882F9B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52972101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239" w:type="dxa"/>
            <w:gridSpan w:val="2"/>
          </w:tcPr>
          <w:p w14:paraId="0AD9F916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67356CAC" w14:textId="77777777" w:rsidR="008D5766" w:rsidRPr="00265D6E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</w:pPr>
            <w:r w:rsidRPr="00265D6E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47" w:type="dxa"/>
            <w:gridSpan w:val="3"/>
          </w:tcPr>
          <w:p w14:paraId="0796FEB8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46B69277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รวมธุรกิจ</w:t>
            </w:r>
          </w:p>
        </w:tc>
        <w:tc>
          <w:tcPr>
            <w:tcW w:w="274" w:type="dxa"/>
            <w:gridSpan w:val="2"/>
          </w:tcPr>
          <w:p w14:paraId="651DACDB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3E7D2E4B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239" w:type="dxa"/>
            <w:gridSpan w:val="2"/>
          </w:tcPr>
          <w:p w14:paraId="6365B9D4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5096D7E6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8D5766" w14:paraId="0A1CCEB8" w14:textId="77777777" w:rsidTr="00C568B3">
        <w:trPr>
          <w:tblHeader/>
        </w:trPr>
        <w:tc>
          <w:tcPr>
            <w:tcW w:w="3055" w:type="dxa"/>
            <w:gridSpan w:val="2"/>
          </w:tcPr>
          <w:p w14:paraId="10E8E8EC" w14:textId="77777777" w:rsidR="008D5766" w:rsidRPr="008E40CE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08" w:type="dxa"/>
            <w:gridSpan w:val="2"/>
          </w:tcPr>
          <w:p w14:paraId="523C61D3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114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181CF6A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1BFF07B3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  <w:gridSpan w:val="2"/>
          </w:tcPr>
          <w:p w14:paraId="21D730FA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577E9D38" w14:textId="77777777" w:rsidR="008D5766" w:rsidRPr="00265D6E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356" w:type="dxa"/>
            <w:gridSpan w:val="8"/>
          </w:tcPr>
          <w:p w14:paraId="2F62423D" w14:textId="77777777" w:rsidR="008D5766" w:rsidRPr="004E05DC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E05D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4E05DC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 xml:space="preserve">หมายเหตุ 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5</w:t>
            </w:r>
            <w:r w:rsidRPr="004E05D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806" w:type="dxa"/>
            <w:gridSpan w:val="2"/>
          </w:tcPr>
          <w:p w14:paraId="6793F048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  <w:gridSpan w:val="2"/>
          </w:tcPr>
          <w:p w14:paraId="3175D6FE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10C5AA24" w14:textId="77777777" w:rsidR="008D5766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8D5766" w:rsidRPr="000825FB" w14:paraId="556CF056" w14:textId="77777777" w:rsidTr="00C568B3">
        <w:trPr>
          <w:tblHeader/>
        </w:trPr>
        <w:tc>
          <w:tcPr>
            <w:tcW w:w="3055" w:type="dxa"/>
            <w:gridSpan w:val="2"/>
          </w:tcPr>
          <w:p w14:paraId="0E331FB2" w14:textId="77777777" w:rsidR="008D5766" w:rsidRPr="000825FB" w:rsidRDefault="008D5766" w:rsidP="00330456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15" w:type="dxa"/>
            <w:gridSpan w:val="24"/>
            <w:vAlign w:val="bottom"/>
          </w:tcPr>
          <w:p w14:paraId="5A53A1A4" w14:textId="77777777" w:rsidR="008D5766" w:rsidRPr="000825FB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825FB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D5766" w:rsidRPr="00C679F8" w14:paraId="7A67E256" w14:textId="77777777" w:rsidTr="00330456">
        <w:tc>
          <w:tcPr>
            <w:tcW w:w="3055" w:type="dxa"/>
            <w:gridSpan w:val="2"/>
          </w:tcPr>
          <w:p w14:paraId="4F4CF253" w14:textId="77777777" w:rsidR="008D5766" w:rsidRPr="008E40CE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808" w:type="dxa"/>
            <w:gridSpan w:val="2"/>
          </w:tcPr>
          <w:p w14:paraId="55F9473F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572F27B5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47133334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46A033AC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8" w:type="dxa"/>
            <w:gridSpan w:val="2"/>
          </w:tcPr>
          <w:p w14:paraId="0AEB28E7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  <w:gridSpan w:val="3"/>
          </w:tcPr>
          <w:p w14:paraId="7A8CCA1B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063263C0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4" w:type="dxa"/>
            <w:gridSpan w:val="2"/>
          </w:tcPr>
          <w:p w14:paraId="56296CA1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0E3938F4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444AA1A9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7E28B2FF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D5766" w:rsidRPr="00C679F8" w14:paraId="436CCF0D" w14:textId="77777777" w:rsidTr="00330456">
        <w:tc>
          <w:tcPr>
            <w:tcW w:w="3055" w:type="dxa"/>
            <w:gridSpan w:val="2"/>
          </w:tcPr>
          <w:p w14:paraId="7E62E743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08" w:type="dxa"/>
            <w:gridSpan w:val="2"/>
          </w:tcPr>
          <w:p w14:paraId="334EF671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75125B0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7F1FCC91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01F7CBCB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8" w:type="dxa"/>
            <w:gridSpan w:val="2"/>
          </w:tcPr>
          <w:p w14:paraId="1A51DAA1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247" w:type="dxa"/>
            <w:gridSpan w:val="3"/>
          </w:tcPr>
          <w:p w14:paraId="513D0897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2D7F58E1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74" w:type="dxa"/>
            <w:gridSpan w:val="2"/>
          </w:tcPr>
          <w:p w14:paraId="09818948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497C44F4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39" w:type="dxa"/>
            <w:gridSpan w:val="2"/>
          </w:tcPr>
          <w:p w14:paraId="3F6E2E84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00FB4AAF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D5766" w:rsidRPr="00C679F8" w14:paraId="6EF01091" w14:textId="77777777" w:rsidTr="00330456">
        <w:tc>
          <w:tcPr>
            <w:tcW w:w="3055" w:type="dxa"/>
            <w:gridSpan w:val="2"/>
          </w:tcPr>
          <w:p w14:paraId="404FF765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08" w:type="dxa"/>
            <w:gridSpan w:val="2"/>
          </w:tcPr>
          <w:p w14:paraId="56D2C28B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255</w:t>
            </w:r>
          </w:p>
        </w:tc>
        <w:tc>
          <w:tcPr>
            <w:tcW w:w="243" w:type="dxa"/>
            <w:gridSpan w:val="2"/>
          </w:tcPr>
          <w:p w14:paraId="6E7E3B11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vAlign w:val="bottom"/>
          </w:tcPr>
          <w:p w14:paraId="7BACDC94" w14:textId="77777777" w:rsidR="008D5766" w:rsidRPr="003F101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280</w:t>
            </w:r>
          </w:p>
        </w:tc>
        <w:tc>
          <w:tcPr>
            <w:tcW w:w="239" w:type="dxa"/>
            <w:gridSpan w:val="2"/>
            <w:vAlign w:val="bottom"/>
          </w:tcPr>
          <w:p w14:paraId="31971F10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0D8F880D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56630907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305E3520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2928CF76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1DABBC9C" w14:textId="77777777" w:rsidR="008D5766" w:rsidRPr="0082269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606F5EDF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B9785AD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535</w:t>
            </w:r>
          </w:p>
        </w:tc>
      </w:tr>
      <w:tr w:rsidR="008D5766" w:rsidRPr="003F1018" w14:paraId="4DAF5412" w14:textId="77777777" w:rsidTr="00330456">
        <w:tc>
          <w:tcPr>
            <w:tcW w:w="3055" w:type="dxa"/>
            <w:gridSpan w:val="2"/>
          </w:tcPr>
          <w:p w14:paraId="0AB878E6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808" w:type="dxa"/>
            <w:gridSpan w:val="2"/>
          </w:tcPr>
          <w:p w14:paraId="6202CA86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2,278</w:t>
            </w:r>
          </w:p>
        </w:tc>
        <w:tc>
          <w:tcPr>
            <w:tcW w:w="243" w:type="dxa"/>
            <w:gridSpan w:val="2"/>
          </w:tcPr>
          <w:p w14:paraId="20204EA6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vAlign w:val="bottom"/>
          </w:tcPr>
          <w:p w14:paraId="1275F339" w14:textId="77777777" w:rsidR="008D5766" w:rsidRPr="00336CF9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296</w:t>
            </w:r>
          </w:p>
        </w:tc>
        <w:tc>
          <w:tcPr>
            <w:tcW w:w="239" w:type="dxa"/>
            <w:gridSpan w:val="2"/>
            <w:vAlign w:val="bottom"/>
          </w:tcPr>
          <w:p w14:paraId="52009F08" w14:textId="77777777" w:rsidR="008D5766" w:rsidRPr="003F101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7CE1E120" w14:textId="77777777" w:rsidR="008D5766" w:rsidRPr="003F101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0086860F" w14:textId="77777777" w:rsidR="008D5766" w:rsidRPr="003F101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43D1A39F" w14:textId="77777777" w:rsidR="008D5766" w:rsidRPr="003F101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5C7EF11D" w14:textId="77777777" w:rsidR="008D5766" w:rsidRPr="003F101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0CF4CF7D" w14:textId="77777777" w:rsidR="008D5766" w:rsidRPr="00F42613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26C89BBE" w14:textId="77777777" w:rsidR="008D5766" w:rsidRPr="003F101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90B9DBD" w14:textId="77777777" w:rsidR="008D5766" w:rsidRPr="003F101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2,574</w:t>
            </w:r>
          </w:p>
        </w:tc>
      </w:tr>
      <w:tr w:rsidR="008D5766" w:rsidRPr="00FD0CCD" w14:paraId="1A45631D" w14:textId="77777777" w:rsidTr="00330456">
        <w:tc>
          <w:tcPr>
            <w:tcW w:w="3055" w:type="dxa"/>
            <w:gridSpan w:val="2"/>
          </w:tcPr>
          <w:p w14:paraId="5A390C7B" w14:textId="77777777" w:rsidR="008D5766" w:rsidRPr="00C16349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6349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08" w:type="dxa"/>
            <w:gridSpan w:val="2"/>
          </w:tcPr>
          <w:p w14:paraId="59A0B1A2" w14:textId="77777777" w:rsidR="008D5766" w:rsidRPr="00FD0CCD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FD0CC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243" w:type="dxa"/>
            <w:gridSpan w:val="2"/>
          </w:tcPr>
          <w:p w14:paraId="04CB83B9" w14:textId="77777777" w:rsidR="008D5766" w:rsidRPr="00FD0CCD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vAlign w:val="bottom"/>
          </w:tcPr>
          <w:p w14:paraId="0E890AF4" w14:textId="77777777" w:rsidR="008D5766" w:rsidRPr="00C16349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(119)</w:t>
            </w:r>
          </w:p>
        </w:tc>
        <w:tc>
          <w:tcPr>
            <w:tcW w:w="239" w:type="dxa"/>
            <w:gridSpan w:val="2"/>
          </w:tcPr>
          <w:p w14:paraId="3A75F5B4" w14:textId="77777777" w:rsidR="008D5766" w:rsidRPr="00FD0CCD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</w:tcPr>
          <w:p w14:paraId="5A5FC3AB" w14:textId="77777777" w:rsidR="008D5766" w:rsidRPr="00FD0CCD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82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D0CC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26E269B0" w14:textId="77777777" w:rsidR="008D5766" w:rsidRPr="00FD0CCD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56FD545C" w14:textId="77777777" w:rsidR="008D5766" w:rsidRPr="00FD0CCD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/>
                <w:sz w:val="26"/>
                <w:szCs w:val="26"/>
              </w:rPr>
            </w:pPr>
            <w:r w:rsidRPr="00FD0C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</w:tcPr>
          <w:p w14:paraId="4F9A3BF1" w14:textId="77777777" w:rsidR="008D5766" w:rsidRPr="00FD0CCD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6AFA6351" w14:textId="77777777" w:rsidR="008D5766" w:rsidRPr="00FD0CCD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D0CC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22C1014E" w14:textId="77777777" w:rsidR="008D5766" w:rsidRPr="00FD0CCD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gridSpan w:val="2"/>
          </w:tcPr>
          <w:p w14:paraId="615BCFF2" w14:textId="77777777" w:rsidR="008D5766" w:rsidRPr="00FD0CCD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D0CC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8D5766" w:rsidRPr="00C679F8" w14:paraId="3CB3C737" w14:textId="77777777" w:rsidTr="00330456">
        <w:tc>
          <w:tcPr>
            <w:tcW w:w="3055" w:type="dxa"/>
            <w:gridSpan w:val="2"/>
          </w:tcPr>
          <w:p w14:paraId="72F80E19" w14:textId="77777777" w:rsidR="008D5766" w:rsidRPr="00C679F8" w:rsidRDefault="008D5766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</w:t>
            </w:r>
          </w:p>
          <w:p w14:paraId="3141C89F" w14:textId="77777777" w:rsidR="008D5766" w:rsidRPr="00C679F8" w:rsidRDefault="008D5766" w:rsidP="00330456">
            <w:pPr>
              <w:widowControl w:val="0"/>
              <w:spacing w:line="240" w:lineRule="auto"/>
              <w:ind w:left="165"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08" w:type="dxa"/>
            <w:gridSpan w:val="2"/>
          </w:tcPr>
          <w:p w14:paraId="43BA5933" w14:textId="77777777" w:rsidR="008D5766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EFCC068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3,149</w:t>
            </w:r>
          </w:p>
        </w:tc>
        <w:tc>
          <w:tcPr>
            <w:tcW w:w="243" w:type="dxa"/>
            <w:gridSpan w:val="2"/>
          </w:tcPr>
          <w:p w14:paraId="216E4F8B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vAlign w:val="bottom"/>
          </w:tcPr>
          <w:p w14:paraId="1FEE4158" w14:textId="77777777" w:rsidR="008D5766" w:rsidRPr="00336CF9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761</w:t>
            </w:r>
          </w:p>
        </w:tc>
        <w:tc>
          <w:tcPr>
            <w:tcW w:w="239" w:type="dxa"/>
            <w:gridSpan w:val="2"/>
            <w:vAlign w:val="bottom"/>
          </w:tcPr>
          <w:p w14:paraId="124D8924" w14:textId="77777777" w:rsidR="008D5766" w:rsidRPr="00336CF9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4392D816" w14:textId="77777777" w:rsidR="008D5766" w:rsidRPr="00336CF9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73788BB2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72942558" w14:textId="77777777" w:rsidR="008D5766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  <w:p w14:paraId="3869A093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4741E7C4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4665252A" w14:textId="77777777" w:rsidR="008D5766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314FA9BB" w14:textId="77777777" w:rsidR="008D5766" w:rsidRPr="00F42613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582F2CDF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4D93ADC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3,910</w:t>
            </w:r>
          </w:p>
        </w:tc>
      </w:tr>
      <w:tr w:rsidR="008D5766" w14:paraId="33E69563" w14:textId="77777777" w:rsidTr="00330456">
        <w:tc>
          <w:tcPr>
            <w:tcW w:w="3055" w:type="dxa"/>
            <w:gridSpan w:val="2"/>
            <w:shd w:val="clear" w:color="auto" w:fill="auto"/>
          </w:tcPr>
          <w:p w14:paraId="57EE52C9" w14:textId="026C002A" w:rsidR="008D5766" w:rsidRPr="00914B25" w:rsidRDefault="00707A10" w:rsidP="00330456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14B2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08" w:type="dxa"/>
            <w:gridSpan w:val="2"/>
          </w:tcPr>
          <w:p w14:paraId="6CEABFA2" w14:textId="77777777" w:rsidR="008D5766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04C6A929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vAlign w:val="bottom"/>
          </w:tcPr>
          <w:p w14:paraId="54542E62" w14:textId="77777777" w:rsidR="008D5766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258</w:t>
            </w:r>
          </w:p>
        </w:tc>
        <w:tc>
          <w:tcPr>
            <w:tcW w:w="239" w:type="dxa"/>
            <w:gridSpan w:val="2"/>
            <w:vAlign w:val="bottom"/>
          </w:tcPr>
          <w:p w14:paraId="3C84510D" w14:textId="77777777" w:rsidR="008D5766" w:rsidRPr="00336CF9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3B262555" w14:textId="77777777" w:rsidR="008D5766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4172FDE7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73836074" w14:textId="77777777" w:rsidR="008D5766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121844AB" w14:textId="77777777" w:rsidR="008D5766" w:rsidRPr="00C679F8" w:rsidRDefault="008D5766" w:rsidP="00330456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480F17C8" w14:textId="77777777" w:rsidR="008D5766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06102E53" w14:textId="77777777" w:rsidR="008D5766" w:rsidRPr="00C679F8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5CDD163" w14:textId="77777777" w:rsidR="008D5766" w:rsidRDefault="008D5766" w:rsidP="00330456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258</w:t>
            </w:r>
          </w:p>
        </w:tc>
      </w:tr>
      <w:tr w:rsidR="008D5766" w:rsidRPr="00C679F8" w14:paraId="2261C282" w14:textId="77777777" w:rsidTr="00C568B3">
        <w:tc>
          <w:tcPr>
            <w:tcW w:w="3055" w:type="dxa"/>
            <w:gridSpan w:val="2"/>
          </w:tcPr>
          <w:p w14:paraId="2FFDC950" w14:textId="77777777" w:rsidR="008D5766" w:rsidRPr="00C679F8" w:rsidRDefault="008D5766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vAlign w:val="bottom"/>
          </w:tcPr>
          <w:p w14:paraId="3620CD71" w14:textId="77777777" w:rsidR="008D5766" w:rsidRPr="00C679F8" w:rsidRDefault="008D5766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243" w:type="dxa"/>
            <w:gridSpan w:val="2"/>
          </w:tcPr>
          <w:p w14:paraId="2376378D" w14:textId="77777777" w:rsidR="008D5766" w:rsidRPr="00C679F8" w:rsidRDefault="008D5766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vAlign w:val="bottom"/>
          </w:tcPr>
          <w:p w14:paraId="093DEB5A" w14:textId="77777777" w:rsidR="008D5766" w:rsidRPr="00C679F8" w:rsidRDefault="008D5766" w:rsidP="00051FA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39" w:type="dxa"/>
            <w:gridSpan w:val="2"/>
            <w:vAlign w:val="bottom"/>
          </w:tcPr>
          <w:p w14:paraId="277A87FB" w14:textId="77777777" w:rsidR="008D5766" w:rsidRPr="00C679F8" w:rsidRDefault="008D5766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bottom"/>
          </w:tcPr>
          <w:p w14:paraId="22BF6913" w14:textId="77777777" w:rsidR="008D5766" w:rsidRPr="00C679F8" w:rsidRDefault="008D5766" w:rsidP="00051FA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242EBCEB" w14:textId="77777777" w:rsidR="008D5766" w:rsidRPr="00C679F8" w:rsidRDefault="008D5766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</w:tcPr>
          <w:p w14:paraId="301253FF" w14:textId="77777777" w:rsidR="008D5766" w:rsidRPr="00C679F8" w:rsidRDefault="008D5766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4A2D2232" w14:textId="77777777" w:rsidR="008D5766" w:rsidRPr="00C679F8" w:rsidRDefault="008D5766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</w:tcPr>
          <w:p w14:paraId="4085B9B9" w14:textId="77777777" w:rsidR="008D5766" w:rsidRPr="00F42613" w:rsidRDefault="008D5766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6532B4B6" w14:textId="77777777" w:rsidR="008D5766" w:rsidRPr="00C679F8" w:rsidRDefault="008D5766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vAlign w:val="bottom"/>
          </w:tcPr>
          <w:p w14:paraId="654BA765" w14:textId="77777777" w:rsidR="008D5766" w:rsidRPr="00C679F8" w:rsidRDefault="008D5766" w:rsidP="00051FA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</w:t>
            </w:r>
          </w:p>
        </w:tc>
      </w:tr>
      <w:tr w:rsidR="00C568B3" w:rsidRPr="00C679F8" w14:paraId="7825F785" w14:textId="77777777" w:rsidTr="00C568B3">
        <w:tc>
          <w:tcPr>
            <w:tcW w:w="3055" w:type="dxa"/>
            <w:gridSpan w:val="2"/>
            <w:vAlign w:val="bottom"/>
          </w:tcPr>
          <w:p w14:paraId="3B8335D8" w14:textId="119047FA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57483" w14:textId="6725F96A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5,812</w:t>
            </w:r>
          </w:p>
        </w:tc>
        <w:tc>
          <w:tcPr>
            <w:tcW w:w="243" w:type="dxa"/>
            <w:gridSpan w:val="2"/>
            <w:vAlign w:val="center"/>
          </w:tcPr>
          <w:p w14:paraId="5343A5A6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6A5E6" w14:textId="36DE4F2B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1,475</w:t>
            </w:r>
          </w:p>
        </w:tc>
        <w:tc>
          <w:tcPr>
            <w:tcW w:w="239" w:type="dxa"/>
            <w:gridSpan w:val="2"/>
            <w:vAlign w:val="center"/>
          </w:tcPr>
          <w:p w14:paraId="7C87452A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54993" w14:textId="09900189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6A948D34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F9E705" w14:textId="7497A13C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center"/>
          </w:tcPr>
          <w:p w14:paraId="11209092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56FE24" w14:textId="78116B09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09608166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0E31F" w14:textId="4F443C5E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7,287</w:t>
            </w:r>
          </w:p>
        </w:tc>
      </w:tr>
      <w:tr w:rsidR="00C568B3" w:rsidRPr="00C679F8" w14:paraId="5910FB12" w14:textId="77777777" w:rsidTr="00C568B3">
        <w:tc>
          <w:tcPr>
            <w:tcW w:w="3055" w:type="dxa"/>
            <w:gridSpan w:val="2"/>
          </w:tcPr>
          <w:p w14:paraId="514CDDCB" w14:textId="77777777" w:rsidR="00C568B3" w:rsidRPr="00C679F8" w:rsidRDefault="00C568B3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</w:tcBorders>
            <w:vAlign w:val="bottom"/>
          </w:tcPr>
          <w:p w14:paraId="0CE59C00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5F9E6B03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</w:tcBorders>
            <w:vAlign w:val="bottom"/>
          </w:tcPr>
          <w:p w14:paraId="5B7C4913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4A0C48D3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  <w:vAlign w:val="bottom"/>
          </w:tcPr>
          <w:p w14:paraId="5452A835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3"/>
          </w:tcPr>
          <w:p w14:paraId="020BE621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</w:tcBorders>
          </w:tcPr>
          <w:p w14:paraId="1D88308B" w14:textId="77777777" w:rsidR="00C568B3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0CBB12F4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</w:tcBorders>
          </w:tcPr>
          <w:p w14:paraId="7FD2C592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</w:tcPr>
          <w:p w14:paraId="53F27550" w14:textId="77777777" w:rsidR="00C568B3" w:rsidRPr="00C679F8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  <w:vAlign w:val="bottom"/>
          </w:tcPr>
          <w:p w14:paraId="178B60E5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568B3" w:rsidRPr="00C679F8" w14:paraId="0ACD471E" w14:textId="77777777" w:rsidTr="00051FA9">
        <w:tc>
          <w:tcPr>
            <w:tcW w:w="3055" w:type="dxa"/>
            <w:gridSpan w:val="2"/>
            <w:vAlign w:val="bottom"/>
          </w:tcPr>
          <w:p w14:paraId="7F609203" w14:textId="6CB06AFC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808" w:type="dxa"/>
            <w:gridSpan w:val="2"/>
            <w:vAlign w:val="bottom"/>
          </w:tcPr>
          <w:p w14:paraId="36CE70C8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28C96D84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527B3805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5C20F434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7745474E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3"/>
          </w:tcPr>
          <w:p w14:paraId="37CD6210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5D37DAD9" w14:textId="77777777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center"/>
          </w:tcPr>
          <w:p w14:paraId="42D3AB45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4D5E5A3F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</w:tcPr>
          <w:p w14:paraId="37B8F71B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DECA6F1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568B3" w:rsidRPr="00C679F8" w14:paraId="33FE55B3" w14:textId="77777777" w:rsidTr="00051FA9">
        <w:tc>
          <w:tcPr>
            <w:tcW w:w="3055" w:type="dxa"/>
            <w:gridSpan w:val="2"/>
            <w:vAlign w:val="bottom"/>
          </w:tcPr>
          <w:p w14:paraId="298105F5" w14:textId="470523BB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63F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08" w:type="dxa"/>
            <w:gridSpan w:val="2"/>
          </w:tcPr>
          <w:p w14:paraId="55CE50AF" w14:textId="2B38A336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(23,603)</w:t>
            </w:r>
          </w:p>
        </w:tc>
        <w:tc>
          <w:tcPr>
            <w:tcW w:w="243" w:type="dxa"/>
            <w:gridSpan w:val="2"/>
          </w:tcPr>
          <w:p w14:paraId="66FA2AC1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26471E82" w14:textId="36DA2622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1,164</w:t>
            </w:r>
          </w:p>
        </w:tc>
        <w:tc>
          <w:tcPr>
            <w:tcW w:w="239" w:type="dxa"/>
            <w:gridSpan w:val="2"/>
            <w:vAlign w:val="center"/>
          </w:tcPr>
          <w:p w14:paraId="116A2663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304F708B" w14:textId="69F5C62F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729D5065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182232F9" w14:textId="14C0DF21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center"/>
          </w:tcPr>
          <w:p w14:paraId="730A2CBB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6862FD90" w14:textId="463CB799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239" w:type="dxa"/>
            <w:gridSpan w:val="2"/>
          </w:tcPr>
          <w:p w14:paraId="38A6726D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648095C3" w14:textId="225C54C8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(22,443)</w:t>
            </w:r>
          </w:p>
        </w:tc>
      </w:tr>
      <w:tr w:rsidR="00C568B3" w:rsidRPr="00C679F8" w14:paraId="51CE86CE" w14:textId="77777777" w:rsidTr="00051FA9">
        <w:tc>
          <w:tcPr>
            <w:tcW w:w="3055" w:type="dxa"/>
            <w:gridSpan w:val="2"/>
            <w:vAlign w:val="bottom"/>
          </w:tcPr>
          <w:p w14:paraId="5B25FD2C" w14:textId="4B2D3B39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808" w:type="dxa"/>
            <w:gridSpan w:val="2"/>
          </w:tcPr>
          <w:p w14:paraId="5B6E75CC" w14:textId="2145C6E3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(30,900)</w:t>
            </w:r>
          </w:p>
        </w:tc>
        <w:tc>
          <w:tcPr>
            <w:tcW w:w="243" w:type="dxa"/>
            <w:gridSpan w:val="2"/>
          </w:tcPr>
          <w:p w14:paraId="37A9F3C5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0DF98C2F" w14:textId="0CEBA964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1,224</w:t>
            </w:r>
          </w:p>
        </w:tc>
        <w:tc>
          <w:tcPr>
            <w:tcW w:w="239" w:type="dxa"/>
            <w:gridSpan w:val="2"/>
            <w:vAlign w:val="center"/>
          </w:tcPr>
          <w:p w14:paraId="3983A2B8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0A0636CD" w14:textId="47CE1A46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2B7114AA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2C328E75" w14:textId="48D2CB11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center"/>
          </w:tcPr>
          <w:p w14:paraId="2A8FEA09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6E121257" w14:textId="59C52AA2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465680DA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F99FEBD" w14:textId="7C01726C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(29,676)</w:t>
            </w:r>
          </w:p>
        </w:tc>
      </w:tr>
      <w:tr w:rsidR="00C568B3" w:rsidRPr="00C679F8" w14:paraId="62E631F0" w14:textId="77777777" w:rsidTr="00C568B3">
        <w:tc>
          <w:tcPr>
            <w:tcW w:w="3055" w:type="dxa"/>
            <w:gridSpan w:val="2"/>
            <w:vAlign w:val="bottom"/>
          </w:tcPr>
          <w:p w14:paraId="20F4AD57" w14:textId="5E8F96D0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</w:tcPr>
          <w:p w14:paraId="65AAAF7B" w14:textId="459993E3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(26)</w:t>
            </w:r>
          </w:p>
        </w:tc>
        <w:tc>
          <w:tcPr>
            <w:tcW w:w="243" w:type="dxa"/>
            <w:gridSpan w:val="2"/>
          </w:tcPr>
          <w:p w14:paraId="601AE975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</w:tcPr>
          <w:p w14:paraId="037B1D4D" w14:textId="2FCB3BA4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</w:t>
            </w:r>
          </w:p>
        </w:tc>
        <w:tc>
          <w:tcPr>
            <w:tcW w:w="239" w:type="dxa"/>
            <w:gridSpan w:val="2"/>
            <w:vAlign w:val="center"/>
          </w:tcPr>
          <w:p w14:paraId="251FC6C0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bottom"/>
          </w:tcPr>
          <w:p w14:paraId="4F187AEE" w14:textId="22BBC3B1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7930EBBA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</w:tcPr>
          <w:p w14:paraId="64D034A8" w14:textId="184F3139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center"/>
          </w:tcPr>
          <w:p w14:paraId="2280F510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</w:tcPr>
          <w:p w14:paraId="48462D18" w14:textId="31201BF8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473CDA18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vAlign w:val="bottom"/>
          </w:tcPr>
          <w:p w14:paraId="0487A589" w14:textId="37DDBEC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C568B3" w:rsidRPr="00C679F8" w14:paraId="54F2A0C0" w14:textId="77777777" w:rsidTr="00C568B3">
        <w:tc>
          <w:tcPr>
            <w:tcW w:w="3055" w:type="dxa"/>
            <w:gridSpan w:val="2"/>
            <w:vAlign w:val="bottom"/>
          </w:tcPr>
          <w:p w14:paraId="14EE4982" w14:textId="50ECAF49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655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86C490" w14:textId="230D58F1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(54,529)</w:t>
            </w:r>
          </w:p>
        </w:tc>
        <w:tc>
          <w:tcPr>
            <w:tcW w:w="243" w:type="dxa"/>
            <w:gridSpan w:val="2"/>
          </w:tcPr>
          <w:p w14:paraId="112F94F8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29A99" w14:textId="5219CBB9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2,414</w:t>
            </w:r>
          </w:p>
        </w:tc>
        <w:tc>
          <w:tcPr>
            <w:tcW w:w="239" w:type="dxa"/>
            <w:gridSpan w:val="2"/>
            <w:vAlign w:val="center"/>
          </w:tcPr>
          <w:p w14:paraId="6CA1DBBC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7BAAD" w14:textId="42A95E8F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44415098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BDB794" w14:textId="769D726E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center"/>
          </w:tcPr>
          <w:p w14:paraId="413872DF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9BA124" w14:textId="113BE80A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239" w:type="dxa"/>
            <w:gridSpan w:val="2"/>
          </w:tcPr>
          <w:p w14:paraId="4681AA89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8160B" w14:textId="424187B2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(52,119)</w:t>
            </w:r>
          </w:p>
        </w:tc>
      </w:tr>
      <w:tr w:rsidR="00C568B3" w:rsidRPr="00C679F8" w14:paraId="196058EF" w14:textId="77777777" w:rsidTr="00046E4B">
        <w:tc>
          <w:tcPr>
            <w:tcW w:w="3055" w:type="dxa"/>
            <w:gridSpan w:val="2"/>
          </w:tcPr>
          <w:p w14:paraId="6704B6F4" w14:textId="77777777" w:rsidR="00C568B3" w:rsidRPr="00C679F8" w:rsidRDefault="00C568B3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</w:tcBorders>
            <w:vAlign w:val="bottom"/>
          </w:tcPr>
          <w:p w14:paraId="3AEBAB06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E0CCCBC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</w:tcBorders>
            <w:vAlign w:val="bottom"/>
          </w:tcPr>
          <w:p w14:paraId="4C17340B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1346BA1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  <w:vAlign w:val="bottom"/>
          </w:tcPr>
          <w:p w14:paraId="4311CCF7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3"/>
          </w:tcPr>
          <w:p w14:paraId="1CF0F287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</w:tcBorders>
          </w:tcPr>
          <w:p w14:paraId="6294F3DE" w14:textId="77777777" w:rsidR="00C568B3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075C68CA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</w:tcBorders>
          </w:tcPr>
          <w:p w14:paraId="7F2CB863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</w:tcPr>
          <w:p w14:paraId="71AAB834" w14:textId="77777777" w:rsidR="00C568B3" w:rsidRPr="00C679F8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  <w:vAlign w:val="bottom"/>
          </w:tcPr>
          <w:p w14:paraId="3D69A80A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E30C28" w:rsidRPr="00C679F8" w14:paraId="54341481" w14:textId="77777777" w:rsidTr="00046E4B">
        <w:tc>
          <w:tcPr>
            <w:tcW w:w="3055" w:type="dxa"/>
            <w:gridSpan w:val="2"/>
          </w:tcPr>
          <w:p w14:paraId="4E829CA2" w14:textId="73498BBF" w:rsidR="00E30C28" w:rsidRPr="00046E4B" w:rsidRDefault="00E30C28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46E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dxa"/>
            <w:gridSpan w:val="2"/>
            <w:tcBorders>
              <w:bottom w:val="double" w:sz="4" w:space="0" w:color="auto"/>
            </w:tcBorders>
            <w:vAlign w:val="bottom"/>
          </w:tcPr>
          <w:p w14:paraId="03BFD889" w14:textId="25E885A9" w:rsidR="00E30C28" w:rsidRPr="00046E4B" w:rsidRDefault="00046E4B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6E4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(48,717)</w:t>
            </w:r>
          </w:p>
        </w:tc>
        <w:tc>
          <w:tcPr>
            <w:tcW w:w="243" w:type="dxa"/>
            <w:gridSpan w:val="2"/>
          </w:tcPr>
          <w:p w14:paraId="71E29F89" w14:textId="77777777" w:rsidR="00E30C28" w:rsidRPr="00046E4B" w:rsidRDefault="00E30C28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  <w:vAlign w:val="bottom"/>
          </w:tcPr>
          <w:p w14:paraId="1E0F4B93" w14:textId="375D64C6" w:rsidR="00E30C28" w:rsidRPr="00046E4B" w:rsidRDefault="00046E4B" w:rsidP="00051FA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6E4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3,889</w:t>
            </w:r>
          </w:p>
        </w:tc>
        <w:tc>
          <w:tcPr>
            <w:tcW w:w="239" w:type="dxa"/>
            <w:gridSpan w:val="2"/>
            <w:vAlign w:val="bottom"/>
          </w:tcPr>
          <w:p w14:paraId="4BD3032B" w14:textId="77777777" w:rsidR="00E30C28" w:rsidRPr="00046E4B" w:rsidRDefault="00E30C28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bottom w:val="double" w:sz="4" w:space="0" w:color="auto"/>
            </w:tcBorders>
            <w:vAlign w:val="bottom"/>
          </w:tcPr>
          <w:p w14:paraId="792D6E5F" w14:textId="14EFC8B0" w:rsidR="00E30C28" w:rsidRPr="00046E4B" w:rsidRDefault="00046E4B" w:rsidP="00051FA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6E4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5EF025FA" w14:textId="77777777" w:rsidR="00E30C28" w:rsidRPr="00046E4B" w:rsidRDefault="00E30C28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bottom w:val="double" w:sz="4" w:space="0" w:color="auto"/>
            </w:tcBorders>
          </w:tcPr>
          <w:p w14:paraId="3DEDBE37" w14:textId="4DF2C9B9" w:rsidR="00E30C28" w:rsidRPr="00046E4B" w:rsidRDefault="00046E4B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46E4B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64A70803" w14:textId="77777777" w:rsidR="00E30C28" w:rsidRPr="00046E4B" w:rsidRDefault="00E30C28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double" w:sz="4" w:space="0" w:color="auto"/>
            </w:tcBorders>
          </w:tcPr>
          <w:p w14:paraId="76EB5897" w14:textId="64A38B66" w:rsidR="00E30C28" w:rsidRPr="00046E4B" w:rsidRDefault="00046E4B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6E4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(4)</w:t>
            </w:r>
          </w:p>
        </w:tc>
        <w:tc>
          <w:tcPr>
            <w:tcW w:w="239" w:type="dxa"/>
            <w:gridSpan w:val="2"/>
          </w:tcPr>
          <w:p w14:paraId="3DB2A293" w14:textId="77777777" w:rsidR="00E30C28" w:rsidRPr="00046E4B" w:rsidRDefault="00E30C28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vAlign w:val="bottom"/>
          </w:tcPr>
          <w:p w14:paraId="0913B5DA" w14:textId="392BD62D" w:rsidR="00E30C28" w:rsidRPr="00046E4B" w:rsidRDefault="00046E4B" w:rsidP="00051FA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046E4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(44,832)</w:t>
            </w:r>
          </w:p>
        </w:tc>
      </w:tr>
      <w:tr w:rsidR="00E30C28" w:rsidRPr="00C679F8" w14:paraId="2A3DFBDB" w14:textId="77777777" w:rsidTr="00046E4B">
        <w:tc>
          <w:tcPr>
            <w:tcW w:w="3055" w:type="dxa"/>
            <w:gridSpan w:val="2"/>
          </w:tcPr>
          <w:p w14:paraId="619D62CF" w14:textId="77777777" w:rsidR="00E30C28" w:rsidRPr="00C679F8" w:rsidRDefault="00E30C28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gridSpan w:val="2"/>
            <w:tcBorders>
              <w:top w:val="double" w:sz="4" w:space="0" w:color="auto"/>
            </w:tcBorders>
            <w:vAlign w:val="bottom"/>
          </w:tcPr>
          <w:p w14:paraId="6DE4773D" w14:textId="77777777" w:rsidR="00E30C28" w:rsidRDefault="00E30C28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70BF4968" w14:textId="77777777" w:rsidR="00E30C28" w:rsidRPr="00C679F8" w:rsidRDefault="00E30C28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</w:tcBorders>
            <w:vAlign w:val="bottom"/>
          </w:tcPr>
          <w:p w14:paraId="75700A7F" w14:textId="77777777" w:rsidR="00E30C28" w:rsidRDefault="00E30C28" w:rsidP="00051FA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664FA3BE" w14:textId="77777777" w:rsidR="00E30C28" w:rsidRPr="00C679F8" w:rsidRDefault="00E30C28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double" w:sz="4" w:space="0" w:color="auto"/>
            </w:tcBorders>
            <w:vAlign w:val="bottom"/>
          </w:tcPr>
          <w:p w14:paraId="1849A8BC" w14:textId="77777777" w:rsidR="00E30C28" w:rsidRDefault="00E30C28" w:rsidP="00051FA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3"/>
          </w:tcPr>
          <w:p w14:paraId="5CDAFFAC" w14:textId="77777777" w:rsidR="00E30C28" w:rsidRPr="00C679F8" w:rsidRDefault="00E30C28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double" w:sz="4" w:space="0" w:color="auto"/>
            </w:tcBorders>
          </w:tcPr>
          <w:p w14:paraId="588F5F58" w14:textId="77777777" w:rsidR="00E30C28" w:rsidRDefault="00E30C28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0F49A876" w14:textId="77777777" w:rsidR="00E30C28" w:rsidRPr="00C679F8" w:rsidRDefault="00E30C28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double" w:sz="4" w:space="0" w:color="auto"/>
            </w:tcBorders>
          </w:tcPr>
          <w:p w14:paraId="17D06327" w14:textId="77777777" w:rsidR="00E30C28" w:rsidRDefault="00E30C28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</w:tcPr>
          <w:p w14:paraId="3078900F" w14:textId="77777777" w:rsidR="00E30C28" w:rsidRPr="00C679F8" w:rsidRDefault="00E30C28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double" w:sz="4" w:space="0" w:color="auto"/>
            </w:tcBorders>
            <w:vAlign w:val="bottom"/>
          </w:tcPr>
          <w:p w14:paraId="1C3B4E77" w14:textId="77777777" w:rsidR="00E30C28" w:rsidRDefault="00E30C28" w:rsidP="00051FA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568B3" w:rsidRPr="00C679F8" w14:paraId="2BB4D58F" w14:textId="77777777" w:rsidTr="00051FA9">
        <w:tc>
          <w:tcPr>
            <w:tcW w:w="3055" w:type="dxa"/>
            <w:gridSpan w:val="2"/>
            <w:vAlign w:val="bottom"/>
          </w:tcPr>
          <w:p w14:paraId="31967202" w14:textId="5C87EDA5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E40C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808" w:type="dxa"/>
            <w:gridSpan w:val="2"/>
            <w:vAlign w:val="bottom"/>
          </w:tcPr>
          <w:p w14:paraId="73A07A3C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6E7E42E2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7CD8D84D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25EEFA16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5BFCD80F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3"/>
          </w:tcPr>
          <w:p w14:paraId="0DF9AEE3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3EB70279" w14:textId="77777777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center"/>
          </w:tcPr>
          <w:p w14:paraId="0DE6A4CA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644CA223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</w:tcPr>
          <w:p w14:paraId="6AF500DD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542F0A8E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568B3" w:rsidRPr="00C679F8" w14:paraId="5F70CAE1" w14:textId="77777777" w:rsidTr="00051FA9">
        <w:tc>
          <w:tcPr>
            <w:tcW w:w="3055" w:type="dxa"/>
            <w:gridSpan w:val="2"/>
          </w:tcPr>
          <w:p w14:paraId="33CD29EB" w14:textId="65B4CC8C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08" w:type="dxa"/>
            <w:gridSpan w:val="2"/>
          </w:tcPr>
          <w:p w14:paraId="60CDE4C0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55CD856C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48845ABF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</w:tcPr>
          <w:p w14:paraId="189A3B6A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</w:tcPr>
          <w:p w14:paraId="6FE605CE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3"/>
          </w:tcPr>
          <w:p w14:paraId="6679A7CB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64270F9B" w14:textId="77777777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</w:tcPr>
          <w:p w14:paraId="498E869F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7BCF6F61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</w:tcPr>
          <w:p w14:paraId="5FF0D279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</w:tcPr>
          <w:p w14:paraId="34C75E13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568B3" w:rsidRPr="00C679F8" w14:paraId="09B64A68" w14:textId="77777777" w:rsidTr="00051FA9">
        <w:tc>
          <w:tcPr>
            <w:tcW w:w="3055" w:type="dxa"/>
            <w:gridSpan w:val="2"/>
          </w:tcPr>
          <w:p w14:paraId="4073C859" w14:textId="64180F7E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08" w:type="dxa"/>
            <w:gridSpan w:val="2"/>
          </w:tcPr>
          <w:p w14:paraId="34D9DB2B" w14:textId="0A173F8D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24B9DC7C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vAlign w:val="bottom"/>
          </w:tcPr>
          <w:p w14:paraId="094C4F0D" w14:textId="38EDB17B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18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(114)</w:t>
            </w:r>
          </w:p>
        </w:tc>
        <w:tc>
          <w:tcPr>
            <w:tcW w:w="239" w:type="dxa"/>
            <w:gridSpan w:val="2"/>
            <w:vAlign w:val="bottom"/>
          </w:tcPr>
          <w:p w14:paraId="4F815C92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30C92561" w14:textId="11BE8A70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2FABD9FF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6ED6EAB8" w14:textId="55D19A7E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274" w:type="dxa"/>
            <w:gridSpan w:val="2"/>
            <w:vAlign w:val="bottom"/>
          </w:tcPr>
          <w:p w14:paraId="45F781F0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4340C002" w14:textId="6520A944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2612F52E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054A121" w14:textId="310A7936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255</w:t>
            </w:r>
          </w:p>
        </w:tc>
      </w:tr>
      <w:tr w:rsidR="00C568B3" w:rsidRPr="00C679F8" w14:paraId="7DD8E69D" w14:textId="77777777" w:rsidTr="00051FA9">
        <w:tc>
          <w:tcPr>
            <w:tcW w:w="3055" w:type="dxa"/>
            <w:gridSpan w:val="2"/>
          </w:tcPr>
          <w:p w14:paraId="4F057C19" w14:textId="79D8C87B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808" w:type="dxa"/>
            <w:gridSpan w:val="2"/>
          </w:tcPr>
          <w:p w14:paraId="2076B230" w14:textId="0C901BE9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243" w:type="dxa"/>
            <w:gridSpan w:val="2"/>
          </w:tcPr>
          <w:p w14:paraId="049E8C85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vAlign w:val="bottom"/>
          </w:tcPr>
          <w:p w14:paraId="51817CD1" w14:textId="0F8B6BA0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18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238</w:t>
            </w:r>
          </w:p>
        </w:tc>
        <w:tc>
          <w:tcPr>
            <w:tcW w:w="239" w:type="dxa"/>
            <w:gridSpan w:val="2"/>
            <w:vAlign w:val="bottom"/>
          </w:tcPr>
          <w:p w14:paraId="6F9E4819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2640CFAF" w14:textId="72AC9284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1F6C35EE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155DBEA2" w14:textId="617DD766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1,428</w:t>
            </w:r>
          </w:p>
        </w:tc>
        <w:tc>
          <w:tcPr>
            <w:tcW w:w="274" w:type="dxa"/>
            <w:gridSpan w:val="2"/>
            <w:vAlign w:val="bottom"/>
          </w:tcPr>
          <w:p w14:paraId="48671828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36167F10" w14:textId="33BD513A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18155C10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06797DB9" w14:textId="00E1EA80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2,278</w:t>
            </w:r>
          </w:p>
        </w:tc>
      </w:tr>
      <w:tr w:rsidR="00C568B3" w:rsidRPr="00C679F8" w14:paraId="7F3C3CFB" w14:textId="77777777" w:rsidTr="00051FA9">
        <w:tc>
          <w:tcPr>
            <w:tcW w:w="3055" w:type="dxa"/>
            <w:gridSpan w:val="2"/>
          </w:tcPr>
          <w:p w14:paraId="25E0BBE6" w14:textId="75EDEE76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6349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08" w:type="dxa"/>
            <w:gridSpan w:val="2"/>
          </w:tcPr>
          <w:p w14:paraId="3995353B" w14:textId="0C674A0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2C27E7A2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vAlign w:val="bottom"/>
          </w:tcPr>
          <w:p w14:paraId="11EE0B78" w14:textId="43E22D63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239" w:type="dxa"/>
            <w:gridSpan w:val="2"/>
          </w:tcPr>
          <w:p w14:paraId="743AB75C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</w:tcPr>
          <w:p w14:paraId="0B992A2E" w14:textId="56F41265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0DF3CD9A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5D234AD6" w14:textId="6C7287F4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</w:tcPr>
          <w:p w14:paraId="2DFACEEE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09E15C7A" w14:textId="00D67EA0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25A569E5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</w:tcPr>
          <w:p w14:paraId="55DC4B29" w14:textId="3FC471A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119</w:t>
            </w:r>
          </w:p>
        </w:tc>
      </w:tr>
      <w:tr w:rsidR="00C568B3" w:rsidRPr="00C679F8" w14:paraId="30237FEB" w14:textId="77777777" w:rsidTr="00051FA9">
        <w:tc>
          <w:tcPr>
            <w:tcW w:w="3055" w:type="dxa"/>
            <w:gridSpan w:val="2"/>
          </w:tcPr>
          <w:p w14:paraId="6E48EFFA" w14:textId="77777777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</w:t>
            </w:r>
          </w:p>
          <w:p w14:paraId="2065D039" w14:textId="4C74D96E" w:rsidR="00C568B3" w:rsidRPr="00C679F8" w:rsidRDefault="00C568B3" w:rsidP="00C568B3">
            <w:pPr>
              <w:widowControl w:val="0"/>
              <w:spacing w:line="240" w:lineRule="auto"/>
              <w:ind w:right="-646" w:firstLine="15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808" w:type="dxa"/>
            <w:gridSpan w:val="2"/>
          </w:tcPr>
          <w:p w14:paraId="3B39748D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CF1E6E8" w14:textId="26390F2E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1,617</w:t>
            </w:r>
          </w:p>
        </w:tc>
        <w:tc>
          <w:tcPr>
            <w:tcW w:w="243" w:type="dxa"/>
            <w:gridSpan w:val="2"/>
          </w:tcPr>
          <w:p w14:paraId="67344811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vAlign w:val="bottom"/>
          </w:tcPr>
          <w:p w14:paraId="5BBDA2B2" w14:textId="760815E6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18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1,051</w:t>
            </w:r>
          </w:p>
        </w:tc>
        <w:tc>
          <w:tcPr>
            <w:tcW w:w="239" w:type="dxa"/>
            <w:gridSpan w:val="2"/>
            <w:vAlign w:val="bottom"/>
          </w:tcPr>
          <w:p w14:paraId="15175D6F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3C682BD7" w14:textId="2F3D0F9E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036699A5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548CEC00" w14:textId="77777777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  <w:p w14:paraId="12210DCF" w14:textId="3D46A068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274" w:type="dxa"/>
            <w:gridSpan w:val="2"/>
            <w:vAlign w:val="bottom"/>
          </w:tcPr>
          <w:p w14:paraId="191B80E3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5984788B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4F2C5144" w14:textId="4A114044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72367E82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2FA03524" w14:textId="12DB4D64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3,149</w:t>
            </w:r>
          </w:p>
        </w:tc>
      </w:tr>
      <w:tr w:rsidR="00C568B3" w:rsidRPr="00C679F8" w14:paraId="6A19A86C" w14:textId="77777777" w:rsidTr="00C568B3">
        <w:tc>
          <w:tcPr>
            <w:tcW w:w="3055" w:type="dxa"/>
            <w:gridSpan w:val="2"/>
          </w:tcPr>
          <w:p w14:paraId="55878B4F" w14:textId="0234C342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  <w:vAlign w:val="bottom"/>
          </w:tcPr>
          <w:p w14:paraId="4BF828B8" w14:textId="3D336ADB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243" w:type="dxa"/>
            <w:gridSpan w:val="2"/>
          </w:tcPr>
          <w:p w14:paraId="0A3EFE94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vAlign w:val="bottom"/>
          </w:tcPr>
          <w:p w14:paraId="2DB91E2D" w14:textId="78973005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18D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(80)</w:t>
            </w:r>
          </w:p>
        </w:tc>
        <w:tc>
          <w:tcPr>
            <w:tcW w:w="239" w:type="dxa"/>
            <w:gridSpan w:val="2"/>
            <w:vAlign w:val="bottom"/>
          </w:tcPr>
          <w:p w14:paraId="31C776D8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bottom"/>
          </w:tcPr>
          <w:p w14:paraId="4C2715C8" w14:textId="5B1A2634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127B8748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</w:tcPr>
          <w:p w14:paraId="28017EAB" w14:textId="1538726F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bottom"/>
          </w:tcPr>
          <w:p w14:paraId="5C6531B9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</w:tcPr>
          <w:p w14:paraId="31316A9D" w14:textId="318AC220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4FD3CBCC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vAlign w:val="bottom"/>
          </w:tcPr>
          <w:p w14:paraId="0B3E24E2" w14:textId="33460923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</w:t>
            </w:r>
          </w:p>
        </w:tc>
      </w:tr>
      <w:tr w:rsidR="00C568B3" w:rsidRPr="00C679F8" w14:paraId="222C493E" w14:textId="77777777" w:rsidTr="00C568B3">
        <w:tc>
          <w:tcPr>
            <w:tcW w:w="3055" w:type="dxa"/>
            <w:gridSpan w:val="2"/>
            <w:vAlign w:val="bottom"/>
          </w:tcPr>
          <w:p w14:paraId="63CFBCEB" w14:textId="20D95072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F617B" w14:textId="4BEFD8E4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243" w:type="dxa"/>
            <w:gridSpan w:val="2"/>
            <w:vAlign w:val="center"/>
          </w:tcPr>
          <w:p w14:paraId="1E9B8AEB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2D2E0A" w14:textId="4B607480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C18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1,214</w:t>
            </w:r>
          </w:p>
        </w:tc>
        <w:tc>
          <w:tcPr>
            <w:tcW w:w="239" w:type="dxa"/>
            <w:gridSpan w:val="2"/>
            <w:vAlign w:val="center"/>
          </w:tcPr>
          <w:p w14:paraId="704C1936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015D1" w14:textId="4E622BE4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1101CDAB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3BCB54" w14:textId="273A980E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b/>
                <w:bCs/>
                <w:sz w:val="26"/>
                <w:szCs w:val="26"/>
              </w:rPr>
              <w:t>2,278</w:t>
            </w:r>
          </w:p>
        </w:tc>
        <w:tc>
          <w:tcPr>
            <w:tcW w:w="274" w:type="dxa"/>
            <w:gridSpan w:val="2"/>
            <w:vAlign w:val="center"/>
          </w:tcPr>
          <w:p w14:paraId="49F3FD74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F1DDD" w14:textId="0DE81CD8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66396F24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99956" w14:textId="1CA73016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5,812</w:t>
            </w:r>
          </w:p>
        </w:tc>
      </w:tr>
      <w:tr w:rsidR="00C568B3" w:rsidRPr="00C679F8" w14:paraId="3DCB9942" w14:textId="77777777" w:rsidTr="00C568B3">
        <w:tc>
          <w:tcPr>
            <w:tcW w:w="3055" w:type="dxa"/>
            <w:gridSpan w:val="2"/>
          </w:tcPr>
          <w:p w14:paraId="77C9DA63" w14:textId="77777777" w:rsidR="00C568B3" w:rsidRPr="00C679F8" w:rsidRDefault="00C568B3" w:rsidP="00051FA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</w:tcBorders>
            <w:vAlign w:val="bottom"/>
          </w:tcPr>
          <w:p w14:paraId="15CC12F6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510018BF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</w:tcBorders>
            <w:vAlign w:val="bottom"/>
          </w:tcPr>
          <w:p w14:paraId="0BC225C4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322F8388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  <w:vAlign w:val="bottom"/>
          </w:tcPr>
          <w:p w14:paraId="63D5BC24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3"/>
          </w:tcPr>
          <w:p w14:paraId="199F92B6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</w:tcBorders>
          </w:tcPr>
          <w:p w14:paraId="19CC1D98" w14:textId="77777777" w:rsidR="00C568B3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bottom"/>
          </w:tcPr>
          <w:p w14:paraId="46982304" w14:textId="77777777" w:rsidR="00C568B3" w:rsidRPr="00C679F8" w:rsidRDefault="00C568B3" w:rsidP="00051F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</w:tcBorders>
          </w:tcPr>
          <w:p w14:paraId="55841F47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</w:tcPr>
          <w:p w14:paraId="48B0C3EE" w14:textId="77777777" w:rsidR="00C568B3" w:rsidRPr="00C679F8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  <w:vAlign w:val="bottom"/>
          </w:tcPr>
          <w:p w14:paraId="405952D5" w14:textId="77777777" w:rsidR="00C568B3" w:rsidRDefault="00C568B3" w:rsidP="00051FA9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568B3" w:rsidRPr="00C679F8" w14:paraId="097233C9" w14:textId="77777777" w:rsidTr="00051FA9">
        <w:trPr>
          <w:gridAfter w:val="1"/>
          <w:wAfter w:w="7" w:type="dxa"/>
        </w:trPr>
        <w:tc>
          <w:tcPr>
            <w:tcW w:w="3048" w:type="dxa"/>
            <w:vAlign w:val="bottom"/>
          </w:tcPr>
          <w:p w14:paraId="30841CED" w14:textId="1179BC00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หนี้สิน</w:t>
            </w:r>
            <w:r w:rsidRPr="00C679F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808" w:type="dxa"/>
            <w:gridSpan w:val="2"/>
            <w:vAlign w:val="bottom"/>
          </w:tcPr>
          <w:p w14:paraId="57566E49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29D1DD95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732E68A7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5671D277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center"/>
          </w:tcPr>
          <w:p w14:paraId="67A40C8C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3"/>
          </w:tcPr>
          <w:p w14:paraId="1B825797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7266F194" w14:textId="77777777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center"/>
          </w:tcPr>
          <w:p w14:paraId="724E9DAB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4D03A055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</w:tcPr>
          <w:p w14:paraId="1F2AB66C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4A50308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C568B3" w:rsidRPr="00C679F8" w14:paraId="3F67AF60" w14:textId="77777777" w:rsidTr="00051FA9">
        <w:tc>
          <w:tcPr>
            <w:tcW w:w="3055" w:type="dxa"/>
            <w:gridSpan w:val="2"/>
            <w:vAlign w:val="bottom"/>
          </w:tcPr>
          <w:p w14:paraId="01C39A59" w14:textId="062DFBE2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763FA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808" w:type="dxa"/>
            <w:gridSpan w:val="2"/>
          </w:tcPr>
          <w:p w14:paraId="4804E927" w14:textId="2D24C334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7F714612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379A2DA1" w14:textId="76615AE8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1,3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9" w:type="dxa"/>
            <w:gridSpan w:val="2"/>
            <w:vAlign w:val="center"/>
          </w:tcPr>
          <w:p w14:paraId="30D55487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03188D1F" w14:textId="0FE97F41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5FEA9C13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46727F7D" w14:textId="0BC39597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(24,926)</w:t>
            </w:r>
          </w:p>
        </w:tc>
        <w:tc>
          <w:tcPr>
            <w:tcW w:w="274" w:type="dxa"/>
            <w:gridSpan w:val="2"/>
            <w:vAlign w:val="center"/>
          </w:tcPr>
          <w:p w14:paraId="3191AF2F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3CFA7092" w14:textId="694E8570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39" w:type="dxa"/>
            <w:gridSpan w:val="2"/>
          </w:tcPr>
          <w:p w14:paraId="6EBD6A5A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3A5EC50" w14:textId="046213C0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(23,60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</w:t>
            </w: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C568B3" w:rsidRPr="00C679F8" w14:paraId="6235E843" w14:textId="77777777" w:rsidTr="00051FA9">
        <w:tc>
          <w:tcPr>
            <w:tcW w:w="3055" w:type="dxa"/>
            <w:gridSpan w:val="2"/>
            <w:vAlign w:val="bottom"/>
          </w:tcPr>
          <w:p w14:paraId="1DC82DA9" w14:textId="419C5C1B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808" w:type="dxa"/>
            <w:gridSpan w:val="2"/>
          </w:tcPr>
          <w:p w14:paraId="238C7AC6" w14:textId="268649DB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5F4EB141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</w:tcPr>
          <w:p w14:paraId="68F2F4B6" w14:textId="08CC2C6E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1,104</w:t>
            </w:r>
          </w:p>
        </w:tc>
        <w:tc>
          <w:tcPr>
            <w:tcW w:w="239" w:type="dxa"/>
            <w:gridSpan w:val="2"/>
            <w:vAlign w:val="center"/>
          </w:tcPr>
          <w:p w14:paraId="4BA2CBC0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vAlign w:val="bottom"/>
          </w:tcPr>
          <w:p w14:paraId="3F6F523A" w14:textId="1BD13195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2CB24DDE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</w:tcPr>
          <w:p w14:paraId="4F620C79" w14:textId="4367EEC1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sz w:val="26"/>
                <w:szCs w:val="26"/>
              </w:rPr>
              <w:t>(32,004)</w:t>
            </w:r>
          </w:p>
        </w:tc>
        <w:tc>
          <w:tcPr>
            <w:tcW w:w="274" w:type="dxa"/>
            <w:gridSpan w:val="2"/>
            <w:vAlign w:val="center"/>
          </w:tcPr>
          <w:p w14:paraId="7F855B17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</w:tcPr>
          <w:p w14:paraId="3A047917" w14:textId="053F42DA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58A64B62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7EA6DB3E" w14:textId="66F4456A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(30,900)</w:t>
            </w:r>
          </w:p>
        </w:tc>
      </w:tr>
      <w:tr w:rsidR="00C568B3" w:rsidRPr="00C679F8" w14:paraId="32886B5B" w14:textId="77777777" w:rsidTr="00C568B3">
        <w:tc>
          <w:tcPr>
            <w:tcW w:w="3055" w:type="dxa"/>
            <w:gridSpan w:val="2"/>
            <w:vAlign w:val="bottom"/>
          </w:tcPr>
          <w:p w14:paraId="45756F2D" w14:textId="4417D165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679F8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808" w:type="dxa"/>
            <w:gridSpan w:val="2"/>
            <w:tcBorders>
              <w:bottom w:val="single" w:sz="4" w:space="0" w:color="auto"/>
            </w:tcBorders>
          </w:tcPr>
          <w:p w14:paraId="4536EA70" w14:textId="60C8DA05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66CCA367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</w:tcPr>
          <w:p w14:paraId="53A582A7" w14:textId="1460D2DA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(26)</w:t>
            </w:r>
          </w:p>
        </w:tc>
        <w:tc>
          <w:tcPr>
            <w:tcW w:w="239" w:type="dxa"/>
            <w:gridSpan w:val="2"/>
            <w:vAlign w:val="center"/>
          </w:tcPr>
          <w:p w14:paraId="0F923183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bottom w:val="single" w:sz="4" w:space="0" w:color="auto"/>
            </w:tcBorders>
            <w:vAlign w:val="bottom"/>
          </w:tcPr>
          <w:p w14:paraId="76823731" w14:textId="6185B149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7C8C5360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bottom w:val="single" w:sz="4" w:space="0" w:color="auto"/>
            </w:tcBorders>
          </w:tcPr>
          <w:p w14:paraId="2E677E64" w14:textId="60EF3148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4" w:type="dxa"/>
            <w:gridSpan w:val="2"/>
            <w:vAlign w:val="center"/>
          </w:tcPr>
          <w:p w14:paraId="53688730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single" w:sz="4" w:space="0" w:color="auto"/>
            </w:tcBorders>
          </w:tcPr>
          <w:p w14:paraId="6C171380" w14:textId="53428959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  <w:gridSpan w:val="2"/>
          </w:tcPr>
          <w:p w14:paraId="4C541840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vAlign w:val="bottom"/>
          </w:tcPr>
          <w:p w14:paraId="513327BD" w14:textId="3A9BEE4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(26)</w:t>
            </w:r>
          </w:p>
        </w:tc>
      </w:tr>
      <w:tr w:rsidR="00C568B3" w:rsidRPr="00C679F8" w14:paraId="18DA1543" w14:textId="77777777" w:rsidTr="00C568B3">
        <w:tc>
          <w:tcPr>
            <w:tcW w:w="3055" w:type="dxa"/>
            <w:gridSpan w:val="2"/>
            <w:vAlign w:val="bottom"/>
          </w:tcPr>
          <w:p w14:paraId="1CA8EFBC" w14:textId="0B10F68F" w:rsidR="00C568B3" w:rsidRPr="00C679F8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6552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1B28E" w14:textId="24CF7A7B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F1DE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14:paraId="142B9EFF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7F52F5" w14:textId="469A92CE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382</w:t>
            </w:r>
          </w:p>
        </w:tc>
        <w:tc>
          <w:tcPr>
            <w:tcW w:w="239" w:type="dxa"/>
            <w:gridSpan w:val="2"/>
            <w:vAlign w:val="center"/>
          </w:tcPr>
          <w:p w14:paraId="779E754A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6947E" w14:textId="32FEC5AC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387B5BF3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833943" w14:textId="72F23358" w:rsidR="00C568B3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  <w:r w:rsidRPr="00C16349">
              <w:rPr>
                <w:rFonts w:ascii="Angsana New" w:hAnsi="Angsana New"/>
                <w:b/>
                <w:bCs/>
                <w:sz w:val="26"/>
                <w:szCs w:val="26"/>
              </w:rPr>
              <w:t>(56,930)</w:t>
            </w:r>
          </w:p>
        </w:tc>
        <w:tc>
          <w:tcPr>
            <w:tcW w:w="274" w:type="dxa"/>
            <w:gridSpan w:val="2"/>
            <w:vAlign w:val="center"/>
          </w:tcPr>
          <w:p w14:paraId="1838C431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B4139" w14:textId="50A8AB55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39" w:type="dxa"/>
            <w:gridSpan w:val="2"/>
          </w:tcPr>
          <w:p w14:paraId="1492151B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67C7" w14:textId="71C1B929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(54,52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C568B3" w:rsidRPr="00C679F8" w14:paraId="4023523B" w14:textId="77777777" w:rsidTr="00C568B3">
        <w:tc>
          <w:tcPr>
            <w:tcW w:w="3055" w:type="dxa"/>
            <w:gridSpan w:val="2"/>
            <w:vAlign w:val="bottom"/>
          </w:tcPr>
          <w:p w14:paraId="480E6070" w14:textId="77777777" w:rsidR="00C568B3" w:rsidRPr="00065529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8" w:type="dxa"/>
            <w:gridSpan w:val="2"/>
            <w:tcBorders>
              <w:top w:val="single" w:sz="4" w:space="0" w:color="auto"/>
            </w:tcBorders>
          </w:tcPr>
          <w:p w14:paraId="6A9673C3" w14:textId="77777777" w:rsidR="00C568B3" w:rsidRPr="003F1DEF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14:paraId="28E40032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</w:tcBorders>
          </w:tcPr>
          <w:p w14:paraId="4DE83769" w14:textId="77777777" w:rsidR="00C568B3" w:rsidRPr="00C16349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  <w:vAlign w:val="center"/>
          </w:tcPr>
          <w:p w14:paraId="60A2884A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  <w:vAlign w:val="bottom"/>
          </w:tcPr>
          <w:p w14:paraId="56537438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7" w:type="dxa"/>
            <w:gridSpan w:val="3"/>
          </w:tcPr>
          <w:p w14:paraId="5A9E736A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top w:val="single" w:sz="4" w:space="0" w:color="auto"/>
            </w:tcBorders>
          </w:tcPr>
          <w:p w14:paraId="0BBE9901" w14:textId="77777777" w:rsidR="00C568B3" w:rsidRPr="00C16349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  <w:gridSpan w:val="2"/>
            <w:vAlign w:val="center"/>
          </w:tcPr>
          <w:p w14:paraId="2A0079A1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</w:tcBorders>
          </w:tcPr>
          <w:p w14:paraId="6F46ED27" w14:textId="77777777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9" w:type="dxa"/>
            <w:gridSpan w:val="2"/>
          </w:tcPr>
          <w:p w14:paraId="0F04DEF1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top w:val="single" w:sz="4" w:space="0" w:color="auto"/>
            </w:tcBorders>
            <w:vAlign w:val="bottom"/>
          </w:tcPr>
          <w:p w14:paraId="48E97B13" w14:textId="77777777" w:rsidR="00C568B3" w:rsidRPr="00C16349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C568B3" w:rsidRPr="00C679F8" w14:paraId="1201D7C5" w14:textId="77777777" w:rsidTr="00C568B3">
        <w:tc>
          <w:tcPr>
            <w:tcW w:w="3055" w:type="dxa"/>
            <w:gridSpan w:val="2"/>
            <w:vAlign w:val="bottom"/>
          </w:tcPr>
          <w:p w14:paraId="364E257E" w14:textId="410BF0AA" w:rsidR="00C568B3" w:rsidRPr="00065529" w:rsidRDefault="00C568B3" w:rsidP="00C568B3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dxa"/>
            <w:gridSpan w:val="2"/>
            <w:tcBorders>
              <w:bottom w:val="double" w:sz="4" w:space="0" w:color="auto"/>
            </w:tcBorders>
            <w:vAlign w:val="bottom"/>
          </w:tcPr>
          <w:p w14:paraId="6F011E4C" w14:textId="021C7511" w:rsidR="00C568B3" w:rsidRPr="003F1DEF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679F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320</w:t>
            </w:r>
          </w:p>
        </w:tc>
        <w:tc>
          <w:tcPr>
            <w:tcW w:w="243" w:type="dxa"/>
            <w:gridSpan w:val="2"/>
            <w:vAlign w:val="center"/>
          </w:tcPr>
          <w:p w14:paraId="18F44D69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bottom w:val="double" w:sz="4" w:space="0" w:color="auto"/>
            </w:tcBorders>
          </w:tcPr>
          <w:p w14:paraId="6F4A7C19" w14:textId="18C3AF59" w:rsidR="00C568B3" w:rsidRPr="00C16349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26"/>
              </w:tabs>
              <w:spacing w:line="240" w:lineRule="auto"/>
              <w:ind w:left="-85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596</w:t>
            </w:r>
          </w:p>
        </w:tc>
        <w:tc>
          <w:tcPr>
            <w:tcW w:w="239" w:type="dxa"/>
            <w:gridSpan w:val="2"/>
            <w:vAlign w:val="center"/>
          </w:tcPr>
          <w:p w14:paraId="1787CBD0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8" w:type="dxa"/>
            <w:gridSpan w:val="2"/>
            <w:tcBorders>
              <w:bottom w:val="double" w:sz="4" w:space="0" w:color="auto"/>
            </w:tcBorders>
            <w:vAlign w:val="bottom"/>
          </w:tcPr>
          <w:p w14:paraId="4FA2A06F" w14:textId="262A9638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30"/>
              </w:tabs>
              <w:spacing w:line="240" w:lineRule="auto"/>
              <w:ind w:left="-82" w:right="-122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</w:tcPr>
          <w:p w14:paraId="2CF1B32B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35" w:type="dxa"/>
            <w:gridSpan w:val="3"/>
            <w:tcBorders>
              <w:bottom w:val="double" w:sz="4" w:space="0" w:color="auto"/>
            </w:tcBorders>
          </w:tcPr>
          <w:p w14:paraId="4F73413A" w14:textId="4AD1A541" w:rsidR="00C568B3" w:rsidRPr="00C16349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16349">
              <w:rPr>
                <w:rFonts w:ascii="Angsana New" w:hAnsi="Angsana New"/>
                <w:b/>
                <w:bCs/>
                <w:sz w:val="26"/>
                <w:szCs w:val="26"/>
              </w:rPr>
              <w:t>(54,652)</w:t>
            </w:r>
          </w:p>
        </w:tc>
        <w:tc>
          <w:tcPr>
            <w:tcW w:w="274" w:type="dxa"/>
            <w:gridSpan w:val="2"/>
            <w:vAlign w:val="center"/>
          </w:tcPr>
          <w:p w14:paraId="139A2849" w14:textId="77777777" w:rsidR="00C568B3" w:rsidRPr="00C679F8" w:rsidRDefault="00C568B3" w:rsidP="00C568B3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gridSpan w:val="2"/>
            <w:tcBorders>
              <w:bottom w:val="double" w:sz="4" w:space="0" w:color="auto"/>
            </w:tcBorders>
          </w:tcPr>
          <w:p w14:paraId="1C0846AC" w14:textId="67BD9051" w:rsidR="00C568B3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15"/>
              </w:tabs>
              <w:spacing w:line="240" w:lineRule="auto"/>
              <w:ind w:left="-79" w:right="-98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</w:t>
            </w:r>
          </w:p>
        </w:tc>
        <w:tc>
          <w:tcPr>
            <w:tcW w:w="239" w:type="dxa"/>
            <w:gridSpan w:val="2"/>
          </w:tcPr>
          <w:p w14:paraId="048BF946" w14:textId="77777777" w:rsidR="00C568B3" w:rsidRPr="00C679F8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left="-79" w:right="-3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gridSpan w:val="2"/>
            <w:tcBorders>
              <w:bottom w:val="double" w:sz="4" w:space="0" w:color="auto"/>
            </w:tcBorders>
            <w:vAlign w:val="bottom"/>
          </w:tcPr>
          <w:p w14:paraId="08E69C2B" w14:textId="6E566E3B" w:rsidR="00C568B3" w:rsidRPr="00C16349" w:rsidRDefault="00C568B3" w:rsidP="00C568B3">
            <w:pPr>
              <w:pStyle w:val="acctfourfigures"/>
              <w:widowControl w:val="0"/>
              <w:tabs>
                <w:tab w:val="clear" w:pos="765"/>
                <w:tab w:val="decimal" w:pos="645"/>
              </w:tabs>
              <w:spacing w:line="240" w:lineRule="auto"/>
              <w:ind w:left="-96"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(48,71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C16349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</w:tbl>
    <w:p w14:paraId="77A28238" w14:textId="77777777" w:rsidR="008D5766" w:rsidRPr="00A769F2" w:rsidRDefault="008D5766" w:rsidP="008D42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6"/>
        <w:gridCol w:w="1160"/>
        <w:gridCol w:w="273"/>
        <w:gridCol w:w="1172"/>
        <w:gridCol w:w="271"/>
        <w:gridCol w:w="1172"/>
        <w:gridCol w:w="271"/>
        <w:gridCol w:w="1175"/>
      </w:tblGrid>
      <w:tr w:rsidR="008D42F8" w:rsidRPr="007A1714" w14:paraId="7F561F7F" w14:textId="77777777" w:rsidTr="005B50D5">
        <w:trPr>
          <w:tblHeader/>
        </w:trPr>
        <w:tc>
          <w:tcPr>
            <w:tcW w:w="2037" w:type="pct"/>
          </w:tcPr>
          <w:p w14:paraId="51F006B8" w14:textId="77777777"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sz w:val="26"/>
                <w:szCs w:val="26"/>
              </w:rPr>
              <w:br w:type="page"/>
            </w:r>
            <w:r w:rsidRPr="00E81C3A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2963" w:type="pct"/>
            <w:gridSpan w:val="7"/>
          </w:tcPr>
          <w:p w14:paraId="003EABEC" w14:textId="77777777"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2F8" w:rsidRPr="007A1714" w14:paraId="58539B00" w14:textId="77777777" w:rsidTr="005B50D5">
        <w:trPr>
          <w:tblHeader/>
        </w:trPr>
        <w:tc>
          <w:tcPr>
            <w:tcW w:w="2037" w:type="pct"/>
          </w:tcPr>
          <w:p w14:paraId="26035622" w14:textId="77777777"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6" w:type="pct"/>
          </w:tcPr>
          <w:p w14:paraId="690C161D" w14:textId="77777777"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7" w:type="pct"/>
          </w:tcPr>
          <w:p w14:paraId="0FB9467B" w14:textId="77777777"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410" w:type="pct"/>
            <w:gridSpan w:val="3"/>
            <w:tcBorders>
              <w:bottom w:val="single" w:sz="4" w:space="0" w:color="auto"/>
            </w:tcBorders>
          </w:tcPr>
          <w:p w14:paraId="51D19E65" w14:textId="77777777"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บันทึกเป็น (รายจ่าย)</w:t>
            </w:r>
            <w:r w:rsidRPr="00E81C3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/</w:t>
            </w:r>
            <w:r w:rsidRPr="00E81C3A">
              <w:rPr>
                <w:rFonts w:ascii="Angsana New" w:hAnsi="Angsana New" w:hint="cs"/>
                <w:sz w:val="26"/>
                <w:szCs w:val="26"/>
                <w:lang w:val="en-US" w:eastAsia="en-US"/>
              </w:rPr>
              <w:t xml:space="preserve"> </w:t>
            </w: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รายได้ใน</w:t>
            </w:r>
          </w:p>
        </w:tc>
        <w:tc>
          <w:tcPr>
            <w:tcW w:w="146" w:type="pct"/>
          </w:tcPr>
          <w:p w14:paraId="71B66DFE" w14:textId="77777777"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4" w:type="pct"/>
          </w:tcPr>
          <w:p w14:paraId="7EA6994A" w14:textId="77777777"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5B50D5" w:rsidRPr="007A1714" w14:paraId="013334D4" w14:textId="77777777" w:rsidTr="005B50D5">
        <w:trPr>
          <w:tblHeader/>
        </w:trPr>
        <w:tc>
          <w:tcPr>
            <w:tcW w:w="2037" w:type="pct"/>
          </w:tcPr>
          <w:p w14:paraId="1A6E373A" w14:textId="77777777" w:rsidR="005B50D5" w:rsidRPr="00E81C3A" w:rsidRDefault="005B50D5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26" w:type="pct"/>
          </w:tcPr>
          <w:p w14:paraId="114978F3" w14:textId="77777777" w:rsidR="005B50D5" w:rsidRPr="00E81C3A" w:rsidRDefault="005B50D5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47" w:type="pct"/>
          </w:tcPr>
          <w:p w14:paraId="4AB1C3B0" w14:textId="77777777"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0AD26BC" w14:textId="77777777"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กำไรหรือ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2DB3AE13" w14:textId="77777777"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6129D615" w14:textId="77777777" w:rsidR="005B50D5" w:rsidRPr="00E81C3A" w:rsidRDefault="005B50D5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กำไรขาดทุน</w:t>
            </w:r>
          </w:p>
        </w:tc>
        <w:tc>
          <w:tcPr>
            <w:tcW w:w="146" w:type="pct"/>
          </w:tcPr>
          <w:p w14:paraId="1D06D2E6" w14:textId="77777777"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</w:tcPr>
          <w:p w14:paraId="29D59148" w14:textId="77777777" w:rsidR="005B50D5" w:rsidRPr="00E81C3A" w:rsidRDefault="005B50D5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8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5B50D5" w:rsidRPr="007A1714" w14:paraId="62E699D3" w14:textId="77777777" w:rsidTr="00A769F2">
        <w:trPr>
          <w:tblHeader/>
        </w:trPr>
        <w:tc>
          <w:tcPr>
            <w:tcW w:w="2037" w:type="pct"/>
          </w:tcPr>
          <w:p w14:paraId="247E48F0" w14:textId="77777777" w:rsidR="005B50D5" w:rsidRPr="00E81C3A" w:rsidRDefault="005B50D5" w:rsidP="005B50D5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8E40C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626" w:type="pct"/>
          </w:tcPr>
          <w:p w14:paraId="1BC0E134" w14:textId="77777777" w:rsidR="005B50D5" w:rsidRPr="00E81C3A" w:rsidRDefault="005B50D5" w:rsidP="005B50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bidi="th-TH"/>
              </w:rPr>
              <w:t>1</w:t>
            </w: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147" w:type="pct"/>
          </w:tcPr>
          <w:p w14:paraId="518C47D7" w14:textId="77777777"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14:paraId="0DACF14A" w14:textId="77777777"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46" w:type="pct"/>
          </w:tcPr>
          <w:p w14:paraId="3EB16E83" w14:textId="77777777"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37E96E22" w14:textId="77777777" w:rsidR="005B50D5" w:rsidRPr="00E81C3A" w:rsidRDefault="005B50D5" w:rsidP="005B50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81C3A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6" w:type="pct"/>
          </w:tcPr>
          <w:p w14:paraId="1132E054" w14:textId="77777777" w:rsidR="005B50D5" w:rsidRPr="00E81C3A" w:rsidRDefault="005B50D5" w:rsidP="005B50D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</w:tcPr>
          <w:p w14:paraId="67D49F0D" w14:textId="12E78B46" w:rsidR="005B50D5" w:rsidRPr="00E81C3A" w:rsidRDefault="004F608B" w:rsidP="005B50D5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left="-290" w:right="-28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F608B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3</w:t>
            </w:r>
            <w:r w:rsidR="005B50D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5B50D5"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5B50D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8D42F8" w:rsidRPr="007A1714" w14:paraId="3C5D7531" w14:textId="77777777" w:rsidTr="005B50D5">
        <w:trPr>
          <w:tblHeader/>
        </w:trPr>
        <w:tc>
          <w:tcPr>
            <w:tcW w:w="2037" w:type="pct"/>
          </w:tcPr>
          <w:p w14:paraId="43A82744" w14:textId="77777777" w:rsidR="008D42F8" w:rsidRPr="00E81C3A" w:rsidRDefault="008D42F8" w:rsidP="00A769F2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963" w:type="pct"/>
            <w:gridSpan w:val="7"/>
            <w:vAlign w:val="bottom"/>
          </w:tcPr>
          <w:p w14:paraId="24F73FF6" w14:textId="77777777"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0" w:right="-281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81C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B50D5" w:rsidRPr="007A1714" w14:paraId="1E4A4585" w14:textId="77777777" w:rsidTr="005B50D5">
        <w:tc>
          <w:tcPr>
            <w:tcW w:w="2037" w:type="pct"/>
          </w:tcPr>
          <w:p w14:paraId="6865B4D0" w14:textId="3DCC41C4" w:rsidR="005B50D5" w:rsidRPr="005B50D5" w:rsidRDefault="00C65C75" w:rsidP="00A769F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626" w:type="pct"/>
          </w:tcPr>
          <w:p w14:paraId="20D66B80" w14:textId="77777777" w:rsidR="005B50D5" w:rsidRPr="00E81C3A" w:rsidRDefault="005B50D5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5CE6E278" w14:textId="77777777" w:rsidR="005B50D5" w:rsidRPr="00E81C3A" w:rsidRDefault="005B50D5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14:paraId="208AEEB0" w14:textId="77777777" w:rsidR="005B50D5" w:rsidRPr="00E81C3A" w:rsidRDefault="005B50D5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14:paraId="0CF3884B" w14:textId="77777777" w:rsidR="005B50D5" w:rsidRPr="00E81C3A" w:rsidRDefault="005B50D5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14:paraId="75C05B1E" w14:textId="77777777" w:rsidR="005B50D5" w:rsidRPr="00E81C3A" w:rsidRDefault="005B50D5" w:rsidP="00A769F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14:paraId="6F747EBD" w14:textId="77777777" w:rsidR="005B50D5" w:rsidRPr="00E81C3A" w:rsidRDefault="005B50D5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4" w:type="pct"/>
          </w:tcPr>
          <w:p w14:paraId="632F07C7" w14:textId="77777777" w:rsidR="005B50D5" w:rsidRPr="00E81C3A" w:rsidRDefault="005B50D5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D42F8" w:rsidRPr="007A1714" w14:paraId="3E8A82DF" w14:textId="77777777" w:rsidTr="005B50D5">
        <w:tc>
          <w:tcPr>
            <w:tcW w:w="2037" w:type="pct"/>
          </w:tcPr>
          <w:p w14:paraId="2259CC32" w14:textId="77777777" w:rsidR="008D42F8" w:rsidRPr="00E81C3A" w:rsidRDefault="008D42F8" w:rsidP="00A769F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6" w:type="pct"/>
          </w:tcPr>
          <w:p w14:paraId="69FB5B93" w14:textId="77777777" w:rsidR="008D42F8" w:rsidRPr="00E81C3A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6AF50631" w14:textId="77777777"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14:paraId="54FB864D" w14:textId="77777777"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14:paraId="505C2598" w14:textId="77777777"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14:paraId="7A1B0817" w14:textId="77777777" w:rsidR="008D42F8" w:rsidRPr="00E81C3A" w:rsidRDefault="008D42F8" w:rsidP="00A769F2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14:paraId="7A124C51" w14:textId="77777777"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34" w:type="pct"/>
          </w:tcPr>
          <w:p w14:paraId="2B06CA45" w14:textId="77777777"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8D42F8" w:rsidRPr="007A1714" w14:paraId="2B3CE239" w14:textId="77777777" w:rsidTr="005B50D5">
        <w:tc>
          <w:tcPr>
            <w:tcW w:w="2037" w:type="pct"/>
          </w:tcPr>
          <w:p w14:paraId="62CB7BA1" w14:textId="77777777" w:rsidR="008D42F8" w:rsidRPr="00E81C3A" w:rsidRDefault="008D42F8" w:rsidP="00A769F2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626" w:type="pct"/>
          </w:tcPr>
          <w:p w14:paraId="3352A86E" w14:textId="0AEFD54F" w:rsidR="008D42F8" w:rsidRPr="00E81C3A" w:rsidRDefault="00FD0CCD" w:rsidP="00A769F2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461</w:t>
            </w:r>
          </w:p>
        </w:tc>
        <w:tc>
          <w:tcPr>
            <w:tcW w:w="147" w:type="pct"/>
          </w:tcPr>
          <w:p w14:paraId="05144EBE" w14:textId="77777777" w:rsidR="008D42F8" w:rsidRPr="00E81C3A" w:rsidRDefault="008D42F8" w:rsidP="00A769F2">
            <w:pPr>
              <w:pStyle w:val="acctfourfigures"/>
              <w:widowControl w:val="0"/>
              <w:tabs>
                <w:tab w:val="clear" w:pos="765"/>
                <w:tab w:val="decimal" w:pos="946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2" w:type="pct"/>
          </w:tcPr>
          <w:p w14:paraId="771D8D23" w14:textId="56BF76F8" w:rsidR="008D42F8" w:rsidRPr="00E81C3A" w:rsidRDefault="00FD0CCD" w:rsidP="00A769F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46" w:type="pct"/>
          </w:tcPr>
          <w:p w14:paraId="43BC67CF" w14:textId="77777777"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14:paraId="2DE73FD9" w14:textId="384DB46C" w:rsidR="008D42F8" w:rsidRPr="00E81C3A" w:rsidRDefault="00C91C25" w:rsidP="00A769F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B8944E5" w14:textId="77777777" w:rsidR="008D42F8" w:rsidRPr="00E81C3A" w:rsidRDefault="008D42F8" w:rsidP="00A769F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</w:tcPr>
          <w:p w14:paraId="7C24CF98" w14:textId="097FE77B" w:rsidR="008D42F8" w:rsidRPr="00E81C3A" w:rsidRDefault="00C91C25" w:rsidP="00A769F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675</w:t>
            </w:r>
          </w:p>
        </w:tc>
      </w:tr>
      <w:tr w:rsidR="00707A89" w:rsidRPr="007A1714" w14:paraId="3D7291A2" w14:textId="77777777" w:rsidTr="005B50D5">
        <w:tc>
          <w:tcPr>
            <w:tcW w:w="2037" w:type="pct"/>
          </w:tcPr>
          <w:p w14:paraId="59BF5CAD" w14:textId="77777777" w:rsidR="00707A89" w:rsidRPr="00E81C3A" w:rsidRDefault="00707A89" w:rsidP="00707A89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16349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626" w:type="pct"/>
          </w:tcPr>
          <w:p w14:paraId="1D534CFD" w14:textId="4751117B" w:rsidR="00707A89" w:rsidRPr="00F40C5F" w:rsidRDefault="00FD0CCD" w:rsidP="00707A89">
            <w:pPr>
              <w:pStyle w:val="acctfourfigures"/>
              <w:widowControl w:val="0"/>
              <w:tabs>
                <w:tab w:val="clear" w:pos="765"/>
                <w:tab w:val="decimal" w:pos="980"/>
              </w:tabs>
              <w:spacing w:line="240" w:lineRule="auto"/>
              <w:ind w:right="-118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147" w:type="pct"/>
          </w:tcPr>
          <w:p w14:paraId="1FBD4E38" w14:textId="77777777" w:rsidR="00707A89" w:rsidRPr="00F40C5F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14:paraId="3C6E78AF" w14:textId="7C0183EA" w:rsidR="00707A89" w:rsidRPr="00F40C5F" w:rsidRDefault="00FD0CCD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(119)</w:t>
            </w:r>
          </w:p>
        </w:tc>
        <w:tc>
          <w:tcPr>
            <w:tcW w:w="146" w:type="pct"/>
          </w:tcPr>
          <w:p w14:paraId="7518B035" w14:textId="77777777" w:rsidR="00707A89" w:rsidRPr="00F40C5F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</w:tcPr>
          <w:p w14:paraId="4F2CCAE7" w14:textId="180F5F4A" w:rsidR="00707A89" w:rsidRPr="00F40C5F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0470DE42" w14:textId="77777777" w:rsidR="00707A89" w:rsidRPr="00F40C5F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</w:tcPr>
          <w:p w14:paraId="790B3163" w14:textId="0AE01781" w:rsidR="00707A89" w:rsidRPr="00F40C5F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07A89" w:rsidRPr="007A1714" w14:paraId="4FECCA21" w14:textId="77777777" w:rsidTr="005B50D5">
        <w:trPr>
          <w:trHeight w:val="344"/>
        </w:trPr>
        <w:tc>
          <w:tcPr>
            <w:tcW w:w="2037" w:type="pct"/>
          </w:tcPr>
          <w:p w14:paraId="6F49D8A1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26" w:type="pct"/>
          </w:tcPr>
          <w:p w14:paraId="7F087E16" w14:textId="66F7A13F" w:rsidR="00707A89" w:rsidRPr="00E81C3A" w:rsidRDefault="00FD0CCD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2,445</w:t>
            </w:r>
          </w:p>
        </w:tc>
        <w:tc>
          <w:tcPr>
            <w:tcW w:w="147" w:type="pct"/>
          </w:tcPr>
          <w:p w14:paraId="03DA1DE3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61B945BC" w14:textId="1E7CEB2B" w:rsidR="00707A89" w:rsidRPr="00E81C3A" w:rsidRDefault="00FD0CCD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682</w:t>
            </w:r>
          </w:p>
        </w:tc>
        <w:tc>
          <w:tcPr>
            <w:tcW w:w="146" w:type="pct"/>
            <w:vAlign w:val="bottom"/>
          </w:tcPr>
          <w:p w14:paraId="1BB526F3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0FA3F01A" w14:textId="20C75B5F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1F3ED549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14:paraId="48892211" w14:textId="5A70510D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3,127</w:t>
            </w:r>
          </w:p>
        </w:tc>
      </w:tr>
      <w:tr w:rsidR="00FD0CCD" w:rsidRPr="007A1714" w14:paraId="2E6B920F" w14:textId="77777777" w:rsidTr="005B50D5">
        <w:trPr>
          <w:trHeight w:val="344"/>
        </w:trPr>
        <w:tc>
          <w:tcPr>
            <w:tcW w:w="2037" w:type="pct"/>
          </w:tcPr>
          <w:p w14:paraId="235BB90A" w14:textId="339B31CE" w:rsidR="00FD0CCD" w:rsidRPr="00914B25" w:rsidRDefault="00707A10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14B2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26" w:type="pct"/>
          </w:tcPr>
          <w:p w14:paraId="10D67766" w14:textId="254B3D1D" w:rsidR="00FD0CCD" w:rsidRDefault="00FD0CCD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EAF3177" w14:textId="77777777" w:rsidR="00FD0CCD" w:rsidRPr="00E81C3A" w:rsidRDefault="00FD0CCD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7209588D" w14:textId="310F66EE" w:rsidR="00FD0CCD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261</w:t>
            </w:r>
          </w:p>
        </w:tc>
        <w:tc>
          <w:tcPr>
            <w:tcW w:w="146" w:type="pct"/>
            <w:vAlign w:val="bottom"/>
          </w:tcPr>
          <w:p w14:paraId="6B970D82" w14:textId="77777777" w:rsidR="00FD0CCD" w:rsidRPr="00E81C3A" w:rsidRDefault="00FD0CCD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1CEE30D6" w14:textId="1B091BEA" w:rsidR="00FD0CCD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78D437EA" w14:textId="77777777" w:rsidR="00FD0CCD" w:rsidRPr="00E81C3A" w:rsidRDefault="00FD0CCD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14:paraId="0071F25D" w14:textId="7C62834E" w:rsidR="00FD0CCD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261</w:t>
            </w:r>
          </w:p>
        </w:tc>
      </w:tr>
      <w:tr w:rsidR="00707A89" w:rsidRPr="007A1714" w14:paraId="0386B123" w14:textId="77777777" w:rsidTr="00A769F2">
        <w:tc>
          <w:tcPr>
            <w:tcW w:w="2037" w:type="pct"/>
          </w:tcPr>
          <w:p w14:paraId="4A1339AA" w14:textId="11C0D614"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4D01D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5E981B41" w14:textId="44F1CFAB" w:rsidR="00707A89" w:rsidRPr="00E81C3A" w:rsidRDefault="00FD0CCD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C5A670E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033040C8" w14:textId="25F0B3AC" w:rsidR="00707A89" w:rsidRPr="00E81C3A" w:rsidRDefault="00FD0CCD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6C77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46" w:type="pct"/>
            <w:vAlign w:val="bottom"/>
          </w:tcPr>
          <w:p w14:paraId="6D31F113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2FFA5D7E" w14:textId="47808FA9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32E1716F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0DC96DD1" w14:textId="5EC0C3AE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6C77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707A89" w:rsidRPr="007A1714" w14:paraId="67AEDBFD" w14:textId="77777777" w:rsidTr="00A769F2">
        <w:tc>
          <w:tcPr>
            <w:tcW w:w="2037" w:type="pct"/>
          </w:tcPr>
          <w:p w14:paraId="614646C2" w14:textId="77777777"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55F69" w14:textId="34A22849" w:rsidR="00707A89" w:rsidRPr="00E81C3A" w:rsidRDefault="00FD0CCD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3,025</w:t>
            </w:r>
          </w:p>
        </w:tc>
        <w:tc>
          <w:tcPr>
            <w:tcW w:w="147" w:type="pct"/>
          </w:tcPr>
          <w:p w14:paraId="2EFA1E4E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96409" w14:textId="3C9528E3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1,05</w:t>
            </w:r>
            <w:r w:rsidR="006C775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46" w:type="pct"/>
            <w:vAlign w:val="bottom"/>
          </w:tcPr>
          <w:p w14:paraId="022F94F9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2D6EA" w14:textId="2A143451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2EABD3A2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2CBBD" w14:textId="4F881A4C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4,08</w:t>
            </w:r>
            <w:r w:rsidR="006C775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</w:tr>
      <w:tr w:rsidR="00A769F2" w:rsidRPr="007A1714" w14:paraId="3C74663F" w14:textId="77777777" w:rsidTr="00A769F2">
        <w:trPr>
          <w:trHeight w:val="64"/>
        </w:trPr>
        <w:tc>
          <w:tcPr>
            <w:tcW w:w="2037" w:type="pct"/>
          </w:tcPr>
          <w:p w14:paraId="3A3A59F1" w14:textId="77777777" w:rsidR="00A769F2" w:rsidRPr="00E81C3A" w:rsidRDefault="00A769F2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6B995501" w14:textId="77777777" w:rsidR="00A769F2" w:rsidRPr="00E81C3A" w:rsidRDefault="00A769F2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45EFB20" w14:textId="77777777" w:rsidR="00A769F2" w:rsidRPr="00E81C3A" w:rsidRDefault="00A769F2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7AD4ECE3" w14:textId="77777777" w:rsidR="00A769F2" w:rsidRPr="00F40C5F" w:rsidRDefault="00A769F2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590C0D1" w14:textId="77777777" w:rsidR="00A769F2" w:rsidRPr="00E81C3A" w:rsidRDefault="00A769F2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2D41F19C" w14:textId="77777777" w:rsidR="00A769F2" w:rsidRDefault="00A769F2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5DEC5C9" w14:textId="77777777" w:rsidR="00A769F2" w:rsidRPr="00E81C3A" w:rsidRDefault="00A769F2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14:paraId="5E56A13C" w14:textId="77777777" w:rsidR="00A769F2" w:rsidRPr="00F40C5F" w:rsidRDefault="00A769F2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7A89" w:rsidRPr="007A1714" w14:paraId="183503DC" w14:textId="77777777" w:rsidTr="005B50D5">
        <w:tc>
          <w:tcPr>
            <w:tcW w:w="2037" w:type="pct"/>
          </w:tcPr>
          <w:p w14:paraId="5883447E" w14:textId="77777777"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26" w:type="pct"/>
            <w:vAlign w:val="bottom"/>
          </w:tcPr>
          <w:p w14:paraId="3EE78C29" w14:textId="77777777"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53F8DA6F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0CE0B07D" w14:textId="77777777"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22DF6EEC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70AF2075" w14:textId="77777777"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097D28B6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14:paraId="218F7981" w14:textId="77777777"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7A89" w:rsidRPr="007A1714" w14:paraId="6C657DB8" w14:textId="77777777" w:rsidTr="005B50D5">
        <w:tc>
          <w:tcPr>
            <w:tcW w:w="2037" w:type="pct"/>
          </w:tcPr>
          <w:p w14:paraId="44E1D907" w14:textId="2DE16F18"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4D01D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274FADAC" w14:textId="26BCE796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</w:t>
            </w:r>
            <w:r w:rsidR="006C77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36C667F1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748E54D3" w14:textId="796F5C38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</w:t>
            </w:r>
            <w:r w:rsidR="006C77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46" w:type="pct"/>
            <w:vAlign w:val="bottom"/>
          </w:tcPr>
          <w:p w14:paraId="13591F69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5D16C341" w14:textId="6427CCCF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4D4D72B9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2F370271" w14:textId="42AF1BBB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707A89" w:rsidRPr="007A1714" w14:paraId="17A5057F" w14:textId="77777777" w:rsidTr="005B50D5">
        <w:tc>
          <w:tcPr>
            <w:tcW w:w="2037" w:type="pct"/>
          </w:tcPr>
          <w:p w14:paraId="0C94DF6D" w14:textId="77777777"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C1B82" w14:textId="6DAE23C9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2,99</w:t>
            </w:r>
            <w:r w:rsidR="006C775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47" w:type="pct"/>
          </w:tcPr>
          <w:p w14:paraId="70C82BEE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4A4A4445" w14:textId="4568855E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1,08</w:t>
            </w:r>
            <w:r w:rsidR="000001D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46" w:type="pct"/>
            <w:vAlign w:val="bottom"/>
          </w:tcPr>
          <w:p w14:paraId="1E29D9D2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4695FD18" w14:textId="65E902AE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031B5737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  <w:vAlign w:val="bottom"/>
          </w:tcPr>
          <w:p w14:paraId="4AED961F" w14:textId="7590ABC6" w:rsidR="00707A89" w:rsidRPr="00E81C3A" w:rsidRDefault="00C91C25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4,08</w:t>
            </w:r>
            <w:r w:rsidR="006C775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</w:tr>
      <w:tr w:rsidR="00707A89" w:rsidRPr="007A1714" w14:paraId="1527436D" w14:textId="77777777" w:rsidTr="0097159E">
        <w:tc>
          <w:tcPr>
            <w:tcW w:w="2037" w:type="pct"/>
          </w:tcPr>
          <w:p w14:paraId="30D0A8A3" w14:textId="77777777" w:rsidR="00707A89" w:rsidRPr="00E81C3A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vAlign w:val="bottom"/>
          </w:tcPr>
          <w:p w14:paraId="4FE24457" w14:textId="77777777"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36649041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14:paraId="4AFECE80" w14:textId="77777777" w:rsidR="00707A89" w:rsidRPr="009126B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2C44E9E1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14:paraId="6ACD2D5C" w14:textId="77777777"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C520D58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bottom"/>
          </w:tcPr>
          <w:p w14:paraId="52D6CA99" w14:textId="77777777" w:rsidR="00707A89" w:rsidRPr="009126B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7159E" w:rsidRPr="007A1714" w14:paraId="4D0D08F5" w14:textId="77777777" w:rsidTr="0097159E">
        <w:tc>
          <w:tcPr>
            <w:tcW w:w="2037" w:type="pct"/>
          </w:tcPr>
          <w:p w14:paraId="0637175B" w14:textId="77777777" w:rsidR="0097159E" w:rsidRPr="00E81C3A" w:rsidRDefault="0097159E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6" w:type="pct"/>
            <w:vAlign w:val="bottom"/>
          </w:tcPr>
          <w:p w14:paraId="0A87BFD9" w14:textId="77777777" w:rsidR="0097159E" w:rsidRPr="00E81C3A" w:rsidRDefault="0097159E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14D7ADBE" w14:textId="77777777" w:rsidR="0097159E" w:rsidRPr="00E81C3A" w:rsidRDefault="0097159E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3131178F" w14:textId="77777777" w:rsidR="0097159E" w:rsidRPr="009126B5" w:rsidRDefault="0097159E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43619201" w14:textId="77777777" w:rsidR="0097159E" w:rsidRPr="00E81C3A" w:rsidRDefault="0097159E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112B0E07" w14:textId="77777777" w:rsidR="0097159E" w:rsidRDefault="0097159E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3BC5D7F8" w14:textId="77777777" w:rsidR="0097159E" w:rsidRPr="00E81C3A" w:rsidRDefault="0097159E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14:paraId="2FFB0C21" w14:textId="77777777" w:rsidR="0097159E" w:rsidRPr="009126B5" w:rsidRDefault="0097159E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46E4B" w:rsidRPr="007A1714" w14:paraId="264AF1DF" w14:textId="77777777" w:rsidTr="0097159E">
        <w:tc>
          <w:tcPr>
            <w:tcW w:w="2037" w:type="pct"/>
          </w:tcPr>
          <w:p w14:paraId="122266C5" w14:textId="77777777" w:rsidR="00046E4B" w:rsidRPr="00E81C3A" w:rsidRDefault="00046E4B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6" w:type="pct"/>
            <w:vAlign w:val="bottom"/>
          </w:tcPr>
          <w:p w14:paraId="4CCD3E93" w14:textId="77777777" w:rsidR="00046E4B" w:rsidRPr="00E81C3A" w:rsidRDefault="00046E4B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8E67147" w14:textId="77777777" w:rsidR="00046E4B" w:rsidRPr="00E81C3A" w:rsidRDefault="00046E4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3B94B5DE" w14:textId="77777777" w:rsidR="00046E4B" w:rsidRPr="009126B5" w:rsidRDefault="00046E4B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311CFE7" w14:textId="77777777" w:rsidR="00046E4B" w:rsidRPr="00E81C3A" w:rsidRDefault="00046E4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6D61AAFB" w14:textId="77777777" w:rsidR="00046E4B" w:rsidRDefault="00046E4B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6E945C2" w14:textId="77777777" w:rsidR="00046E4B" w:rsidRPr="00E81C3A" w:rsidRDefault="00046E4B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14:paraId="4E2616F1" w14:textId="77777777" w:rsidR="00046E4B" w:rsidRPr="009126B5" w:rsidRDefault="00046E4B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97159E" w:rsidRPr="007A1714" w14:paraId="32C51E89" w14:textId="77777777" w:rsidTr="0097159E">
        <w:tc>
          <w:tcPr>
            <w:tcW w:w="2037" w:type="pct"/>
          </w:tcPr>
          <w:p w14:paraId="01DFE5ED" w14:textId="77777777" w:rsidR="0097159E" w:rsidRPr="00E81C3A" w:rsidRDefault="0097159E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26" w:type="pct"/>
            <w:vAlign w:val="bottom"/>
          </w:tcPr>
          <w:p w14:paraId="05845EE9" w14:textId="77777777" w:rsidR="0097159E" w:rsidRPr="00E81C3A" w:rsidRDefault="0097159E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4239D1C2" w14:textId="77777777" w:rsidR="0097159E" w:rsidRPr="00E81C3A" w:rsidRDefault="0097159E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3F30EA64" w14:textId="77777777" w:rsidR="0097159E" w:rsidRPr="009126B5" w:rsidRDefault="0097159E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529CD099" w14:textId="77777777" w:rsidR="0097159E" w:rsidRPr="00E81C3A" w:rsidRDefault="0097159E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64FB685A" w14:textId="77777777" w:rsidR="0097159E" w:rsidRDefault="0097159E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1BDF3EAE" w14:textId="77777777" w:rsidR="0097159E" w:rsidRPr="00E81C3A" w:rsidRDefault="0097159E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14:paraId="5E7467F6" w14:textId="77777777" w:rsidR="0097159E" w:rsidRPr="009126B5" w:rsidRDefault="0097159E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7A89" w:rsidRPr="007A1714" w14:paraId="426AB753" w14:textId="77777777" w:rsidTr="005B50D5">
        <w:tc>
          <w:tcPr>
            <w:tcW w:w="2037" w:type="pct"/>
          </w:tcPr>
          <w:p w14:paraId="1E525908" w14:textId="43C141CA" w:rsidR="00707A89" w:rsidRPr="005B50D5" w:rsidRDefault="00707A89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B50D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lastRenderedPageBreak/>
              <w:t>256</w:t>
            </w:r>
            <w:r w:rsidR="000E260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626" w:type="pct"/>
            <w:vAlign w:val="bottom"/>
          </w:tcPr>
          <w:p w14:paraId="582E56BB" w14:textId="77777777" w:rsidR="00707A89" w:rsidRPr="00E81C3A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75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04C22113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267B80EA" w14:textId="77777777" w:rsidR="00707A89" w:rsidRPr="009126B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B0D4E86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788A4963" w14:textId="77777777" w:rsidR="00707A89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6C2E4B94" w14:textId="77777777" w:rsidR="00707A89" w:rsidRPr="00E81C3A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14:paraId="47166D44" w14:textId="77777777" w:rsidR="00707A89" w:rsidRPr="009126B5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7A89" w:rsidRPr="007A1714" w14:paraId="0A2E950F" w14:textId="77777777" w:rsidTr="00A769F2">
        <w:tc>
          <w:tcPr>
            <w:tcW w:w="2037" w:type="pct"/>
          </w:tcPr>
          <w:p w14:paraId="1307BB07" w14:textId="77777777" w:rsidR="00707A89" w:rsidRPr="008A4478" w:rsidRDefault="00707A89" w:rsidP="00707A89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44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26" w:type="pct"/>
          </w:tcPr>
          <w:p w14:paraId="2A9EC726" w14:textId="77777777"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  <w:tab w:val="decimal" w:pos="666"/>
              </w:tabs>
              <w:spacing w:line="240" w:lineRule="auto"/>
              <w:ind w:right="-1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7" w:type="pct"/>
          </w:tcPr>
          <w:p w14:paraId="284ABAD9" w14:textId="77777777"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14:paraId="55EED998" w14:textId="77777777"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14:paraId="471E6FFD" w14:textId="77777777"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2" w:type="pct"/>
          </w:tcPr>
          <w:p w14:paraId="75BB1998" w14:textId="77777777" w:rsidR="00707A89" w:rsidRPr="008A4478" w:rsidRDefault="00707A89" w:rsidP="00707A89">
            <w:pPr>
              <w:pStyle w:val="acctfourfigures"/>
              <w:widowControl w:val="0"/>
              <w:tabs>
                <w:tab w:val="clear" w:pos="765"/>
              </w:tabs>
              <w:spacing w:line="240" w:lineRule="auto"/>
              <w:ind w:right="191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6" w:type="pct"/>
          </w:tcPr>
          <w:p w14:paraId="25D1D082" w14:textId="77777777"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34" w:type="pct"/>
          </w:tcPr>
          <w:p w14:paraId="7D38E177" w14:textId="77777777" w:rsidR="00707A89" w:rsidRPr="008A4478" w:rsidRDefault="00707A89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DF6EC9" w:rsidRPr="007A1714" w14:paraId="3A9C5CFB" w14:textId="77777777" w:rsidTr="005A2B30">
        <w:tc>
          <w:tcPr>
            <w:tcW w:w="2037" w:type="pct"/>
          </w:tcPr>
          <w:p w14:paraId="3819199F" w14:textId="63880711" w:rsidR="00DF6EC9" w:rsidRPr="008A4478" w:rsidRDefault="00DF6EC9" w:rsidP="00DF6EC9">
            <w:pPr>
              <w:widowControl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626" w:type="pct"/>
          </w:tcPr>
          <w:p w14:paraId="35F8B2F1" w14:textId="6CA7B4E8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47" w:type="pct"/>
          </w:tcPr>
          <w:p w14:paraId="20F59AA6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</w:tcPr>
          <w:p w14:paraId="093A96A5" w14:textId="40DEC600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(151)</w:t>
            </w:r>
          </w:p>
        </w:tc>
        <w:tc>
          <w:tcPr>
            <w:tcW w:w="146" w:type="pct"/>
            <w:vAlign w:val="bottom"/>
          </w:tcPr>
          <w:p w14:paraId="27B1DE3B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</w:tcPr>
          <w:p w14:paraId="6DA7504D" w14:textId="766A0C85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46C09621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pct"/>
          </w:tcPr>
          <w:p w14:paraId="654C4913" w14:textId="3306B1FA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461</w:t>
            </w:r>
          </w:p>
        </w:tc>
      </w:tr>
      <w:tr w:rsidR="00DF6EC9" w:rsidRPr="007A1714" w14:paraId="2CE054BB" w14:textId="77777777" w:rsidTr="005A2B30">
        <w:tc>
          <w:tcPr>
            <w:tcW w:w="2037" w:type="pct"/>
          </w:tcPr>
          <w:p w14:paraId="1BA7E56C" w14:textId="08934C28" w:rsidR="00DF6EC9" w:rsidRPr="008A4478" w:rsidRDefault="00DF6EC9" w:rsidP="00DF6EC9">
            <w:pPr>
              <w:widowControl w:val="0"/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16349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626" w:type="pct"/>
          </w:tcPr>
          <w:p w14:paraId="13192AB7" w14:textId="79D7E031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7887716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</w:tcPr>
          <w:p w14:paraId="594D6134" w14:textId="78CEED25" w:rsidR="00DF6EC9" w:rsidRPr="00106C9B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146" w:type="pct"/>
            <w:vAlign w:val="bottom"/>
          </w:tcPr>
          <w:p w14:paraId="0896FC68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</w:tcPr>
          <w:p w14:paraId="235DE691" w14:textId="0E296912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646318C6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pct"/>
          </w:tcPr>
          <w:p w14:paraId="48BA4470" w14:textId="011C1206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119</w:t>
            </w:r>
          </w:p>
        </w:tc>
      </w:tr>
      <w:tr w:rsidR="00DF6EC9" w:rsidRPr="007A1714" w14:paraId="08C0FB14" w14:textId="77777777" w:rsidTr="00A769F2">
        <w:tc>
          <w:tcPr>
            <w:tcW w:w="2037" w:type="pct"/>
          </w:tcPr>
          <w:p w14:paraId="351F4DD2" w14:textId="68B8555C" w:rsidR="00DF6EC9" w:rsidRPr="008A4478" w:rsidRDefault="00DF6EC9" w:rsidP="00DF6EC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26" w:type="pct"/>
          </w:tcPr>
          <w:p w14:paraId="0CF93A7F" w14:textId="22908267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1,617</w:t>
            </w:r>
          </w:p>
        </w:tc>
        <w:tc>
          <w:tcPr>
            <w:tcW w:w="147" w:type="pct"/>
          </w:tcPr>
          <w:p w14:paraId="5045DF5F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2397130F" w14:textId="21F296C4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828</w:t>
            </w:r>
          </w:p>
        </w:tc>
        <w:tc>
          <w:tcPr>
            <w:tcW w:w="146" w:type="pct"/>
            <w:vAlign w:val="bottom"/>
          </w:tcPr>
          <w:p w14:paraId="75C2EE3A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523A27B9" w14:textId="3F031EF2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1C12B967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14:paraId="155F6C0D" w14:textId="79463F88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2,445</w:t>
            </w:r>
          </w:p>
        </w:tc>
      </w:tr>
      <w:tr w:rsidR="00DF6EC9" w:rsidRPr="007A1714" w14:paraId="302DFD92" w14:textId="77777777" w:rsidTr="005B50D5">
        <w:tc>
          <w:tcPr>
            <w:tcW w:w="2037" w:type="pct"/>
          </w:tcPr>
          <w:p w14:paraId="6E6CE543" w14:textId="3C6FBD8A" w:rsidR="00DF6EC9" w:rsidRPr="008A4478" w:rsidRDefault="00DF6EC9" w:rsidP="00DF6EC9">
            <w:pPr>
              <w:widowControl w:val="0"/>
              <w:spacing w:line="240" w:lineRule="auto"/>
              <w:ind w:right="-64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4D01D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62A4219D" w14:textId="77643B00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47" w:type="pct"/>
          </w:tcPr>
          <w:p w14:paraId="4DAA81FD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2149ADB7" w14:textId="63904687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(91)</w:t>
            </w:r>
          </w:p>
        </w:tc>
        <w:tc>
          <w:tcPr>
            <w:tcW w:w="146" w:type="pct"/>
            <w:vAlign w:val="bottom"/>
          </w:tcPr>
          <w:p w14:paraId="229A010D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06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092712B6" w14:textId="7088A208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3B05926E" w14:textId="77777777" w:rsidR="00DF6EC9" w:rsidRPr="008A4478" w:rsidRDefault="00DF6EC9" w:rsidP="00DF6EC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ind w:right="-1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5FCF5648" w14:textId="7D2E9ABB" w:rsidR="00DF6EC9" w:rsidRPr="008A4478" w:rsidRDefault="00DF6EC9" w:rsidP="00DF6EC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0E2602" w:rsidRPr="007A1714" w14:paraId="75F4C54A" w14:textId="77777777" w:rsidTr="005A2B30">
        <w:tc>
          <w:tcPr>
            <w:tcW w:w="2037" w:type="pct"/>
            <w:vAlign w:val="bottom"/>
          </w:tcPr>
          <w:p w14:paraId="6F6595B7" w14:textId="77777777" w:rsidR="000E2602" w:rsidRPr="008A4478" w:rsidRDefault="000E2602" w:rsidP="000E2602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A44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D78DB" w14:textId="1E8D9589" w:rsidR="000E2602" w:rsidRPr="008A4478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2,320</w:t>
            </w:r>
          </w:p>
        </w:tc>
        <w:tc>
          <w:tcPr>
            <w:tcW w:w="147" w:type="pct"/>
            <w:vAlign w:val="center"/>
          </w:tcPr>
          <w:p w14:paraId="16822847" w14:textId="77777777" w:rsidR="000E2602" w:rsidRPr="008A4478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FE08C" w14:textId="4981A560" w:rsidR="000E2602" w:rsidRPr="008A4478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705</w:t>
            </w:r>
          </w:p>
        </w:tc>
        <w:tc>
          <w:tcPr>
            <w:tcW w:w="146" w:type="pct"/>
            <w:vAlign w:val="center"/>
          </w:tcPr>
          <w:p w14:paraId="0566098B" w14:textId="77777777" w:rsidR="000E2602" w:rsidRPr="008A4478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8D331" w14:textId="204E63B8" w:rsidR="000E2602" w:rsidRPr="008A4478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center"/>
          </w:tcPr>
          <w:p w14:paraId="3A1AD365" w14:textId="77777777" w:rsidR="000E2602" w:rsidRPr="008A4478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CA64E" w14:textId="23A8309C" w:rsidR="000E2602" w:rsidRPr="008A4478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F40C5F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3,025</w:t>
            </w:r>
          </w:p>
        </w:tc>
      </w:tr>
      <w:tr w:rsidR="000E2602" w:rsidRPr="007A1714" w14:paraId="1AA8B100" w14:textId="77777777" w:rsidTr="000E2602">
        <w:tc>
          <w:tcPr>
            <w:tcW w:w="2037" w:type="pct"/>
            <w:vAlign w:val="bottom"/>
          </w:tcPr>
          <w:p w14:paraId="09B9AEB2" w14:textId="77777777" w:rsidR="000E2602" w:rsidRPr="00337CAA" w:rsidRDefault="000E2602" w:rsidP="00707A89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336F8CA0" w14:textId="77777777" w:rsidR="000E2602" w:rsidRPr="00337CAA" w:rsidRDefault="000E2602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47" w:type="pct"/>
            <w:vAlign w:val="center"/>
          </w:tcPr>
          <w:p w14:paraId="5972A52C" w14:textId="77777777" w:rsidR="000E2602" w:rsidRPr="00337CAA" w:rsidRDefault="000E2602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1E377B07" w14:textId="77777777" w:rsidR="000E2602" w:rsidRPr="00337CAA" w:rsidRDefault="000E2602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5177808D" w14:textId="77777777" w:rsidR="000E2602" w:rsidRPr="00337CAA" w:rsidRDefault="000E2602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708B8639" w14:textId="77777777" w:rsidR="000E2602" w:rsidRPr="00337CAA" w:rsidRDefault="000E2602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33A93337" w14:textId="77777777" w:rsidR="000E2602" w:rsidRPr="00337CAA" w:rsidRDefault="000E2602" w:rsidP="00707A8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14:paraId="7D1E9E37" w14:textId="77777777" w:rsidR="000E2602" w:rsidRPr="00337CAA" w:rsidRDefault="000E2602" w:rsidP="00707A89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0E2602" w:rsidRPr="007A1714" w14:paraId="77A9F77E" w14:textId="77777777" w:rsidTr="007758B5">
        <w:tc>
          <w:tcPr>
            <w:tcW w:w="2037" w:type="pct"/>
          </w:tcPr>
          <w:p w14:paraId="20C794CF" w14:textId="6FCC5186" w:rsidR="000E2602" w:rsidRPr="008A4478" w:rsidRDefault="000E2602" w:rsidP="000E2602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26" w:type="pct"/>
            <w:vAlign w:val="bottom"/>
          </w:tcPr>
          <w:p w14:paraId="23A48F09" w14:textId="77777777" w:rsidR="000E2602" w:rsidRPr="008A4478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7" w:type="pct"/>
          </w:tcPr>
          <w:p w14:paraId="7B100AD5" w14:textId="77777777" w:rsidR="000E2602" w:rsidRPr="008A4478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317C80EB" w14:textId="77777777" w:rsidR="000E2602" w:rsidRPr="00654A66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106A94CF" w14:textId="77777777" w:rsidR="000E2602" w:rsidRPr="008A4478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vAlign w:val="bottom"/>
          </w:tcPr>
          <w:p w14:paraId="63DB9014" w14:textId="77777777" w:rsidR="000E2602" w:rsidRPr="00654A66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6" w:type="pct"/>
            <w:vAlign w:val="bottom"/>
          </w:tcPr>
          <w:p w14:paraId="79334905" w14:textId="77777777" w:rsidR="000E2602" w:rsidRPr="008A4478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vAlign w:val="bottom"/>
          </w:tcPr>
          <w:p w14:paraId="3F854B63" w14:textId="77777777" w:rsidR="000E2602" w:rsidRPr="00106C9B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E2602" w:rsidRPr="007A1714" w14:paraId="7A2E6DA0" w14:textId="77777777" w:rsidTr="002B166E">
        <w:tc>
          <w:tcPr>
            <w:tcW w:w="2037" w:type="pct"/>
          </w:tcPr>
          <w:p w14:paraId="4CB03A48" w14:textId="25C73E76" w:rsidR="000E2602" w:rsidRPr="008A4478" w:rsidRDefault="000E2602" w:rsidP="000E2602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4D01D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81C3A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1FB8B2DA" w14:textId="696FBA5E" w:rsidR="000E2602" w:rsidRPr="008A4478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BB20EBE" w14:textId="77777777" w:rsidR="000E2602" w:rsidRPr="008A4478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48EC55AE" w14:textId="7E4DA7AC" w:rsidR="000E2602" w:rsidRPr="00654A66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126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(26)</w:t>
            </w:r>
          </w:p>
        </w:tc>
        <w:tc>
          <w:tcPr>
            <w:tcW w:w="146" w:type="pct"/>
            <w:vAlign w:val="bottom"/>
          </w:tcPr>
          <w:p w14:paraId="2D9FD911" w14:textId="77777777" w:rsidR="000E2602" w:rsidRPr="008A4478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68572762" w14:textId="04267789" w:rsidR="000E2602" w:rsidRPr="00654A66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728EBC01" w14:textId="77777777" w:rsidR="000E2602" w:rsidRPr="008A4478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68CF77A9" w14:textId="52C47499" w:rsidR="000E2602" w:rsidRPr="00106C9B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126B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(26)</w:t>
            </w:r>
          </w:p>
        </w:tc>
      </w:tr>
      <w:tr w:rsidR="000E2602" w:rsidRPr="007A1714" w14:paraId="1D60471C" w14:textId="77777777" w:rsidTr="002B166E">
        <w:tc>
          <w:tcPr>
            <w:tcW w:w="2037" w:type="pct"/>
          </w:tcPr>
          <w:p w14:paraId="2E5144EA" w14:textId="55B9E367" w:rsidR="000E2602" w:rsidRPr="008A4478" w:rsidRDefault="000E2602" w:rsidP="000E2602">
            <w:pPr>
              <w:widowControl w:val="0"/>
              <w:spacing w:line="240" w:lineRule="auto"/>
              <w:ind w:right="-6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81C3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D922E" w14:textId="5755CDBE" w:rsidR="000E2602" w:rsidRPr="008A4478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81C3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2,320</w:t>
            </w:r>
          </w:p>
        </w:tc>
        <w:tc>
          <w:tcPr>
            <w:tcW w:w="147" w:type="pct"/>
          </w:tcPr>
          <w:p w14:paraId="2F6DF25C" w14:textId="77777777" w:rsidR="000E2602" w:rsidRPr="002B166E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792CF" w14:textId="11C2DE5F" w:rsidR="000E2602" w:rsidRPr="00654A66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126B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679</w:t>
            </w:r>
          </w:p>
        </w:tc>
        <w:tc>
          <w:tcPr>
            <w:tcW w:w="146" w:type="pct"/>
            <w:vAlign w:val="bottom"/>
          </w:tcPr>
          <w:p w14:paraId="5FC7CB71" w14:textId="77777777" w:rsidR="000E2602" w:rsidRPr="002B166E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48964" w14:textId="7BD9AF03" w:rsidR="000E2602" w:rsidRPr="00654A66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46" w:type="pct"/>
            <w:vAlign w:val="bottom"/>
          </w:tcPr>
          <w:p w14:paraId="0AA784EB" w14:textId="77777777" w:rsidR="000E2602" w:rsidRPr="002B166E" w:rsidRDefault="000E2602" w:rsidP="000E260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2D8B4" w14:textId="691BF163" w:rsidR="000E2602" w:rsidRPr="00106C9B" w:rsidRDefault="000E2602" w:rsidP="000E2602">
            <w:pPr>
              <w:pStyle w:val="acctfourfigures"/>
              <w:widowControl w:val="0"/>
              <w:tabs>
                <w:tab w:val="clear" w:pos="765"/>
                <w:tab w:val="decimal" w:pos="960"/>
              </w:tabs>
              <w:spacing w:line="240" w:lineRule="auto"/>
              <w:ind w:right="-109"/>
              <w:outlineLvl w:val="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126B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2,999</w:t>
            </w:r>
          </w:p>
        </w:tc>
      </w:tr>
    </w:tbl>
    <w:p w14:paraId="4A41A89C" w14:textId="77777777" w:rsidR="008D42F8" w:rsidRPr="00567E63" w:rsidRDefault="008D42F8" w:rsidP="008D42F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5D933A89" w14:textId="08889B88" w:rsidR="0097159E" w:rsidRPr="001B0366" w:rsidRDefault="008D42F8" w:rsidP="001B036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2E555F">
        <w:rPr>
          <w:rFonts w:ascii="Angsana New" w:hAnsi="Angsana New" w:hint="cs"/>
          <w:sz w:val="30"/>
          <w:szCs w:val="30"/>
          <w:cs/>
        </w:rPr>
        <w:t>ไม่ได้รับรู้สินทรัพย์ภาษีเงินได้รอการตัดบัญชีเกี่ยวกับผลขาดทุนทาง</w:t>
      </w:r>
      <w:r w:rsidRPr="0096307D">
        <w:rPr>
          <w:rFonts w:ascii="Angsana New" w:hAnsi="Angsana New" w:hint="cs"/>
          <w:sz w:val="30"/>
          <w:szCs w:val="30"/>
          <w:cs/>
        </w:rPr>
        <w:t xml:space="preserve">ภาษี </w:t>
      </w:r>
      <w:r w:rsidRPr="00F01ABC">
        <w:rPr>
          <w:rFonts w:ascii="Angsana New" w:hAnsi="Angsana New" w:hint="cs"/>
          <w:sz w:val="30"/>
          <w:szCs w:val="30"/>
          <w:cs/>
        </w:rPr>
        <w:t>จำนว</w:t>
      </w:r>
      <w:r w:rsidRPr="004D3909">
        <w:rPr>
          <w:rFonts w:ascii="Angsana New" w:hAnsi="Angsana New" w:hint="cs"/>
          <w:sz w:val="30"/>
          <w:szCs w:val="30"/>
          <w:cs/>
        </w:rPr>
        <w:t xml:space="preserve">น </w:t>
      </w:r>
      <w:r w:rsidR="004D2E22">
        <w:rPr>
          <w:rFonts w:ascii="Angsana New" w:hAnsi="Angsana New"/>
          <w:sz w:val="30"/>
          <w:szCs w:val="30"/>
        </w:rPr>
        <w:t>1.8</w:t>
      </w:r>
      <w:r w:rsidRPr="00F01ABC">
        <w:rPr>
          <w:rFonts w:ascii="Angsana New" w:hAnsi="Angsana New"/>
          <w:sz w:val="30"/>
          <w:szCs w:val="30"/>
        </w:rPr>
        <w:t xml:space="preserve"> </w:t>
      </w:r>
      <w:r w:rsidRPr="00F01ABC">
        <w:rPr>
          <w:rFonts w:ascii="Angsana New" w:hAnsi="Angsana New" w:hint="cs"/>
          <w:sz w:val="30"/>
          <w:szCs w:val="30"/>
          <w:cs/>
        </w:rPr>
        <w:t>ล้าน</w:t>
      </w:r>
      <w:r w:rsidRPr="002E555F"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2E555F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2E555F">
        <w:rPr>
          <w:rFonts w:ascii="Angsana New" w:hAnsi="Angsana New"/>
          <w:i/>
          <w:iCs/>
          <w:sz w:val="30"/>
          <w:szCs w:val="30"/>
        </w:rPr>
        <w:t>256</w:t>
      </w:r>
      <w:r w:rsidR="002B166E">
        <w:rPr>
          <w:rFonts w:ascii="Angsana New" w:hAnsi="Angsana New"/>
          <w:i/>
          <w:iCs/>
          <w:sz w:val="30"/>
          <w:szCs w:val="30"/>
        </w:rPr>
        <w:t>2</w:t>
      </w:r>
      <w:r w:rsidRPr="002E555F">
        <w:rPr>
          <w:rFonts w:ascii="Angsana New" w:hAnsi="Angsana New"/>
          <w:i/>
          <w:iCs/>
          <w:sz w:val="30"/>
          <w:szCs w:val="30"/>
        </w:rPr>
        <w:t>:</w:t>
      </w:r>
      <w:r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t>2</w:t>
      </w:r>
      <w:r w:rsidRPr="002E555F">
        <w:rPr>
          <w:rFonts w:ascii="Angsana New" w:hAnsi="Angsana New"/>
          <w:i/>
          <w:iCs/>
          <w:sz w:val="30"/>
          <w:szCs w:val="30"/>
        </w:rPr>
        <w:t>.</w:t>
      </w:r>
      <w:r w:rsidR="002B166E">
        <w:rPr>
          <w:rFonts w:ascii="Angsana New" w:hAnsi="Angsana New"/>
          <w:i/>
          <w:iCs/>
          <w:sz w:val="30"/>
          <w:szCs w:val="30"/>
        </w:rPr>
        <w:t>6</w:t>
      </w:r>
      <w:r w:rsidRPr="002E555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2E555F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Pr="00C426EF">
        <w:rPr>
          <w:rFonts w:ascii="Angsana New" w:hAnsi="Angsana New" w:hint="cs"/>
          <w:sz w:val="30"/>
          <w:szCs w:val="30"/>
          <w:cs/>
        </w:rPr>
        <w:t>เนื่องจากยังไม่มีความเป็นได้ค่อนข้างแน่ว่า</w:t>
      </w:r>
      <w:r>
        <w:rPr>
          <w:rFonts w:ascii="Angsana New" w:hAnsi="Angsana New" w:hint="cs"/>
          <w:sz w:val="30"/>
          <w:szCs w:val="30"/>
          <w:cs/>
        </w:rPr>
        <w:t>บริษัทย่อยดังกล่าว</w:t>
      </w:r>
      <w:r w:rsidRPr="00C426EF">
        <w:rPr>
          <w:rFonts w:ascii="Angsana New" w:hAnsi="Angsana New" w:hint="cs"/>
          <w:sz w:val="30"/>
          <w:szCs w:val="30"/>
          <w:cs/>
        </w:rPr>
        <w:t>จะมีกำไรทางภาษี</w:t>
      </w:r>
      <w:r w:rsidRPr="009534D0">
        <w:rPr>
          <w:rFonts w:ascii="Angsana New" w:hAnsi="Angsana New" w:hint="cs"/>
          <w:sz w:val="30"/>
          <w:szCs w:val="30"/>
          <w:cs/>
        </w:rPr>
        <w:t xml:space="preserve">เพียงพอที่จะใช้ประโยชน์ทางภาษีดังกล่าว โดยผลขาดทุนดังกล่าวจะสิ้นอายุในปี </w:t>
      </w:r>
      <w:r w:rsidRPr="009534D0">
        <w:rPr>
          <w:rFonts w:ascii="Angsana New" w:hAnsi="Angsana New"/>
          <w:sz w:val="30"/>
          <w:szCs w:val="30"/>
        </w:rPr>
        <w:t>256</w:t>
      </w:r>
      <w:r w:rsidR="00046E4B">
        <w:rPr>
          <w:rFonts w:ascii="Angsana New" w:hAnsi="Angsana New"/>
          <w:sz w:val="30"/>
          <w:szCs w:val="30"/>
        </w:rPr>
        <w:t>7</w:t>
      </w:r>
      <w:r w:rsidRPr="009534D0">
        <w:rPr>
          <w:rFonts w:ascii="Angsana New" w:hAnsi="Angsana New"/>
          <w:sz w:val="30"/>
          <w:szCs w:val="30"/>
        </w:rPr>
        <w:t xml:space="preserve"> </w:t>
      </w:r>
      <w:r w:rsidRPr="009534D0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9534D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9534D0">
        <w:rPr>
          <w:rFonts w:ascii="Angsana New" w:hAnsi="Angsana New"/>
          <w:i/>
          <w:iCs/>
          <w:sz w:val="30"/>
          <w:szCs w:val="30"/>
        </w:rPr>
        <w:t>256</w:t>
      </w:r>
      <w:r w:rsidR="002B166E" w:rsidRPr="009534D0">
        <w:rPr>
          <w:rFonts w:ascii="Angsana New" w:hAnsi="Angsana New"/>
          <w:i/>
          <w:iCs/>
          <w:sz w:val="30"/>
          <w:szCs w:val="30"/>
        </w:rPr>
        <w:t>2</w:t>
      </w:r>
      <w:r w:rsidRPr="009534D0">
        <w:rPr>
          <w:rFonts w:ascii="Angsana New" w:hAnsi="Angsana New"/>
          <w:i/>
          <w:iCs/>
          <w:sz w:val="30"/>
          <w:szCs w:val="30"/>
        </w:rPr>
        <w:t>:</w:t>
      </w:r>
      <w:r w:rsidRPr="009534D0">
        <w:rPr>
          <w:rFonts w:ascii="Angsana New" w:hAnsi="Angsana New" w:hint="cs"/>
          <w:i/>
          <w:iCs/>
          <w:sz w:val="30"/>
          <w:szCs w:val="30"/>
          <w:cs/>
        </w:rPr>
        <w:t xml:space="preserve"> สิ้นอายุในปี </w:t>
      </w:r>
      <w:r w:rsidRPr="009534D0">
        <w:rPr>
          <w:rFonts w:ascii="Angsana New" w:hAnsi="Angsana New"/>
          <w:i/>
          <w:iCs/>
          <w:sz w:val="30"/>
          <w:szCs w:val="30"/>
        </w:rPr>
        <w:t>256</w:t>
      </w:r>
      <w:r w:rsidR="002B166E" w:rsidRPr="009534D0">
        <w:rPr>
          <w:rFonts w:ascii="Angsana New" w:hAnsi="Angsana New"/>
          <w:i/>
          <w:iCs/>
          <w:sz w:val="30"/>
          <w:szCs w:val="30"/>
        </w:rPr>
        <w:t>7</w:t>
      </w:r>
      <w:r w:rsidRPr="009534D0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88B49AA" w14:textId="77777777" w:rsidR="0097159E" w:rsidRPr="00337CAA" w:rsidRDefault="0097159E" w:rsidP="007371E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14"/>
          <w:szCs w:val="14"/>
        </w:rPr>
      </w:pPr>
    </w:p>
    <w:bookmarkEnd w:id="6"/>
    <w:p w14:paraId="1A8BB93C" w14:textId="3AA094C5" w:rsidR="00EF3FE4" w:rsidRPr="00710027" w:rsidRDefault="0055569D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10027">
        <w:rPr>
          <w:rFonts w:ascii="Angsana New" w:hAnsi="Angsana New"/>
          <w:sz w:val="30"/>
          <w:szCs w:val="30"/>
          <w:u w:val="none"/>
          <w:cs/>
          <w:lang w:val="en-US"/>
        </w:rPr>
        <w:t>กำไรต่อหุ้นขั้นพื้นฐาน</w:t>
      </w:r>
    </w:p>
    <w:p w14:paraId="7D4DE6B8" w14:textId="77777777" w:rsidR="00F437D5" w:rsidRPr="00337CAA" w:rsidRDefault="00F437D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14"/>
          <w:szCs w:val="14"/>
        </w:rPr>
      </w:pPr>
    </w:p>
    <w:p w14:paraId="1E811F97" w14:textId="7780A6E9" w:rsidR="00617310" w:rsidRPr="0097159E" w:rsidRDefault="00617310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7310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1731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F608B" w:rsidRPr="004F608B">
        <w:rPr>
          <w:rFonts w:ascii="Angsana New" w:hAnsi="Angsana New"/>
          <w:sz w:val="30"/>
          <w:szCs w:val="30"/>
        </w:rPr>
        <w:t>3</w:t>
      </w:r>
      <w:r w:rsidR="00B205DD">
        <w:rPr>
          <w:rFonts w:ascii="Angsana New" w:hAnsi="Angsana New"/>
          <w:sz w:val="30"/>
          <w:szCs w:val="30"/>
        </w:rPr>
        <w:t>1</w:t>
      </w:r>
      <w:r w:rsidRPr="0061731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17310">
        <w:rPr>
          <w:rFonts w:ascii="Angsana New" w:hAnsi="Angsana New"/>
          <w:sz w:val="30"/>
          <w:szCs w:val="30"/>
          <w:cs/>
        </w:rPr>
        <w:t xml:space="preserve"> คำนวณจากกำไรสำหรับ</w:t>
      </w:r>
      <w:r w:rsidR="00F93AA4">
        <w:rPr>
          <w:rFonts w:ascii="Angsana New" w:hAnsi="Angsana New" w:hint="cs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617310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 และจำนวนหุ้นสามัญที่ออกจำหน่ายแล้วในระหว่าง</w:t>
      </w:r>
      <w:r w:rsidR="00F93AA4">
        <w:rPr>
          <w:rFonts w:ascii="Angsana New" w:hAnsi="Angsana New" w:hint="cs"/>
          <w:sz w:val="30"/>
          <w:szCs w:val="30"/>
          <w:cs/>
        </w:rPr>
        <w:t>ปี</w:t>
      </w:r>
      <w:r w:rsidRPr="00617310">
        <w:rPr>
          <w:rFonts w:ascii="Angsana New" w:hAnsi="Angsana New"/>
          <w:sz w:val="30"/>
          <w:szCs w:val="30"/>
          <w:cs/>
        </w:rPr>
        <w:t xml:space="preserve"> โดยได้ปรับปรุงจำนวนหุ้นสามัญที่เปลี่ยนแปลงจากการเพิ่มทุนโดยการออกหุ้นปันผล ณ วันที่ </w:t>
      </w:r>
      <w:r w:rsidR="004F608B" w:rsidRPr="004F608B">
        <w:rPr>
          <w:rFonts w:ascii="Angsana New" w:hAnsi="Angsana New"/>
          <w:sz w:val="30"/>
          <w:szCs w:val="30"/>
        </w:rPr>
        <w:t>2</w:t>
      </w:r>
      <w:r w:rsidRPr="00617310">
        <w:rPr>
          <w:rFonts w:ascii="Angsana New" w:hAnsi="Angsana New"/>
          <w:sz w:val="30"/>
          <w:szCs w:val="30"/>
          <w:cs/>
        </w:rPr>
        <w:t xml:space="preserve"> กรกฎาคม </w:t>
      </w:r>
      <w:r w:rsidR="004F608B" w:rsidRPr="004F608B">
        <w:rPr>
          <w:rFonts w:ascii="Angsana New" w:hAnsi="Angsana New"/>
          <w:sz w:val="30"/>
          <w:szCs w:val="30"/>
        </w:rPr>
        <w:t>2563</w:t>
      </w:r>
      <w:r w:rsidRPr="00617310">
        <w:rPr>
          <w:rFonts w:ascii="Angsana New" w:hAnsi="Angsana New"/>
          <w:sz w:val="30"/>
          <w:szCs w:val="30"/>
          <w:cs/>
        </w:rPr>
        <w:t xml:space="preserve"> จำนวน </w:t>
      </w:r>
      <w:r w:rsidR="004F608B" w:rsidRPr="004F608B">
        <w:rPr>
          <w:rFonts w:ascii="Angsana New" w:hAnsi="Angsana New"/>
          <w:sz w:val="30"/>
          <w:szCs w:val="30"/>
        </w:rPr>
        <w:t>40</w:t>
      </w:r>
      <w:r w:rsidRPr="00617310">
        <w:rPr>
          <w:rFonts w:ascii="Angsana New" w:hAnsi="Angsana New"/>
          <w:sz w:val="30"/>
          <w:szCs w:val="30"/>
          <w:cs/>
        </w:rPr>
        <w:t xml:space="preserve"> ล้านหุ้น ตามที่ได้กล่าวไว้ในหมายเหตุข้อ </w:t>
      </w:r>
      <w:r>
        <w:rPr>
          <w:rFonts w:ascii="Angsana New" w:hAnsi="Angsana New"/>
          <w:sz w:val="30"/>
          <w:szCs w:val="30"/>
        </w:rPr>
        <w:t>15</w:t>
      </w:r>
      <w:r w:rsidRPr="00617310">
        <w:rPr>
          <w:rFonts w:ascii="Angsana New" w:hAnsi="Angsana New"/>
          <w:sz w:val="30"/>
          <w:szCs w:val="30"/>
          <w:cs/>
        </w:rPr>
        <w:t xml:space="preserve"> และ</w:t>
      </w:r>
      <w:r>
        <w:rPr>
          <w:rFonts w:ascii="Angsana New" w:hAnsi="Angsana New"/>
          <w:sz w:val="30"/>
          <w:szCs w:val="30"/>
        </w:rPr>
        <w:t xml:space="preserve"> 22</w:t>
      </w:r>
      <w:r w:rsidRPr="00617310">
        <w:rPr>
          <w:rFonts w:ascii="Angsana New" w:hAnsi="Angsana New"/>
          <w:sz w:val="30"/>
          <w:szCs w:val="30"/>
          <w:cs/>
        </w:rPr>
        <w:t xml:space="preserve"> และได้ปรับปรุงจำนวนหุ้นสามัญที่ใช้ในการคำนวณกำไรต่อหุ้นของ</w:t>
      </w:r>
      <w:r w:rsidR="00F93AA4">
        <w:rPr>
          <w:rFonts w:ascii="Angsana New" w:hAnsi="Angsana New" w:hint="cs"/>
          <w:sz w:val="30"/>
          <w:szCs w:val="30"/>
          <w:cs/>
        </w:rPr>
        <w:t>ปี</w:t>
      </w:r>
      <w:r w:rsidRPr="00617310">
        <w:rPr>
          <w:rFonts w:ascii="Angsana New" w:hAnsi="Angsana New"/>
          <w:sz w:val="30"/>
          <w:szCs w:val="30"/>
          <w:cs/>
        </w:rPr>
        <w:t>ก่อนที่นำมาเปรียบเทียบ โดย</w:t>
      </w:r>
      <w:r w:rsidRPr="00557822">
        <w:rPr>
          <w:rFonts w:ascii="Angsana New" w:hAnsi="Angsana New"/>
          <w:spacing w:val="-4"/>
          <w:sz w:val="30"/>
          <w:szCs w:val="30"/>
          <w:cs/>
        </w:rPr>
        <w:t>ถือเสมือนว่าการออกหุ้นปันผลดังกล่าวได้เกิดขึ้นตั้งแต่วันเริ่มต้นของ</w:t>
      </w:r>
      <w:r w:rsidR="00F93AA4" w:rsidRPr="00557822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557822">
        <w:rPr>
          <w:rFonts w:ascii="Angsana New" w:hAnsi="Angsana New"/>
          <w:spacing w:val="-4"/>
          <w:sz w:val="30"/>
          <w:szCs w:val="30"/>
          <w:cs/>
        </w:rPr>
        <w:t>แรกที่เสนอรายงาน ซึ่งแสดงการคำนวณได้ดังนี้</w:t>
      </w:r>
    </w:p>
    <w:p w14:paraId="6D69EB5F" w14:textId="77777777" w:rsidR="0097159E" w:rsidRPr="00337CAA" w:rsidRDefault="0097159E" w:rsidP="0061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89"/>
        <w:gridCol w:w="256"/>
        <w:gridCol w:w="1174"/>
        <w:gridCol w:w="262"/>
        <w:gridCol w:w="1180"/>
        <w:gridCol w:w="260"/>
        <w:gridCol w:w="1178"/>
      </w:tblGrid>
      <w:tr w:rsidR="00DE70D0" w:rsidRPr="006A35D3" w14:paraId="4D5A5917" w14:textId="77777777" w:rsidTr="002E20CF">
        <w:trPr>
          <w:tblHeader/>
        </w:trPr>
        <w:tc>
          <w:tcPr>
            <w:tcW w:w="2036" w:type="pct"/>
          </w:tcPr>
          <w:p w14:paraId="4C154C2F" w14:textId="77777777" w:rsidR="00D6309F" w:rsidRPr="006A35D3" w:rsidRDefault="00D6309F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68188435" w14:textId="77777777"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0F94DCFE" w14:textId="77777777"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11" w:type="pct"/>
            <w:gridSpan w:val="3"/>
          </w:tcPr>
          <w:p w14:paraId="5CEEB9CA" w14:textId="77777777" w:rsidR="00D6309F" w:rsidRPr="006A35D3" w:rsidRDefault="00D6309F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6A35D3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C72D13" w:rsidRPr="006A35D3" w14:paraId="2A3D3769" w14:textId="77777777" w:rsidTr="002E20CF">
        <w:trPr>
          <w:tblHeader/>
        </w:trPr>
        <w:tc>
          <w:tcPr>
            <w:tcW w:w="2036" w:type="pct"/>
          </w:tcPr>
          <w:p w14:paraId="1E18B7FA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556A586" w14:textId="5130C0C8" w:rsidR="00474F63" w:rsidRPr="006A35D3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8" w:type="pct"/>
          </w:tcPr>
          <w:p w14:paraId="5818C5E4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496CAF38" w14:textId="3E6E4960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D27C9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1" w:type="pct"/>
          </w:tcPr>
          <w:p w14:paraId="698AC6B1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0BF55BDB" w14:textId="50F52E6A" w:rsidR="00474F63" w:rsidRPr="006A35D3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0" w:type="pct"/>
          </w:tcPr>
          <w:p w14:paraId="5ED19515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</w:tcPr>
          <w:p w14:paraId="29512D22" w14:textId="4FCC154C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 w:rsidR="00B87FAE" w:rsidRPr="006A35D3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D27C9B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474F63" w:rsidRPr="006A35D3" w14:paraId="6ACE4606" w14:textId="77777777" w:rsidTr="0034034B">
        <w:trPr>
          <w:tblHeader/>
        </w:trPr>
        <w:tc>
          <w:tcPr>
            <w:tcW w:w="2036" w:type="pct"/>
          </w:tcPr>
          <w:p w14:paraId="09838A9E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4" w:type="pct"/>
            <w:gridSpan w:val="7"/>
          </w:tcPr>
          <w:p w14:paraId="16699037" w14:textId="77777777" w:rsidR="00474F63" w:rsidRPr="006A35D3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</w:t>
            </w:r>
            <w:r w:rsidRPr="006A35D3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 xml:space="preserve"> / </w:t>
            </w:r>
            <w:r w:rsidRPr="006A35D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พันหุ้น)</w:t>
            </w:r>
          </w:p>
        </w:tc>
      </w:tr>
      <w:tr w:rsidR="00D27C9B" w:rsidRPr="006A35D3" w14:paraId="636F4DFF" w14:textId="77777777" w:rsidTr="0034034B">
        <w:tc>
          <w:tcPr>
            <w:tcW w:w="2036" w:type="pct"/>
          </w:tcPr>
          <w:p w14:paraId="5E2B8E24" w14:textId="371F1FAE" w:rsidR="00D27C9B" w:rsidRPr="006A35D3" w:rsidRDefault="00D27C9B" w:rsidP="00617310">
            <w:pPr>
              <w:pStyle w:val="a"/>
              <w:widowControl w:val="0"/>
              <w:tabs>
                <w:tab w:val="clear" w:pos="1080"/>
              </w:tabs>
              <w:ind w:left="160" w:hanging="160"/>
              <w:jc w:val="thaiDistribute"/>
              <w:rPr>
                <w:rFonts w:ascii="Angsana New" w:hAnsi="Angsana New" w:cs="Angsana New"/>
                <w:cs/>
              </w:rPr>
            </w:pPr>
            <w:r w:rsidRPr="006A35D3">
              <w:rPr>
                <w:rFonts w:ascii="Angsana New" w:hAnsi="Angsana New" w:cs="Angsana New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47F8E720" w14:textId="07BECD05" w:rsidR="00D27C9B" w:rsidRPr="006A35D3" w:rsidRDefault="00446780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89,3</w:t>
            </w:r>
            <w:r w:rsidR="00C211A5">
              <w:rPr>
                <w:rFonts w:ascii="Angsana New" w:hAnsi="Angsana New"/>
                <w:sz w:val="30"/>
                <w:szCs w:val="30"/>
                <w:lang w:val="en-US" w:eastAsia="en-US"/>
              </w:rPr>
              <w:t>07</w:t>
            </w:r>
          </w:p>
        </w:tc>
        <w:tc>
          <w:tcPr>
            <w:tcW w:w="138" w:type="pct"/>
            <w:vAlign w:val="bottom"/>
          </w:tcPr>
          <w:p w14:paraId="32C78D9E" w14:textId="77777777" w:rsidR="00D27C9B" w:rsidRPr="006A35D3" w:rsidRDefault="00D27C9B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bottom w:val="double" w:sz="4" w:space="0" w:color="auto"/>
            </w:tcBorders>
            <w:vAlign w:val="bottom"/>
          </w:tcPr>
          <w:p w14:paraId="2C90BBD1" w14:textId="2E7BBB76" w:rsidR="00D27C9B" w:rsidRPr="006A35D3" w:rsidRDefault="004F608B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85</w:t>
            </w:r>
            <w:r w:rsidR="00D27C9B" w:rsidRPr="0029658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810</w:t>
            </w:r>
          </w:p>
        </w:tc>
        <w:tc>
          <w:tcPr>
            <w:tcW w:w="141" w:type="pct"/>
            <w:vAlign w:val="bottom"/>
          </w:tcPr>
          <w:p w14:paraId="47821D76" w14:textId="77777777" w:rsidR="00D27C9B" w:rsidRPr="006A35D3" w:rsidRDefault="00D27C9B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vAlign w:val="bottom"/>
          </w:tcPr>
          <w:p w14:paraId="65B11E38" w14:textId="7389F3FB" w:rsidR="00D27C9B" w:rsidRPr="006A35D3" w:rsidRDefault="00446780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103,497</w:t>
            </w:r>
          </w:p>
        </w:tc>
        <w:tc>
          <w:tcPr>
            <w:tcW w:w="140" w:type="pct"/>
            <w:vAlign w:val="bottom"/>
          </w:tcPr>
          <w:p w14:paraId="56E128D4" w14:textId="77777777" w:rsidR="00D27C9B" w:rsidRPr="006A35D3" w:rsidRDefault="00D27C9B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  <w:vAlign w:val="bottom"/>
          </w:tcPr>
          <w:p w14:paraId="16E828BB" w14:textId="112C49CE" w:rsidR="00D27C9B" w:rsidRPr="006A35D3" w:rsidRDefault="004F608B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30</w:t>
            </w:r>
            <w:r w:rsidR="00617310" w:rsidRPr="0029658D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4F608B">
              <w:rPr>
                <w:rFonts w:ascii="Angsana New" w:hAnsi="Angsana New"/>
                <w:sz w:val="30"/>
                <w:szCs w:val="30"/>
                <w:lang w:val="en-US" w:eastAsia="en-US"/>
              </w:rPr>
              <w:t>988</w:t>
            </w:r>
          </w:p>
        </w:tc>
      </w:tr>
      <w:tr w:rsidR="00D27C9B" w:rsidRPr="006A35D3" w14:paraId="11C8CCD1" w14:textId="77777777" w:rsidTr="0034034B">
        <w:tc>
          <w:tcPr>
            <w:tcW w:w="2036" w:type="pct"/>
          </w:tcPr>
          <w:p w14:paraId="40101517" w14:textId="77777777" w:rsidR="00D27C9B" w:rsidRPr="006A35D3" w:rsidRDefault="00D27C9B" w:rsidP="00D27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35D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จำนวนหุ้นสามัญที่มีอยู่ในระหว่าง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14:paraId="4405EAF2" w14:textId="4D0E2FB5" w:rsidR="00D27C9B" w:rsidRPr="006A35D3" w:rsidRDefault="00446780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329,999</w:t>
            </w:r>
          </w:p>
        </w:tc>
        <w:tc>
          <w:tcPr>
            <w:tcW w:w="138" w:type="pct"/>
          </w:tcPr>
          <w:p w14:paraId="32132CB8" w14:textId="77777777" w:rsidR="00D27C9B" w:rsidRPr="006A35D3" w:rsidRDefault="00D27C9B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</w:tcPr>
          <w:p w14:paraId="24A74A6A" w14:textId="0F797AC7" w:rsidR="00D27C9B" w:rsidRPr="006A35D3" w:rsidRDefault="00617310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02CD">
              <w:rPr>
                <w:rFonts w:ascii="Angsana New" w:hAnsi="Angsana New"/>
                <w:sz w:val="30"/>
                <w:szCs w:val="30"/>
              </w:rPr>
              <w:t>329,999</w:t>
            </w:r>
          </w:p>
        </w:tc>
        <w:tc>
          <w:tcPr>
            <w:tcW w:w="141" w:type="pct"/>
          </w:tcPr>
          <w:p w14:paraId="40DE877E" w14:textId="77777777" w:rsidR="00D27C9B" w:rsidRPr="006A35D3" w:rsidRDefault="00D27C9B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</w:tcPr>
          <w:p w14:paraId="3400D573" w14:textId="222C55E1" w:rsidR="00D27C9B" w:rsidRPr="006A35D3" w:rsidRDefault="00446780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329,999</w:t>
            </w:r>
          </w:p>
        </w:tc>
        <w:tc>
          <w:tcPr>
            <w:tcW w:w="140" w:type="pct"/>
          </w:tcPr>
          <w:p w14:paraId="1F096D1A" w14:textId="77777777" w:rsidR="00D27C9B" w:rsidRPr="006A35D3" w:rsidRDefault="00D27C9B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47AB4D7F" w14:textId="4CB43671" w:rsidR="00D27C9B" w:rsidRPr="006A35D3" w:rsidRDefault="00617310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002CD">
              <w:rPr>
                <w:rFonts w:ascii="Angsana New" w:hAnsi="Angsana New"/>
                <w:sz w:val="30"/>
                <w:szCs w:val="30"/>
              </w:rPr>
              <w:t>329,999</w:t>
            </w:r>
          </w:p>
        </w:tc>
      </w:tr>
      <w:tr w:rsidR="00D27C9B" w:rsidRPr="006A35D3" w14:paraId="3C93FDCD" w14:textId="77777777" w:rsidTr="0034034B">
        <w:tc>
          <w:tcPr>
            <w:tcW w:w="2036" w:type="pct"/>
          </w:tcPr>
          <w:p w14:paraId="5F6632EF" w14:textId="46175CA6" w:rsidR="00D27C9B" w:rsidRPr="006A35D3" w:rsidRDefault="00D27C9B" w:rsidP="00D27C9B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6A35D3">
              <w:rPr>
                <w:rFonts w:ascii="Angsana New" w:hAnsi="Angsana New" w:cs="Angsana New"/>
                <w:b/>
                <w:bCs/>
                <w:cs/>
              </w:rPr>
              <w:t xml:space="preserve">กำไรต่อหุ้นขั้นพื้นฐาน </w:t>
            </w:r>
            <w:r w:rsidRPr="006A35D3">
              <w:rPr>
                <w:rFonts w:ascii="Angsana New" w:hAnsi="Angsana New" w:cs="Angsana New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14:paraId="6EBCDFD3" w14:textId="3A4B6ECB" w:rsidR="00D27C9B" w:rsidRPr="006A35D3" w:rsidRDefault="00446780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0.271</w:t>
            </w:r>
          </w:p>
        </w:tc>
        <w:tc>
          <w:tcPr>
            <w:tcW w:w="138" w:type="pct"/>
          </w:tcPr>
          <w:p w14:paraId="5EE39C29" w14:textId="77777777" w:rsidR="00D27C9B" w:rsidRPr="006A35D3" w:rsidRDefault="00D27C9B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double" w:sz="4" w:space="0" w:color="auto"/>
            </w:tcBorders>
          </w:tcPr>
          <w:p w14:paraId="5CEAAA22" w14:textId="31324B19" w:rsidR="00D27C9B" w:rsidRPr="006A35D3" w:rsidRDefault="00446780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15" w:right="-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0.260</w:t>
            </w:r>
          </w:p>
        </w:tc>
        <w:tc>
          <w:tcPr>
            <w:tcW w:w="141" w:type="pct"/>
          </w:tcPr>
          <w:p w14:paraId="318DC101" w14:textId="77777777" w:rsidR="00D27C9B" w:rsidRPr="006A35D3" w:rsidRDefault="00D27C9B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32175C" w14:textId="343A23BA" w:rsidR="00D27C9B" w:rsidRPr="006A35D3" w:rsidRDefault="00446780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0.314</w:t>
            </w:r>
          </w:p>
        </w:tc>
        <w:tc>
          <w:tcPr>
            <w:tcW w:w="140" w:type="pct"/>
          </w:tcPr>
          <w:p w14:paraId="6AB6EFA6" w14:textId="77777777" w:rsidR="00D27C9B" w:rsidRPr="006A35D3" w:rsidRDefault="00D27C9B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07149B3C" w14:textId="126E3F3B" w:rsidR="00D27C9B" w:rsidRPr="00C326F5" w:rsidRDefault="00446780" w:rsidP="00D27C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15" w:right="-1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0.094</w:t>
            </w:r>
          </w:p>
        </w:tc>
      </w:tr>
    </w:tbl>
    <w:p w14:paraId="0562CB72" w14:textId="77777777" w:rsidR="00385BD9" w:rsidRDefault="00385BD9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เงินปันผล</w:t>
      </w:r>
    </w:p>
    <w:p w14:paraId="3A239647" w14:textId="77777777" w:rsidR="00DB0716" w:rsidRPr="00567E63" w:rsidRDefault="00DB0716" w:rsidP="00DB0716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5D98D02F" w14:textId="1F043221" w:rsidR="00617310" w:rsidRPr="00696147" w:rsidRDefault="00617310" w:rsidP="00617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bookmarkStart w:id="8" w:name="_Hlk52537660"/>
      <w:r w:rsidRPr="00696147">
        <w:rPr>
          <w:rFonts w:ascii="Angsana New" w:hAnsi="Angsana New" w:hint="cs"/>
          <w:sz w:val="30"/>
          <w:szCs w:val="30"/>
          <w:cs/>
          <w:lang w:eastAsia="x-none"/>
        </w:rPr>
        <w:t>ในการประ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ชุมสามัญผู้ถือหุ้นเมื่อวันที่ </w:t>
      </w:r>
      <w:r w:rsidRPr="00696147">
        <w:rPr>
          <w:rFonts w:ascii="Angsana New" w:hAnsi="Angsana New"/>
          <w:sz w:val="30"/>
          <w:szCs w:val="30"/>
          <w:lang w:eastAsia="x-none"/>
        </w:rPr>
        <w:t>2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 กรกฎาคม </w:t>
      </w:r>
      <w:r w:rsidR="00C65C75">
        <w:rPr>
          <w:rFonts w:ascii="Angsana New" w:hAnsi="Angsana New"/>
          <w:sz w:val="30"/>
          <w:szCs w:val="30"/>
          <w:lang w:eastAsia="x-none"/>
        </w:rPr>
        <w:t>2563</w:t>
      </w:r>
      <w:r w:rsidRPr="00786A4D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786A4D">
        <w:rPr>
          <w:rFonts w:ascii="Angsana New" w:hAnsi="Angsana New" w:hint="cs"/>
          <w:sz w:val="30"/>
          <w:szCs w:val="30"/>
          <w:cs/>
          <w:lang w:eastAsia="x-none"/>
        </w:rPr>
        <w:t>ผู้ถือหุ้น</w:t>
      </w:r>
      <w:r w:rsidRPr="00786A4D">
        <w:rPr>
          <w:rFonts w:ascii="Angsana New" w:hAnsi="Angsana New"/>
          <w:sz w:val="30"/>
          <w:szCs w:val="30"/>
          <w:cs/>
          <w:lang w:eastAsia="x-none"/>
        </w:rPr>
        <w:t>มีมติอนุมัติการจัดสรร</w:t>
      </w:r>
      <w:r w:rsidRPr="00786A4D">
        <w:rPr>
          <w:rFonts w:ascii="Angsana New" w:hAnsi="Angsana New" w:hint="cs"/>
          <w:sz w:val="30"/>
          <w:szCs w:val="30"/>
          <w:cs/>
          <w:lang w:eastAsia="x-none"/>
        </w:rPr>
        <w:t>เงินทุนสำรองตามกฎหมาย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จำนวน 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 xml:space="preserve">1,549,414.36 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>บาท</w:t>
      </w:r>
      <w:r w:rsidRPr="00786A4D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และ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อนุมัติจ่ายปันผลเป็นหุ้นสามัญของบริษัทจากกำไรสะสมยังไม่ได้จัดสรร ณ สิ้นปี 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="004F608B" w:rsidRPr="004F608B">
        <w:rPr>
          <w:rFonts w:ascii="Angsana New" w:hAnsi="Angsana New"/>
          <w:spacing w:val="-4"/>
          <w:sz w:val="30"/>
          <w:szCs w:val="30"/>
          <w:lang w:eastAsia="x-none"/>
        </w:rPr>
        <w:t>5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62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จำนวนไม่เกิน 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40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</w:t>
      </w:r>
      <w:r w:rsidRPr="00786A4D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ล้าน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0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>.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50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บาท ให้แก่ผู้ถือหุ้นในอัตรา 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7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>.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249986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หุ้นเดิมต่อ </w:t>
      </w:r>
      <w:r w:rsidRPr="00786A4D">
        <w:rPr>
          <w:rFonts w:ascii="Angsana New" w:hAnsi="Angsana New"/>
          <w:spacing w:val="-4"/>
          <w:sz w:val="30"/>
          <w:szCs w:val="30"/>
          <w:lang w:eastAsia="x-none"/>
        </w:rPr>
        <w:t>1</w:t>
      </w:r>
      <w:r w:rsidRPr="00786A4D">
        <w:rPr>
          <w:rFonts w:ascii="Angsana New" w:hAnsi="Angsana New"/>
          <w:spacing w:val="-4"/>
          <w:sz w:val="30"/>
          <w:szCs w:val="30"/>
          <w:cs/>
          <w:lang w:eastAsia="x-none"/>
        </w:rPr>
        <w:t xml:space="preserve"> หุ้นปัน</w:t>
      </w:r>
      <w:r w:rsidRPr="00786A4D">
        <w:rPr>
          <w:rFonts w:ascii="Angsana New" w:hAnsi="Angsana New"/>
          <w:sz w:val="30"/>
          <w:szCs w:val="30"/>
          <w:cs/>
          <w:lang w:eastAsia="x-none"/>
        </w:rPr>
        <w:t>ผล รวม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มูลค่าหุ้นทั้งสิ้นไม่เกิน </w:t>
      </w:r>
      <w:r w:rsidRPr="00696147">
        <w:rPr>
          <w:rFonts w:ascii="Angsana New" w:hAnsi="Angsana New"/>
          <w:sz w:val="30"/>
          <w:szCs w:val="30"/>
          <w:lang w:eastAsia="x-none"/>
        </w:rPr>
        <w:t>20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 ล้านบาท </w:t>
      </w:r>
      <w:r w:rsidRPr="00696147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จ่ายปันผลเป็นเงินสด ในอัตราหุ้นละ </w:t>
      </w:r>
      <w:r w:rsidRPr="00696147">
        <w:rPr>
          <w:rFonts w:ascii="Angsana New" w:hAnsi="Angsana New"/>
          <w:sz w:val="30"/>
          <w:szCs w:val="30"/>
          <w:lang w:eastAsia="x-none"/>
        </w:rPr>
        <w:t>0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>.</w:t>
      </w:r>
      <w:r w:rsidRPr="00696147">
        <w:rPr>
          <w:rFonts w:ascii="Angsana New" w:hAnsi="Angsana New"/>
          <w:sz w:val="30"/>
          <w:szCs w:val="30"/>
          <w:lang w:eastAsia="x-none"/>
        </w:rPr>
        <w:t>0076628497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 บาท หรือคิดเป็นจำนวนเงินไม่เกิน</w:t>
      </w:r>
      <w:r w:rsidRPr="00696147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696147">
        <w:rPr>
          <w:rFonts w:ascii="Angsana New" w:hAnsi="Angsana New"/>
          <w:sz w:val="30"/>
          <w:szCs w:val="30"/>
          <w:lang w:eastAsia="x-none"/>
        </w:rPr>
        <w:t>22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>,</w:t>
      </w:r>
      <w:r w:rsidRPr="00696147">
        <w:rPr>
          <w:rFonts w:ascii="Angsana New" w:hAnsi="Angsana New"/>
          <w:sz w:val="30"/>
          <w:szCs w:val="30"/>
          <w:lang w:eastAsia="x-none"/>
        </w:rPr>
        <w:t>222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>,</w:t>
      </w:r>
      <w:r w:rsidRPr="00696147">
        <w:rPr>
          <w:rFonts w:ascii="Angsana New" w:hAnsi="Angsana New"/>
          <w:sz w:val="30"/>
          <w:szCs w:val="30"/>
          <w:lang w:eastAsia="x-none"/>
        </w:rPr>
        <w:t>222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>.</w:t>
      </w:r>
      <w:r w:rsidRPr="00696147">
        <w:rPr>
          <w:rFonts w:ascii="Angsana New" w:hAnsi="Angsana New"/>
          <w:sz w:val="30"/>
          <w:szCs w:val="30"/>
          <w:lang w:eastAsia="x-none"/>
        </w:rPr>
        <w:t>22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 บาท </w:t>
      </w:r>
      <w:r w:rsidRPr="00696147">
        <w:rPr>
          <w:rFonts w:ascii="Angsana New" w:hAnsi="Angsana New" w:hint="cs"/>
          <w:sz w:val="30"/>
          <w:szCs w:val="30"/>
          <w:cs/>
          <w:lang w:eastAsia="x-none"/>
        </w:rPr>
        <w:t>โดยเงินปันผลดังกล่าวได้จ่ายแก่ผู้ถือหุ้นแล้ว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ในวันที่ </w:t>
      </w:r>
      <w:r w:rsidRPr="00696147">
        <w:rPr>
          <w:rFonts w:ascii="Angsana New" w:hAnsi="Angsana New"/>
          <w:sz w:val="30"/>
          <w:szCs w:val="30"/>
          <w:lang w:eastAsia="x-none"/>
        </w:rPr>
        <w:t xml:space="preserve">23 </w:t>
      </w:r>
      <w:r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69614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C65C75">
        <w:rPr>
          <w:rFonts w:ascii="Angsana New" w:hAnsi="Angsana New"/>
          <w:sz w:val="30"/>
          <w:szCs w:val="30"/>
          <w:lang w:eastAsia="x-none"/>
        </w:rPr>
        <w:t>2563</w:t>
      </w:r>
      <w:bookmarkEnd w:id="8"/>
    </w:p>
    <w:p w14:paraId="4A777836" w14:textId="77777777" w:rsidR="00617310" w:rsidRPr="00567E63" w:rsidRDefault="00617310" w:rsidP="006173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lang w:val="en-GB" w:eastAsia="x-none"/>
        </w:rPr>
      </w:pPr>
    </w:p>
    <w:p w14:paraId="1955FFD8" w14:textId="6A116B0E" w:rsidR="0097159E" w:rsidRPr="00337CAA" w:rsidRDefault="00617310" w:rsidP="00337C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786A4D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ในการประชุมสามัญผู้ถือหุ้นเมื่อวันที่ </w:t>
      </w:r>
      <w:r w:rsidRPr="00786A4D">
        <w:rPr>
          <w:rFonts w:asciiTheme="majorBidi" w:hAnsiTheme="majorBidi" w:cstheme="majorBidi"/>
          <w:sz w:val="30"/>
          <w:szCs w:val="30"/>
          <w:lang w:val="en-GB" w:eastAsia="x-none"/>
        </w:rPr>
        <w:t xml:space="preserve">4 </w:t>
      </w:r>
      <w:r w:rsidRPr="00786A4D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เมษายน </w:t>
      </w:r>
      <w:r w:rsidRPr="00786A4D">
        <w:rPr>
          <w:rFonts w:asciiTheme="majorBidi" w:hAnsiTheme="majorBidi" w:cstheme="majorBidi"/>
          <w:sz w:val="30"/>
          <w:szCs w:val="30"/>
          <w:lang w:val="en-GB" w:eastAsia="x-none"/>
        </w:rPr>
        <w:t xml:space="preserve">2562 </w:t>
      </w:r>
      <w:r w:rsidRPr="00786A4D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ผู้ถือหุ้นมีมติอนุมัติจ่ายเงินปันผลสำหรับปี </w:t>
      </w:r>
      <w:r w:rsidRPr="00786A4D">
        <w:rPr>
          <w:rFonts w:asciiTheme="majorBidi" w:hAnsiTheme="majorBidi" w:cstheme="majorBidi"/>
          <w:sz w:val="30"/>
          <w:szCs w:val="30"/>
          <w:lang w:val="en-GB" w:eastAsia="x-none"/>
        </w:rPr>
        <w:t xml:space="preserve">2561 </w:t>
      </w:r>
      <w:r w:rsidRPr="00786A4D"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>เป็นหุ้น</w:t>
      </w:r>
      <w:r w:rsidRPr="00786A4D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สามัญของบริษัทจากกำไรสะสมสำหรับปี </w:t>
      </w:r>
      <w:r w:rsidRPr="00786A4D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2561 </w:t>
      </w:r>
      <w:r w:rsidRPr="00786A4D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จำนวนไม่เกิน </w:t>
      </w:r>
      <w:r w:rsidRPr="00786A4D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>10</w:t>
      </w:r>
      <w:r w:rsidRPr="00307FD7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 </w:t>
      </w:r>
      <w:r w:rsidRPr="00307FD7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 xml:space="preserve">ล้านหุ้น มูลค่าที่ตราไว้หุ้นละ </w:t>
      </w:r>
      <w:r w:rsidRPr="00307FD7">
        <w:rPr>
          <w:rFonts w:asciiTheme="majorBidi" w:hAnsiTheme="majorBidi" w:cstheme="majorBidi"/>
          <w:spacing w:val="4"/>
          <w:sz w:val="30"/>
          <w:szCs w:val="30"/>
          <w:lang w:val="en-GB" w:eastAsia="x-none"/>
        </w:rPr>
        <w:t xml:space="preserve">0.50 </w:t>
      </w:r>
      <w:r w:rsidRPr="00307FD7">
        <w:rPr>
          <w:rFonts w:asciiTheme="majorBidi" w:hAnsiTheme="majorBidi" w:cstheme="majorBidi" w:hint="cs"/>
          <w:spacing w:val="4"/>
          <w:sz w:val="30"/>
          <w:szCs w:val="30"/>
          <w:cs/>
          <w:lang w:val="en-GB" w:eastAsia="x-none"/>
        </w:rPr>
        <w:t>บาท ให้แก่ผู้</w:t>
      </w:r>
      <w:r>
        <w:rPr>
          <w:rFonts w:asciiTheme="majorBidi" w:hAnsiTheme="majorBidi" w:cstheme="majorBidi" w:hint="cs"/>
          <w:sz w:val="30"/>
          <w:szCs w:val="30"/>
          <w:cs/>
          <w:lang w:val="en-GB" w:eastAsia="x-none"/>
        </w:rPr>
        <w:t xml:space="preserve">ถือหุ้นในอัตรา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28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หุ้นเดิมต่อ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หุ้นปันผล รวมมูลค่าหุ้นทั้งสิ้นไม่เกิน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ล้านบาท และจ่ายปันผลเป็นเงินสดในอัตราหุ้นละ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0.0019841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0.60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ล้านบาท โดยเงินปันผลดังกล่าวได้จ่ายแก่ผู้ถือหุ้นแล้วในวันที่ </w:t>
      </w:r>
      <w:r>
        <w:rPr>
          <w:rFonts w:asciiTheme="majorBidi" w:hAnsiTheme="majorBidi" w:cstheme="majorBidi"/>
          <w:sz w:val="30"/>
          <w:szCs w:val="30"/>
          <w:lang w:eastAsia="x-none"/>
        </w:rPr>
        <w:t xml:space="preserve">26 </w:t>
      </w: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เมษายน </w:t>
      </w:r>
      <w:r>
        <w:rPr>
          <w:rFonts w:asciiTheme="majorBidi" w:hAnsiTheme="majorBidi" w:cstheme="majorBidi"/>
          <w:sz w:val="30"/>
          <w:szCs w:val="30"/>
          <w:lang w:eastAsia="x-none"/>
        </w:rPr>
        <w:t>2562</w:t>
      </w:r>
    </w:p>
    <w:p w14:paraId="4ED88E55" w14:textId="77777777" w:rsidR="0097159E" w:rsidRPr="00567E63" w:rsidRDefault="0097159E" w:rsidP="004516E2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5928D96A" w14:textId="384D3C9E" w:rsidR="009A3197" w:rsidRDefault="009A3197" w:rsidP="00D92376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0F2980">
        <w:rPr>
          <w:rFonts w:ascii="Angsana New" w:hAnsi="Angsana New" w:hint="cs"/>
          <w:sz w:val="30"/>
          <w:szCs w:val="30"/>
          <w:u w:val="none"/>
          <w:cs/>
          <w:lang w:val="en-US"/>
        </w:rPr>
        <w:t>เครื่องมือทางการเงิน</w:t>
      </w:r>
      <w:r w:rsidRPr="000F2980">
        <w:rPr>
          <w:rFonts w:ascii="Angsana New" w:hAnsi="Angsana New"/>
          <w:sz w:val="30"/>
          <w:szCs w:val="30"/>
          <w:u w:val="none"/>
          <w:cs/>
          <w:lang w:val="en-US"/>
        </w:rPr>
        <w:t xml:space="preserve"> </w:t>
      </w:r>
    </w:p>
    <w:p w14:paraId="061B441B" w14:textId="77777777" w:rsidR="004516E2" w:rsidRPr="00567E63" w:rsidRDefault="004516E2" w:rsidP="004516E2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00677A82" w14:textId="07A0875A" w:rsidR="009D42F8" w:rsidRPr="00773921" w:rsidRDefault="009D42F8" w:rsidP="005B74B8">
      <w:pPr>
        <w:pStyle w:val="ListParagraph"/>
        <w:numPr>
          <w:ilvl w:val="0"/>
          <w:numId w:val="33"/>
        </w:numPr>
        <w:tabs>
          <w:tab w:val="clear" w:pos="454"/>
          <w:tab w:val="clear" w:pos="680"/>
          <w:tab w:val="left" w:pos="540"/>
        </w:tabs>
        <w:ind w:hanging="720"/>
        <w:rPr>
          <w:sz w:val="30"/>
          <w:szCs w:val="30"/>
          <w:lang w:eastAsia="x-none"/>
        </w:rPr>
      </w:pPr>
      <w:r w:rsidRPr="0077392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68AA741" w14:textId="403F606D" w:rsidR="009D42F8" w:rsidRPr="00567E63" w:rsidRDefault="009D42F8" w:rsidP="009D42F8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68545F9" w14:textId="1DD92233" w:rsidR="00D92376" w:rsidRPr="00623946" w:rsidRDefault="00D92376" w:rsidP="00D92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3B38D3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623946">
        <w:rPr>
          <w:rFonts w:asciiTheme="majorBidi" w:hAnsiTheme="majorBidi" w:cstheme="majorBidi"/>
          <w:sz w:val="30"/>
          <w:szCs w:val="30"/>
          <w:cs/>
        </w:rPr>
        <w:t>ที่</w:t>
      </w:r>
      <w:r w:rsidR="00770091" w:rsidRPr="00770091">
        <w:rPr>
          <w:rFonts w:asciiTheme="majorBidi" w:hAnsiTheme="majorBidi"/>
          <w:sz w:val="30"/>
          <w:szCs w:val="30"/>
          <w:cs/>
        </w:rPr>
        <w:t>วัดมูลค่าด้วยราคาทุนตัดจำหน่าย</w:t>
      </w:r>
      <w:r w:rsidRPr="00623946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5A62FA28" w14:textId="19DE375D" w:rsidR="009D42F8" w:rsidRPr="00567E63" w:rsidRDefault="009D42F8" w:rsidP="009D42F8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1A91598B" w14:textId="77777777" w:rsidR="00D92376" w:rsidRPr="00E54053" w:rsidRDefault="00D92376" w:rsidP="00D92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6"/>
          <w:szCs w:val="6"/>
          <w:highlight w:val="yello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49"/>
        <w:gridCol w:w="236"/>
        <w:gridCol w:w="1205"/>
        <w:gridCol w:w="236"/>
        <w:gridCol w:w="1114"/>
        <w:gridCol w:w="236"/>
        <w:gridCol w:w="1294"/>
      </w:tblGrid>
      <w:tr w:rsidR="00D92376" w:rsidRPr="0090475A" w14:paraId="775E2B1F" w14:textId="77777777" w:rsidTr="0011454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252899E" w14:textId="77777777" w:rsidR="00D92376" w:rsidRPr="0021694B" w:rsidRDefault="00D92376" w:rsidP="00D9237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53762B0B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D92376" w:rsidRPr="00C733F2" w14:paraId="1FF99014" w14:textId="77777777" w:rsidTr="0011454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2A93434" w14:textId="77777777" w:rsidR="00D92376" w:rsidRPr="0021694B" w:rsidRDefault="00D92376" w:rsidP="00D9237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5"/>
            <w:shd w:val="clear" w:color="auto" w:fill="auto"/>
            <w:vAlign w:val="bottom"/>
          </w:tcPr>
          <w:p w14:paraId="6044971D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26626DA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3ED4193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92376" w:rsidRPr="00C733F2" w14:paraId="61688C8E" w14:textId="77777777" w:rsidTr="0011454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4419036A" w14:textId="02D7E209" w:rsidR="00D92376" w:rsidRPr="0021694B" w:rsidRDefault="00D92376" w:rsidP="00D9237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65C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7D178B22" w14:textId="0E8DD286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7B1222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0B419024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631D74" w14:textId="25DCC0D5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6DA1D7" w14:textId="77777777" w:rsidR="00D92376" w:rsidRPr="0021694B" w:rsidRDefault="00D92376" w:rsidP="00D92376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1E67F82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62B6863A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F483D69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D92376" w:rsidRPr="00C733F2" w14:paraId="2082FE11" w14:textId="77777777" w:rsidTr="0011454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2E51242" w14:textId="77777777" w:rsidR="00D92376" w:rsidRPr="0021694B" w:rsidRDefault="00D92376" w:rsidP="00D9237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28FA2C52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92376" w:rsidRPr="00C733F2" w14:paraId="4F14DA43" w14:textId="77777777" w:rsidTr="00114542">
        <w:trPr>
          <w:trHeight w:val="261"/>
        </w:trPr>
        <w:tc>
          <w:tcPr>
            <w:tcW w:w="4769" w:type="dxa"/>
            <w:gridSpan w:val="2"/>
            <w:shd w:val="clear" w:color="auto" w:fill="auto"/>
          </w:tcPr>
          <w:p w14:paraId="5C59861A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717A6890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00A4358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4C63128" w14:textId="77777777" w:rsidR="00D92376" w:rsidRPr="0021694B" w:rsidRDefault="00D92376" w:rsidP="00D923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6258891F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9915D93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8BFBF25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2376" w:rsidRPr="00C733F2" w14:paraId="5CD194FD" w14:textId="77777777" w:rsidTr="00114542">
        <w:trPr>
          <w:trHeight w:val="261"/>
        </w:trPr>
        <w:tc>
          <w:tcPr>
            <w:tcW w:w="3420" w:type="dxa"/>
            <w:shd w:val="clear" w:color="auto" w:fill="auto"/>
          </w:tcPr>
          <w:p w14:paraId="6E0624CA" w14:textId="77777777" w:rsidR="00D92376" w:rsidRPr="0021694B" w:rsidRDefault="00D92376" w:rsidP="00D92376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7CBE3B29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F095BF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30AD91FC" w14:textId="5AE45167" w:rsidR="00D92376" w:rsidRPr="00CB2DBB" w:rsidRDefault="00D92376" w:rsidP="0099536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DC642F9" w14:textId="77777777" w:rsidR="00D92376" w:rsidRPr="00CB2DBB" w:rsidRDefault="00D92376" w:rsidP="00D923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A03F672" w14:textId="692C01AA" w:rsidR="00D92376" w:rsidRPr="00CB2DBB" w:rsidRDefault="00CB2DBB" w:rsidP="0099536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512186D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2400376" w14:textId="6E082113" w:rsidR="00D92376" w:rsidRPr="00CB2DBB" w:rsidRDefault="00D92376" w:rsidP="0099536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F10F8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F10F8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92376" w:rsidRPr="00C733F2" w14:paraId="57361061" w14:textId="77777777" w:rsidTr="00114542">
        <w:trPr>
          <w:trHeight w:val="261"/>
        </w:trPr>
        <w:tc>
          <w:tcPr>
            <w:tcW w:w="3420" w:type="dxa"/>
            <w:shd w:val="clear" w:color="auto" w:fill="auto"/>
          </w:tcPr>
          <w:p w14:paraId="6F4DA6EB" w14:textId="38813856" w:rsidR="00D92376" w:rsidRPr="00ED57EA" w:rsidRDefault="00ED57EA" w:rsidP="00ED57EA">
            <w:pPr>
              <w:ind w:left="156" w:right="-90" w:hanging="17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57E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11096CA0" w14:textId="380FA61E" w:rsidR="00D92376" w:rsidRPr="00CB2DBB" w:rsidRDefault="00CB2DBB" w:rsidP="00D9237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3198F54A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406F671" w14:textId="2F7ED87C" w:rsidR="00D92376" w:rsidRPr="00CB2DBB" w:rsidRDefault="00D92376" w:rsidP="0099536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92FBC" w14:textId="77777777" w:rsidR="00D92376" w:rsidRPr="00CB2DBB" w:rsidRDefault="00D92376" w:rsidP="00D923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918FB3E" w14:textId="6B0B1B08" w:rsidR="00D92376" w:rsidRPr="00CB2DBB" w:rsidRDefault="00CB2DBB" w:rsidP="0099536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1E6B38FD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27615FC" w14:textId="4736FD49" w:rsidR="00D92376" w:rsidRPr="00CB2DBB" w:rsidRDefault="00CB2DBB" w:rsidP="0099536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27</w:t>
            </w:r>
          </w:p>
        </w:tc>
      </w:tr>
      <w:tr w:rsidR="00AD3473" w:rsidRPr="00C733F2" w14:paraId="69138320" w14:textId="77777777" w:rsidTr="00114542">
        <w:trPr>
          <w:trHeight w:val="261"/>
        </w:trPr>
        <w:tc>
          <w:tcPr>
            <w:tcW w:w="3420" w:type="dxa"/>
            <w:shd w:val="clear" w:color="auto" w:fill="auto"/>
          </w:tcPr>
          <w:p w14:paraId="609E51EC" w14:textId="77777777" w:rsidR="00AD3473" w:rsidRPr="00ED57EA" w:rsidRDefault="00AD3473" w:rsidP="00ED57EA">
            <w:pPr>
              <w:ind w:left="156" w:right="-90" w:hanging="17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49" w:type="dxa"/>
            <w:shd w:val="clear" w:color="auto" w:fill="auto"/>
          </w:tcPr>
          <w:p w14:paraId="34B9AD91" w14:textId="77777777" w:rsidR="00AD3473" w:rsidRDefault="00AD3473" w:rsidP="00D9237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2445D8E" w14:textId="77777777" w:rsidR="00AD3473" w:rsidRPr="00D92376" w:rsidRDefault="00AD3473" w:rsidP="00D9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5" w:type="dxa"/>
            <w:shd w:val="clear" w:color="auto" w:fill="auto"/>
          </w:tcPr>
          <w:p w14:paraId="23C5EE2C" w14:textId="77777777" w:rsidR="00AD3473" w:rsidRDefault="00AD3473" w:rsidP="00D9237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B4EE2CD" w14:textId="77777777" w:rsidR="00AD3473" w:rsidRPr="00D92376" w:rsidRDefault="00AD3473" w:rsidP="00D923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1C5FC3FE" w14:textId="77777777" w:rsidR="00AD3473" w:rsidRDefault="00AD3473" w:rsidP="00D92376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0EEA1F2" w14:textId="77777777" w:rsidR="00AD3473" w:rsidRPr="00D92376" w:rsidRDefault="00AD3473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7DC77D01" w14:textId="77777777" w:rsidR="00AD3473" w:rsidRDefault="00AD3473" w:rsidP="00D9237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337CAA" w:rsidRPr="00C733F2" w14:paraId="423A66E3" w14:textId="77777777" w:rsidTr="00114542">
        <w:trPr>
          <w:trHeight w:val="261"/>
        </w:trPr>
        <w:tc>
          <w:tcPr>
            <w:tcW w:w="3420" w:type="dxa"/>
            <w:shd w:val="clear" w:color="auto" w:fill="auto"/>
          </w:tcPr>
          <w:p w14:paraId="4F83247E" w14:textId="77777777" w:rsidR="00337CAA" w:rsidRPr="00ED57EA" w:rsidRDefault="00337CAA" w:rsidP="00ED57EA">
            <w:pPr>
              <w:ind w:left="156" w:right="-90" w:hanging="17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49" w:type="dxa"/>
            <w:shd w:val="clear" w:color="auto" w:fill="auto"/>
          </w:tcPr>
          <w:p w14:paraId="751BD0E2" w14:textId="77777777" w:rsidR="00337CAA" w:rsidRDefault="00337CAA" w:rsidP="00D9237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7296982" w14:textId="77777777" w:rsidR="00337CAA" w:rsidRPr="00D92376" w:rsidRDefault="00337CAA" w:rsidP="00D9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05" w:type="dxa"/>
            <w:shd w:val="clear" w:color="auto" w:fill="auto"/>
          </w:tcPr>
          <w:p w14:paraId="1AC1805D" w14:textId="77777777" w:rsidR="00337CAA" w:rsidRDefault="00337CAA" w:rsidP="00D9237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0C6624FD" w14:textId="77777777" w:rsidR="00337CAA" w:rsidRPr="00D92376" w:rsidRDefault="00337CAA" w:rsidP="00D923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45A5B00A" w14:textId="77777777" w:rsidR="00337CAA" w:rsidRDefault="00337CAA" w:rsidP="00D92376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05F36F8" w14:textId="77777777" w:rsidR="00337CAA" w:rsidRPr="00D92376" w:rsidRDefault="00337CAA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5FCC7892" w14:textId="77777777" w:rsidR="00337CAA" w:rsidRDefault="00337CAA" w:rsidP="00D9237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  <w:lang w:bidi="th-TH"/>
              </w:rPr>
            </w:pPr>
          </w:p>
        </w:tc>
      </w:tr>
      <w:tr w:rsidR="00D92376" w:rsidRPr="0021694B" w14:paraId="06D285F6" w14:textId="77777777" w:rsidTr="0011454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975A6BC" w14:textId="77777777" w:rsidR="00D92376" w:rsidRPr="0021694B" w:rsidRDefault="00D92376" w:rsidP="00D9237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  <w:vAlign w:val="bottom"/>
          </w:tcPr>
          <w:p w14:paraId="118A6F0A" w14:textId="77777777" w:rsidR="00D92376" w:rsidRPr="00082A96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82A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2376" w:rsidRPr="0021694B" w14:paraId="7AFA271C" w14:textId="77777777" w:rsidTr="0011454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569F21A" w14:textId="77777777" w:rsidR="00D92376" w:rsidRPr="0021694B" w:rsidRDefault="00D92376" w:rsidP="00D9237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5"/>
            <w:shd w:val="clear" w:color="auto" w:fill="auto"/>
            <w:vAlign w:val="bottom"/>
          </w:tcPr>
          <w:p w14:paraId="5C79B113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38B19BE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A6760D2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92376" w:rsidRPr="0021694B" w14:paraId="492CC4D0" w14:textId="77777777" w:rsidTr="0011454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9BB60AB" w14:textId="3FED847E" w:rsidR="00D92376" w:rsidRPr="0021694B" w:rsidRDefault="00D92376" w:rsidP="00D9237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65C7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3D4D414A" w14:textId="1E790B41" w:rsidR="00D92376" w:rsidRPr="0021694B" w:rsidRDefault="007B1222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</w:t>
            </w:r>
            <w:r w:rsidRPr="007B1222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57CE7E83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9E5EF0D" w14:textId="1E07C2E4" w:rsidR="00D92376" w:rsidRPr="0021694B" w:rsidRDefault="007B1222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10A9D4" w14:textId="77777777" w:rsidR="00D92376" w:rsidRPr="0021694B" w:rsidRDefault="00D92376" w:rsidP="00D92376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B4FF744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05CDCFF6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3AFC531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D92376" w:rsidRPr="0021694B" w14:paraId="38EE3EAF" w14:textId="77777777" w:rsidTr="0011454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5873B80" w14:textId="77777777" w:rsidR="00D92376" w:rsidRPr="0021694B" w:rsidRDefault="00D92376" w:rsidP="00D9237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</w:tcPr>
          <w:p w14:paraId="40027278" w14:textId="77777777" w:rsidR="00D92376" w:rsidRPr="0021694B" w:rsidRDefault="00D92376" w:rsidP="00D9237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92376" w:rsidRPr="0021694B" w14:paraId="4FA8B2EC" w14:textId="77777777" w:rsidTr="00114542">
        <w:trPr>
          <w:trHeight w:val="261"/>
        </w:trPr>
        <w:tc>
          <w:tcPr>
            <w:tcW w:w="4769" w:type="dxa"/>
            <w:gridSpan w:val="2"/>
            <w:shd w:val="clear" w:color="auto" w:fill="auto"/>
          </w:tcPr>
          <w:p w14:paraId="26E7984B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1DCA2B1F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6FE50EBD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17357A1" w14:textId="77777777" w:rsidR="00D92376" w:rsidRPr="0021694B" w:rsidRDefault="00D92376" w:rsidP="00D923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00F595C8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7FC869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9384B2D" w14:textId="77777777" w:rsidR="00D92376" w:rsidRPr="0021694B" w:rsidRDefault="00D92376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92376" w:rsidRPr="0021694B" w14:paraId="5AD55103" w14:textId="77777777" w:rsidTr="00114542">
        <w:trPr>
          <w:trHeight w:val="261"/>
        </w:trPr>
        <w:tc>
          <w:tcPr>
            <w:tcW w:w="3420" w:type="dxa"/>
            <w:shd w:val="clear" w:color="auto" w:fill="auto"/>
          </w:tcPr>
          <w:p w14:paraId="15E4DCB5" w14:textId="77777777" w:rsidR="00D92376" w:rsidRPr="0021694B" w:rsidRDefault="00D92376" w:rsidP="00D92376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07F3BE7C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DF4D66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DA91E4B" w14:textId="73AF315C" w:rsidR="00D92376" w:rsidRPr="00CB2DBB" w:rsidRDefault="00D92376" w:rsidP="0099536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112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FBEDBA" w14:textId="77777777" w:rsidR="00D92376" w:rsidRPr="00CB2DBB" w:rsidRDefault="00D92376" w:rsidP="00D923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ADBC12C" w14:textId="57B1CBA3" w:rsidR="00D92376" w:rsidRPr="00CB2DBB" w:rsidRDefault="00D92376" w:rsidP="00D92376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59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112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B8EB58F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CD82377" w14:textId="2CD22D98" w:rsidR="00D92376" w:rsidRPr="00CB2DBB" w:rsidRDefault="00D92376" w:rsidP="00D9237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92376" w:rsidRPr="0021694B" w14:paraId="52EE69E0" w14:textId="77777777" w:rsidTr="00114542">
        <w:trPr>
          <w:trHeight w:val="261"/>
        </w:trPr>
        <w:tc>
          <w:tcPr>
            <w:tcW w:w="3420" w:type="dxa"/>
            <w:shd w:val="clear" w:color="auto" w:fill="auto"/>
          </w:tcPr>
          <w:p w14:paraId="4491D68D" w14:textId="77777777" w:rsidR="00D92376" w:rsidRPr="0021694B" w:rsidRDefault="00D92376" w:rsidP="00D92376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2A96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29E0BFBB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2840FA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59517AB4" w14:textId="77777777" w:rsidR="00D92376" w:rsidRPr="00CB2DBB" w:rsidRDefault="00D92376" w:rsidP="0099536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bidi="th-TH"/>
              </w:rPr>
              <w:t>438,320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5DD3AF6" w14:textId="77777777" w:rsidR="00D92376" w:rsidRPr="00CB2DBB" w:rsidRDefault="00D92376" w:rsidP="00D923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332BB49A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438,320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BC4B7E" w14:textId="77777777" w:rsidR="00D92376" w:rsidRPr="00D92376" w:rsidRDefault="00D92376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08A8E88F" w14:textId="6F24524C" w:rsidR="00D92376" w:rsidRPr="00D92376" w:rsidRDefault="00D92376" w:rsidP="00D9237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highlight w:val="yellow"/>
                <w:cs/>
                <w:lang w:bidi="th-TH"/>
              </w:rPr>
            </w:pPr>
            <w:r w:rsidRPr="00097CD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Pr="00097C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42</w:t>
            </w:r>
            <w:r w:rsidR="00097CDD" w:rsidRPr="00097C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</w:t>
            </w:r>
            <w:r w:rsidRPr="00097C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097CDD" w:rsidRPr="00097CD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533</w:t>
            </w:r>
            <w:r w:rsidRPr="00097CD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D92376" w:rsidRPr="0021694B" w14:paraId="70BC117D" w14:textId="77777777" w:rsidTr="00114542">
        <w:trPr>
          <w:trHeight w:val="261"/>
        </w:trPr>
        <w:tc>
          <w:tcPr>
            <w:tcW w:w="3420" w:type="dxa"/>
            <w:shd w:val="clear" w:color="auto" w:fill="auto"/>
          </w:tcPr>
          <w:p w14:paraId="1F608B7F" w14:textId="523489E8" w:rsidR="00D92376" w:rsidRPr="00082A96" w:rsidRDefault="00ED57EA" w:rsidP="00ED57EA">
            <w:pPr>
              <w:ind w:left="156" w:right="-90" w:hanging="17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57E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55D447CD" w14:textId="02FDE10B" w:rsidR="00D92376" w:rsidRPr="00CB2DBB" w:rsidRDefault="00D92376" w:rsidP="00D92376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BD353F2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14:paraId="054847E7" w14:textId="25ED073D" w:rsidR="00D92376" w:rsidRPr="00CB2DBB" w:rsidRDefault="00D92376" w:rsidP="0099536F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FB2C5B" w14:textId="77777777" w:rsidR="00D92376" w:rsidRPr="00CB2DBB" w:rsidRDefault="00D92376" w:rsidP="00D92376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7EE164D0" w14:textId="0241FE69" w:rsidR="00D92376" w:rsidRPr="00CB2DBB" w:rsidRDefault="00D92376" w:rsidP="00D92376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7E583E3" w14:textId="77777777" w:rsidR="00D92376" w:rsidRPr="00CB2DBB" w:rsidRDefault="00D92376" w:rsidP="00D9237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B016CEA" w14:textId="4CC9C97A" w:rsidR="00D92376" w:rsidRPr="00CB2DBB" w:rsidRDefault="00D92376" w:rsidP="00D9237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</w:t>
            </w:r>
            <w:r w:rsidR="00CB2DB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CB2DB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7E609EF4" w14:textId="2435C81E" w:rsidR="00A2458E" w:rsidRDefault="00A2458E" w:rsidP="00D92376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color w:val="FF0000"/>
          <w:sz w:val="30"/>
          <w:szCs w:val="30"/>
          <w:lang w:val="en-US" w:bidi="th-TH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49"/>
        <w:gridCol w:w="236"/>
        <w:gridCol w:w="1295"/>
        <w:gridCol w:w="236"/>
        <w:gridCol w:w="1115"/>
        <w:gridCol w:w="236"/>
        <w:gridCol w:w="1294"/>
      </w:tblGrid>
      <w:tr w:rsidR="00BD1243" w:rsidRPr="00082A96" w14:paraId="123499B8" w14:textId="77777777" w:rsidTr="00F86D88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21F39D6" w14:textId="77777777" w:rsidR="00BD1243" w:rsidRPr="0021694B" w:rsidRDefault="00BD1243" w:rsidP="00432E4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7"/>
            <w:shd w:val="clear" w:color="auto" w:fill="auto"/>
            <w:vAlign w:val="bottom"/>
          </w:tcPr>
          <w:p w14:paraId="72FA950A" w14:textId="2F21AB4C" w:rsidR="00BD1243" w:rsidRPr="00082A96" w:rsidRDefault="00BD1243" w:rsidP="004E25B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</w:pPr>
            <w:r w:rsidRPr="00082A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="004E25B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BD1243" w:rsidRPr="0021694B" w14:paraId="27B32F03" w14:textId="77777777" w:rsidTr="00F86D88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6F9EFB4" w14:textId="77777777" w:rsidR="00BD1243" w:rsidRPr="0021694B" w:rsidRDefault="00BD1243" w:rsidP="00432E4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31" w:type="dxa"/>
            <w:gridSpan w:val="5"/>
            <w:shd w:val="clear" w:color="auto" w:fill="auto"/>
            <w:vAlign w:val="bottom"/>
          </w:tcPr>
          <w:p w14:paraId="3D6D8749" w14:textId="77777777" w:rsidR="00BD1243" w:rsidRPr="0021694B" w:rsidRDefault="00BD1243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2DEBCC85" w14:textId="77777777" w:rsidR="00BD1243" w:rsidRPr="0021694B" w:rsidRDefault="00BD1243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A11CB5B" w14:textId="77777777" w:rsidR="00BD1243" w:rsidRPr="0021694B" w:rsidRDefault="00BD1243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D1243" w:rsidRPr="0021694B" w14:paraId="19E7C236" w14:textId="77777777" w:rsidTr="00F86D88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01F4E79" w14:textId="4F4693C9" w:rsidR="00BD1243" w:rsidRPr="0021694B" w:rsidRDefault="00BD1243" w:rsidP="00432E4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E463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C123D43" w14:textId="17A65602" w:rsidR="00BD1243" w:rsidRPr="0021694B" w:rsidRDefault="00BD1243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</w:t>
            </w:r>
          </w:p>
        </w:tc>
        <w:tc>
          <w:tcPr>
            <w:tcW w:w="236" w:type="dxa"/>
            <w:shd w:val="clear" w:color="auto" w:fill="auto"/>
          </w:tcPr>
          <w:p w14:paraId="12C53438" w14:textId="77777777" w:rsidR="00BD1243" w:rsidRPr="0021694B" w:rsidRDefault="00BD1243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2710C01" w14:textId="19F9B07B" w:rsidR="00BD1243" w:rsidRPr="0021694B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ไม่</w:t>
            </w:r>
            <w:r w:rsidR="00363BF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ได้</w:t>
            </w: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E65D07" w14:textId="77777777" w:rsidR="00BD1243" w:rsidRPr="0021694B" w:rsidRDefault="00BD1243" w:rsidP="00432E4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18BA723" w14:textId="77777777" w:rsidR="00BD1243" w:rsidRPr="0021694B" w:rsidRDefault="00BD1243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597E280" w14:textId="77777777" w:rsidR="00BD1243" w:rsidRPr="0021694B" w:rsidRDefault="00BD1243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ED91AD8" w14:textId="77777777" w:rsidR="00BD1243" w:rsidRPr="0021694B" w:rsidRDefault="00BD1243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BD1243" w:rsidRPr="0021694B" w14:paraId="60830BC1" w14:textId="77777777" w:rsidTr="00F86D88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B126143" w14:textId="77777777" w:rsidR="00BD1243" w:rsidRPr="0021694B" w:rsidRDefault="00BD1243" w:rsidP="00432E4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7"/>
          </w:tcPr>
          <w:p w14:paraId="3B2A4AC4" w14:textId="77777777" w:rsidR="00BD1243" w:rsidRPr="0021694B" w:rsidRDefault="00BD1243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D1243" w:rsidRPr="0021694B" w14:paraId="111ECF76" w14:textId="77777777" w:rsidTr="00F86D88">
        <w:trPr>
          <w:trHeight w:val="261"/>
        </w:trPr>
        <w:tc>
          <w:tcPr>
            <w:tcW w:w="4769" w:type="dxa"/>
            <w:gridSpan w:val="2"/>
            <w:shd w:val="clear" w:color="auto" w:fill="auto"/>
          </w:tcPr>
          <w:p w14:paraId="1E66E10E" w14:textId="77777777" w:rsidR="00BD1243" w:rsidRPr="0021694B" w:rsidRDefault="00BD1243" w:rsidP="00432E4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6BD485D0" w14:textId="77777777" w:rsidR="00BD1243" w:rsidRPr="0021694B" w:rsidRDefault="00BD1243" w:rsidP="00432E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531E7173" w14:textId="77777777" w:rsidR="00BD1243" w:rsidRPr="0021694B" w:rsidRDefault="00BD1243" w:rsidP="00432E4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1F33067" w14:textId="77777777" w:rsidR="00BD1243" w:rsidRPr="0021694B" w:rsidRDefault="00BD1243" w:rsidP="00432E4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7994C145" w14:textId="77777777" w:rsidR="00BD1243" w:rsidRPr="0021694B" w:rsidRDefault="00BD1243" w:rsidP="00432E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AC77CCF" w14:textId="77777777" w:rsidR="00BD1243" w:rsidRPr="0021694B" w:rsidRDefault="00BD1243" w:rsidP="00432E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20BFE12" w14:textId="77777777" w:rsidR="00BD1243" w:rsidRPr="0021694B" w:rsidRDefault="00BD1243" w:rsidP="00432E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D1243" w:rsidRPr="00CB2DBB" w14:paraId="29105348" w14:textId="77777777" w:rsidTr="00F86D88">
        <w:trPr>
          <w:trHeight w:val="261"/>
        </w:trPr>
        <w:tc>
          <w:tcPr>
            <w:tcW w:w="3420" w:type="dxa"/>
            <w:shd w:val="clear" w:color="auto" w:fill="auto"/>
          </w:tcPr>
          <w:p w14:paraId="660989F4" w14:textId="77777777" w:rsidR="00BD1243" w:rsidRPr="0021694B" w:rsidRDefault="00BD1243" w:rsidP="00432E4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1694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16FE364D" w14:textId="22C06B5A" w:rsidR="00BD1243" w:rsidRPr="00F86D88" w:rsidRDefault="00F86D88" w:rsidP="003D403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75E797" w14:textId="77777777" w:rsidR="00BD1243" w:rsidRPr="00CB2DBB" w:rsidRDefault="00BD1243" w:rsidP="00432E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3424780" w14:textId="0F1790B4" w:rsidR="00BD1243" w:rsidRPr="00CB2DBB" w:rsidRDefault="00F86D88" w:rsidP="0099536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  <w:tc>
          <w:tcPr>
            <w:tcW w:w="236" w:type="dxa"/>
            <w:shd w:val="clear" w:color="auto" w:fill="auto"/>
          </w:tcPr>
          <w:p w14:paraId="70BDC374" w14:textId="77777777" w:rsidR="00BD1243" w:rsidRPr="00CB2DBB" w:rsidRDefault="00BD1243" w:rsidP="00432E4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3B001DB2" w14:textId="161704D0" w:rsidR="00BD1243" w:rsidRPr="00CB2DBB" w:rsidRDefault="00F86D88" w:rsidP="009953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  <w:tc>
          <w:tcPr>
            <w:tcW w:w="236" w:type="dxa"/>
            <w:shd w:val="clear" w:color="auto" w:fill="auto"/>
          </w:tcPr>
          <w:p w14:paraId="0E800684" w14:textId="77777777" w:rsidR="00BD1243" w:rsidRPr="00CB2DBB" w:rsidRDefault="00BD1243" w:rsidP="00432E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086A90D" w14:textId="0C20549D" w:rsidR="00BD1243" w:rsidRPr="00CB2DBB" w:rsidRDefault="00F86D88" w:rsidP="00432E4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(636,989)</w:t>
            </w:r>
          </w:p>
        </w:tc>
      </w:tr>
      <w:tr w:rsidR="00BD1243" w:rsidRPr="00CB2DBB" w14:paraId="1A30C5E3" w14:textId="77777777" w:rsidTr="00F86D88">
        <w:trPr>
          <w:trHeight w:val="261"/>
        </w:trPr>
        <w:tc>
          <w:tcPr>
            <w:tcW w:w="3420" w:type="dxa"/>
            <w:shd w:val="clear" w:color="auto" w:fill="auto"/>
          </w:tcPr>
          <w:p w14:paraId="24257097" w14:textId="77777777" w:rsidR="00BD1243" w:rsidRPr="00082A96" w:rsidRDefault="00BD1243" w:rsidP="00432E40">
            <w:pPr>
              <w:ind w:left="156" w:right="-90" w:hanging="17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D57EA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4B5D03BB" w14:textId="022F3F0F" w:rsidR="00BD1243" w:rsidRPr="00CB2DBB" w:rsidRDefault="00F86D88" w:rsidP="003D403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  <w:tc>
          <w:tcPr>
            <w:tcW w:w="236" w:type="dxa"/>
            <w:shd w:val="clear" w:color="auto" w:fill="auto"/>
          </w:tcPr>
          <w:p w14:paraId="4A650396" w14:textId="77777777" w:rsidR="00BD1243" w:rsidRPr="00CB2DBB" w:rsidRDefault="00BD1243" w:rsidP="00432E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2047657D" w14:textId="4AE319BC" w:rsidR="00BD1243" w:rsidRPr="00CB2DBB" w:rsidRDefault="00F86D88" w:rsidP="0099536F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0D37A3" w14:textId="77777777" w:rsidR="00BD1243" w:rsidRPr="00CB2DBB" w:rsidRDefault="00BD1243" w:rsidP="00432E4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0C1C5025" w14:textId="6992CA9C" w:rsidR="00BD1243" w:rsidRPr="00CB2DBB" w:rsidRDefault="00F86D88" w:rsidP="009953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  <w:tc>
          <w:tcPr>
            <w:tcW w:w="236" w:type="dxa"/>
            <w:shd w:val="clear" w:color="auto" w:fill="auto"/>
          </w:tcPr>
          <w:p w14:paraId="353B4C85" w14:textId="77777777" w:rsidR="00BD1243" w:rsidRPr="00CB2DBB" w:rsidRDefault="00BD1243" w:rsidP="00432E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EF3632F" w14:textId="3F73AA4D" w:rsidR="00BD1243" w:rsidRPr="00CB2DBB" w:rsidRDefault="00F86D88" w:rsidP="00432E40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129</w:t>
            </w:r>
          </w:p>
        </w:tc>
      </w:tr>
    </w:tbl>
    <w:p w14:paraId="4F34A809" w14:textId="6B8EA57C" w:rsidR="00BD1243" w:rsidRDefault="00BD1243" w:rsidP="00D92376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color w:val="FF0000"/>
          <w:sz w:val="30"/>
          <w:szCs w:val="30"/>
          <w:lang w:val="en-US" w:bidi="th-TH"/>
        </w:rPr>
      </w:pP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49"/>
        <w:gridCol w:w="236"/>
        <w:gridCol w:w="1295"/>
        <w:gridCol w:w="236"/>
        <w:gridCol w:w="1115"/>
        <w:gridCol w:w="236"/>
        <w:gridCol w:w="1294"/>
      </w:tblGrid>
      <w:tr w:rsidR="00F86D88" w:rsidRPr="00082A96" w14:paraId="570B8888" w14:textId="77777777" w:rsidTr="00432E40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244C52C" w14:textId="77777777" w:rsidR="00F86D88" w:rsidRPr="0021694B" w:rsidRDefault="00F86D88" w:rsidP="00432E4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7"/>
            <w:shd w:val="clear" w:color="auto" w:fill="auto"/>
            <w:vAlign w:val="bottom"/>
          </w:tcPr>
          <w:p w14:paraId="234CDEC9" w14:textId="77777777" w:rsidR="00F86D88" w:rsidRPr="00082A96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82A9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86D88" w:rsidRPr="0021694B" w14:paraId="59B4CE9E" w14:textId="77777777" w:rsidTr="00432E40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081AD22" w14:textId="77777777" w:rsidR="00F86D88" w:rsidRPr="0021694B" w:rsidRDefault="00F86D88" w:rsidP="00432E4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31" w:type="dxa"/>
            <w:gridSpan w:val="5"/>
            <w:shd w:val="clear" w:color="auto" w:fill="auto"/>
            <w:vAlign w:val="bottom"/>
          </w:tcPr>
          <w:p w14:paraId="39DBE87D" w14:textId="77777777" w:rsidR="00F86D88" w:rsidRPr="0021694B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4472D60E" w14:textId="77777777" w:rsidR="00F86D88" w:rsidRPr="0021694B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48ABE57" w14:textId="77777777" w:rsidR="00F86D88" w:rsidRPr="0021694B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1694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86D88" w:rsidRPr="0021694B" w14:paraId="401BCEE2" w14:textId="77777777" w:rsidTr="00432E40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8677A63" w14:textId="4917700A" w:rsidR="00F86D88" w:rsidRPr="0021694B" w:rsidRDefault="00F86D88" w:rsidP="00432E4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169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2169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E4638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4CEEC87" w14:textId="77777777" w:rsidR="00F86D88" w:rsidRPr="0021694B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</w:t>
            </w:r>
          </w:p>
        </w:tc>
        <w:tc>
          <w:tcPr>
            <w:tcW w:w="236" w:type="dxa"/>
            <w:shd w:val="clear" w:color="auto" w:fill="auto"/>
          </w:tcPr>
          <w:p w14:paraId="1154B23D" w14:textId="77777777" w:rsidR="00F86D88" w:rsidRPr="0021694B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94694AA" w14:textId="5CC5C4E2" w:rsidR="00F86D88" w:rsidRPr="0021694B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ไม่</w:t>
            </w:r>
            <w:r w:rsidR="00363BF4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ได้</w:t>
            </w:r>
            <w:r w:rsidRPr="00D9237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C23B0A" w14:textId="77777777" w:rsidR="00F86D88" w:rsidRPr="0021694B" w:rsidRDefault="00F86D88" w:rsidP="00432E40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D5FBD15" w14:textId="77777777" w:rsidR="00F86D88" w:rsidRPr="0021694B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0CE5AF4A" w14:textId="77777777" w:rsidR="00F86D88" w:rsidRPr="0021694B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28269A5" w14:textId="77777777" w:rsidR="00F86D88" w:rsidRPr="0021694B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1694B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21694B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</w:tr>
      <w:tr w:rsidR="00F86D88" w:rsidRPr="0021694B" w14:paraId="38DC8353" w14:textId="77777777" w:rsidTr="00432E40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5DC9C2E" w14:textId="77777777" w:rsidR="00F86D88" w:rsidRPr="0021694B" w:rsidRDefault="00F86D88" w:rsidP="00432E40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1" w:type="dxa"/>
            <w:gridSpan w:val="7"/>
          </w:tcPr>
          <w:p w14:paraId="7B604FA6" w14:textId="77777777" w:rsidR="00F86D88" w:rsidRPr="0021694B" w:rsidRDefault="00F86D88" w:rsidP="00432E4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2169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2169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86D88" w:rsidRPr="0021694B" w14:paraId="20E58797" w14:textId="77777777" w:rsidTr="00432E40">
        <w:trPr>
          <w:trHeight w:val="261"/>
        </w:trPr>
        <w:tc>
          <w:tcPr>
            <w:tcW w:w="4769" w:type="dxa"/>
            <w:gridSpan w:val="2"/>
            <w:shd w:val="clear" w:color="auto" w:fill="auto"/>
          </w:tcPr>
          <w:p w14:paraId="7EA6CFE7" w14:textId="77777777" w:rsidR="00F86D88" w:rsidRPr="0021694B" w:rsidRDefault="00F86D88" w:rsidP="00432E4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1694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6082DF6E" w14:textId="77777777" w:rsidR="00F86D88" w:rsidRPr="0021694B" w:rsidRDefault="00F86D88" w:rsidP="00432E4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7C26B63" w14:textId="77777777" w:rsidR="00F86D88" w:rsidRPr="0021694B" w:rsidRDefault="00F86D88" w:rsidP="00432E40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89E6213" w14:textId="77777777" w:rsidR="00F86D88" w:rsidRPr="0021694B" w:rsidRDefault="00F86D88" w:rsidP="00432E4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0F2533B8" w14:textId="77777777" w:rsidR="00F86D88" w:rsidRPr="0021694B" w:rsidRDefault="00F86D88" w:rsidP="00432E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3DD1E4" w14:textId="77777777" w:rsidR="00F86D88" w:rsidRPr="0021694B" w:rsidRDefault="00F86D88" w:rsidP="00432E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BA9EC92" w14:textId="77777777" w:rsidR="00F86D88" w:rsidRPr="0021694B" w:rsidRDefault="00F86D88" w:rsidP="00432E4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63C3" w:rsidRPr="00CB2DBB" w14:paraId="19ED66C3" w14:textId="77777777" w:rsidTr="00CC6FF6">
        <w:trPr>
          <w:trHeight w:val="261"/>
        </w:trPr>
        <w:tc>
          <w:tcPr>
            <w:tcW w:w="3420" w:type="dxa"/>
            <w:shd w:val="clear" w:color="auto" w:fill="auto"/>
          </w:tcPr>
          <w:p w14:paraId="208F6A93" w14:textId="5F1470B5" w:rsidR="00D363C3" w:rsidRPr="0021694B" w:rsidRDefault="00D363C3" w:rsidP="00D363C3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  <w:shd w:val="clear" w:color="auto" w:fill="auto"/>
          </w:tcPr>
          <w:p w14:paraId="38F83E27" w14:textId="77777777" w:rsidR="00D363C3" w:rsidRPr="00F86D88" w:rsidRDefault="00D363C3" w:rsidP="00D363C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753337" w14:textId="77777777" w:rsidR="00D363C3" w:rsidRPr="00CB2DBB" w:rsidRDefault="00D363C3" w:rsidP="00D36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93A7EAC" w14:textId="2D44DE47" w:rsidR="00D363C3" w:rsidRPr="00CB2DBB" w:rsidRDefault="00D363C3" w:rsidP="00D36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  <w:tc>
          <w:tcPr>
            <w:tcW w:w="236" w:type="dxa"/>
            <w:shd w:val="clear" w:color="auto" w:fill="auto"/>
          </w:tcPr>
          <w:p w14:paraId="541A8771" w14:textId="77777777" w:rsidR="00D363C3" w:rsidRPr="00CB2DBB" w:rsidRDefault="00D363C3" w:rsidP="00D36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8CAD6BD" w14:textId="37FE1A91" w:rsidR="00D363C3" w:rsidRPr="00CB2DBB" w:rsidRDefault="00D363C3" w:rsidP="00D36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  <w:tc>
          <w:tcPr>
            <w:tcW w:w="236" w:type="dxa"/>
            <w:shd w:val="clear" w:color="auto" w:fill="auto"/>
          </w:tcPr>
          <w:p w14:paraId="389CDE96" w14:textId="77777777" w:rsidR="00D363C3" w:rsidRPr="00CB2DBB" w:rsidRDefault="00D363C3" w:rsidP="00D36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513F6BB" w14:textId="516E76AD" w:rsidR="00D363C3" w:rsidRPr="00CB2DBB" w:rsidRDefault="00D363C3" w:rsidP="00D363C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(185,745)</w:t>
            </w:r>
          </w:p>
        </w:tc>
      </w:tr>
      <w:tr w:rsidR="00D363C3" w:rsidRPr="00CB2DBB" w14:paraId="461D895C" w14:textId="77777777" w:rsidTr="00432E40">
        <w:trPr>
          <w:trHeight w:val="261"/>
        </w:trPr>
        <w:tc>
          <w:tcPr>
            <w:tcW w:w="3420" w:type="dxa"/>
            <w:shd w:val="clear" w:color="auto" w:fill="auto"/>
          </w:tcPr>
          <w:p w14:paraId="609D5BBC" w14:textId="2E34B821" w:rsidR="00D363C3" w:rsidRPr="0021694B" w:rsidRDefault="00D363C3" w:rsidP="00D363C3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49" w:type="dxa"/>
            <w:shd w:val="clear" w:color="auto" w:fill="auto"/>
          </w:tcPr>
          <w:p w14:paraId="0FD524A6" w14:textId="32DABA68" w:rsidR="00D363C3" w:rsidRDefault="00D363C3" w:rsidP="00D363C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BB69D" w14:textId="77777777" w:rsidR="00D363C3" w:rsidRPr="00CB2DBB" w:rsidRDefault="00D363C3" w:rsidP="00D36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33C99BB9" w14:textId="5D35B7FD" w:rsidR="00D363C3" w:rsidRPr="00250791" w:rsidRDefault="00D363C3" w:rsidP="00D36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  <w:tc>
          <w:tcPr>
            <w:tcW w:w="236" w:type="dxa"/>
            <w:shd w:val="clear" w:color="auto" w:fill="auto"/>
          </w:tcPr>
          <w:p w14:paraId="5867D741" w14:textId="77777777" w:rsidR="00D363C3" w:rsidRPr="00CB2DBB" w:rsidRDefault="00D363C3" w:rsidP="00D36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22B9CAA8" w14:textId="70E0451E" w:rsidR="00D363C3" w:rsidRPr="00250791" w:rsidRDefault="00D363C3" w:rsidP="00D36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  <w:tc>
          <w:tcPr>
            <w:tcW w:w="236" w:type="dxa"/>
            <w:shd w:val="clear" w:color="auto" w:fill="auto"/>
          </w:tcPr>
          <w:p w14:paraId="4CA0540A" w14:textId="77777777" w:rsidR="00D363C3" w:rsidRPr="00CB2DBB" w:rsidRDefault="00D363C3" w:rsidP="00D36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DC4E8A3" w14:textId="66C8726D" w:rsidR="00D363C3" w:rsidRPr="00250791" w:rsidRDefault="00D363C3" w:rsidP="00D363C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(500,000)</w:t>
            </w:r>
          </w:p>
        </w:tc>
      </w:tr>
      <w:tr w:rsidR="00D363C3" w:rsidRPr="00CB2DBB" w14:paraId="5D6B04E8" w14:textId="77777777" w:rsidTr="00432E40">
        <w:trPr>
          <w:trHeight w:val="261"/>
        </w:trPr>
        <w:tc>
          <w:tcPr>
            <w:tcW w:w="3420" w:type="dxa"/>
            <w:shd w:val="clear" w:color="auto" w:fill="auto"/>
          </w:tcPr>
          <w:p w14:paraId="438C0003" w14:textId="10272C02" w:rsidR="00D363C3" w:rsidRPr="00082A96" w:rsidRDefault="00D363C3" w:rsidP="00D363C3">
            <w:pPr>
              <w:ind w:left="156" w:right="-90" w:hanging="17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50791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9" w:type="dxa"/>
            <w:shd w:val="clear" w:color="auto" w:fill="auto"/>
          </w:tcPr>
          <w:p w14:paraId="6CE93D44" w14:textId="63C56D94" w:rsidR="00D363C3" w:rsidRPr="00CB2DBB" w:rsidRDefault="00D363C3" w:rsidP="00D363C3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4AE05329" w14:textId="77777777" w:rsidR="00D363C3" w:rsidRPr="00CB2DBB" w:rsidRDefault="00D363C3" w:rsidP="00D36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5" w:type="dxa"/>
            <w:shd w:val="clear" w:color="auto" w:fill="auto"/>
          </w:tcPr>
          <w:p w14:paraId="1AE336AC" w14:textId="77777777" w:rsidR="00D363C3" w:rsidRPr="00CB2DBB" w:rsidRDefault="00D363C3" w:rsidP="00D363C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B511BE" w14:textId="77777777" w:rsidR="00D363C3" w:rsidRPr="00CB2DBB" w:rsidRDefault="00D363C3" w:rsidP="00D36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5" w:type="dxa"/>
            <w:shd w:val="clear" w:color="auto" w:fill="auto"/>
          </w:tcPr>
          <w:p w14:paraId="527674C6" w14:textId="15ADBD1C" w:rsidR="00D363C3" w:rsidRPr="00CB2DBB" w:rsidRDefault="00D363C3" w:rsidP="00D36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  <w:tc>
          <w:tcPr>
            <w:tcW w:w="236" w:type="dxa"/>
            <w:shd w:val="clear" w:color="auto" w:fill="auto"/>
          </w:tcPr>
          <w:p w14:paraId="256AA619" w14:textId="77777777" w:rsidR="00D363C3" w:rsidRPr="00CB2DBB" w:rsidRDefault="00D363C3" w:rsidP="00D36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772E294" w14:textId="42DF7DF2" w:rsidR="00D363C3" w:rsidRPr="00CB2DBB" w:rsidRDefault="00D363C3" w:rsidP="00D363C3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250791">
              <w:rPr>
                <w:rFonts w:ascii="Angsana New" w:hAnsi="Angsana New" w:hint="cs"/>
                <w:sz w:val="28"/>
                <w:szCs w:val="28"/>
              </w:rPr>
              <w:t>134</w:t>
            </w:r>
          </w:p>
        </w:tc>
      </w:tr>
    </w:tbl>
    <w:p w14:paraId="5A6F7E15" w14:textId="77777777" w:rsidR="00F86D88" w:rsidRPr="00A2458E" w:rsidRDefault="00F86D88" w:rsidP="00D92376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color w:val="FF0000"/>
          <w:sz w:val="30"/>
          <w:szCs w:val="30"/>
          <w:lang w:val="en-US" w:bidi="th-TH"/>
        </w:rPr>
      </w:pPr>
    </w:p>
    <w:p w14:paraId="089648EC" w14:textId="77777777" w:rsidR="003557C1" w:rsidRPr="0044662F" w:rsidRDefault="003557C1" w:rsidP="003557C1">
      <w:pPr>
        <w:ind w:firstLine="540"/>
        <w:rPr>
          <w:rFonts w:asciiTheme="majorBidi" w:hAnsiTheme="majorBidi" w:cstheme="majorBidi"/>
          <w:b/>
          <w:bCs/>
          <w:sz w:val="30"/>
          <w:szCs w:val="30"/>
        </w:rPr>
      </w:pPr>
      <w:r w:rsidRPr="0044662F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87841AE" w14:textId="77777777" w:rsidR="003557C1" w:rsidRPr="00337CAA" w:rsidRDefault="003557C1" w:rsidP="003557C1">
      <w:pPr>
        <w:ind w:firstLine="540"/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70"/>
        <w:gridCol w:w="6840"/>
      </w:tblGrid>
      <w:tr w:rsidR="003557C1" w:rsidRPr="009F6774" w14:paraId="283ECE7B" w14:textId="77777777" w:rsidTr="00895507">
        <w:trPr>
          <w:tblHeader/>
        </w:trPr>
        <w:tc>
          <w:tcPr>
            <w:tcW w:w="2160" w:type="dxa"/>
            <w:vAlign w:val="bottom"/>
          </w:tcPr>
          <w:p w14:paraId="087C6FAE" w14:textId="77777777" w:rsidR="003557C1" w:rsidRPr="001B50B1" w:rsidRDefault="003557C1" w:rsidP="00895507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28D513EB" w14:textId="77777777" w:rsidR="003557C1" w:rsidRPr="001B50B1" w:rsidRDefault="003557C1" w:rsidP="0089550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  <w:vAlign w:val="bottom"/>
          </w:tcPr>
          <w:p w14:paraId="1169F092" w14:textId="77777777" w:rsidR="003557C1" w:rsidRPr="001B50B1" w:rsidRDefault="003557C1" w:rsidP="0089550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557C1" w:rsidRPr="009F6774" w14:paraId="60B3BE8A" w14:textId="77777777" w:rsidTr="00895507">
        <w:tc>
          <w:tcPr>
            <w:tcW w:w="2160" w:type="dxa"/>
          </w:tcPr>
          <w:p w14:paraId="0C841C6E" w14:textId="77777777" w:rsidR="003557C1" w:rsidRPr="001B50B1" w:rsidRDefault="003557C1" w:rsidP="00895507">
            <w:pPr>
              <w:pStyle w:val="block"/>
              <w:spacing w:after="0" w:line="240" w:lineRule="atLeas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B50B1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434FF9" w14:textId="77777777" w:rsidR="003557C1" w:rsidRPr="001B50B1" w:rsidRDefault="003557C1" w:rsidP="00895507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840" w:type="dxa"/>
          </w:tcPr>
          <w:p w14:paraId="085FDD26" w14:textId="77777777" w:rsidR="003557C1" w:rsidRPr="001B50B1" w:rsidRDefault="003557C1" w:rsidP="0089550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1072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6D107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</w:t>
            </w:r>
            <w:r w:rsidRPr="001B50B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038BF77" w14:textId="1C15F779" w:rsidR="00D530F7" w:rsidRPr="00567E63" w:rsidRDefault="00D530F7" w:rsidP="00D530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F476E1C" w14:textId="24F870B7" w:rsidR="008D7B7B" w:rsidRPr="006A35D3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A35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72582FF0" w14:textId="77777777" w:rsidR="008D7B7B" w:rsidRPr="00337CAA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C340F7C" w14:textId="6F98DC4F" w:rsidR="008D7B7B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A35D3">
        <w:rPr>
          <w:rFonts w:ascii="Angsana New" w:hAnsi="Angsana New" w:hint="cs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กลุ่มบริษัทและบริษัทได้ทำสัญญาซื้อขายเงินตราต่างประเทศล่วงหน้ากับธนาคารในประเทศหลายแห่ง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ณ วันที่</w:t>
      </w:r>
      <w:r w:rsidRPr="006A35D3">
        <w:rPr>
          <w:rFonts w:ascii="Angsana New" w:hAnsi="Angsana New"/>
          <w:sz w:val="30"/>
          <w:szCs w:val="30"/>
          <w:cs/>
        </w:rPr>
        <w:br/>
      </w:r>
      <w:r w:rsidRPr="006A2236">
        <w:rPr>
          <w:rFonts w:ascii="Angsana New" w:hAnsi="Angsana New"/>
          <w:sz w:val="30"/>
          <w:szCs w:val="30"/>
        </w:rPr>
        <w:t>31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ธันวาคม</w:t>
      </w:r>
      <w:r w:rsidRPr="006A35D3">
        <w:rPr>
          <w:rFonts w:ascii="Angsana New" w:hAnsi="Angsana New"/>
          <w:sz w:val="30"/>
          <w:szCs w:val="30"/>
        </w:rPr>
        <w:t xml:space="preserve"> </w:t>
      </w:r>
      <w:r w:rsidRPr="006A35D3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3442E748" w14:textId="77777777" w:rsidR="008D7B7B" w:rsidRPr="00337CAA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7445B3" w14:paraId="5B848BA2" w14:textId="77777777" w:rsidTr="004516E2">
        <w:trPr>
          <w:cantSplit/>
          <w:tblHeader/>
        </w:trPr>
        <w:tc>
          <w:tcPr>
            <w:tcW w:w="3690" w:type="dxa"/>
          </w:tcPr>
          <w:p w14:paraId="05AF89D4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14:paraId="3A47473C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8D7B7B" w:rsidRPr="007445B3" w14:paraId="19BDFDA2" w14:textId="77777777" w:rsidTr="004516E2">
        <w:trPr>
          <w:cantSplit/>
          <w:tblHeader/>
        </w:trPr>
        <w:tc>
          <w:tcPr>
            <w:tcW w:w="3690" w:type="dxa"/>
          </w:tcPr>
          <w:p w14:paraId="06EDA098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536996B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7AA89288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00A647E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8D7B7B" w:rsidRPr="007445B3" w14:paraId="40C43A96" w14:textId="77777777" w:rsidTr="004516E2">
        <w:trPr>
          <w:cantSplit/>
          <w:tblHeader/>
        </w:trPr>
        <w:tc>
          <w:tcPr>
            <w:tcW w:w="3690" w:type="dxa"/>
          </w:tcPr>
          <w:p w14:paraId="4B2AF48E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9F4C041" w14:textId="33F0851D" w:rsidR="008D7B7B" w:rsidRPr="007445B3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4D806131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1D7E00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7377A0BC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5E4B3A" w14:textId="0FFE4C03" w:rsidR="008D7B7B" w:rsidRPr="007445B3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6F78BE85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631D4FA" w14:textId="77777777" w:rsidR="008D7B7B" w:rsidRPr="007445B3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8D7B7B" w:rsidRPr="007445B3" w14:paraId="0A257E06" w14:textId="77777777" w:rsidTr="004516E2">
        <w:trPr>
          <w:cantSplit/>
          <w:tblHeader/>
        </w:trPr>
        <w:tc>
          <w:tcPr>
            <w:tcW w:w="3690" w:type="dxa"/>
          </w:tcPr>
          <w:p w14:paraId="43085612" w14:textId="77777777" w:rsidR="008D7B7B" w:rsidRPr="007445B3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31DAD89E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33B4E457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3DA8A743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445B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D7B7B" w:rsidRPr="007445B3" w14:paraId="2354A545" w14:textId="77777777" w:rsidTr="004516E2">
        <w:trPr>
          <w:cantSplit/>
        </w:trPr>
        <w:tc>
          <w:tcPr>
            <w:tcW w:w="3690" w:type="dxa"/>
          </w:tcPr>
          <w:p w14:paraId="5B6066FF" w14:textId="77777777" w:rsidR="008D7B7B" w:rsidRPr="007445B3" w:rsidRDefault="008D7B7B" w:rsidP="004516E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C5C3508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6B3911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4790DC0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3117105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9805F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2E6ECB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E5D10A8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D7B7B" w:rsidRPr="007445B3" w14:paraId="62AFE1AD" w14:textId="77777777" w:rsidTr="004516E2">
        <w:trPr>
          <w:cantSplit/>
        </w:trPr>
        <w:tc>
          <w:tcPr>
            <w:tcW w:w="3690" w:type="dxa"/>
          </w:tcPr>
          <w:p w14:paraId="0155104D" w14:textId="77777777" w:rsidR="008D7B7B" w:rsidRPr="007445B3" w:rsidRDefault="008D7B7B" w:rsidP="004516E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45B3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375F1158" w14:textId="2DAC333B" w:rsidR="008D7B7B" w:rsidRPr="007445B3" w:rsidRDefault="002D5F59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1,034</w:t>
            </w:r>
          </w:p>
        </w:tc>
        <w:tc>
          <w:tcPr>
            <w:tcW w:w="270" w:type="dxa"/>
            <w:vAlign w:val="bottom"/>
          </w:tcPr>
          <w:p w14:paraId="55293FB9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A7E90F2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270" w:type="dxa"/>
            <w:vAlign w:val="bottom"/>
          </w:tcPr>
          <w:p w14:paraId="548B6D9A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F8970C" w14:textId="1D64C4D3" w:rsidR="008D7B7B" w:rsidRPr="007445B3" w:rsidRDefault="002D5F59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31,100</w:t>
            </w:r>
          </w:p>
        </w:tc>
        <w:tc>
          <w:tcPr>
            <w:tcW w:w="270" w:type="dxa"/>
          </w:tcPr>
          <w:p w14:paraId="72C762A0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61F87F6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649</w:t>
            </w:r>
          </w:p>
        </w:tc>
      </w:tr>
      <w:tr w:rsidR="008D7B7B" w:rsidRPr="007445B3" w14:paraId="5AE2184D" w14:textId="77777777" w:rsidTr="004516E2">
        <w:trPr>
          <w:cantSplit/>
        </w:trPr>
        <w:tc>
          <w:tcPr>
            <w:tcW w:w="3690" w:type="dxa"/>
          </w:tcPr>
          <w:p w14:paraId="1071869D" w14:textId="77777777" w:rsidR="008D7B7B" w:rsidRPr="007445B3" w:rsidRDefault="008D7B7B" w:rsidP="004516E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445B3">
              <w:rPr>
                <w:rFonts w:ascii="Angsana New" w:hAnsi="Angsana New" w:hint="cs"/>
                <w:sz w:val="30"/>
                <w:szCs w:val="30"/>
                <w:cs/>
              </w:rPr>
              <w:t>สกุลเงินดอลลาร์สิงคโปร์</w:t>
            </w:r>
          </w:p>
        </w:tc>
        <w:tc>
          <w:tcPr>
            <w:tcW w:w="1170" w:type="dxa"/>
            <w:vAlign w:val="bottom"/>
          </w:tcPr>
          <w:p w14:paraId="6E45E390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3803CD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F685F3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424</w:t>
            </w:r>
          </w:p>
        </w:tc>
        <w:tc>
          <w:tcPr>
            <w:tcW w:w="270" w:type="dxa"/>
            <w:vAlign w:val="bottom"/>
          </w:tcPr>
          <w:p w14:paraId="097D70C8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5C504B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812A74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246A2D8" w14:textId="77777777" w:rsidR="008D7B7B" w:rsidRPr="007445B3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7445B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337</w:t>
            </w:r>
          </w:p>
        </w:tc>
      </w:tr>
    </w:tbl>
    <w:p w14:paraId="2ECB2807" w14:textId="77777777" w:rsidR="008D7B7B" w:rsidRPr="00337CAA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8D7B7B" w:rsidRPr="001C10D9" w14:paraId="33E657B7" w14:textId="77777777" w:rsidTr="004516E2">
        <w:trPr>
          <w:cantSplit/>
        </w:trPr>
        <w:tc>
          <w:tcPr>
            <w:tcW w:w="3690" w:type="dxa"/>
          </w:tcPr>
          <w:p w14:paraId="42CB5728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C10D9">
              <w:rPr>
                <w:rFonts w:ascii="Angsana New" w:hAnsi="Angsana New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5490" w:type="dxa"/>
            <w:gridSpan w:val="7"/>
          </w:tcPr>
          <w:p w14:paraId="0DDB5F5E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left="-7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D7B7B" w:rsidRPr="001C10D9" w14:paraId="19B51349" w14:textId="77777777" w:rsidTr="004516E2">
        <w:trPr>
          <w:cantSplit/>
        </w:trPr>
        <w:tc>
          <w:tcPr>
            <w:tcW w:w="3690" w:type="dxa"/>
          </w:tcPr>
          <w:p w14:paraId="26BFD4A9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84E0E52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สกุลเงินต่างประเทศ</w:t>
            </w:r>
          </w:p>
        </w:tc>
        <w:tc>
          <w:tcPr>
            <w:tcW w:w="270" w:type="dxa"/>
            <w:vAlign w:val="bottom"/>
          </w:tcPr>
          <w:p w14:paraId="558818BC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129BFEF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eastAsia="Calibri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เทียบเท่าเงินบาท</w:t>
            </w:r>
          </w:p>
        </w:tc>
      </w:tr>
      <w:tr w:rsidR="008D7B7B" w:rsidRPr="001C10D9" w14:paraId="118A0114" w14:textId="77777777" w:rsidTr="004516E2">
        <w:trPr>
          <w:cantSplit/>
        </w:trPr>
        <w:tc>
          <w:tcPr>
            <w:tcW w:w="3690" w:type="dxa"/>
          </w:tcPr>
          <w:p w14:paraId="6C284019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2FDD7D" w14:textId="630B2994" w:rsidR="008D7B7B" w:rsidRPr="001C10D9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4A50FF84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0675581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vAlign w:val="bottom"/>
          </w:tcPr>
          <w:p w14:paraId="3747F494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E7EACE0" w14:textId="45CF7B5D" w:rsidR="008D7B7B" w:rsidRPr="001C10D9" w:rsidRDefault="00C65C75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="Angsana New" w:eastAsia="Calibri" w:hAnsi="Angsana New" w:cs="Angsana New"/>
                <w:b w:val="0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vAlign w:val="bottom"/>
          </w:tcPr>
          <w:p w14:paraId="3CBB08C8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E4CC0B6" w14:textId="77777777" w:rsidR="008D7B7B" w:rsidRPr="001C10D9" w:rsidRDefault="008D7B7B" w:rsidP="004516E2">
            <w:pPr>
              <w:pStyle w:val="acctmergecolhdg"/>
              <w:spacing w:line="240" w:lineRule="auto"/>
              <w:ind w:left="-79" w:right="-79"/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</w:pPr>
            <w:r w:rsidRPr="006A2236">
              <w:rPr>
                <w:rFonts w:ascii="Angsana New" w:eastAsia="Calibri" w:hAnsi="Angsana New" w:cs="Angsana New"/>
                <w:b w:val="0"/>
                <w:sz w:val="30"/>
                <w:szCs w:val="30"/>
                <w:lang w:val="en-US" w:bidi="th-TH"/>
              </w:rPr>
              <w:t>2562</w:t>
            </w:r>
          </w:p>
        </w:tc>
      </w:tr>
      <w:tr w:rsidR="008D7B7B" w:rsidRPr="001C10D9" w14:paraId="4F2E92D6" w14:textId="77777777" w:rsidTr="004516E2">
        <w:trPr>
          <w:cantSplit/>
        </w:trPr>
        <w:tc>
          <w:tcPr>
            <w:tcW w:w="3690" w:type="dxa"/>
          </w:tcPr>
          <w:p w14:paraId="76581296" w14:textId="77777777" w:rsidR="008D7B7B" w:rsidRPr="001C10D9" w:rsidRDefault="008D7B7B" w:rsidP="004516E2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</w:tcPr>
          <w:p w14:paraId="2BCDF8C8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(พัน)</w:t>
            </w:r>
          </w:p>
        </w:tc>
        <w:tc>
          <w:tcPr>
            <w:tcW w:w="270" w:type="dxa"/>
          </w:tcPr>
          <w:p w14:paraId="17CDE6E7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10" w:type="dxa"/>
            <w:gridSpan w:val="3"/>
          </w:tcPr>
          <w:p w14:paraId="511FE204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1C10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8D7B7B" w:rsidRPr="001C10D9" w14:paraId="16C5B539" w14:textId="77777777" w:rsidTr="004516E2">
        <w:trPr>
          <w:cantSplit/>
        </w:trPr>
        <w:tc>
          <w:tcPr>
            <w:tcW w:w="3690" w:type="dxa"/>
          </w:tcPr>
          <w:p w14:paraId="48C3FE59" w14:textId="77777777" w:rsidR="008D7B7B" w:rsidRPr="001C10D9" w:rsidRDefault="008D7B7B" w:rsidP="004516E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C10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20177AC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58C512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8D173C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CC12E83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224FFF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63E5DF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7655C8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D7B7B" w:rsidRPr="001C10D9" w14:paraId="5707EAD7" w14:textId="77777777" w:rsidTr="004516E2">
        <w:trPr>
          <w:cantSplit/>
        </w:trPr>
        <w:tc>
          <w:tcPr>
            <w:tcW w:w="3690" w:type="dxa"/>
          </w:tcPr>
          <w:p w14:paraId="39C5FDD6" w14:textId="77777777" w:rsidR="008D7B7B" w:rsidRPr="001C10D9" w:rsidRDefault="008D7B7B" w:rsidP="004516E2">
            <w:pPr>
              <w:shd w:val="clear" w:color="auto" w:fill="FFFFFF"/>
              <w:spacing w:line="240" w:lineRule="auto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10D9"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170" w:type="dxa"/>
            <w:vAlign w:val="bottom"/>
          </w:tcPr>
          <w:p w14:paraId="7BA7C212" w14:textId="26B09151" w:rsidR="008D7B7B" w:rsidRPr="001C10D9" w:rsidRDefault="00446780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70" w:type="dxa"/>
            <w:vAlign w:val="bottom"/>
          </w:tcPr>
          <w:p w14:paraId="6DCD29BE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C74BF1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1C10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015</w:t>
            </w:r>
          </w:p>
        </w:tc>
        <w:tc>
          <w:tcPr>
            <w:tcW w:w="270" w:type="dxa"/>
            <w:vAlign w:val="bottom"/>
          </w:tcPr>
          <w:p w14:paraId="62B9485F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1A4D09" w14:textId="2DA864AF" w:rsidR="008D7B7B" w:rsidRPr="001C10D9" w:rsidRDefault="00446780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8D7B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70" w:type="dxa"/>
          </w:tcPr>
          <w:p w14:paraId="010A3B06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870643" w14:textId="77777777" w:rsidR="008D7B7B" w:rsidRPr="001C10D9" w:rsidRDefault="008D7B7B" w:rsidP="004516E2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1C10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6A223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566</w:t>
            </w:r>
          </w:p>
        </w:tc>
      </w:tr>
    </w:tbl>
    <w:p w14:paraId="65C92FC7" w14:textId="77777777" w:rsidR="008D7B7B" w:rsidRPr="00337CAA" w:rsidRDefault="008D7B7B" w:rsidP="008D7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A6A780" w14:textId="1A7C34FB" w:rsidR="005040C5" w:rsidRPr="0097159E" w:rsidRDefault="008D7B7B" w:rsidP="00971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7"/>
        <w:jc w:val="thaiDistribute"/>
        <w:rPr>
          <w:rFonts w:ascii="Angsana New" w:hAnsi="Angsana New"/>
          <w:i/>
          <w:iCs/>
          <w:spacing w:val="-8"/>
          <w:sz w:val="30"/>
          <w:szCs w:val="30"/>
        </w:rPr>
      </w:pPr>
      <w:r w:rsidRPr="002D5384">
        <w:rPr>
          <w:rFonts w:ascii="Angsana New" w:hAnsi="Angsana New" w:hint="cs"/>
          <w:spacing w:val="-8"/>
          <w:sz w:val="30"/>
          <w:szCs w:val="30"/>
          <w:cs/>
        </w:rPr>
        <w:t>สัญญาดังกล่าวจะทยอยครบกำหนดภายในเดือนม</w:t>
      </w:r>
      <w:r w:rsidR="002D5384" w:rsidRPr="002D5384">
        <w:rPr>
          <w:rFonts w:ascii="Angsana New" w:hAnsi="Angsana New" w:hint="cs"/>
          <w:spacing w:val="-8"/>
          <w:sz w:val="30"/>
          <w:szCs w:val="30"/>
          <w:cs/>
        </w:rPr>
        <w:t>ิถุนายน</w:t>
      </w:r>
      <w:r w:rsidRPr="002D5384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2D5384">
        <w:rPr>
          <w:rFonts w:ascii="Angsana New" w:hAnsi="Angsana New" w:hint="cs"/>
          <w:spacing w:val="-8"/>
          <w:sz w:val="30"/>
          <w:szCs w:val="30"/>
        </w:rPr>
        <w:t>256</w:t>
      </w:r>
      <w:r w:rsidRPr="002D5384">
        <w:rPr>
          <w:rFonts w:ascii="Angsana New" w:hAnsi="Angsana New"/>
          <w:spacing w:val="-8"/>
          <w:sz w:val="30"/>
          <w:szCs w:val="30"/>
        </w:rPr>
        <w:t>4</w:t>
      </w:r>
      <w:r w:rsidRPr="002D5384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2D5384">
        <w:rPr>
          <w:rFonts w:ascii="Angsana New" w:hAnsi="Angsana New" w:hint="cs"/>
          <w:i/>
          <w:iCs/>
          <w:spacing w:val="-8"/>
          <w:sz w:val="30"/>
          <w:szCs w:val="30"/>
        </w:rPr>
        <w:t xml:space="preserve">(31 </w:t>
      </w:r>
      <w:r w:rsidRPr="002D5384">
        <w:rPr>
          <w:rFonts w:ascii="Angsana New" w:hAnsi="Angsana New" w:hint="cs"/>
          <w:i/>
          <w:iCs/>
          <w:spacing w:val="-8"/>
          <w:sz w:val="30"/>
          <w:szCs w:val="30"/>
          <w:cs/>
        </w:rPr>
        <w:t xml:space="preserve">ธันวาคม </w:t>
      </w:r>
      <w:r w:rsidRPr="002D5384">
        <w:rPr>
          <w:rFonts w:ascii="Angsana New" w:hAnsi="Angsana New" w:hint="cs"/>
          <w:i/>
          <w:iCs/>
          <w:spacing w:val="-8"/>
          <w:sz w:val="30"/>
          <w:szCs w:val="30"/>
        </w:rPr>
        <w:t>256</w:t>
      </w:r>
      <w:r w:rsidRPr="002D5384">
        <w:rPr>
          <w:rFonts w:ascii="Angsana New" w:hAnsi="Angsana New"/>
          <w:i/>
          <w:iCs/>
          <w:spacing w:val="-8"/>
          <w:sz w:val="30"/>
          <w:szCs w:val="30"/>
        </w:rPr>
        <w:t>2</w:t>
      </w:r>
      <w:r w:rsidRPr="002D5384">
        <w:rPr>
          <w:rFonts w:ascii="Angsana New" w:hAnsi="Angsana New" w:hint="cs"/>
          <w:i/>
          <w:iCs/>
          <w:spacing w:val="-8"/>
          <w:sz w:val="30"/>
          <w:szCs w:val="30"/>
        </w:rPr>
        <w:t xml:space="preserve">: </w:t>
      </w:r>
      <w:r w:rsidRPr="002D5384">
        <w:rPr>
          <w:rFonts w:ascii="Angsana New" w:hAnsi="Angsana New" w:hint="cs"/>
          <w:i/>
          <w:iCs/>
          <w:spacing w:val="-8"/>
          <w:sz w:val="30"/>
          <w:szCs w:val="30"/>
          <w:cs/>
        </w:rPr>
        <w:t xml:space="preserve">ครบกำหนดภายในเดือนมิถุนายน </w:t>
      </w:r>
      <w:r w:rsidR="00C65C75" w:rsidRPr="002D5384">
        <w:rPr>
          <w:rFonts w:ascii="Angsana New" w:hAnsi="Angsana New" w:hint="cs"/>
          <w:i/>
          <w:iCs/>
          <w:spacing w:val="-8"/>
          <w:sz w:val="30"/>
          <w:szCs w:val="30"/>
        </w:rPr>
        <w:t>2563</w:t>
      </w:r>
      <w:r w:rsidRPr="002D5384">
        <w:rPr>
          <w:rFonts w:ascii="Angsana New" w:hAnsi="Angsana New" w:hint="cs"/>
          <w:i/>
          <w:iCs/>
          <w:spacing w:val="-8"/>
          <w:sz w:val="30"/>
          <w:szCs w:val="30"/>
        </w:rPr>
        <w:t>)</w:t>
      </w:r>
    </w:p>
    <w:p w14:paraId="6FDD8FB5" w14:textId="736F3A2B" w:rsidR="005040C5" w:rsidRDefault="005040C5" w:rsidP="009D42F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D178793" w14:textId="5AB8C0EE" w:rsidR="00337CAA" w:rsidRDefault="00337CAA" w:rsidP="009D42F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7CCE62F1" w14:textId="14B6BAC1" w:rsidR="00337CAA" w:rsidRDefault="00337CAA" w:rsidP="009D42F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412733B0" w14:textId="17F6BBE9" w:rsidR="00337CAA" w:rsidRDefault="00337CAA" w:rsidP="009D42F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6F938C5E" w14:textId="77777777" w:rsidR="00337CAA" w:rsidRPr="00916ADF" w:rsidRDefault="00337CAA" w:rsidP="009D42F8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26DEFFE2" w14:textId="3E98C39C" w:rsidR="000F2980" w:rsidRPr="004960F3" w:rsidRDefault="000F2980" w:rsidP="006C7261">
      <w:pPr>
        <w:pStyle w:val="ListParagraph"/>
        <w:numPr>
          <w:ilvl w:val="0"/>
          <w:numId w:val="33"/>
        </w:numPr>
        <w:tabs>
          <w:tab w:val="clear" w:pos="454"/>
          <w:tab w:val="clear" w:pos="680"/>
          <w:tab w:val="left" w:pos="540"/>
        </w:tabs>
        <w:ind w:hanging="720"/>
        <w:rPr>
          <w:cs/>
          <w:lang w:eastAsia="x-none"/>
        </w:rPr>
      </w:pPr>
      <w:r w:rsidRPr="004960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นโยบาย</w:t>
      </w:r>
      <w:r w:rsidRPr="004960F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การจัดการความเสี่ยงทางด้านการเงิน</w:t>
      </w:r>
    </w:p>
    <w:p w14:paraId="1FE7F7EA" w14:textId="77777777" w:rsidR="003557C1" w:rsidRPr="004960F3" w:rsidRDefault="003557C1" w:rsidP="009D42F8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274A77D0" w14:textId="0D66F961" w:rsidR="004127BF" w:rsidRDefault="00895507" w:rsidP="00895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60F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E5EEF5C" w14:textId="4D39B7F6" w:rsidR="00895507" w:rsidRPr="00337CAA" w:rsidRDefault="00895507" w:rsidP="004127BF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05E67973" w14:textId="0A7CF13B" w:rsidR="00895507" w:rsidRPr="00337CAA" w:rsidRDefault="00895507" w:rsidP="00337CAA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CC79EB2" w14:textId="77777777" w:rsidR="00916ADF" w:rsidRPr="00337CAA" w:rsidRDefault="00916ADF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5CDD4D1" w14:textId="1AB827E7" w:rsidR="00895507" w:rsidRPr="00895507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89550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46A3DEC" w14:textId="77777777" w:rsidR="00895507" w:rsidRPr="00337CAA" w:rsidRDefault="00895507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41C34F5E" w14:textId="16C4D706" w:rsidR="00895507" w:rsidRDefault="00895507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9550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Pr="00895507">
        <w:rPr>
          <w:rFonts w:asciiTheme="majorBidi" w:hAnsiTheme="majorBidi" w:cstheme="majorBidi" w:hint="cs"/>
          <w:spacing w:val="-2"/>
          <w:sz w:val="30"/>
          <w:szCs w:val="30"/>
          <w:cs/>
        </w:rPr>
        <w:t>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</w:t>
      </w:r>
      <w:r w:rsidRPr="00895507">
        <w:rPr>
          <w:rFonts w:asciiTheme="majorBidi" w:hAnsiTheme="majorBidi" w:cstheme="majorBidi" w:hint="cs"/>
          <w:sz w:val="30"/>
          <w:szCs w:val="30"/>
          <w:cs/>
        </w:rPr>
        <w:t xml:space="preserve">เผชิญอยู่ </w:t>
      </w:r>
    </w:p>
    <w:p w14:paraId="6CEA1354" w14:textId="6BB73613" w:rsidR="00425CF2" w:rsidRPr="00337CAA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3B536EC7" w14:textId="6491A142" w:rsidR="00425CF2" w:rsidRPr="00425CF2" w:rsidRDefault="00425CF2" w:rsidP="00425CF2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25CF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(ข.</w:t>
      </w:r>
      <w:r w:rsidRPr="00425CF2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425CF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) ความเสี่ยงด้านเครดิต</w:t>
      </w:r>
    </w:p>
    <w:p w14:paraId="6EA25E00" w14:textId="77777777" w:rsidR="00425CF2" w:rsidRPr="00337CAA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27F1354B" w14:textId="67064CCA" w:rsidR="00425CF2" w:rsidRPr="00425CF2" w:rsidRDefault="00425CF2" w:rsidP="00F03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3B82E753" w14:textId="77777777" w:rsidR="00425CF2" w:rsidRPr="00337CAA" w:rsidRDefault="00425CF2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1F86BE73" w14:textId="794CDBE8" w:rsidR="00425CF2" w:rsidRDefault="00425CF2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(ข.</w:t>
      </w:r>
      <w:r w:rsidRPr="00425CF2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.1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149D4A58" w14:textId="77777777" w:rsidR="00401B71" w:rsidRPr="00337CAA" w:rsidRDefault="00401B71" w:rsidP="00425CF2">
      <w:pPr>
        <w:tabs>
          <w:tab w:val="left" w:pos="126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10E7E9" w14:textId="46729E5A" w:rsidR="00401B71" w:rsidRPr="00401B71" w:rsidRDefault="00401B71" w:rsidP="00D27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403E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</w:t>
      </w:r>
      <w:r w:rsidRPr="006F403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F403E">
        <w:rPr>
          <w:rFonts w:asciiTheme="majorBidi" w:hAnsiTheme="majorBidi" w:cstheme="majorBidi"/>
          <w:sz w:val="30"/>
          <w:szCs w:val="30"/>
          <w:cs/>
        </w:rPr>
        <w:t>ได้รับอิทธิพลมาจากลักษณะเฉพาะตัวของลูกค้า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6F403E">
        <w:rPr>
          <w:rFonts w:asciiTheme="majorBidi" w:hAnsiTheme="majorBidi" w:cstheme="majorBidi"/>
          <w:sz w:val="30"/>
          <w:szCs w:val="30"/>
          <w:cs/>
        </w:rPr>
        <w:t>แต่ละ</w:t>
      </w:r>
      <w:r w:rsidRPr="00D2774F">
        <w:rPr>
          <w:rFonts w:asciiTheme="majorBidi" w:hAnsiTheme="majorBidi" w:cstheme="majorBidi"/>
          <w:spacing w:val="-4"/>
          <w:sz w:val="30"/>
          <w:szCs w:val="30"/>
          <w:cs/>
        </w:rPr>
        <w:t>ราย</w:t>
      </w:r>
      <w:r w:rsidRPr="00401B71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ผู้บริหารต้องพิจารณาถึงปัจจัยอื่น</w:t>
      </w:r>
      <w:r w:rsidR="004D01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01B71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401B71">
        <w:rPr>
          <w:rFonts w:asciiTheme="majorBidi" w:hAnsiTheme="majorBidi" w:cstheme="majorBidi"/>
          <w:sz w:val="30"/>
          <w:szCs w:val="30"/>
        </w:rPr>
        <w:t xml:space="preserve"> </w:t>
      </w:r>
      <w:r w:rsidRPr="00401B71">
        <w:rPr>
          <w:rFonts w:asciiTheme="majorBidi" w:hAnsiTheme="majorBidi" w:cstheme="majorBidi"/>
          <w:sz w:val="30"/>
          <w:szCs w:val="30"/>
          <w:cs/>
        </w:rPr>
        <w:t>รายละเอียดการกระจุกตัว</w:t>
      </w:r>
      <w:r w:rsidRPr="00E00745">
        <w:rPr>
          <w:rFonts w:asciiTheme="majorBidi" w:hAnsiTheme="majorBidi" w:cstheme="majorBidi"/>
          <w:sz w:val="30"/>
          <w:szCs w:val="30"/>
          <w:cs/>
        </w:rPr>
        <w:t xml:space="preserve">ของรายได้เปิดเผยในหมายเหตุข้อ </w:t>
      </w:r>
      <w:r w:rsidR="00E00745" w:rsidRPr="00E00745">
        <w:rPr>
          <w:rFonts w:asciiTheme="majorBidi" w:hAnsiTheme="majorBidi" w:cstheme="majorBidi"/>
          <w:sz w:val="30"/>
          <w:szCs w:val="30"/>
        </w:rPr>
        <w:t>17</w:t>
      </w:r>
    </w:p>
    <w:p w14:paraId="2F9DE057" w14:textId="1879C13F" w:rsidR="004960F3" w:rsidRDefault="0049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  <w:szCs w:val="20"/>
          <w:lang w:val="en-GB"/>
        </w:rPr>
        <w:br w:type="page"/>
      </w:r>
    </w:p>
    <w:p w14:paraId="6BA27B72" w14:textId="783EDEC0" w:rsidR="00401B71" w:rsidRPr="00041F54" w:rsidRDefault="006F403E" w:rsidP="00E5721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CC6FF6">
        <w:rPr>
          <w:rFonts w:asciiTheme="majorBidi" w:hAnsiTheme="majorBidi" w:cstheme="majorBidi" w:hint="cs"/>
          <w:sz w:val="30"/>
          <w:szCs w:val="30"/>
          <w:cs/>
        </w:rPr>
        <w:lastRenderedPageBreak/>
        <w:t>ผู้บริหาร</w:t>
      </w:r>
      <w:r w:rsidR="00401B71" w:rsidRPr="00CC6FF6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ความน่าเชื่อถือของลูกค้ารายใหม่แต่ละรายก่อนที่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จะทบทวน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อันดับความน่าเชื่อถือภายนอก</w:t>
      </w:r>
      <w:r w:rsidR="00401B71" w:rsidRPr="00041F54">
        <w:rPr>
          <w:rFonts w:asciiTheme="majorBidi" w:hAnsiTheme="majorBidi" w:cstheme="majorBidi" w:hint="cs"/>
          <w:sz w:val="30"/>
          <w:szCs w:val="30"/>
        </w:rPr>
        <w:t xml:space="preserve"> (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 xml:space="preserve">ถ้ามี) งบการเงิน ข้อมูลอุตสาหกรรมและหนังสือรับรองฐานะทางการเงินของธนาคารสำหรับบางกรณี 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วงเงินยอดขาย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กำหนด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="00401B71" w:rsidRPr="00041F54">
        <w:rPr>
          <w:rFonts w:asciiTheme="majorBidi" w:hAnsiTheme="majorBidi" w:cstheme="majorBidi" w:hint="cs"/>
          <w:sz w:val="30"/>
          <w:szCs w:val="30"/>
          <w:cs/>
        </w:rPr>
        <w:t>จะ</w:t>
      </w:r>
      <w:r w:rsidR="00401B71" w:rsidRPr="00041F54">
        <w:rPr>
          <w:rFonts w:asciiTheme="majorBidi" w:hAnsiTheme="majorBidi" w:cstheme="majorBidi"/>
          <w:sz w:val="30"/>
          <w:szCs w:val="30"/>
          <w:cs/>
        </w:rPr>
        <w:t>ทบทวน</w:t>
      </w:r>
      <w:r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</w:p>
    <w:p w14:paraId="26782B42" w14:textId="77777777" w:rsidR="00401B71" w:rsidRPr="00781060" w:rsidRDefault="00401B71" w:rsidP="00401B71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="Times New Roman" w:hAnsi="Times New Roman"/>
          <w:sz w:val="16"/>
          <w:szCs w:val="16"/>
        </w:rPr>
      </w:pPr>
    </w:p>
    <w:p w14:paraId="47E33FD2" w14:textId="13D29607" w:rsidR="00E5721B" w:rsidRPr="00337CAA" w:rsidRDefault="00401B71" w:rsidP="00337CAA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1F54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041F54">
        <w:rPr>
          <w:rFonts w:asciiTheme="majorBidi" w:hAnsiTheme="majorBidi" w:cstheme="majorBidi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ารให้สินเชื่อแก่ลูกค้าตั้งแต่ </w:t>
      </w:r>
      <w:r w:rsidR="006F403E">
        <w:rPr>
          <w:rFonts w:asciiTheme="majorBidi" w:hAnsiTheme="majorBidi" w:cstheme="majorBidi"/>
          <w:sz w:val="30"/>
          <w:szCs w:val="30"/>
        </w:rPr>
        <w:t xml:space="preserve">30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6F403E">
        <w:rPr>
          <w:rFonts w:asciiTheme="majorBidi" w:hAnsiTheme="majorBidi" w:cstheme="majorBidi"/>
          <w:sz w:val="30"/>
          <w:szCs w:val="30"/>
        </w:rPr>
        <w:t xml:space="preserve">180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7B26FD3A" w14:textId="77777777" w:rsidR="00041F54" w:rsidRPr="00781060" w:rsidRDefault="00041F54" w:rsidP="00401B71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="Times New Roman" w:hAnsi="Times New Roman"/>
          <w:sz w:val="16"/>
          <w:szCs w:val="16"/>
        </w:rPr>
      </w:pPr>
    </w:p>
    <w:p w14:paraId="379A7BA9" w14:textId="0053C4FC" w:rsidR="00895507" w:rsidRDefault="00401B71" w:rsidP="0094430E">
      <w:pPr>
        <w:tabs>
          <w:tab w:val="clear" w:pos="907"/>
          <w:tab w:val="clear" w:pos="1644"/>
          <w:tab w:val="left" w:pos="1080"/>
          <w:tab w:val="left" w:pos="1620"/>
        </w:tabs>
        <w:spacing w:line="240" w:lineRule="auto"/>
        <w:ind w:left="1620"/>
        <w:jc w:val="thaiDistribute"/>
        <w:rPr>
          <w:sz w:val="30"/>
          <w:szCs w:val="30"/>
        </w:rPr>
      </w:pPr>
      <w:r w:rsidRPr="004903C4">
        <w:rPr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145E4CE0" w14:textId="77777777" w:rsidR="00A577F4" w:rsidRPr="00781060" w:rsidRDefault="00A577F4" w:rsidP="00401B71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="Times New Roman" w:hAnsi="Times New Roman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7"/>
        <w:gridCol w:w="901"/>
        <w:gridCol w:w="1171"/>
        <w:gridCol w:w="268"/>
        <w:gridCol w:w="1436"/>
        <w:gridCol w:w="268"/>
        <w:gridCol w:w="1171"/>
        <w:gridCol w:w="237"/>
        <w:gridCol w:w="1381"/>
      </w:tblGrid>
      <w:tr w:rsidR="00F2243D" w:rsidRPr="00970C9B" w14:paraId="7150BBD3" w14:textId="31692F22" w:rsidTr="005C66F7">
        <w:tc>
          <w:tcPr>
            <w:tcW w:w="1278" w:type="pct"/>
            <w:vAlign w:val="bottom"/>
          </w:tcPr>
          <w:p w14:paraId="2391C3E9" w14:textId="09C4C86D" w:rsidR="00EE2ED0" w:rsidRPr="005C66F7" w:rsidRDefault="00EE2ED0" w:rsidP="00893F7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91" w:type="pct"/>
          </w:tcPr>
          <w:p w14:paraId="2A157CFD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4"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6" w:type="pct"/>
            <w:gridSpan w:val="3"/>
            <w:vAlign w:val="bottom"/>
          </w:tcPr>
          <w:p w14:paraId="42F2A27F" w14:textId="602A061E" w:rsidR="00EE2ED0" w:rsidRPr="005C66F7" w:rsidRDefault="00EE2ED0" w:rsidP="0089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5C66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72433C0A" w14:textId="77777777" w:rsidR="00EE2ED0" w:rsidRPr="005C66F7" w:rsidRDefault="00EE2ED0" w:rsidP="0089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19" w:type="pct"/>
            <w:gridSpan w:val="3"/>
          </w:tcPr>
          <w:p w14:paraId="55EBB8DA" w14:textId="4EDE63FD" w:rsidR="00EE2ED0" w:rsidRPr="005C66F7" w:rsidRDefault="00EE2ED0" w:rsidP="0089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5C66F7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F2243D" w:rsidRPr="00970C9B" w14:paraId="55FB0A3F" w14:textId="1D300D19" w:rsidTr="005C66F7">
        <w:tc>
          <w:tcPr>
            <w:tcW w:w="1278" w:type="pct"/>
            <w:vAlign w:val="bottom"/>
          </w:tcPr>
          <w:p w14:paraId="55068739" w14:textId="6C619ADE" w:rsidR="00EE2ED0" w:rsidRPr="005C66F7" w:rsidRDefault="00EE2ED0" w:rsidP="00EE2ED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C66F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C66F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5C66F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5C66F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491" w:type="pct"/>
          </w:tcPr>
          <w:p w14:paraId="40153CB3" w14:textId="77777777" w:rsidR="00F2243D" w:rsidRPr="005C66F7" w:rsidRDefault="00F2243D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4" w:right="-283"/>
              <w:jc w:val="center"/>
              <w:rPr>
                <w:rFonts w:ascii="Angsana New" w:hAnsi="Angsana New"/>
                <w:i/>
                <w:iCs/>
                <w:spacing w:val="-2"/>
                <w:sz w:val="26"/>
                <w:szCs w:val="26"/>
              </w:rPr>
            </w:pPr>
          </w:p>
          <w:p w14:paraId="1BD5E851" w14:textId="77777777" w:rsidR="00F2243D" w:rsidRPr="005C66F7" w:rsidRDefault="00F2243D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4" w:right="-283"/>
              <w:jc w:val="center"/>
              <w:rPr>
                <w:rFonts w:ascii="Angsana New" w:hAnsi="Angsana New"/>
                <w:i/>
                <w:iCs/>
                <w:spacing w:val="-2"/>
                <w:sz w:val="26"/>
                <w:szCs w:val="26"/>
              </w:rPr>
            </w:pPr>
          </w:p>
          <w:p w14:paraId="767E6F3E" w14:textId="09C669CF" w:rsidR="00EE2ED0" w:rsidRPr="005C66F7" w:rsidRDefault="00F2243D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4" w:right="-283"/>
              <w:jc w:val="center"/>
              <w:rPr>
                <w:rFonts w:ascii="Angsana New" w:hAnsi="Angsana New"/>
                <w:i/>
                <w:iCs/>
                <w:spacing w:val="-2"/>
                <w:sz w:val="26"/>
                <w:szCs w:val="26"/>
                <w:cs/>
              </w:rPr>
            </w:pPr>
            <w:r w:rsidRPr="005C66F7">
              <w:rPr>
                <w:rFonts w:ascii="Angsana New" w:hAnsi="Angsana New" w:hint="cs"/>
                <w:i/>
                <w:iCs/>
                <w:spacing w:val="-2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38" w:type="pct"/>
            <w:vAlign w:val="bottom"/>
          </w:tcPr>
          <w:p w14:paraId="6B7EA00C" w14:textId="0B052CA1" w:rsidR="00EE2ED0" w:rsidRPr="005C66F7" w:rsidRDefault="00EE2ED0" w:rsidP="00EE2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6F7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6" w:type="pct"/>
          </w:tcPr>
          <w:p w14:paraId="73CED661" w14:textId="77777777" w:rsidR="00EE2ED0" w:rsidRPr="005C66F7" w:rsidRDefault="00EE2ED0" w:rsidP="00EE2ED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2" w:type="pct"/>
          </w:tcPr>
          <w:p w14:paraId="61034857" w14:textId="48A86430" w:rsidR="00EE2ED0" w:rsidRPr="005C66F7" w:rsidRDefault="0068461A" w:rsidP="00EE2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5C66F7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5C66F7">
              <w:rPr>
                <w:rFonts w:asciiTheme="majorBidi" w:hAnsiTheme="majorBidi"/>
                <w:sz w:val="26"/>
                <w:szCs w:val="26"/>
              </w:rPr>
              <w:br/>
            </w:r>
            <w:r w:rsidRPr="005C66F7">
              <w:rPr>
                <w:rFonts w:asciiTheme="majorBidi" w:hAnsi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6" w:type="pct"/>
          </w:tcPr>
          <w:p w14:paraId="355B42B4" w14:textId="77777777" w:rsidR="00EE2ED0" w:rsidRPr="005C66F7" w:rsidRDefault="00EE2ED0" w:rsidP="00EE2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638" w:type="pct"/>
            <w:vAlign w:val="bottom"/>
          </w:tcPr>
          <w:p w14:paraId="394E8CD7" w14:textId="101E50D8" w:rsidR="00EE2ED0" w:rsidRPr="005C66F7" w:rsidRDefault="00EE2ED0" w:rsidP="00EE2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5C66F7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" w:type="pct"/>
          </w:tcPr>
          <w:p w14:paraId="370E5F8D" w14:textId="77777777" w:rsidR="00EE2ED0" w:rsidRPr="005C66F7" w:rsidRDefault="00EE2ED0" w:rsidP="00EE2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752" w:type="pct"/>
          </w:tcPr>
          <w:p w14:paraId="0462EFDD" w14:textId="48903183" w:rsidR="00EE2ED0" w:rsidRPr="005C66F7" w:rsidRDefault="00F86D88" w:rsidP="00EE2E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5C66F7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 w:rsidRPr="005C66F7">
              <w:rPr>
                <w:rFonts w:asciiTheme="majorBidi" w:hAnsiTheme="majorBidi"/>
                <w:sz w:val="26"/>
                <w:szCs w:val="26"/>
              </w:rPr>
              <w:br/>
            </w:r>
            <w:r w:rsidRPr="005C66F7">
              <w:rPr>
                <w:rFonts w:asciiTheme="majorBidi" w:hAnsi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EE2ED0" w:rsidRPr="00970C9B" w14:paraId="0BB79A1A" w14:textId="7AFB805B" w:rsidTr="00F86D88">
        <w:tc>
          <w:tcPr>
            <w:tcW w:w="1278" w:type="pct"/>
            <w:vAlign w:val="bottom"/>
          </w:tcPr>
          <w:p w14:paraId="20500671" w14:textId="77777777" w:rsidR="00EE2ED0" w:rsidRPr="005C66F7" w:rsidRDefault="00EE2ED0" w:rsidP="00893F7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91" w:type="pct"/>
          </w:tcPr>
          <w:p w14:paraId="3913E8BB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4"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31" w:type="pct"/>
            <w:gridSpan w:val="7"/>
            <w:vAlign w:val="bottom"/>
          </w:tcPr>
          <w:p w14:paraId="150F7D5A" w14:textId="5C738098" w:rsidR="00EE2ED0" w:rsidRPr="005C66F7" w:rsidRDefault="00EE2ED0" w:rsidP="00893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5C66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5C66F7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5C66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F2243D" w:rsidRPr="00B76CAC" w14:paraId="4C750F42" w14:textId="24131CEB" w:rsidTr="005C66F7">
        <w:tc>
          <w:tcPr>
            <w:tcW w:w="1278" w:type="pct"/>
          </w:tcPr>
          <w:p w14:paraId="49F767FC" w14:textId="05538AAF" w:rsidR="00EE2ED0" w:rsidRPr="005C66F7" w:rsidRDefault="00F2243D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6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491" w:type="pct"/>
          </w:tcPr>
          <w:p w14:paraId="14B57D04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8" w:type="pct"/>
          </w:tcPr>
          <w:p w14:paraId="1189C9DD" w14:textId="22291651" w:rsidR="00EE2ED0" w:rsidRPr="005C66F7" w:rsidRDefault="00EE2ED0" w:rsidP="00041F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6E11DABB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</w:tcPr>
          <w:p w14:paraId="3E0121A8" w14:textId="48E206BB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55F09DCE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14:paraId="0D6CE86D" w14:textId="66B1AA60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600C24EF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</w:tcPr>
          <w:p w14:paraId="12489D3D" w14:textId="0B8E21C1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243D" w:rsidRPr="00B76CAC" w14:paraId="71517E9A" w14:textId="77777777" w:rsidTr="005C66F7">
        <w:tc>
          <w:tcPr>
            <w:tcW w:w="1278" w:type="pct"/>
          </w:tcPr>
          <w:p w14:paraId="23819C6D" w14:textId="58622E73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6F7">
              <w:rPr>
                <w:rFonts w:ascii="Angsana New" w:hAnsi="Angsana New"/>
                <w:sz w:val="26"/>
                <w:szCs w:val="26"/>
                <w:cs/>
              </w:rPr>
              <w:t xml:space="preserve">ยังไม่ครบกำหนดชำระ </w:t>
            </w:r>
          </w:p>
        </w:tc>
        <w:tc>
          <w:tcPr>
            <w:tcW w:w="491" w:type="pct"/>
          </w:tcPr>
          <w:p w14:paraId="3E5AC4E2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8" w:type="pct"/>
          </w:tcPr>
          <w:p w14:paraId="3B3FF049" w14:textId="214B13CB" w:rsidR="00F2243D" w:rsidRPr="005C66F7" w:rsidRDefault="005200B4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1EF206B9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</w:tcPr>
          <w:p w14:paraId="45F8B7C1" w14:textId="72DCAE82" w:rsidR="00F2243D" w:rsidRPr="005C66F7" w:rsidRDefault="005200B4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1AE4B11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14:paraId="4682B0DA" w14:textId="5CC34C66" w:rsidR="00F2243D" w:rsidRPr="005C66F7" w:rsidRDefault="005200B4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25,876</w:t>
            </w:r>
          </w:p>
        </w:tc>
        <w:tc>
          <w:tcPr>
            <w:tcW w:w="129" w:type="pct"/>
          </w:tcPr>
          <w:p w14:paraId="1EC787C5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</w:tcPr>
          <w:p w14:paraId="67B04B9C" w14:textId="292B49CF" w:rsidR="00F2243D" w:rsidRPr="005C66F7" w:rsidRDefault="005200B4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243D" w:rsidRPr="00B76CAC" w14:paraId="4E8A8F9D" w14:textId="77777777" w:rsidTr="005C66F7">
        <w:tc>
          <w:tcPr>
            <w:tcW w:w="1278" w:type="pct"/>
          </w:tcPr>
          <w:p w14:paraId="2CFBC641" w14:textId="499CE458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6F7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5C66F7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491" w:type="pct"/>
          </w:tcPr>
          <w:p w14:paraId="51F16F7F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8" w:type="pct"/>
          </w:tcPr>
          <w:p w14:paraId="364F4AB5" w14:textId="5C44AD93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1AF1C6FE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</w:tcPr>
          <w:p w14:paraId="486BAB74" w14:textId="4B56CEB4" w:rsidR="00F2243D" w:rsidRPr="005C66F7" w:rsidRDefault="00F2243D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659D6F49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14:paraId="63C31DCE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4F5B6351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</w:tcPr>
          <w:p w14:paraId="7FFE0173" w14:textId="54B21574" w:rsidR="00F2243D" w:rsidRPr="005C66F7" w:rsidRDefault="00F2243D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243D" w:rsidRPr="00B76CAC" w14:paraId="16724BAB" w14:textId="77777777" w:rsidTr="005C66F7">
        <w:tc>
          <w:tcPr>
            <w:tcW w:w="1278" w:type="pct"/>
          </w:tcPr>
          <w:p w14:paraId="08B46AE5" w14:textId="22F0D365" w:rsidR="00F2243D" w:rsidRPr="005C66F7" w:rsidRDefault="00F2243D" w:rsidP="005063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firstLine="16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5C66F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C66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491" w:type="pct"/>
          </w:tcPr>
          <w:p w14:paraId="0C7578A9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8" w:type="pct"/>
          </w:tcPr>
          <w:p w14:paraId="11A297FB" w14:textId="203294C9" w:rsidR="00F2243D" w:rsidRPr="005C66F7" w:rsidRDefault="005200B4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25AD2E95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</w:tcPr>
          <w:p w14:paraId="7FE0DF05" w14:textId="31934D9C" w:rsidR="00F2243D" w:rsidRPr="005C66F7" w:rsidRDefault="005200B4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0D8BB4C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14:paraId="459655CF" w14:textId="1D791D34" w:rsidR="00F2243D" w:rsidRPr="005C66F7" w:rsidRDefault="005200B4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2,388</w:t>
            </w:r>
          </w:p>
        </w:tc>
        <w:tc>
          <w:tcPr>
            <w:tcW w:w="129" w:type="pct"/>
          </w:tcPr>
          <w:p w14:paraId="3366C223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</w:tcPr>
          <w:p w14:paraId="08328DB0" w14:textId="3B642C08" w:rsidR="00F2243D" w:rsidRPr="005C66F7" w:rsidRDefault="005200B4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243D" w:rsidRPr="00B76CAC" w14:paraId="26279BC3" w14:textId="77777777" w:rsidTr="005C66F7">
        <w:tc>
          <w:tcPr>
            <w:tcW w:w="1278" w:type="pct"/>
          </w:tcPr>
          <w:p w14:paraId="082FB324" w14:textId="0BEA91DA" w:rsidR="00F2243D" w:rsidRPr="005C66F7" w:rsidRDefault="00F2243D" w:rsidP="0050637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firstLine="16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5C66F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491" w:type="pct"/>
          </w:tcPr>
          <w:p w14:paraId="28F83330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4D07A60" w14:textId="4F82985E" w:rsidR="00F2243D" w:rsidRPr="005C66F7" w:rsidRDefault="005200B4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CF388B8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05D0DE81" w14:textId="3A6E3927" w:rsidR="00F2243D" w:rsidRPr="005C66F7" w:rsidRDefault="005200B4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38F49E4E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B69ECF5" w14:textId="6B19DF64" w:rsidR="00F2243D" w:rsidRPr="005C66F7" w:rsidRDefault="005200B4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2,227</w:t>
            </w:r>
          </w:p>
        </w:tc>
        <w:tc>
          <w:tcPr>
            <w:tcW w:w="129" w:type="pct"/>
          </w:tcPr>
          <w:p w14:paraId="49B42595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1F128FE9" w14:textId="0CF9F890" w:rsidR="00F2243D" w:rsidRPr="005C66F7" w:rsidRDefault="005200B4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243D" w:rsidRPr="00B76CAC" w14:paraId="313418B9" w14:textId="77777777" w:rsidTr="005C66F7">
        <w:tc>
          <w:tcPr>
            <w:tcW w:w="1278" w:type="pct"/>
          </w:tcPr>
          <w:p w14:paraId="36DF2E9E" w14:textId="1C7534D9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1" w:type="pct"/>
          </w:tcPr>
          <w:p w14:paraId="2B0C421C" w14:textId="6ECD3B90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4" w:right="-11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</w:pPr>
            <w:r w:rsidRPr="005C66F7">
              <w:rPr>
                <w:rFonts w:ascii="Angsana New" w:hAnsi="Angsana New"/>
                <w:i/>
                <w:iCs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1050F66E" w14:textId="601C3493" w:rsidR="00F2243D" w:rsidRPr="005C66F7" w:rsidRDefault="005200B4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6F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0D0A8DAA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68E972F8" w14:textId="3519D0DB" w:rsidR="00F2243D" w:rsidRPr="005C66F7" w:rsidRDefault="005200B4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6F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EEC877B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33166F66" w14:textId="6F18E58D" w:rsidR="00F2243D" w:rsidRPr="005C66F7" w:rsidRDefault="005200B4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30,491</w:t>
            </w:r>
          </w:p>
        </w:tc>
        <w:tc>
          <w:tcPr>
            <w:tcW w:w="129" w:type="pct"/>
          </w:tcPr>
          <w:p w14:paraId="7EBC5D3D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</w:tcPr>
          <w:p w14:paraId="1B51EE6A" w14:textId="6CC174FE" w:rsidR="00F2243D" w:rsidRPr="005C66F7" w:rsidRDefault="005200B4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F2243D" w:rsidRPr="00B76CAC" w14:paraId="4C4A13E8" w14:textId="77777777" w:rsidTr="005C66F7">
        <w:tc>
          <w:tcPr>
            <w:tcW w:w="1278" w:type="pct"/>
          </w:tcPr>
          <w:p w14:paraId="165AC03C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1" w:type="pct"/>
          </w:tcPr>
          <w:p w14:paraId="328D72EC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77E9941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4ECA446E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40B00681" w14:textId="77777777" w:rsidR="00F2243D" w:rsidRPr="005C66F7" w:rsidRDefault="00F2243D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3BF654D6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42164A4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401ECBAF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7878C5D2" w14:textId="77777777" w:rsidR="00F2243D" w:rsidRPr="005C66F7" w:rsidRDefault="00F2243D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243D" w:rsidRPr="00B76CAC" w14:paraId="2A98B883" w14:textId="77777777" w:rsidTr="005C66F7">
        <w:tc>
          <w:tcPr>
            <w:tcW w:w="1278" w:type="pct"/>
          </w:tcPr>
          <w:p w14:paraId="3CE9D923" w14:textId="4D0978E9" w:rsidR="00F2243D" w:rsidRPr="005C66F7" w:rsidRDefault="00F2243D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6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</w:t>
            </w:r>
            <w:r w:rsidR="0050637B" w:rsidRPr="005C66F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5C66F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491" w:type="pct"/>
          </w:tcPr>
          <w:p w14:paraId="723BEB01" w14:textId="77777777" w:rsidR="00F2243D" w:rsidRPr="005C66F7" w:rsidRDefault="00F2243D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8" w:type="pct"/>
          </w:tcPr>
          <w:p w14:paraId="7FB376A7" w14:textId="77777777" w:rsidR="00F2243D" w:rsidRPr="005C66F7" w:rsidRDefault="00F2243D" w:rsidP="00041F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22DBD716" w14:textId="77777777" w:rsidR="00F2243D" w:rsidRPr="005C66F7" w:rsidRDefault="00F2243D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</w:tcPr>
          <w:p w14:paraId="66D7288D" w14:textId="77777777" w:rsidR="00F2243D" w:rsidRPr="005C66F7" w:rsidRDefault="00F2243D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673BA6F3" w14:textId="77777777" w:rsidR="00F2243D" w:rsidRPr="005C66F7" w:rsidRDefault="00F2243D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14:paraId="7680B089" w14:textId="77777777" w:rsidR="00F2243D" w:rsidRPr="005C66F7" w:rsidRDefault="00F2243D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42016610" w14:textId="77777777" w:rsidR="00F2243D" w:rsidRPr="005C66F7" w:rsidRDefault="00F2243D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</w:tcPr>
          <w:p w14:paraId="4AB55C0A" w14:textId="77777777" w:rsidR="00F2243D" w:rsidRPr="005C66F7" w:rsidRDefault="00F2243D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243D" w:rsidRPr="00B76CAC" w14:paraId="243BC3BA" w14:textId="77777777" w:rsidTr="005C66F7">
        <w:tc>
          <w:tcPr>
            <w:tcW w:w="1278" w:type="pct"/>
          </w:tcPr>
          <w:p w14:paraId="7E8B5A50" w14:textId="748C1624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66F7">
              <w:rPr>
                <w:rFonts w:ascii="Angsana New" w:hAnsi="Angsana New"/>
                <w:sz w:val="26"/>
                <w:szCs w:val="26"/>
                <w:cs/>
              </w:rPr>
              <w:t xml:space="preserve">ยังไม่ครบกำหนดชำระ </w:t>
            </w:r>
          </w:p>
        </w:tc>
        <w:tc>
          <w:tcPr>
            <w:tcW w:w="491" w:type="pct"/>
          </w:tcPr>
          <w:p w14:paraId="43149FFB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638" w:type="pct"/>
          </w:tcPr>
          <w:p w14:paraId="094A2FD6" w14:textId="5E6B16C5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21</w:t>
            </w:r>
            <w:r w:rsidR="00432E40" w:rsidRPr="005C66F7">
              <w:rPr>
                <w:rFonts w:ascii="Angsana New" w:hAnsi="Angsana New"/>
                <w:sz w:val="26"/>
                <w:szCs w:val="26"/>
              </w:rPr>
              <w:t>1</w:t>
            </w:r>
            <w:r w:rsidRPr="005C66F7">
              <w:rPr>
                <w:rFonts w:ascii="Angsana New" w:hAnsi="Angsana New"/>
                <w:sz w:val="26"/>
                <w:szCs w:val="26"/>
              </w:rPr>
              <w:t>,</w:t>
            </w:r>
            <w:r w:rsidR="00432E40" w:rsidRPr="005C66F7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146" w:type="pct"/>
          </w:tcPr>
          <w:p w14:paraId="7E19DB70" w14:textId="77777777" w:rsidR="00F2243D" w:rsidRPr="005C66F7" w:rsidRDefault="00F2243D" w:rsidP="00F224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</w:tcPr>
          <w:p w14:paraId="41044874" w14:textId="047B2D6C" w:rsidR="00F2243D" w:rsidRPr="005C66F7" w:rsidRDefault="00F2243D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C5C7237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14:paraId="61968D48" w14:textId="120DC382" w:rsidR="00F2243D" w:rsidRPr="005C66F7" w:rsidRDefault="005200B4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432E40" w:rsidRPr="005C66F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C66F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32E40" w:rsidRPr="005C66F7">
              <w:rPr>
                <w:rFonts w:asciiTheme="majorBidi" w:hAnsiTheme="majorBidi" w:cstheme="majorBidi"/>
                <w:sz w:val="26"/>
                <w:szCs w:val="26"/>
              </w:rPr>
              <w:t>271</w:t>
            </w:r>
          </w:p>
        </w:tc>
        <w:tc>
          <w:tcPr>
            <w:tcW w:w="129" w:type="pct"/>
          </w:tcPr>
          <w:p w14:paraId="67B6F32C" w14:textId="77777777" w:rsidR="00F2243D" w:rsidRPr="005C66F7" w:rsidRDefault="00F2243D" w:rsidP="00F2243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</w:tcPr>
          <w:p w14:paraId="709BCE07" w14:textId="4497B882" w:rsidR="00F2243D" w:rsidRPr="005C66F7" w:rsidRDefault="00F2243D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243D" w:rsidRPr="00B76CAC" w14:paraId="7389FC02" w14:textId="6CE9DE63" w:rsidTr="005C66F7">
        <w:tc>
          <w:tcPr>
            <w:tcW w:w="1278" w:type="pct"/>
          </w:tcPr>
          <w:p w14:paraId="41D74007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  <w:r w:rsidRPr="005C66F7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491" w:type="pct"/>
          </w:tcPr>
          <w:p w14:paraId="599925C6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638" w:type="pct"/>
          </w:tcPr>
          <w:p w14:paraId="634B10D8" w14:textId="77777777" w:rsidR="00EE2ED0" w:rsidRPr="005C66F7" w:rsidRDefault="00EE2ED0" w:rsidP="00041F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51D2083B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</w:tcPr>
          <w:p w14:paraId="0192B081" w14:textId="77777777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" w:type="pct"/>
          </w:tcPr>
          <w:p w14:paraId="3C4BCC0F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14:paraId="50261BC5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7417AFCD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</w:tcPr>
          <w:p w14:paraId="48CE0BB1" w14:textId="77777777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243D" w:rsidRPr="00B76CAC" w14:paraId="1E644A8C" w14:textId="6248C882" w:rsidTr="005C66F7">
        <w:trPr>
          <w:trHeight w:val="330"/>
        </w:trPr>
        <w:tc>
          <w:tcPr>
            <w:tcW w:w="1278" w:type="pct"/>
          </w:tcPr>
          <w:p w14:paraId="0F95CCF2" w14:textId="77777777" w:rsidR="00EE2ED0" w:rsidRPr="005C66F7" w:rsidRDefault="00EE2ED0" w:rsidP="00EE2ED0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5C66F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C66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491" w:type="pct"/>
          </w:tcPr>
          <w:p w14:paraId="48F0F330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638" w:type="pct"/>
            <w:shd w:val="clear" w:color="auto" w:fill="auto"/>
          </w:tcPr>
          <w:p w14:paraId="5EAE64DC" w14:textId="7CD40F7A" w:rsidR="00EE2ED0" w:rsidRPr="005C66F7" w:rsidRDefault="00EE2ED0" w:rsidP="00041F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55,9</w:t>
            </w:r>
            <w:r w:rsidR="00432E40" w:rsidRPr="005C66F7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6" w:type="pct"/>
            <w:shd w:val="clear" w:color="auto" w:fill="auto"/>
          </w:tcPr>
          <w:p w14:paraId="63602ADB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  <w:shd w:val="clear" w:color="auto" w:fill="auto"/>
          </w:tcPr>
          <w:p w14:paraId="7B58F2B7" w14:textId="2443DE2C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  <w:cs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2BE82665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14:paraId="77D70490" w14:textId="095B46BD" w:rsidR="00EE2ED0" w:rsidRPr="005C66F7" w:rsidRDefault="005200B4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17,9</w:t>
            </w:r>
            <w:r w:rsidR="00432E40" w:rsidRPr="005C66F7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  <w:tc>
          <w:tcPr>
            <w:tcW w:w="129" w:type="pct"/>
          </w:tcPr>
          <w:p w14:paraId="2B7A39B7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</w:tcPr>
          <w:p w14:paraId="4B5AF2B6" w14:textId="5E44E7EA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243D" w:rsidRPr="00B76CAC" w14:paraId="2AD96E53" w14:textId="669A28E6" w:rsidTr="005C66F7">
        <w:trPr>
          <w:trHeight w:val="330"/>
        </w:trPr>
        <w:tc>
          <w:tcPr>
            <w:tcW w:w="1278" w:type="pct"/>
          </w:tcPr>
          <w:p w14:paraId="6DEA2D27" w14:textId="2CC7A358" w:rsidR="00EE2ED0" w:rsidRPr="005C66F7" w:rsidRDefault="00EE2ED0" w:rsidP="00EE2ED0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 xml:space="preserve">3 - 6 </w:t>
            </w:r>
            <w:r w:rsidRPr="005C66F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491" w:type="pct"/>
          </w:tcPr>
          <w:p w14:paraId="7C11E99C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638" w:type="pct"/>
            <w:shd w:val="clear" w:color="auto" w:fill="auto"/>
          </w:tcPr>
          <w:p w14:paraId="563BF4B7" w14:textId="14BF3D0C" w:rsidR="00EE2ED0" w:rsidRPr="005C66F7" w:rsidRDefault="00EE2ED0" w:rsidP="00041F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2,</w:t>
            </w:r>
            <w:r w:rsidR="00432E40" w:rsidRPr="005C66F7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46" w:type="pct"/>
            <w:shd w:val="clear" w:color="auto" w:fill="auto"/>
          </w:tcPr>
          <w:p w14:paraId="5527F1D0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  <w:shd w:val="clear" w:color="auto" w:fill="auto"/>
          </w:tcPr>
          <w:p w14:paraId="78749086" w14:textId="5AAEFAAD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2B438D4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14:paraId="69D628A0" w14:textId="03E4E386" w:rsidR="00EE2ED0" w:rsidRPr="005C66F7" w:rsidRDefault="00432E4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58DCADF4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</w:tcPr>
          <w:p w14:paraId="48D5C02B" w14:textId="555D0756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2243D" w:rsidRPr="00B76CAC" w14:paraId="471A5EDA" w14:textId="3AF4860F" w:rsidTr="005C66F7">
        <w:trPr>
          <w:trHeight w:val="330"/>
        </w:trPr>
        <w:tc>
          <w:tcPr>
            <w:tcW w:w="1278" w:type="pct"/>
          </w:tcPr>
          <w:p w14:paraId="1F9D1B3D" w14:textId="01D2368C" w:rsidR="00EE2ED0" w:rsidRPr="005C66F7" w:rsidRDefault="00EE2ED0" w:rsidP="00EE2ED0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 xml:space="preserve">6 - 12 </w:t>
            </w:r>
            <w:r w:rsidRPr="005C66F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491" w:type="pct"/>
          </w:tcPr>
          <w:p w14:paraId="267253EE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638" w:type="pct"/>
            <w:shd w:val="clear" w:color="auto" w:fill="auto"/>
          </w:tcPr>
          <w:p w14:paraId="0B0A8EC1" w14:textId="78FD6910" w:rsidR="00EE2ED0" w:rsidRPr="005C66F7" w:rsidRDefault="00EE2ED0" w:rsidP="00041F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3,449</w:t>
            </w:r>
          </w:p>
        </w:tc>
        <w:tc>
          <w:tcPr>
            <w:tcW w:w="146" w:type="pct"/>
            <w:shd w:val="clear" w:color="auto" w:fill="auto"/>
          </w:tcPr>
          <w:p w14:paraId="2F134BEB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  <w:shd w:val="clear" w:color="auto" w:fill="auto"/>
          </w:tcPr>
          <w:p w14:paraId="12544CFE" w14:textId="3555646C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(78)</w:t>
            </w:r>
          </w:p>
        </w:tc>
        <w:tc>
          <w:tcPr>
            <w:tcW w:w="146" w:type="pct"/>
          </w:tcPr>
          <w:p w14:paraId="5F475A60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</w:tcPr>
          <w:p w14:paraId="0193BF38" w14:textId="6CEF5D95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1,059</w:t>
            </w:r>
          </w:p>
        </w:tc>
        <w:tc>
          <w:tcPr>
            <w:tcW w:w="129" w:type="pct"/>
          </w:tcPr>
          <w:p w14:paraId="1527BEBB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</w:tcPr>
          <w:p w14:paraId="0EDBE844" w14:textId="35E61A2F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(78)</w:t>
            </w:r>
          </w:p>
        </w:tc>
      </w:tr>
      <w:tr w:rsidR="00F2243D" w:rsidRPr="00B76CAC" w14:paraId="50EA9753" w14:textId="7643E9ED" w:rsidTr="005C66F7">
        <w:trPr>
          <w:trHeight w:val="330"/>
        </w:trPr>
        <w:tc>
          <w:tcPr>
            <w:tcW w:w="1278" w:type="pct"/>
          </w:tcPr>
          <w:p w14:paraId="6C19E899" w14:textId="16B8D7E3" w:rsidR="00EE2ED0" w:rsidRPr="005C66F7" w:rsidRDefault="00EE2ED0" w:rsidP="00EE2ED0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5C66F7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5C66F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491" w:type="pct"/>
          </w:tcPr>
          <w:p w14:paraId="60F4A095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3C15025" w14:textId="78BCE107" w:rsidR="00EE2ED0" w:rsidRPr="005C66F7" w:rsidRDefault="00EE2ED0" w:rsidP="00041F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4,654</w:t>
            </w:r>
          </w:p>
        </w:tc>
        <w:tc>
          <w:tcPr>
            <w:tcW w:w="146" w:type="pct"/>
            <w:shd w:val="clear" w:color="auto" w:fill="auto"/>
          </w:tcPr>
          <w:p w14:paraId="4A2C5104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auto"/>
          </w:tcPr>
          <w:p w14:paraId="212CDB6D" w14:textId="0AA5D838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(3,310)</w:t>
            </w:r>
          </w:p>
        </w:tc>
        <w:tc>
          <w:tcPr>
            <w:tcW w:w="146" w:type="pct"/>
          </w:tcPr>
          <w:p w14:paraId="231EC0A0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27D9BE7" w14:textId="57875D0E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636</w:t>
            </w:r>
          </w:p>
        </w:tc>
        <w:tc>
          <w:tcPr>
            <w:tcW w:w="129" w:type="pct"/>
          </w:tcPr>
          <w:p w14:paraId="3A7BC972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732E0966" w14:textId="7F09D612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(636)</w:t>
            </w:r>
          </w:p>
        </w:tc>
      </w:tr>
      <w:tr w:rsidR="00F2243D" w:rsidRPr="00B76CAC" w14:paraId="7971859F" w14:textId="0231BCF9" w:rsidTr="00AA7B29">
        <w:trPr>
          <w:trHeight w:val="330"/>
        </w:trPr>
        <w:tc>
          <w:tcPr>
            <w:tcW w:w="1278" w:type="pct"/>
          </w:tcPr>
          <w:p w14:paraId="6C991729" w14:textId="691A05A1" w:rsidR="00EE2ED0" w:rsidRPr="005C66F7" w:rsidRDefault="00EE2ED0" w:rsidP="00EE2ED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91" w:type="pct"/>
          </w:tcPr>
          <w:p w14:paraId="3A7A9ECC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AC92F" w14:textId="71202D1E" w:rsidR="00EE2ED0" w:rsidRPr="005C66F7" w:rsidRDefault="00EE2ED0" w:rsidP="00041F5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6F7">
              <w:rPr>
                <w:rFonts w:ascii="Angsana New" w:hAnsi="Angsana New"/>
                <w:b/>
                <w:bCs/>
                <w:sz w:val="26"/>
                <w:szCs w:val="26"/>
              </w:rPr>
              <w:t>277,524</w:t>
            </w:r>
          </w:p>
        </w:tc>
        <w:tc>
          <w:tcPr>
            <w:tcW w:w="146" w:type="pct"/>
            <w:shd w:val="clear" w:color="auto" w:fill="auto"/>
          </w:tcPr>
          <w:p w14:paraId="3D74D815" w14:textId="77777777" w:rsidR="00EE2ED0" w:rsidRPr="005C66F7" w:rsidRDefault="00EE2ED0" w:rsidP="00EE2E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26676" w14:textId="25479C47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6F7">
              <w:rPr>
                <w:rFonts w:ascii="Angsana New" w:hAnsi="Angsana New"/>
                <w:b/>
                <w:bCs/>
                <w:sz w:val="26"/>
                <w:szCs w:val="26"/>
              </w:rPr>
              <w:t>(3,388)</w:t>
            </w:r>
          </w:p>
        </w:tc>
        <w:tc>
          <w:tcPr>
            <w:tcW w:w="146" w:type="pct"/>
          </w:tcPr>
          <w:p w14:paraId="74732BCA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40D88BBB" w14:textId="3EAE5259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5200B4" w:rsidRPr="005C66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</w:t>
            </w:r>
            <w:r w:rsidRPr="005C66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5200B4" w:rsidRPr="005C66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903</w:t>
            </w:r>
          </w:p>
        </w:tc>
        <w:tc>
          <w:tcPr>
            <w:tcW w:w="129" w:type="pct"/>
          </w:tcPr>
          <w:p w14:paraId="2B3FDC36" w14:textId="77777777" w:rsidR="00EE2ED0" w:rsidRPr="005C66F7" w:rsidRDefault="00EE2ED0" w:rsidP="00EE2E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double" w:sz="4" w:space="0" w:color="auto"/>
            </w:tcBorders>
          </w:tcPr>
          <w:p w14:paraId="4A9E447B" w14:textId="71086EDF" w:rsidR="00EE2ED0" w:rsidRPr="005C66F7" w:rsidRDefault="00EE2ED0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(714)</w:t>
            </w:r>
          </w:p>
        </w:tc>
      </w:tr>
      <w:tr w:rsidR="005C66F7" w:rsidRPr="00B76CAC" w14:paraId="330CC676" w14:textId="77777777" w:rsidTr="00AA7B29">
        <w:trPr>
          <w:trHeight w:val="330"/>
        </w:trPr>
        <w:tc>
          <w:tcPr>
            <w:tcW w:w="1278" w:type="pct"/>
          </w:tcPr>
          <w:p w14:paraId="436E5BDC" w14:textId="129E2278" w:rsidR="005C66F7" w:rsidRPr="005C66F7" w:rsidRDefault="005C66F7" w:rsidP="005C66F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6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91" w:type="pct"/>
          </w:tcPr>
          <w:p w14:paraId="7BC6DAD7" w14:textId="77777777" w:rsidR="005C66F7" w:rsidRPr="005C66F7" w:rsidRDefault="005C66F7" w:rsidP="005C6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16C654BB" w14:textId="72332B27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6F7">
              <w:rPr>
                <w:rFonts w:ascii="Angsana New" w:hAnsi="Angsana New"/>
                <w:b/>
                <w:bCs/>
                <w:sz w:val="26"/>
                <w:szCs w:val="26"/>
              </w:rPr>
              <w:t>277,524</w:t>
            </w:r>
          </w:p>
        </w:tc>
        <w:tc>
          <w:tcPr>
            <w:tcW w:w="146" w:type="pct"/>
            <w:shd w:val="clear" w:color="auto" w:fill="auto"/>
          </w:tcPr>
          <w:p w14:paraId="51AD4FB1" w14:textId="77777777" w:rsidR="005C66F7" w:rsidRPr="005C66F7" w:rsidRDefault="005C66F7" w:rsidP="005C6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</w:tcPr>
          <w:p w14:paraId="00D71744" w14:textId="27EB0FDB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56A436A3" w14:textId="77777777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74D0E820" w14:textId="14BD8653" w:rsidR="005C66F7" w:rsidRPr="005C66F7" w:rsidRDefault="000A3F32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146,394</w:t>
            </w:r>
          </w:p>
        </w:tc>
        <w:tc>
          <w:tcPr>
            <w:tcW w:w="129" w:type="pct"/>
          </w:tcPr>
          <w:p w14:paraId="0D6601EC" w14:textId="77777777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1D647C99" w14:textId="77777777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66F7" w:rsidRPr="00B76CAC" w14:paraId="28949D60" w14:textId="1ADA95B4" w:rsidTr="00AA7B29">
        <w:tc>
          <w:tcPr>
            <w:tcW w:w="1278" w:type="pct"/>
          </w:tcPr>
          <w:p w14:paraId="088C9E47" w14:textId="5EB68A3E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8" w:hanging="168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5C66F7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6134C3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ค่าเผื่อผลขาดทุนด้า</w:t>
            </w:r>
            <w:r w:rsidR="006134C3" w:rsidRPr="006134C3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น</w:t>
            </w:r>
            <w:r w:rsidRPr="006134C3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เครดิต</w:t>
            </w:r>
            <w:r w:rsidRPr="005C66F7">
              <w:rPr>
                <w:rFonts w:ascii="Angsana New" w:hAnsi="Angsana New"/>
                <w:spacing w:val="-2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491" w:type="pct"/>
          </w:tcPr>
          <w:p w14:paraId="50144E0F" w14:textId="77777777" w:rsidR="005C66F7" w:rsidRPr="005C66F7" w:rsidRDefault="005C66F7" w:rsidP="005C6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3168E723" w14:textId="77777777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  <w:p w14:paraId="360382FF" w14:textId="493C828B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C66F7">
              <w:rPr>
                <w:rFonts w:ascii="Angsana New" w:hAnsi="Angsana New"/>
                <w:sz w:val="26"/>
                <w:szCs w:val="26"/>
              </w:rPr>
              <w:t>(3,388)</w:t>
            </w:r>
          </w:p>
        </w:tc>
        <w:tc>
          <w:tcPr>
            <w:tcW w:w="146" w:type="pct"/>
            <w:shd w:val="clear" w:color="auto" w:fill="auto"/>
          </w:tcPr>
          <w:p w14:paraId="3FC5398B" w14:textId="77777777" w:rsidR="005C66F7" w:rsidRPr="005C66F7" w:rsidRDefault="005C66F7" w:rsidP="005C6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  <w:shd w:val="clear" w:color="auto" w:fill="auto"/>
          </w:tcPr>
          <w:p w14:paraId="0C3D5939" w14:textId="2ED54B40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6EF7AF3D" w14:textId="77777777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25C46AD2" w14:textId="77777777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2F35B6" w14:textId="6B548D7A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C66F7">
              <w:rPr>
                <w:rFonts w:asciiTheme="majorBidi" w:hAnsiTheme="majorBidi" w:cstheme="majorBidi"/>
                <w:sz w:val="26"/>
                <w:szCs w:val="26"/>
              </w:rPr>
              <w:t>(714)</w:t>
            </w:r>
          </w:p>
        </w:tc>
        <w:tc>
          <w:tcPr>
            <w:tcW w:w="129" w:type="pct"/>
          </w:tcPr>
          <w:p w14:paraId="489D2AE1" w14:textId="77777777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2" w:type="pct"/>
          </w:tcPr>
          <w:p w14:paraId="45888823" w14:textId="77777777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66F7" w:rsidRPr="00B76CAC" w:rsidDel="00C94F82" w14:paraId="7095F169" w14:textId="7EADF913" w:rsidTr="005C66F7">
        <w:tc>
          <w:tcPr>
            <w:tcW w:w="1278" w:type="pct"/>
            <w:shd w:val="clear" w:color="auto" w:fill="auto"/>
          </w:tcPr>
          <w:p w14:paraId="67610FD5" w14:textId="77777777" w:rsidR="005C66F7" w:rsidRPr="005C66F7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66F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491" w:type="pct"/>
          </w:tcPr>
          <w:p w14:paraId="27A46290" w14:textId="77777777" w:rsidR="005C66F7" w:rsidRPr="005C66F7" w:rsidRDefault="005C66F7" w:rsidP="005C6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284" w:right="-283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866041A" w14:textId="1CF63489" w:rsidR="005C66F7" w:rsidRPr="005C66F7" w:rsidDel="00C94F82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6F7">
              <w:rPr>
                <w:rFonts w:ascii="Angsana New" w:hAnsi="Angsana New"/>
                <w:b/>
                <w:bCs/>
                <w:sz w:val="26"/>
                <w:szCs w:val="26"/>
              </w:rPr>
              <w:t>274,136</w:t>
            </w:r>
          </w:p>
        </w:tc>
        <w:tc>
          <w:tcPr>
            <w:tcW w:w="146" w:type="pct"/>
          </w:tcPr>
          <w:p w14:paraId="2CB858D3" w14:textId="77777777" w:rsidR="005C66F7" w:rsidRPr="005C66F7" w:rsidRDefault="005C66F7" w:rsidP="005C66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82" w:type="pct"/>
          </w:tcPr>
          <w:p w14:paraId="37346866" w14:textId="47B499E9" w:rsidR="005C66F7" w:rsidRPr="005C66F7" w:rsidDel="00C94F82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470A0070" w14:textId="77777777" w:rsidR="005C66F7" w:rsidRPr="005C66F7" w:rsidDel="00C94F82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7F8E915" w14:textId="658F1C01" w:rsidR="005C66F7" w:rsidRPr="005C66F7" w:rsidDel="00C94F82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66F7">
              <w:rPr>
                <w:rFonts w:ascii="Angsana New" w:hAnsi="Angsana New"/>
                <w:b/>
                <w:bCs/>
                <w:sz w:val="26"/>
                <w:szCs w:val="26"/>
              </w:rPr>
              <w:t>145,680</w:t>
            </w:r>
          </w:p>
        </w:tc>
        <w:tc>
          <w:tcPr>
            <w:tcW w:w="129" w:type="pct"/>
          </w:tcPr>
          <w:p w14:paraId="45CAC8A3" w14:textId="77777777" w:rsidR="005C66F7" w:rsidRPr="005C66F7" w:rsidDel="00C94F82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pct"/>
          </w:tcPr>
          <w:p w14:paraId="7A029A3C" w14:textId="77777777" w:rsidR="005C66F7" w:rsidRPr="005C66F7" w:rsidDel="00C94F82" w:rsidRDefault="005C66F7" w:rsidP="005C66F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33D11AA4" w14:textId="77777777" w:rsidR="00E5721B" w:rsidRPr="00041F54" w:rsidRDefault="00E5721B" w:rsidP="00041F54">
      <w:pPr>
        <w:spacing w:line="240" w:lineRule="auto"/>
        <w:ind w:right="-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280" w:type="dxa"/>
        <w:tblInd w:w="1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900"/>
        <w:gridCol w:w="240"/>
        <w:gridCol w:w="1247"/>
        <w:gridCol w:w="242"/>
        <w:gridCol w:w="1151"/>
      </w:tblGrid>
      <w:tr w:rsidR="001C7D9F" w:rsidRPr="001C7D9F" w14:paraId="0090D2FD" w14:textId="77777777" w:rsidTr="00432E40">
        <w:trPr>
          <w:trHeight w:val="2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415DB" w14:textId="77777777" w:rsidR="001C7D9F" w:rsidRPr="001C7D9F" w:rsidRDefault="001C7D9F" w:rsidP="00432E40">
            <w:pPr>
              <w:tabs>
                <w:tab w:val="clear" w:pos="227"/>
                <w:tab w:val="clear" w:pos="680"/>
                <w:tab w:val="left" w:pos="160"/>
                <w:tab w:val="left" w:pos="540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D9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รายการเคลื่อนไหวของค่าเผื่อผลขาดทุนด้านเครดิตที่คาดว่า</w:t>
            </w:r>
            <w:r w:rsidRPr="001C7D9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C7D9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จะเกิดขึ้นของลูกหนี้การค้า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727E9" w14:textId="77777777" w:rsidR="001C7D9F" w:rsidRPr="001C7D9F" w:rsidRDefault="001C7D9F" w:rsidP="004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2D5B5" w14:textId="77777777" w:rsidR="001C7D9F" w:rsidRPr="001C7D9F" w:rsidRDefault="001C7D9F" w:rsidP="004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D6635" w14:textId="77777777" w:rsidR="001C7D9F" w:rsidRPr="001C7D9F" w:rsidRDefault="001C7D9F" w:rsidP="004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C7D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6D6D9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D0345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D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39335000" w14:textId="77777777" w:rsidR="001C7D9F" w:rsidRPr="001C7D9F" w:rsidRDefault="001C7D9F" w:rsidP="004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C7D9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  <w:r w:rsidRPr="001C7D9F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</w:rPr>
              <w:t xml:space="preserve"> </w:t>
            </w:r>
          </w:p>
        </w:tc>
      </w:tr>
      <w:tr w:rsidR="001C7D9F" w:rsidRPr="001C7D9F" w14:paraId="7C9FE7ED" w14:textId="77777777" w:rsidTr="00432E40">
        <w:trPr>
          <w:trHeight w:val="20"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AF639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4B909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B426B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FECE5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C7D9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C7D9F" w:rsidRPr="001C7D9F" w14:paraId="537ADA5B" w14:textId="77777777" w:rsidTr="00432E4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16E07" w14:textId="7FC71DB0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D9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 มกราคม </w:t>
            </w:r>
            <w:r w:rsidRPr="001C7D9F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6D0FE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C80EF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B1098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1C7D9F">
              <w:rPr>
                <w:rFonts w:ascii="Angsana New" w:hAnsi="Angsana New" w:hint="cs"/>
                <w:sz w:val="28"/>
                <w:szCs w:val="28"/>
              </w:rPr>
              <w:t>1,953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83A70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69C66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1C7D9F">
              <w:rPr>
                <w:rFonts w:ascii="Angsana New" w:hAnsi="Angsana New" w:hint="cs"/>
                <w:sz w:val="28"/>
                <w:szCs w:val="28"/>
              </w:rPr>
              <w:t>285</w:t>
            </w:r>
          </w:p>
        </w:tc>
      </w:tr>
      <w:tr w:rsidR="001C7D9F" w:rsidRPr="001C7D9F" w14:paraId="14BD0A4D" w14:textId="77777777" w:rsidTr="00432E4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7C514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D9F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058F2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11D19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6121C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C7D9F">
              <w:rPr>
                <w:rFonts w:ascii="Angsana New" w:hAnsi="Angsana New" w:hint="cs"/>
                <w:sz w:val="28"/>
                <w:szCs w:val="28"/>
              </w:rPr>
              <w:t>1,827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1A7B1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B2451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</w:rPr>
            </w:pPr>
            <w:r w:rsidRPr="001C7D9F">
              <w:rPr>
                <w:rFonts w:ascii="Angsana New" w:hAnsi="Angsana New" w:hint="cs"/>
                <w:sz w:val="28"/>
                <w:szCs w:val="28"/>
              </w:rPr>
              <w:t>429</w:t>
            </w:r>
          </w:p>
        </w:tc>
      </w:tr>
      <w:tr w:rsidR="001C7D9F" w:rsidRPr="001C7D9F" w14:paraId="2714C223" w14:textId="77777777" w:rsidTr="00432E4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0DB67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C7D9F">
              <w:rPr>
                <w:rFonts w:ascii="Angsana New" w:hAnsi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DD76E" w14:textId="77777777" w:rsidR="001C7D9F" w:rsidRPr="001C7D9F" w:rsidRDefault="001C7D9F" w:rsidP="004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E8F13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385E5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C7D9F">
              <w:rPr>
                <w:rFonts w:ascii="Angsana New" w:hAnsi="Angsana New" w:hint="cs"/>
                <w:sz w:val="28"/>
                <w:szCs w:val="28"/>
              </w:rPr>
              <w:t>(392)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492A9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B2986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1C7D9F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C7D9F" w:rsidRPr="001C7D9F" w:rsidDel="00C94F82" w14:paraId="737D460B" w14:textId="77777777" w:rsidTr="00432E40">
        <w:trPr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884FD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D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7D9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1C7D9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C7D9F">
              <w:rPr>
                <w:rFonts w:ascii="Angsana New" w:hAnsi="Angsana New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2DAAA" w14:textId="77777777" w:rsidR="001C7D9F" w:rsidRPr="001C7D9F" w:rsidRDefault="001C7D9F" w:rsidP="00432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B9627" w14:textId="77777777" w:rsidR="001C7D9F" w:rsidRPr="001C7D9F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CC53AD" w14:textId="77777777" w:rsidR="001C7D9F" w:rsidRPr="001C7D9F" w:rsidDel="00C94F82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C7D9F">
              <w:rPr>
                <w:rFonts w:ascii="Angsana New" w:hAnsi="Angsana New" w:hint="cs"/>
                <w:b/>
                <w:bCs/>
                <w:sz w:val="28"/>
                <w:szCs w:val="28"/>
              </w:rPr>
              <w:t>3,388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2D0EA" w14:textId="77777777" w:rsidR="001C7D9F" w:rsidRPr="001C7D9F" w:rsidRDefault="001C7D9F" w:rsidP="00432E40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057C45" w14:textId="77777777" w:rsidR="001C7D9F" w:rsidRPr="001C7D9F" w:rsidDel="00C94F82" w:rsidRDefault="001C7D9F" w:rsidP="00432E4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C7D9F">
              <w:rPr>
                <w:rFonts w:ascii="Angsana New" w:hAnsi="Angsana New" w:hint="cs"/>
                <w:b/>
                <w:bCs/>
                <w:sz w:val="28"/>
                <w:szCs w:val="28"/>
              </w:rPr>
              <w:t>714</w:t>
            </w:r>
          </w:p>
        </w:tc>
      </w:tr>
    </w:tbl>
    <w:p w14:paraId="40B222F6" w14:textId="77777777" w:rsidR="001C7D9F" w:rsidRPr="001C7D9F" w:rsidRDefault="001C7D9F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16"/>
          <w:szCs w:val="16"/>
        </w:rPr>
      </w:pPr>
    </w:p>
    <w:p w14:paraId="2E956D6F" w14:textId="73FCB4D4" w:rsidR="00A37941" w:rsidRDefault="005B74B8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6C7261">
        <w:rPr>
          <w:rFonts w:asciiTheme="majorBidi" w:hAnsiTheme="majorBidi" w:cstheme="majorBidi" w:hint="cs"/>
          <w:sz w:val="30"/>
          <w:szCs w:val="30"/>
          <w:cs/>
        </w:rPr>
        <w:t>ผลขาดทุนคำนวณจากประสบการณ์ของการสูญเสียด้านเครดิตที่เกิดขึ้น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ในอดีต</w:t>
      </w:r>
      <w:r w:rsidRPr="006C72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403E">
        <w:rPr>
          <w:rFonts w:asciiTheme="majorBidi" w:hAnsiTheme="majorBidi" w:cstheme="majorBidi" w:hint="cs"/>
          <w:sz w:val="30"/>
          <w:szCs w:val="30"/>
          <w:cs/>
        </w:rPr>
        <w:t>โดยพิจารณาร่วมกับ</w:t>
      </w:r>
      <w:r w:rsidRPr="006F403E">
        <w:rPr>
          <w:rFonts w:asciiTheme="majorBidi" w:hAnsiTheme="majorBidi" w:cstheme="majorBidi" w:hint="cs"/>
          <w:spacing w:val="-2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</w:t>
      </w:r>
      <w:r w:rsidRPr="006C7261">
        <w:rPr>
          <w:rFonts w:asciiTheme="majorBidi" w:hAnsiTheme="majorBidi" w:cstheme="majorBidi" w:hint="cs"/>
          <w:sz w:val="30"/>
          <w:szCs w:val="30"/>
          <w:cs/>
        </w:rPr>
        <w:t>ของลูกหนี้</w:t>
      </w:r>
    </w:p>
    <w:p w14:paraId="7C324131" w14:textId="77777777" w:rsidR="006C7261" w:rsidRPr="001C7D9F" w:rsidRDefault="006C7261" w:rsidP="0089550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280" w:type="dxa"/>
        <w:tblInd w:w="1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213"/>
        <w:gridCol w:w="240"/>
        <w:gridCol w:w="1247"/>
        <w:gridCol w:w="242"/>
        <w:gridCol w:w="1108"/>
      </w:tblGrid>
      <w:tr w:rsidR="006C7261" w:rsidRPr="009C2481" w14:paraId="57D2C331" w14:textId="77777777" w:rsidTr="00E5721B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DA98D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57A81" w14:textId="77777777" w:rsidR="0050637B" w:rsidRPr="001C7D9F" w:rsidRDefault="0050637B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6AE5CEA" w14:textId="5130395D" w:rsidR="006C7261" w:rsidRPr="001C7D9F" w:rsidRDefault="0050637B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F5CEA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6A08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C7365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D644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56FA9D2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เฉพาะกิจการ</w:t>
            </w:r>
            <w:r w:rsidRPr="001C7D9F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 xml:space="preserve"> </w:t>
            </w:r>
          </w:p>
        </w:tc>
      </w:tr>
      <w:tr w:rsidR="006C7261" w:rsidRPr="00970C9B" w14:paraId="4BACAE5D" w14:textId="77777777" w:rsidTr="00E5721B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709D7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1C7D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1C7D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C7D9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14B2D" w14:textId="07ED0545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E07E4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18A1F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6C7261" w:rsidRPr="00970C9B" w14:paraId="71A6F9ED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9FD3A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472F0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A24FF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A333D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C7483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EBF1F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C7261" w:rsidRPr="00970C9B" w14:paraId="27782D7E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EE7FE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</w:t>
            </w:r>
            <w:r w:rsidRPr="001C7D9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ครบกำหนดชำระ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6CE84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D9697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6E36B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F3B10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C1AF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22,590</w:t>
            </w:r>
          </w:p>
        </w:tc>
      </w:tr>
      <w:tr w:rsidR="006C7261" w:rsidRPr="00970C9B" w14:paraId="70A5D460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60939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เกินกำหนดชำระ :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CB05D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6C5C3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ABEB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94DA7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50676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C7261" w:rsidRPr="00970C9B" w14:paraId="722485DC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5C4A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1C7D9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E4EA3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B8F32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12BAF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3,680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5AD19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E475D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10,083</w:t>
            </w:r>
          </w:p>
        </w:tc>
      </w:tr>
      <w:tr w:rsidR="006C7261" w:rsidRPr="00970C9B" w14:paraId="7CC4C6F4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04945" w14:textId="7D4246F6" w:rsidR="006C7261" w:rsidRPr="001C7D9F" w:rsidRDefault="004F608B" w:rsidP="004516E2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C7261"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="006C7261" w:rsidRPr="001C7D9F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="006C7261"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7E21E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A4ABA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19364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907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04AA7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CD504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C7261" w:rsidRPr="00970C9B" w14:paraId="4B32803F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169F1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9FA39" w14:textId="34E0E7D2" w:rsidR="006C7261" w:rsidRPr="001C7D9F" w:rsidRDefault="00746DDF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134F9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7A0D3F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4,644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B0D17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121814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32,673</w:t>
            </w:r>
          </w:p>
        </w:tc>
      </w:tr>
      <w:tr w:rsidR="006C7261" w:rsidRPr="00970C9B" w14:paraId="07966DED" w14:textId="77777777" w:rsidTr="00041F54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EC794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B58AD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5AB81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158B8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5510C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734121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C7261" w:rsidRPr="00970C9B" w14:paraId="31CFE14F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3D5E5" w14:textId="7EAB49B2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กิจการอื่น</w:t>
            </w:r>
            <w:r w:rsidR="004D01D6" w:rsidRPr="001C7D9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17FE4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43588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664DD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876E9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8F9A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C7261" w:rsidRPr="00970C9B" w14:paraId="15D91316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6FCA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ยังไม่ครบกำหนดชำระ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454EE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AD8F1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819560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200,703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C7F94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74CC6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94,670</w:t>
            </w:r>
          </w:p>
        </w:tc>
      </w:tr>
      <w:tr w:rsidR="006C7261" w:rsidRPr="00970C9B" w14:paraId="0BF1C288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DED96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เกินกำหนดชำระ </w:t>
            </w:r>
            <w:r w:rsidRPr="001C7D9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06EFA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E64B4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A3F35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7AACD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02616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C7261" w:rsidRPr="00970C9B" w14:paraId="1ED611E2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09925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1C7D9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0140D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E4158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D81F2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61,832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E480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0D632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19,565</w:t>
            </w:r>
          </w:p>
        </w:tc>
      </w:tr>
      <w:tr w:rsidR="006C7261" w:rsidRPr="00970C9B" w14:paraId="7B6C23B7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8DD27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 xml:space="preserve">3 - 6 </w:t>
            </w: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8D0AC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A3678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86738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3,798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CB013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BB5D9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787</w:t>
            </w:r>
          </w:p>
        </w:tc>
      </w:tr>
      <w:tr w:rsidR="006C7261" w:rsidRPr="00970C9B" w14:paraId="15842BBC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142B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 xml:space="preserve">6 - 12 </w:t>
            </w: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9BD04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524FD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8ABEB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1,694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81E13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B897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720</w:t>
            </w:r>
          </w:p>
        </w:tc>
      </w:tr>
      <w:tr w:rsidR="006C7261" w:rsidRPr="00970C9B" w14:paraId="44BF0DE2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E8B97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1C7D9F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CD7D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0FFA3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2BF824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3,213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B5485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464B2F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285</w:t>
            </w:r>
          </w:p>
        </w:tc>
      </w:tr>
      <w:tr w:rsidR="006C7261" w:rsidRPr="00970C9B" w14:paraId="3B567586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47FB3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E5BF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1A3A2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F501F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271,240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1A008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54CF6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116,027</w:t>
            </w:r>
          </w:p>
        </w:tc>
      </w:tr>
      <w:tr w:rsidR="006C7261" w:rsidRPr="00970C9B" w14:paraId="38527AB1" w14:textId="77777777" w:rsidTr="00E5721B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76EC4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1C7D9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  <w:r w:rsidRPr="001C7D9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15449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B2A64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62F2C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(1,953)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C7397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B4213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sz w:val="26"/>
                <w:szCs w:val="26"/>
              </w:rPr>
              <w:t>(285)</w:t>
            </w:r>
          </w:p>
        </w:tc>
      </w:tr>
      <w:tr w:rsidR="006C7261" w:rsidRPr="00970C9B" w14:paraId="6C1FC26E" w14:textId="77777777" w:rsidTr="001C7D9F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99D16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C2517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7C3DD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1CD53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269,287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ED366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0DF9F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115,742</w:t>
            </w:r>
          </w:p>
        </w:tc>
      </w:tr>
      <w:tr w:rsidR="006C7261" w:rsidRPr="00970C9B" w:rsidDel="00C94F82" w14:paraId="3F9BF3BD" w14:textId="77777777" w:rsidTr="001C7D9F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2F6D7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459C3" w14:textId="77777777" w:rsidR="006C7261" w:rsidRPr="001C7D9F" w:rsidRDefault="006C7261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48EDF" w14:textId="77777777" w:rsidR="006C7261" w:rsidRPr="001C7D9F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09AC3F" w14:textId="77777777" w:rsidR="006C7261" w:rsidRPr="001C7D9F" w:rsidDel="00C94F82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273,931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1BF4F" w14:textId="77777777" w:rsidR="006C7261" w:rsidRPr="001C7D9F" w:rsidRDefault="006C7261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B50C0B" w14:textId="77777777" w:rsidR="006C7261" w:rsidRPr="001C7D9F" w:rsidDel="00C94F82" w:rsidRDefault="006C7261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D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148,415</w:t>
            </w:r>
          </w:p>
        </w:tc>
      </w:tr>
      <w:tr w:rsidR="001C7D9F" w:rsidRPr="00970C9B" w:rsidDel="00C94F82" w14:paraId="14207D7D" w14:textId="77777777" w:rsidTr="001C7D9F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2C9C6" w14:textId="77777777" w:rsidR="001C7D9F" w:rsidRPr="001C7D9F" w:rsidRDefault="001C7D9F" w:rsidP="004516E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3690D" w14:textId="77777777" w:rsidR="001C7D9F" w:rsidRPr="001C7D9F" w:rsidRDefault="001C7D9F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F36F" w14:textId="77777777" w:rsidR="001C7D9F" w:rsidRPr="001C7D9F" w:rsidRDefault="001C7D9F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4CFC0" w14:textId="77777777" w:rsidR="001C7D9F" w:rsidRPr="001C7D9F" w:rsidRDefault="001C7D9F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2DE34" w14:textId="77777777" w:rsidR="001C7D9F" w:rsidRPr="001C7D9F" w:rsidRDefault="001C7D9F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3487B" w14:textId="77777777" w:rsidR="001C7D9F" w:rsidRPr="001C7D9F" w:rsidRDefault="001C7D9F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C7D9F" w:rsidRPr="00970C9B" w:rsidDel="00C94F82" w14:paraId="518EA305" w14:textId="77777777" w:rsidTr="001C7D9F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91262" w14:textId="171B84CE" w:rsidR="001C7D9F" w:rsidRPr="001C7D9F" w:rsidRDefault="001C7D9F" w:rsidP="001C7D9F">
            <w:pPr>
              <w:tabs>
                <w:tab w:val="clear" w:pos="680"/>
                <w:tab w:val="left" w:pos="540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C7D9F">
              <w:rPr>
                <w:rFonts w:ascii="Angsana New" w:hAnsi="Angsana New"/>
                <w:bCs/>
                <w:sz w:val="26"/>
                <w:szCs w:val="26"/>
              </w:rPr>
              <w:t>(</w:t>
            </w:r>
            <w:r w:rsidRPr="001C7D9F">
              <w:rPr>
                <w:rFonts w:ascii="Angsana New" w:hAnsi="Angsana New" w:hint="cs"/>
                <w:b/>
                <w:sz w:val="26"/>
                <w:szCs w:val="26"/>
                <w:cs/>
              </w:rPr>
              <w:t>กลับรายการ</w:t>
            </w:r>
            <w:r w:rsidRPr="001C7D9F">
              <w:rPr>
                <w:rFonts w:ascii="Angsana New" w:hAnsi="Angsana New"/>
                <w:bCs/>
                <w:sz w:val="26"/>
                <w:szCs w:val="26"/>
              </w:rPr>
              <w:t xml:space="preserve">) </w:t>
            </w:r>
            <w:r w:rsidRPr="001C7D9F">
              <w:rPr>
                <w:rFonts w:ascii="Angsana New" w:hAnsi="Angsana New"/>
                <w:b/>
                <w:sz w:val="26"/>
                <w:szCs w:val="26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2F8B1" w14:textId="77777777" w:rsidR="001C7D9F" w:rsidRPr="001C7D9F" w:rsidRDefault="001C7D9F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B75E4" w14:textId="77777777" w:rsidR="001C7D9F" w:rsidRPr="001C7D9F" w:rsidRDefault="001C7D9F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1692A2" w14:textId="5F349D75" w:rsidR="001C7D9F" w:rsidRPr="001C7D9F" w:rsidRDefault="001C7D9F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D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="00F92AE9" w:rsidRPr="00F92AE9">
              <w:rPr>
                <w:rFonts w:ascii="Angsana New" w:hAnsi="Angsana New"/>
                <w:b/>
                <w:bCs/>
                <w:sz w:val="26"/>
                <w:szCs w:val="26"/>
              </w:rPr>
              <w:t>257</w:t>
            </w:r>
            <w:r w:rsidRPr="001C7D9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40C6C" w14:textId="77777777" w:rsidR="001C7D9F" w:rsidRPr="001C7D9F" w:rsidRDefault="001C7D9F" w:rsidP="004516E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5D4E38" w14:textId="6A4A0FC8" w:rsidR="001C7D9F" w:rsidRPr="001C7D9F" w:rsidRDefault="001C7D9F" w:rsidP="004516E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C7D9F">
              <w:rPr>
                <w:rFonts w:ascii="Angsana New" w:hAnsi="Angsana New"/>
                <w:b/>
                <w:bCs/>
                <w:sz w:val="26"/>
                <w:szCs w:val="26"/>
              </w:rPr>
              <w:t>285</w:t>
            </w:r>
          </w:p>
        </w:tc>
      </w:tr>
    </w:tbl>
    <w:p w14:paraId="4F445E50" w14:textId="53BC514C" w:rsidR="001C7D9F" w:rsidRDefault="001C7D9F" w:rsidP="004127BF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7A87A0EE" w14:textId="77777777" w:rsidR="001C7D9F" w:rsidRDefault="001C7D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  <w:r>
        <w:rPr>
          <w:rFonts w:asciiTheme="majorBidi" w:hAnsiTheme="majorBidi" w:cstheme="majorBidi"/>
          <w:sz w:val="20"/>
          <w:szCs w:val="20"/>
          <w:lang w:eastAsia="x-none"/>
        </w:rPr>
        <w:br w:type="page"/>
      </w:r>
    </w:p>
    <w:p w14:paraId="3CC9F826" w14:textId="4219B288" w:rsidR="00E96684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lastRenderedPageBreak/>
        <w:t>(ข.</w:t>
      </w:r>
      <w:r w:rsidRPr="00425CF2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.2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เงินสด </w:t>
      </w:r>
      <w:r w:rsidRPr="00E96684">
        <w:rPr>
          <w:rFonts w:asciiTheme="majorBidi" w:hAnsiTheme="majorBidi"/>
          <w:sz w:val="30"/>
          <w:szCs w:val="30"/>
          <w:cs/>
        </w:rPr>
        <w:t>และรายการเทียบเท่าเงินสด และอนุพันธ์</w:t>
      </w:r>
    </w:p>
    <w:p w14:paraId="6EE2EDDC" w14:textId="77777777" w:rsidR="00E96684" w:rsidRPr="003159D0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</w:rPr>
      </w:pPr>
    </w:p>
    <w:p w14:paraId="5BCCA64A" w14:textId="59329D26" w:rsidR="00E96684" w:rsidRPr="00A33743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="Angsana New" w:eastAsia="Calibri" w:hAnsi="Angsana New"/>
          <w:sz w:val="30"/>
          <w:szCs w:val="30"/>
          <w:lang w:val="en-GB" w:bidi="ar-SA"/>
        </w:rPr>
      </w:pPr>
      <w:r w:rsidRPr="00A33743">
        <w:rPr>
          <w:rFonts w:ascii="Angsana New" w:eastAsia="Calibri" w:hAnsi="Angsana New"/>
          <w:sz w:val="30"/>
          <w:szCs w:val="30"/>
          <w:cs/>
          <w:lang w:val="en-GB"/>
        </w:rPr>
        <w:t>ฐานะเปิดต่อความเสี่ยงด้านเครดิตของ</w:t>
      </w:r>
      <w:r w:rsidRPr="00A33743">
        <w:rPr>
          <w:rFonts w:ascii="Angsana New" w:eastAsia="Calibri" w:hAnsi="Angsana New" w:hint="cs"/>
          <w:sz w:val="30"/>
          <w:szCs w:val="30"/>
          <w:cs/>
          <w:lang w:val="en-GB"/>
        </w:rPr>
        <w:t>กลุ่มบริษัท</w:t>
      </w:r>
      <w:r w:rsidRPr="00A33743">
        <w:rPr>
          <w:rFonts w:ascii="Angsana New" w:eastAsia="Calibri" w:hAnsi="Angsana New"/>
          <w:sz w:val="30"/>
          <w:szCs w:val="30"/>
          <w:cs/>
          <w:lang w:val="en-GB"/>
        </w:rPr>
        <w:t>ที่เกิดจากเงินสดและรายการเทียบเท่าเงินสดและสินทรัพย์อนุพันธ์</w:t>
      </w:r>
      <w:r w:rsidRPr="00A33743">
        <w:rPr>
          <w:rFonts w:ascii="Angsana New" w:eastAsia="Calibri" w:hAnsi="Angsana New"/>
          <w:sz w:val="30"/>
          <w:szCs w:val="30"/>
          <w:lang w:val="en-GB" w:bidi="ar-SA"/>
        </w:rPr>
        <w:t xml:space="preserve"> </w:t>
      </w:r>
      <w:r w:rsidRPr="00A33743">
        <w:rPr>
          <w:rFonts w:ascii="Angsana New" w:eastAsia="Calibri" w:hAnsi="Angsana New"/>
          <w:sz w:val="30"/>
          <w:szCs w:val="30"/>
          <w:cs/>
          <w:lang w:val="en-GB"/>
        </w:rPr>
        <w:t>ถูกจำกัดเนื่องจากคู่สัญญาเป็นธนาคาร</w:t>
      </w:r>
      <w:r w:rsidRPr="00A33743">
        <w:rPr>
          <w:rFonts w:ascii="Angsana New" w:eastAsia="Calibri" w:hAnsi="Angsana New" w:hint="cs"/>
          <w:sz w:val="30"/>
          <w:szCs w:val="30"/>
          <w:cs/>
          <w:lang w:val="en-GB"/>
        </w:rPr>
        <w:t>ซึ่ง</w:t>
      </w:r>
      <w:r w:rsidRPr="00A33743">
        <w:rPr>
          <w:rFonts w:ascii="Angsana New" w:eastAsia="Calibri" w:hAnsi="Angsana New"/>
          <w:sz w:val="30"/>
          <w:szCs w:val="30"/>
          <w:cs/>
          <w:lang w:val="en-GB"/>
        </w:rPr>
        <w:t>มีความเสี่ยงด้านเครดิตต่ำ</w:t>
      </w:r>
    </w:p>
    <w:p w14:paraId="14F302FE" w14:textId="77777777" w:rsidR="00E96684" w:rsidRPr="003159D0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28"/>
          <w:szCs w:val="28"/>
          <w:lang w:bidi="ar-SA"/>
        </w:rPr>
      </w:pPr>
    </w:p>
    <w:p w14:paraId="03EAB488" w14:textId="6483A3E5" w:rsidR="00E96684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E96684">
        <w:rPr>
          <w:rFonts w:asciiTheme="majorBidi" w:hAnsiTheme="majorBidi" w:cstheme="majorBidi" w:hint="cs"/>
          <w:sz w:val="30"/>
          <w:szCs w:val="30"/>
          <w:cs/>
        </w:rPr>
        <w:t>(ข.</w:t>
      </w:r>
      <w:r w:rsidRPr="00E96684">
        <w:rPr>
          <w:rFonts w:asciiTheme="majorBidi" w:hAnsiTheme="majorBidi" w:cstheme="majorBidi"/>
          <w:sz w:val="30"/>
          <w:szCs w:val="30"/>
        </w:rPr>
        <w:t>1.3</w:t>
      </w:r>
      <w:r w:rsidRPr="00E96684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E96684">
        <w:rPr>
          <w:rFonts w:asciiTheme="majorBidi" w:hAnsiTheme="majorBidi"/>
          <w:sz w:val="30"/>
          <w:szCs w:val="30"/>
          <w:cs/>
        </w:rPr>
        <w:t>การค้ำประกัน</w:t>
      </w:r>
    </w:p>
    <w:p w14:paraId="293381BA" w14:textId="77777777" w:rsidR="00E96684" w:rsidRPr="003159D0" w:rsidRDefault="00E96684" w:rsidP="00E96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2FC92E" w14:textId="3B3EE542" w:rsidR="00E96684" w:rsidRPr="00A33743" w:rsidRDefault="00E96684" w:rsidP="00B042CE">
      <w:pPr>
        <w:tabs>
          <w:tab w:val="clear" w:pos="907"/>
          <w:tab w:val="left" w:pos="1080"/>
        </w:tabs>
        <w:ind w:left="162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A3374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A33743">
        <w:rPr>
          <w:rFonts w:ascii="Angsana New" w:hAnsi="Angsana New" w:hint="cs"/>
          <w:sz w:val="30"/>
          <w:szCs w:val="30"/>
        </w:rPr>
        <w:t xml:space="preserve">31 </w:t>
      </w:r>
      <w:r w:rsidRPr="00A3374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33743">
        <w:rPr>
          <w:rFonts w:ascii="Angsana New" w:hAnsi="Angsana New" w:hint="cs"/>
          <w:sz w:val="30"/>
          <w:szCs w:val="30"/>
        </w:rPr>
        <w:t xml:space="preserve">2563 </w:t>
      </w:r>
      <w:r w:rsidRPr="00A33743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="003159D0" w:rsidRPr="00A33743">
        <w:rPr>
          <w:rFonts w:ascii="Angsana New" w:hAnsi="Angsana New" w:hint="cs"/>
          <w:sz w:val="30"/>
          <w:szCs w:val="30"/>
          <w:cs/>
        </w:rPr>
        <w:t>จากสถาบันการเงินของกลุ่มบริษัทมีการค้ำประกันโดยบริษัทใหญ่และบริษัทย่อย</w:t>
      </w:r>
      <w:r w:rsidRPr="00A33743">
        <w:rPr>
          <w:rFonts w:ascii="Angsana New" w:hAnsi="Angsana New" w:hint="cs"/>
          <w:sz w:val="30"/>
          <w:szCs w:val="30"/>
          <w:cs/>
        </w:rPr>
        <w:t xml:space="preserve"> </w:t>
      </w:r>
      <w:r w:rsidRPr="00A33743">
        <w:rPr>
          <w:rFonts w:ascii="Angsana New" w:hAnsi="Angsana New" w:hint="cs"/>
          <w:sz w:val="30"/>
          <w:szCs w:val="30"/>
        </w:rPr>
        <w:t>(</w:t>
      </w:r>
      <w:r w:rsidRPr="00A33743">
        <w:rPr>
          <w:rFonts w:ascii="Angsana New" w:hAnsi="Angsana New" w:hint="cs"/>
          <w:sz w:val="30"/>
          <w:szCs w:val="30"/>
          <w:cs/>
        </w:rPr>
        <w:t>ดูหมายเหตุข้อ</w:t>
      </w:r>
      <w:r w:rsidRPr="00A33743">
        <w:rPr>
          <w:rFonts w:ascii="Angsana New" w:hAnsi="Angsana New"/>
          <w:sz w:val="30"/>
          <w:szCs w:val="30"/>
        </w:rPr>
        <w:t xml:space="preserve"> </w:t>
      </w:r>
      <w:r w:rsidR="003159D0" w:rsidRPr="00A33743">
        <w:rPr>
          <w:rFonts w:ascii="Angsana New" w:hAnsi="Angsana New"/>
          <w:sz w:val="30"/>
          <w:szCs w:val="30"/>
        </w:rPr>
        <w:t>12</w:t>
      </w:r>
      <w:r w:rsidRPr="00A33743">
        <w:rPr>
          <w:rFonts w:ascii="Angsana New" w:hAnsi="Angsana New"/>
          <w:sz w:val="30"/>
          <w:szCs w:val="30"/>
        </w:rPr>
        <w:t>)</w:t>
      </w:r>
    </w:p>
    <w:p w14:paraId="3198A63C" w14:textId="77777777" w:rsidR="006F403E" w:rsidRPr="00A9270F" w:rsidRDefault="006F403E" w:rsidP="004127BF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AC0C67D" w14:textId="489BEE26" w:rsidR="003B664F" w:rsidRPr="00425CF2" w:rsidRDefault="003B664F" w:rsidP="003B664F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25CF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(ข.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425CF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) ความเสี่ยงด้าน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14:paraId="5D96B85F" w14:textId="77777777" w:rsidR="004F7AC5" w:rsidRPr="003159D0" w:rsidRDefault="004F7AC5" w:rsidP="004F7A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E0E0E0"/>
        </w:rPr>
      </w:pPr>
    </w:p>
    <w:p w14:paraId="480F99CC" w14:textId="77041633" w:rsidR="004F7AC5" w:rsidRPr="00BC7EBB" w:rsidRDefault="004F7AC5" w:rsidP="009F4580">
      <w:pPr>
        <w:tabs>
          <w:tab w:val="clear" w:pos="907"/>
          <w:tab w:val="decimal" w:pos="990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BC7EBB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C7EBB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</w:t>
      </w:r>
      <w:r w:rsidR="00E228B5">
        <w:rPr>
          <w:rFonts w:asciiTheme="majorBidi" w:hAnsiTheme="majorBidi" w:cstheme="majorBidi"/>
          <w:sz w:val="30"/>
          <w:szCs w:val="30"/>
          <w:cs/>
        </w:rPr>
        <w:br/>
      </w:r>
      <w:r w:rsidRPr="00BC7EBB">
        <w:rPr>
          <w:rFonts w:asciiTheme="majorBidi" w:hAnsiTheme="majorBidi" w:cstheme="majorBidi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</w:t>
      </w:r>
      <w:r w:rsidR="009F4580">
        <w:rPr>
          <w:rFonts w:asciiTheme="majorBidi" w:hAnsiTheme="majorBidi" w:cstheme="majorBidi" w:hint="cs"/>
          <w:sz w:val="30"/>
          <w:szCs w:val="30"/>
          <w:cs/>
        </w:rPr>
        <w:t>และชำระเงินกู้ยืม</w:t>
      </w:r>
      <w:r w:rsidRPr="00BC7EBB">
        <w:rPr>
          <w:rFonts w:asciiTheme="majorBidi" w:hAnsiTheme="majorBidi" w:cstheme="majorBidi"/>
          <w:sz w:val="30"/>
          <w:szCs w:val="30"/>
          <w:cs/>
        </w:rPr>
        <w:t>ของ</w:t>
      </w:r>
      <w:r w:rsidRPr="00BC7EB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</w:p>
    <w:p w14:paraId="1E821905" w14:textId="2F009E17" w:rsidR="00015C06" w:rsidRPr="003159D0" w:rsidRDefault="00015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5BD9BCA" w14:textId="78FD6BA8" w:rsidR="00C66B1E" w:rsidRPr="0034609E" w:rsidRDefault="00C66B1E" w:rsidP="00346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0894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46089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60894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="0034609E" w:rsidRPr="00460894">
        <w:rPr>
          <w:rFonts w:asciiTheme="majorBidi" w:hAnsiTheme="majorBidi" w:cstheme="majorBidi"/>
          <w:sz w:val="30"/>
          <w:szCs w:val="30"/>
        </w:rPr>
        <w:t xml:space="preserve">   </w:t>
      </w:r>
      <w:r w:rsidRPr="0046089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60894">
        <w:rPr>
          <w:rFonts w:asciiTheme="majorBidi" w:hAnsiTheme="majorBidi" w:cstheme="majorBidi" w:hint="cs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460894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  <w:r w:rsidR="007B1222" w:rsidRPr="002C272D">
        <w:rPr>
          <w:rFonts w:asciiTheme="majorBidi" w:hAnsiTheme="majorBidi" w:cstheme="majorBidi"/>
          <w:color w:val="FF0000"/>
          <w:sz w:val="30"/>
          <w:szCs w:val="30"/>
        </w:rPr>
        <w:t xml:space="preserve"> </w:t>
      </w:r>
    </w:p>
    <w:p w14:paraId="0DAAA768" w14:textId="66E50C28" w:rsidR="00C66B1E" w:rsidRPr="003159D0" w:rsidRDefault="00C66B1E" w:rsidP="00C66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1031"/>
        <w:gridCol w:w="236"/>
        <w:gridCol w:w="1017"/>
        <w:gridCol w:w="234"/>
        <w:gridCol w:w="936"/>
        <w:gridCol w:w="234"/>
        <w:gridCol w:w="936"/>
        <w:gridCol w:w="234"/>
        <w:gridCol w:w="1030"/>
      </w:tblGrid>
      <w:tr w:rsidR="0099247D" w:rsidRPr="000A45A7" w14:paraId="24209346" w14:textId="77777777" w:rsidTr="004516E2">
        <w:trPr>
          <w:tblHeader/>
        </w:trPr>
        <w:tc>
          <w:tcPr>
            <w:tcW w:w="2160" w:type="dxa"/>
          </w:tcPr>
          <w:p w14:paraId="6890CAF1" w14:textId="77777777" w:rsidR="0099247D" w:rsidRPr="00676D51" w:rsidRDefault="0099247D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4" w:type="dxa"/>
            <w:gridSpan w:val="11"/>
          </w:tcPr>
          <w:p w14:paraId="09FF59B1" w14:textId="758C2866" w:rsidR="0099247D" w:rsidRPr="0099247D" w:rsidRDefault="0099247D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9247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76D51" w:rsidRPr="000A45A7" w14:paraId="23BEE5B4" w14:textId="77777777" w:rsidTr="00FF2296">
        <w:trPr>
          <w:tblHeader/>
        </w:trPr>
        <w:tc>
          <w:tcPr>
            <w:tcW w:w="2160" w:type="dxa"/>
          </w:tcPr>
          <w:p w14:paraId="79043D4D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B0BC2B" w14:textId="77777777" w:rsidR="00676D51" w:rsidRPr="00676D51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412F8793" w14:textId="77777777" w:rsidR="00676D51" w:rsidRPr="00FF2296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888" w:type="dxa"/>
            <w:gridSpan w:val="9"/>
          </w:tcPr>
          <w:p w14:paraId="5770F6F4" w14:textId="6512D293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hint="cs"/>
                <w:sz w:val="22"/>
                <w:szCs w:val="22"/>
                <w:cs/>
              </w:rPr>
              <w:t>กระแสเงินสดตามสัญญา</w:t>
            </w:r>
          </w:p>
        </w:tc>
      </w:tr>
      <w:tr w:rsidR="00DE71D7" w:rsidRPr="000A45A7" w14:paraId="40D733A7" w14:textId="77777777" w:rsidTr="00FF2296">
        <w:trPr>
          <w:tblHeader/>
        </w:trPr>
        <w:tc>
          <w:tcPr>
            <w:tcW w:w="2160" w:type="dxa"/>
          </w:tcPr>
          <w:p w14:paraId="10BEB235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/>
                <w:sz w:val="22"/>
                <w:szCs w:val="22"/>
              </w:rPr>
            </w:pPr>
          </w:p>
          <w:p w14:paraId="7EC7638E" w14:textId="31BAE804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676D5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4F608B" w:rsidRPr="004F608B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676D5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  <w:r w:rsidRPr="00676D5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C65C75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990" w:type="dxa"/>
          </w:tcPr>
          <w:p w14:paraId="7F8C84A0" w14:textId="77777777" w:rsidR="0099247D" w:rsidRDefault="0099247D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109F21B" w14:textId="4FE0D65D" w:rsidR="00676D51" w:rsidRPr="00676D51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76D5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72CB01" w14:textId="77777777" w:rsidR="00676D51" w:rsidRPr="00FF2296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31" w:type="dxa"/>
          </w:tcPr>
          <w:p w14:paraId="50AB9E05" w14:textId="77777777" w:rsidR="0099247D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76D5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ภายใน </w:t>
            </w:r>
            <w:r w:rsidRPr="00676D51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676D51">
              <w:rPr>
                <w:rFonts w:asciiTheme="majorBidi" w:hAnsiTheme="majorBidi" w:cstheme="majorBidi"/>
                <w:szCs w:val="22"/>
                <w:cs/>
                <w:lang w:bidi="th-TH"/>
              </w:rPr>
              <w:t>ปี</w:t>
            </w:r>
            <w:r w:rsidRPr="00676D5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</w:p>
          <w:p w14:paraId="424349A7" w14:textId="4CC8DBF8" w:rsidR="00676D51" w:rsidRPr="00676D51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76D5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หรือน้อยกว่า</w:t>
            </w:r>
          </w:p>
        </w:tc>
        <w:tc>
          <w:tcPr>
            <w:tcW w:w="236" w:type="dxa"/>
          </w:tcPr>
          <w:p w14:paraId="4B1DB526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256E16BE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มากกว่า </w:t>
            </w:r>
            <w:r w:rsidRPr="00676D51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</w:p>
          <w:p w14:paraId="4293F59F" w14:textId="6A67A692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แต่ไม่เกิน</w:t>
            </w:r>
            <w:r w:rsidRPr="00676D51">
              <w:rPr>
                <w:rFonts w:asciiTheme="majorBidi" w:hAnsiTheme="majorBidi" w:cstheme="majorBidi"/>
                <w:sz w:val="22"/>
                <w:szCs w:val="22"/>
              </w:rPr>
              <w:t xml:space="preserve"> 2 </w:t>
            </w: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4142B2F2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4E93C2FF" w14:textId="4017428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มากกว่า </w:t>
            </w:r>
            <w:r w:rsidRPr="00676D51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</w:p>
          <w:p w14:paraId="10F15373" w14:textId="19E5D443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แต่ไม่เกิน</w:t>
            </w:r>
            <w:r w:rsidRPr="00676D51">
              <w:rPr>
                <w:rFonts w:asciiTheme="majorBidi" w:hAnsiTheme="majorBidi" w:cstheme="majorBidi"/>
                <w:sz w:val="22"/>
                <w:szCs w:val="22"/>
              </w:rPr>
              <w:t xml:space="preserve"> 5 </w:t>
            </w: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151B205F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4CB59BD3" w14:textId="5D7D7E48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มากกว่า </w:t>
            </w:r>
            <w:r w:rsidRPr="00676D51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6E27DA25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09E8BE3F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5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76D51" w:rsidRPr="000A45A7" w14:paraId="6168E180" w14:textId="77777777" w:rsidTr="00FF2296">
        <w:trPr>
          <w:tblHeader/>
        </w:trPr>
        <w:tc>
          <w:tcPr>
            <w:tcW w:w="2160" w:type="dxa"/>
          </w:tcPr>
          <w:p w14:paraId="1AE5736C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14" w:type="dxa"/>
            <w:gridSpan w:val="11"/>
          </w:tcPr>
          <w:p w14:paraId="0A11A162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E71D7" w:rsidRPr="000A45A7" w14:paraId="69C1946E" w14:textId="77777777" w:rsidTr="00FF2296">
        <w:tc>
          <w:tcPr>
            <w:tcW w:w="2160" w:type="dxa"/>
          </w:tcPr>
          <w:p w14:paraId="0F9FCE7C" w14:textId="64F45B6A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676D5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990" w:type="dxa"/>
          </w:tcPr>
          <w:p w14:paraId="33F81C82" w14:textId="77777777" w:rsidR="00676D51" w:rsidRPr="00676D51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65AD5938" w14:textId="77777777" w:rsidR="00676D51" w:rsidRPr="00676D51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1" w:type="dxa"/>
          </w:tcPr>
          <w:p w14:paraId="00C11C81" w14:textId="6D4AB276" w:rsidR="00676D51" w:rsidRPr="00676D51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5880AE37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</w:tcPr>
          <w:p w14:paraId="438B470A" w14:textId="77777777" w:rsidR="00676D51" w:rsidRPr="00676D51" w:rsidRDefault="00676D51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4" w:type="dxa"/>
          </w:tcPr>
          <w:p w14:paraId="51311A3E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6" w:type="dxa"/>
          </w:tcPr>
          <w:p w14:paraId="63C8A951" w14:textId="77777777" w:rsidR="00676D51" w:rsidRPr="00676D51" w:rsidRDefault="00676D51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34" w:type="dxa"/>
          </w:tcPr>
          <w:p w14:paraId="24147EBD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6" w:type="dxa"/>
          </w:tcPr>
          <w:p w14:paraId="414EEB3B" w14:textId="77777777" w:rsidR="00676D51" w:rsidRPr="00676D51" w:rsidRDefault="00676D51" w:rsidP="00676D5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34" w:type="dxa"/>
          </w:tcPr>
          <w:p w14:paraId="0BA316B8" w14:textId="77777777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0" w:type="dxa"/>
          </w:tcPr>
          <w:p w14:paraId="0AAB53FC" w14:textId="77777777" w:rsidR="00676D51" w:rsidRPr="00676D51" w:rsidRDefault="00676D51" w:rsidP="00676D5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</w:tr>
      <w:tr w:rsidR="00DE71D7" w:rsidRPr="000A45A7" w14:paraId="72ABDC24" w14:textId="77777777" w:rsidTr="00DE71D7">
        <w:tc>
          <w:tcPr>
            <w:tcW w:w="2160" w:type="dxa"/>
          </w:tcPr>
          <w:p w14:paraId="29E24D9F" w14:textId="1FBA7102" w:rsidR="00676D51" w:rsidRPr="00676D51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9C892F8" w14:textId="28CB5F16" w:rsidR="00676D51" w:rsidRPr="00DE71D7" w:rsidRDefault="00E92929" w:rsidP="00DE71D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E71D7">
              <w:rPr>
                <w:rFonts w:asciiTheme="majorBidi" w:hAnsiTheme="majorBidi" w:cstheme="majorBidi"/>
                <w:szCs w:val="22"/>
                <w:lang w:val="en-US" w:bidi="th-TH"/>
              </w:rPr>
              <w:t>188,</w:t>
            </w:r>
            <w:r w:rsidR="006D1AFF">
              <w:rPr>
                <w:rFonts w:asciiTheme="majorBidi" w:hAnsiTheme="majorBidi" w:cstheme="majorBidi"/>
                <w:szCs w:val="22"/>
                <w:lang w:val="en-US" w:bidi="th-TH"/>
              </w:rPr>
              <w:t>68</w:t>
            </w:r>
            <w:r w:rsidRPr="00DE71D7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4EBB1580" w14:textId="77777777" w:rsidR="00676D51" w:rsidRPr="00DE71D7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1" w:type="dxa"/>
          </w:tcPr>
          <w:p w14:paraId="7A34AE6E" w14:textId="1B3DC225" w:rsidR="00676D51" w:rsidRPr="00DE71D7" w:rsidRDefault="00E92929" w:rsidP="00DE71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 w:hanging="100"/>
              <w:rPr>
                <w:rFonts w:asciiTheme="majorBidi" w:hAnsiTheme="majorBidi" w:cstheme="majorBidi"/>
                <w:szCs w:val="22"/>
              </w:rPr>
            </w:pPr>
            <w:r w:rsidRPr="00DE71D7">
              <w:rPr>
                <w:rFonts w:asciiTheme="majorBidi" w:hAnsiTheme="majorBidi" w:cstheme="majorBidi"/>
                <w:szCs w:val="22"/>
              </w:rPr>
              <w:t>188,685</w:t>
            </w:r>
          </w:p>
        </w:tc>
        <w:tc>
          <w:tcPr>
            <w:tcW w:w="236" w:type="dxa"/>
          </w:tcPr>
          <w:p w14:paraId="5214B77B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FCFDDE5" w14:textId="4B4ACB78" w:rsidR="00676D51" w:rsidRPr="004A3639" w:rsidRDefault="00E92929" w:rsidP="00DE71D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0"/>
              <w:rPr>
                <w:rFonts w:asciiTheme="majorBidi" w:hAnsiTheme="majorBidi" w:cstheme="majorBidi"/>
                <w:szCs w:val="22"/>
              </w:rPr>
            </w:pPr>
            <w:r w:rsidRPr="004A363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4" w:type="dxa"/>
          </w:tcPr>
          <w:p w14:paraId="64808FD4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6" w:type="dxa"/>
          </w:tcPr>
          <w:p w14:paraId="331A98C0" w14:textId="19C1C909" w:rsidR="00676D51" w:rsidRPr="004A3639" w:rsidRDefault="00E92929" w:rsidP="004A363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4A363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4" w:type="dxa"/>
          </w:tcPr>
          <w:p w14:paraId="1E62C456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6" w:type="dxa"/>
            <w:shd w:val="clear" w:color="auto" w:fill="auto"/>
          </w:tcPr>
          <w:p w14:paraId="4E12CEC3" w14:textId="3A4A2634" w:rsidR="00676D51" w:rsidRPr="004A3639" w:rsidRDefault="00E92929" w:rsidP="00DE71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70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4A363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4" w:type="dxa"/>
          </w:tcPr>
          <w:p w14:paraId="4292FF88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0" w:type="dxa"/>
            <w:shd w:val="clear" w:color="auto" w:fill="auto"/>
          </w:tcPr>
          <w:p w14:paraId="1C61E571" w14:textId="63FF139E" w:rsidR="00676D51" w:rsidRPr="00DE71D7" w:rsidRDefault="00DE71D7" w:rsidP="00DE71D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00"/>
              <w:rPr>
                <w:rFonts w:asciiTheme="majorBidi" w:hAnsiTheme="majorBidi" w:cstheme="majorBidi"/>
                <w:szCs w:val="22"/>
                <w:highlight w:val="yellow"/>
              </w:rPr>
            </w:pPr>
            <w:r w:rsidRPr="00DE71D7">
              <w:rPr>
                <w:rFonts w:asciiTheme="majorBidi" w:hAnsiTheme="majorBidi" w:cstheme="majorBidi"/>
                <w:szCs w:val="22"/>
              </w:rPr>
              <w:t>188,685</w:t>
            </w:r>
          </w:p>
        </w:tc>
      </w:tr>
      <w:tr w:rsidR="00DE71D7" w:rsidRPr="000A45A7" w14:paraId="3163EF1A" w14:textId="77777777" w:rsidTr="00DE71D7">
        <w:tc>
          <w:tcPr>
            <w:tcW w:w="2160" w:type="dxa"/>
          </w:tcPr>
          <w:p w14:paraId="42682E68" w14:textId="77777777" w:rsidR="00676D51" w:rsidRPr="00676D51" w:rsidRDefault="00676D51" w:rsidP="00676D51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208D1EDC" w14:textId="0EFAA16B" w:rsidR="00676D51" w:rsidRPr="00DE71D7" w:rsidRDefault="006D1AFF" w:rsidP="00DE71D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553,535</w:t>
            </w:r>
          </w:p>
        </w:tc>
        <w:tc>
          <w:tcPr>
            <w:tcW w:w="236" w:type="dxa"/>
          </w:tcPr>
          <w:p w14:paraId="50AF79A8" w14:textId="77777777" w:rsidR="00676D51" w:rsidRPr="00DE71D7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31" w:type="dxa"/>
          </w:tcPr>
          <w:p w14:paraId="0B33E7C4" w14:textId="5DC1B52D" w:rsidR="00676D51" w:rsidRPr="00DE71D7" w:rsidRDefault="00DE71D7" w:rsidP="00DE71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Cs w:val="22"/>
              </w:rPr>
            </w:pPr>
            <w:r w:rsidRPr="00DE71D7">
              <w:rPr>
                <w:rFonts w:asciiTheme="majorBidi" w:hAnsiTheme="majorBidi" w:cstheme="majorBidi"/>
                <w:szCs w:val="22"/>
              </w:rPr>
              <w:t>1</w:t>
            </w:r>
            <w:r w:rsidR="00CC0E2D">
              <w:rPr>
                <w:rFonts w:asciiTheme="majorBidi" w:hAnsiTheme="majorBidi" w:cstheme="majorBidi"/>
                <w:szCs w:val="22"/>
              </w:rPr>
              <w:t>79</w:t>
            </w:r>
            <w:r w:rsidRPr="00DE71D7">
              <w:rPr>
                <w:rFonts w:asciiTheme="majorBidi" w:hAnsiTheme="majorBidi" w:cstheme="majorBidi"/>
                <w:szCs w:val="22"/>
              </w:rPr>
              <w:t>,</w:t>
            </w:r>
            <w:r w:rsidR="00CC0E2D">
              <w:rPr>
                <w:rFonts w:asciiTheme="majorBidi" w:hAnsiTheme="majorBidi" w:cstheme="majorBidi"/>
                <w:szCs w:val="22"/>
              </w:rPr>
              <w:t>367</w:t>
            </w:r>
          </w:p>
        </w:tc>
        <w:tc>
          <w:tcPr>
            <w:tcW w:w="236" w:type="dxa"/>
          </w:tcPr>
          <w:p w14:paraId="62AD03BC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09A3489" w14:textId="1F025641" w:rsidR="00676D51" w:rsidRPr="00DE71D7" w:rsidRDefault="00DE71D7" w:rsidP="00DE71D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 w:rsidRPr="00DE71D7">
              <w:rPr>
                <w:rFonts w:asciiTheme="majorBidi" w:hAnsiTheme="majorBidi" w:cstheme="majorBidi"/>
                <w:szCs w:val="22"/>
              </w:rPr>
              <w:t>1</w:t>
            </w:r>
            <w:r w:rsidR="00CC0E2D">
              <w:rPr>
                <w:rFonts w:asciiTheme="majorBidi" w:hAnsiTheme="majorBidi" w:cstheme="majorBidi"/>
                <w:szCs w:val="22"/>
              </w:rPr>
              <w:t>37</w:t>
            </w:r>
            <w:r w:rsidRPr="00DE71D7">
              <w:rPr>
                <w:rFonts w:asciiTheme="majorBidi" w:hAnsiTheme="majorBidi" w:cstheme="majorBidi"/>
                <w:szCs w:val="22"/>
              </w:rPr>
              <w:t>,</w:t>
            </w:r>
            <w:r w:rsidR="00CC0E2D">
              <w:rPr>
                <w:rFonts w:asciiTheme="majorBidi" w:hAnsiTheme="majorBidi" w:cstheme="majorBidi"/>
                <w:szCs w:val="22"/>
              </w:rPr>
              <w:t>351</w:t>
            </w:r>
          </w:p>
        </w:tc>
        <w:tc>
          <w:tcPr>
            <w:tcW w:w="234" w:type="dxa"/>
            <w:vAlign w:val="bottom"/>
          </w:tcPr>
          <w:p w14:paraId="26DE4310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37BF87BE" w14:textId="4650CDFB" w:rsidR="00676D51" w:rsidRPr="00DE71D7" w:rsidRDefault="00DE71D7" w:rsidP="00DE71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 w:rsidRPr="00DE71D7">
              <w:rPr>
                <w:rFonts w:asciiTheme="majorBidi" w:hAnsiTheme="majorBidi" w:cstheme="majorBidi"/>
                <w:szCs w:val="22"/>
              </w:rPr>
              <w:t>2</w:t>
            </w:r>
            <w:r w:rsidR="00CC0E2D">
              <w:rPr>
                <w:rFonts w:asciiTheme="majorBidi" w:hAnsiTheme="majorBidi" w:cstheme="majorBidi"/>
                <w:szCs w:val="22"/>
              </w:rPr>
              <w:t>71</w:t>
            </w:r>
            <w:r w:rsidRPr="00DE71D7">
              <w:rPr>
                <w:rFonts w:asciiTheme="majorBidi" w:hAnsiTheme="majorBidi" w:cstheme="majorBidi"/>
                <w:szCs w:val="22"/>
              </w:rPr>
              <w:t>,3</w:t>
            </w:r>
            <w:r w:rsidR="00CC0E2D">
              <w:rPr>
                <w:rFonts w:asciiTheme="majorBidi" w:hAnsiTheme="majorBidi" w:cstheme="majorBidi"/>
                <w:szCs w:val="22"/>
              </w:rPr>
              <w:t>12</w:t>
            </w:r>
          </w:p>
        </w:tc>
        <w:tc>
          <w:tcPr>
            <w:tcW w:w="234" w:type="dxa"/>
            <w:vAlign w:val="bottom"/>
          </w:tcPr>
          <w:p w14:paraId="49C75013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E57D0C0" w14:textId="13787749" w:rsidR="00676D51" w:rsidRPr="00DE71D7" w:rsidRDefault="00DE71D7" w:rsidP="00DE71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 w:rsidRPr="00DE71D7">
              <w:rPr>
                <w:rFonts w:asciiTheme="majorBidi" w:hAnsiTheme="majorBidi" w:cstheme="majorBidi"/>
                <w:szCs w:val="22"/>
              </w:rPr>
              <w:t>2</w:t>
            </w:r>
            <w:r w:rsidR="00CC0E2D">
              <w:rPr>
                <w:rFonts w:asciiTheme="majorBidi" w:hAnsiTheme="majorBidi" w:cstheme="majorBidi"/>
                <w:szCs w:val="22"/>
              </w:rPr>
              <w:t>6</w:t>
            </w:r>
            <w:r w:rsidRPr="00DE71D7">
              <w:rPr>
                <w:rFonts w:asciiTheme="majorBidi" w:hAnsiTheme="majorBidi" w:cstheme="majorBidi"/>
                <w:szCs w:val="22"/>
              </w:rPr>
              <w:t>,</w:t>
            </w:r>
            <w:r w:rsidR="00CC0E2D">
              <w:rPr>
                <w:rFonts w:asciiTheme="majorBidi" w:hAnsiTheme="majorBidi" w:cstheme="majorBidi"/>
                <w:szCs w:val="22"/>
              </w:rPr>
              <w:t>503</w:t>
            </w:r>
          </w:p>
        </w:tc>
        <w:tc>
          <w:tcPr>
            <w:tcW w:w="234" w:type="dxa"/>
            <w:vAlign w:val="bottom"/>
          </w:tcPr>
          <w:p w14:paraId="09F04C84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2B413AE" w14:textId="0927D9F4" w:rsidR="00676D51" w:rsidRPr="00DE71D7" w:rsidRDefault="00CC0E2D" w:rsidP="00DE71D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614</w:t>
            </w:r>
            <w:r w:rsidR="00DE71D7" w:rsidRPr="00DE71D7">
              <w:rPr>
                <w:rFonts w:asciiTheme="majorBidi" w:hAnsiTheme="majorBidi" w:cstheme="majorBidi"/>
                <w:szCs w:val="22"/>
              </w:rPr>
              <w:t>,53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</w:tr>
      <w:tr w:rsidR="00DE71D7" w:rsidRPr="000A45A7" w14:paraId="5731FC31" w14:textId="77777777" w:rsidTr="00DE71D7">
        <w:tc>
          <w:tcPr>
            <w:tcW w:w="2160" w:type="dxa"/>
          </w:tcPr>
          <w:p w14:paraId="309117B0" w14:textId="0AE52F39" w:rsidR="00145699" w:rsidRPr="00676D51" w:rsidRDefault="00145699" w:rsidP="00676D51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469719" w14:textId="244AACB0" w:rsidR="00145699" w:rsidRPr="00DE71D7" w:rsidRDefault="006D1AFF" w:rsidP="00DE71D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38,174</w:t>
            </w:r>
          </w:p>
        </w:tc>
        <w:tc>
          <w:tcPr>
            <w:tcW w:w="236" w:type="dxa"/>
          </w:tcPr>
          <w:p w14:paraId="341F83F5" w14:textId="77777777" w:rsidR="00145699" w:rsidRPr="00DE71D7" w:rsidRDefault="00145699" w:rsidP="00676D5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38161ABB" w14:textId="4891E3E0" w:rsidR="00145699" w:rsidRPr="00DE71D7" w:rsidRDefault="00544F7F" w:rsidP="00DE71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  <w:r w:rsidR="00DE71D7" w:rsidRPr="00DE71D7">
              <w:rPr>
                <w:rFonts w:asciiTheme="majorBidi" w:hAnsiTheme="majorBidi" w:cstheme="majorBidi"/>
                <w:szCs w:val="22"/>
              </w:rPr>
              <w:t>,2</w:t>
            </w:r>
            <w:r>
              <w:rPr>
                <w:rFonts w:asciiTheme="majorBidi" w:hAnsiTheme="majorBidi" w:cstheme="majorBidi"/>
                <w:szCs w:val="22"/>
              </w:rPr>
              <w:t>15</w:t>
            </w:r>
          </w:p>
        </w:tc>
        <w:tc>
          <w:tcPr>
            <w:tcW w:w="236" w:type="dxa"/>
          </w:tcPr>
          <w:p w14:paraId="430C51C6" w14:textId="77777777" w:rsidR="00145699" w:rsidRPr="00DE71D7" w:rsidRDefault="00145699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4AA9EA9A" w14:textId="270ACAB4" w:rsidR="00145699" w:rsidRPr="00DE71D7" w:rsidRDefault="00544F7F" w:rsidP="00DE71D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</w:t>
            </w:r>
            <w:r w:rsidR="00DE71D7" w:rsidRPr="00DE71D7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975</w:t>
            </w:r>
          </w:p>
        </w:tc>
        <w:tc>
          <w:tcPr>
            <w:tcW w:w="234" w:type="dxa"/>
            <w:vAlign w:val="bottom"/>
          </w:tcPr>
          <w:p w14:paraId="7399EF55" w14:textId="77777777" w:rsidR="00145699" w:rsidRPr="00DE71D7" w:rsidRDefault="00145699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7F8477" w14:textId="574CDC4D" w:rsidR="00145699" w:rsidRPr="00DE71D7" w:rsidRDefault="00544F7F" w:rsidP="00DE71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</w:t>
            </w:r>
            <w:r w:rsidR="00DE71D7" w:rsidRPr="00DE71D7">
              <w:rPr>
                <w:rFonts w:asciiTheme="majorBidi" w:hAnsiTheme="majorBidi" w:cstheme="majorBidi"/>
                <w:szCs w:val="22"/>
              </w:rPr>
              <w:t>,7</w:t>
            </w:r>
            <w:r>
              <w:rPr>
                <w:rFonts w:asciiTheme="majorBidi" w:hAnsiTheme="majorBidi" w:cstheme="majorBidi"/>
                <w:szCs w:val="22"/>
              </w:rPr>
              <w:t>97</w:t>
            </w:r>
          </w:p>
        </w:tc>
        <w:tc>
          <w:tcPr>
            <w:tcW w:w="234" w:type="dxa"/>
            <w:vAlign w:val="bottom"/>
          </w:tcPr>
          <w:p w14:paraId="7E09BB58" w14:textId="77777777" w:rsidR="00145699" w:rsidRPr="00DE71D7" w:rsidRDefault="00145699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51162" w14:textId="158C0256" w:rsidR="00145699" w:rsidRPr="00DE71D7" w:rsidRDefault="00DE71D7" w:rsidP="00DE71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 w:rsidRPr="00DE71D7">
              <w:rPr>
                <w:rFonts w:asciiTheme="majorBidi" w:hAnsiTheme="majorBidi" w:cstheme="majorBidi"/>
                <w:szCs w:val="22"/>
              </w:rPr>
              <w:t>1</w:t>
            </w:r>
            <w:r w:rsidR="00544F7F">
              <w:rPr>
                <w:rFonts w:asciiTheme="majorBidi" w:hAnsiTheme="majorBidi" w:cstheme="majorBidi"/>
                <w:szCs w:val="22"/>
              </w:rPr>
              <w:t>5</w:t>
            </w:r>
            <w:r w:rsidRPr="00DE71D7">
              <w:rPr>
                <w:rFonts w:asciiTheme="majorBidi" w:hAnsiTheme="majorBidi" w:cstheme="majorBidi"/>
                <w:szCs w:val="22"/>
              </w:rPr>
              <w:t>,</w:t>
            </w:r>
            <w:r w:rsidR="00544F7F">
              <w:rPr>
                <w:rFonts w:asciiTheme="majorBidi" w:hAnsiTheme="majorBidi" w:cstheme="majorBidi"/>
                <w:szCs w:val="22"/>
              </w:rPr>
              <w:t>71</w:t>
            </w:r>
            <w:r w:rsidRPr="00DE71D7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34" w:type="dxa"/>
            <w:vAlign w:val="bottom"/>
          </w:tcPr>
          <w:p w14:paraId="7E58C486" w14:textId="77777777" w:rsidR="00145699" w:rsidRPr="00DE71D7" w:rsidRDefault="00145699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84669" w14:textId="675BAF72" w:rsidR="00145699" w:rsidRPr="00DE71D7" w:rsidRDefault="00544F7F" w:rsidP="00DE71D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</w:t>
            </w:r>
            <w:r w:rsidR="00DE71D7" w:rsidRPr="00DE71D7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700</w:t>
            </w:r>
          </w:p>
        </w:tc>
      </w:tr>
      <w:tr w:rsidR="00DE71D7" w:rsidRPr="000A45A7" w14:paraId="3462FFB6" w14:textId="77777777" w:rsidTr="00DE71D7">
        <w:tc>
          <w:tcPr>
            <w:tcW w:w="2160" w:type="dxa"/>
          </w:tcPr>
          <w:p w14:paraId="1F4AD56B" w14:textId="4E8E1E6F" w:rsidR="00676D51" w:rsidRPr="00676D51" w:rsidRDefault="00676D51" w:rsidP="00676D51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DC52A5" w14:textId="5D9CC4EF" w:rsidR="00676D51" w:rsidRPr="00DE71D7" w:rsidRDefault="006D1AFF" w:rsidP="00DE71D7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780,394</w:t>
            </w:r>
          </w:p>
        </w:tc>
        <w:tc>
          <w:tcPr>
            <w:tcW w:w="236" w:type="dxa"/>
          </w:tcPr>
          <w:p w14:paraId="4D7E4355" w14:textId="77777777" w:rsidR="00676D51" w:rsidRPr="00DE71D7" w:rsidRDefault="00676D51" w:rsidP="00676D5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14EA2E22" w14:textId="330A5EAC" w:rsidR="00676D51" w:rsidRPr="00DE71D7" w:rsidRDefault="00DE71D7" w:rsidP="00DE71D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9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E71D7"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 w:rsidR="00D54EFD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</w:t>
            </w:r>
            <w:r w:rsidR="00544F7F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</w:t>
            </w:r>
            <w:r w:rsidRPr="00DE71D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544F7F">
              <w:rPr>
                <w:rFonts w:asciiTheme="majorBidi" w:hAnsiTheme="majorBidi" w:cstheme="majorBidi"/>
                <w:b/>
                <w:bCs/>
                <w:szCs w:val="22"/>
              </w:rPr>
              <w:t>267</w:t>
            </w:r>
          </w:p>
        </w:tc>
        <w:tc>
          <w:tcPr>
            <w:tcW w:w="236" w:type="dxa"/>
          </w:tcPr>
          <w:p w14:paraId="058EEF7D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953F443" w14:textId="3CED52BA" w:rsidR="00676D51" w:rsidRPr="00DE71D7" w:rsidRDefault="00DE71D7" w:rsidP="00DE71D7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E71D7"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D54EFD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="00544F7F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  <w:r w:rsidRPr="00DE71D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544F7F">
              <w:rPr>
                <w:rFonts w:asciiTheme="majorBidi" w:hAnsiTheme="majorBidi" w:cstheme="majorBidi"/>
                <w:b/>
                <w:bCs/>
                <w:szCs w:val="22"/>
              </w:rPr>
              <w:t>32</w:t>
            </w:r>
            <w:r w:rsidR="00D54EFD">
              <w:rPr>
                <w:rFonts w:asciiTheme="majorBidi" w:hAnsiTheme="majorBidi" w:cstheme="majorBidi"/>
                <w:b/>
                <w:bCs/>
                <w:szCs w:val="22"/>
              </w:rPr>
              <w:t>6</w:t>
            </w:r>
          </w:p>
        </w:tc>
        <w:tc>
          <w:tcPr>
            <w:tcW w:w="234" w:type="dxa"/>
          </w:tcPr>
          <w:p w14:paraId="64CE83D5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1A465E2" w14:textId="486FE2B2" w:rsidR="00676D51" w:rsidRPr="00DE71D7" w:rsidRDefault="00DE71D7" w:rsidP="00DE71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E71D7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 w:rsidR="00D54EFD">
              <w:rPr>
                <w:rFonts w:asciiTheme="majorBidi" w:hAnsiTheme="majorBidi" w:cstheme="majorBidi"/>
                <w:b/>
                <w:bCs/>
                <w:szCs w:val="22"/>
              </w:rPr>
              <w:t>8</w:t>
            </w:r>
            <w:r w:rsidR="00544F7F"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Pr="00DE71D7">
              <w:rPr>
                <w:rFonts w:asciiTheme="majorBidi" w:hAnsiTheme="majorBidi" w:cstheme="majorBidi"/>
                <w:b/>
                <w:bCs/>
                <w:szCs w:val="22"/>
              </w:rPr>
              <w:t>,1</w:t>
            </w:r>
            <w:r w:rsidR="00D54EFD">
              <w:rPr>
                <w:rFonts w:asciiTheme="majorBidi" w:hAnsiTheme="majorBidi" w:cstheme="majorBidi"/>
                <w:b/>
                <w:bCs/>
                <w:szCs w:val="22"/>
              </w:rPr>
              <w:t>0</w:t>
            </w:r>
            <w:r w:rsidR="00544F7F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</w:p>
        </w:tc>
        <w:tc>
          <w:tcPr>
            <w:tcW w:w="234" w:type="dxa"/>
          </w:tcPr>
          <w:p w14:paraId="7AE57154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9A8BD" w14:textId="60488AB1" w:rsidR="00676D51" w:rsidRPr="00DE71D7" w:rsidRDefault="00D54EFD" w:rsidP="00DE71D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4</w:t>
            </w:r>
            <w:r w:rsidR="00544F7F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 w:rsidR="00DE71D7" w:rsidRPr="00DE71D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544F7F">
              <w:rPr>
                <w:rFonts w:asciiTheme="majorBidi" w:hAnsiTheme="majorBidi" w:cstheme="majorBidi"/>
                <w:b/>
                <w:bCs/>
                <w:szCs w:val="22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16</w:t>
            </w:r>
          </w:p>
        </w:tc>
        <w:tc>
          <w:tcPr>
            <w:tcW w:w="234" w:type="dxa"/>
          </w:tcPr>
          <w:p w14:paraId="720B32FF" w14:textId="77777777" w:rsidR="00676D51" w:rsidRPr="00DE71D7" w:rsidRDefault="00676D51" w:rsidP="00676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066C2" w14:textId="0A464AA5" w:rsidR="00676D51" w:rsidRPr="00DE71D7" w:rsidRDefault="00D54EFD" w:rsidP="00DE71D7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84</w:t>
            </w:r>
            <w:r w:rsidR="00544F7F">
              <w:rPr>
                <w:rFonts w:asciiTheme="majorBidi" w:hAnsiTheme="majorBidi" w:cstheme="majorBidi"/>
                <w:b/>
                <w:bCs/>
                <w:szCs w:val="22"/>
              </w:rPr>
              <w:t>9</w:t>
            </w:r>
            <w:r w:rsidR="00DE71D7" w:rsidRPr="00DE71D7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544F7F">
              <w:rPr>
                <w:rFonts w:asciiTheme="majorBidi" w:hAnsiTheme="majorBidi" w:cstheme="majorBidi"/>
                <w:b/>
                <w:bCs/>
                <w:szCs w:val="22"/>
              </w:rPr>
              <w:t>918</w:t>
            </w:r>
          </w:p>
        </w:tc>
      </w:tr>
    </w:tbl>
    <w:p w14:paraId="676AFB19" w14:textId="01DD0B1B" w:rsidR="00A9270F" w:rsidRDefault="00A9270F" w:rsidP="00676D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7FFB226" w14:textId="77777777" w:rsidR="00A9270F" w:rsidRDefault="00A927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tbl>
      <w:tblPr>
        <w:tblStyle w:val="TableGrid"/>
        <w:tblW w:w="93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982"/>
        <w:gridCol w:w="236"/>
        <w:gridCol w:w="1034"/>
        <w:gridCol w:w="268"/>
        <w:gridCol w:w="1008"/>
        <w:gridCol w:w="236"/>
        <w:gridCol w:w="916"/>
        <w:gridCol w:w="236"/>
        <w:gridCol w:w="936"/>
        <w:gridCol w:w="241"/>
        <w:gridCol w:w="1038"/>
        <w:gridCol w:w="12"/>
        <w:gridCol w:w="7"/>
      </w:tblGrid>
      <w:tr w:rsidR="003B307E" w:rsidRPr="0099247D" w14:paraId="1B3C4E48" w14:textId="77777777" w:rsidTr="004A3639">
        <w:trPr>
          <w:tblHeader/>
        </w:trPr>
        <w:tc>
          <w:tcPr>
            <w:tcW w:w="2158" w:type="dxa"/>
          </w:tcPr>
          <w:p w14:paraId="30AE9FDF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0" w:type="dxa"/>
            <w:gridSpan w:val="13"/>
          </w:tcPr>
          <w:p w14:paraId="3637F199" w14:textId="67A6B094" w:rsidR="003B307E" w:rsidRPr="0099247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99247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2C272D" w:rsidRPr="00676D51" w14:paraId="6D22688D" w14:textId="77777777" w:rsidTr="004A3639">
        <w:trPr>
          <w:gridAfter w:val="1"/>
          <w:wAfter w:w="7" w:type="dxa"/>
          <w:tblHeader/>
        </w:trPr>
        <w:tc>
          <w:tcPr>
            <w:tcW w:w="2158" w:type="dxa"/>
          </w:tcPr>
          <w:p w14:paraId="7393CF82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2" w:type="dxa"/>
          </w:tcPr>
          <w:p w14:paraId="088CA6A4" w14:textId="77777777" w:rsidR="003B307E" w:rsidRPr="00676D51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16E19129" w14:textId="77777777" w:rsidR="003B307E" w:rsidRPr="00FF2296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925" w:type="dxa"/>
            <w:gridSpan w:val="10"/>
          </w:tcPr>
          <w:p w14:paraId="668A927B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hint="cs"/>
                <w:sz w:val="22"/>
                <w:szCs w:val="22"/>
                <w:cs/>
              </w:rPr>
              <w:t>กระแสเงินสดตามสัญญา</w:t>
            </w:r>
          </w:p>
        </w:tc>
      </w:tr>
      <w:tr w:rsidR="002C272D" w:rsidRPr="00676D51" w14:paraId="017F2875" w14:textId="77777777" w:rsidTr="004A3639">
        <w:trPr>
          <w:gridAfter w:val="2"/>
          <w:wAfter w:w="19" w:type="dxa"/>
          <w:tblHeader/>
        </w:trPr>
        <w:tc>
          <w:tcPr>
            <w:tcW w:w="2158" w:type="dxa"/>
          </w:tcPr>
          <w:p w14:paraId="5C11CA54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/>
                <w:sz w:val="22"/>
                <w:szCs w:val="22"/>
              </w:rPr>
            </w:pPr>
          </w:p>
          <w:p w14:paraId="318BE1F1" w14:textId="0F263D25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676D5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4F608B" w:rsidRPr="004F608B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676D5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  <w:r w:rsidRPr="00676D5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C65C75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</w:rPr>
              <w:t>2563</w:t>
            </w:r>
          </w:p>
        </w:tc>
        <w:tc>
          <w:tcPr>
            <w:tcW w:w="982" w:type="dxa"/>
          </w:tcPr>
          <w:p w14:paraId="5E67A3D4" w14:textId="77777777" w:rsidR="003B307E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4904EE95" w14:textId="77777777" w:rsidR="003B307E" w:rsidRPr="00676D51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76D5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D41998D" w14:textId="77777777" w:rsidR="003B307E" w:rsidRPr="00FF2296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34" w:type="dxa"/>
          </w:tcPr>
          <w:p w14:paraId="38ACA4BE" w14:textId="77777777" w:rsidR="003B307E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76D51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ภายใน </w:t>
            </w:r>
            <w:r w:rsidRPr="00676D51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676D51">
              <w:rPr>
                <w:rFonts w:asciiTheme="majorBidi" w:hAnsiTheme="majorBidi" w:cstheme="majorBidi"/>
                <w:szCs w:val="22"/>
                <w:cs/>
                <w:lang w:bidi="th-TH"/>
              </w:rPr>
              <w:t>ปี</w:t>
            </w:r>
            <w:r w:rsidRPr="00676D5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</w:p>
          <w:p w14:paraId="5238E3CA" w14:textId="77777777" w:rsidR="003B307E" w:rsidRPr="00676D51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76D51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หรือน้อยกว่า</w:t>
            </w:r>
          </w:p>
        </w:tc>
        <w:tc>
          <w:tcPr>
            <w:tcW w:w="268" w:type="dxa"/>
          </w:tcPr>
          <w:p w14:paraId="6B87A342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D8F03E0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มากกว่า </w:t>
            </w:r>
            <w:r w:rsidRPr="00676D51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</w:p>
          <w:p w14:paraId="02948D9B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แต่ไม่เกิน</w:t>
            </w:r>
            <w:r w:rsidRPr="00676D51">
              <w:rPr>
                <w:rFonts w:asciiTheme="majorBidi" w:hAnsiTheme="majorBidi" w:cstheme="majorBidi"/>
                <w:sz w:val="22"/>
                <w:szCs w:val="22"/>
              </w:rPr>
              <w:t xml:space="preserve"> 2 </w:t>
            </w: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80935FF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34694471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มากกว่า </w:t>
            </w:r>
            <w:r w:rsidRPr="00676D51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 </w:t>
            </w:r>
          </w:p>
          <w:p w14:paraId="4573747F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แต่ไม่เกิน</w:t>
            </w:r>
            <w:r w:rsidRPr="00676D51">
              <w:rPr>
                <w:rFonts w:asciiTheme="majorBidi" w:hAnsiTheme="majorBidi" w:cstheme="majorBidi"/>
                <w:sz w:val="22"/>
                <w:szCs w:val="22"/>
              </w:rPr>
              <w:t xml:space="preserve"> 5 </w:t>
            </w: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794916FB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04039C24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มากกว่า </w:t>
            </w:r>
            <w:r w:rsidRPr="00676D51">
              <w:rPr>
                <w:rFonts w:asciiTheme="majorBidi" w:hAnsiTheme="majorBidi" w:cstheme="majorBidi"/>
                <w:sz w:val="22"/>
                <w:szCs w:val="22"/>
              </w:rPr>
              <w:t xml:space="preserve">5 </w:t>
            </w:r>
            <w:r w:rsidRPr="00676D51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989B56C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301A761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76D5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B307E" w:rsidRPr="00676D51" w14:paraId="341274DD" w14:textId="77777777" w:rsidTr="004A3639">
        <w:trPr>
          <w:tblHeader/>
        </w:trPr>
        <w:tc>
          <w:tcPr>
            <w:tcW w:w="2158" w:type="dxa"/>
          </w:tcPr>
          <w:p w14:paraId="063FB96B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50" w:type="dxa"/>
            <w:gridSpan w:val="13"/>
          </w:tcPr>
          <w:p w14:paraId="55B8F817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C272D" w:rsidRPr="00676D51" w14:paraId="12ADE4C0" w14:textId="77777777" w:rsidTr="004A3639">
        <w:trPr>
          <w:gridAfter w:val="2"/>
          <w:wAfter w:w="19" w:type="dxa"/>
        </w:trPr>
        <w:tc>
          <w:tcPr>
            <w:tcW w:w="2158" w:type="dxa"/>
          </w:tcPr>
          <w:p w14:paraId="431A0918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2"/>
                <w:szCs w:val="22"/>
              </w:rPr>
            </w:pPr>
            <w:r w:rsidRPr="00676D51">
              <w:rPr>
                <w:rFonts w:asciiTheme="majorBidi" w:hAnsi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2"/>
                <w:szCs w:val="22"/>
                <w:cs/>
              </w:rPr>
              <w:t>ที่ไม่ใช่อนุพันธ์</w:t>
            </w:r>
          </w:p>
        </w:tc>
        <w:tc>
          <w:tcPr>
            <w:tcW w:w="982" w:type="dxa"/>
          </w:tcPr>
          <w:p w14:paraId="58DBAA25" w14:textId="0169FD8A" w:rsidR="003B307E" w:rsidRPr="00676D51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E1B31C4" w14:textId="77777777" w:rsidR="003B307E" w:rsidRPr="00676D51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4" w:type="dxa"/>
          </w:tcPr>
          <w:p w14:paraId="745134B8" w14:textId="77777777" w:rsidR="003B307E" w:rsidRPr="00676D51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68" w:type="dxa"/>
          </w:tcPr>
          <w:p w14:paraId="6A60753F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17EDC37" w14:textId="77777777" w:rsidR="003B307E" w:rsidRPr="00676D51" w:rsidRDefault="003B307E" w:rsidP="004516E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4AD2D3CA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16" w:type="dxa"/>
          </w:tcPr>
          <w:p w14:paraId="1513D3DD" w14:textId="77777777" w:rsidR="003B307E" w:rsidRPr="00676D51" w:rsidRDefault="003B307E" w:rsidP="004516E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36" w:type="dxa"/>
          </w:tcPr>
          <w:p w14:paraId="34B372D8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936" w:type="dxa"/>
          </w:tcPr>
          <w:p w14:paraId="63498CBA" w14:textId="77777777" w:rsidR="003B307E" w:rsidRPr="00676D51" w:rsidRDefault="003B307E" w:rsidP="004516E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  <w:tc>
          <w:tcPr>
            <w:tcW w:w="241" w:type="dxa"/>
          </w:tcPr>
          <w:p w14:paraId="17A8A79F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1038" w:type="dxa"/>
          </w:tcPr>
          <w:p w14:paraId="3C332F64" w14:textId="77777777" w:rsidR="003B307E" w:rsidRPr="00676D51" w:rsidRDefault="003B307E" w:rsidP="004516E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  <w:highlight w:val="yellow"/>
              </w:rPr>
            </w:pPr>
          </w:p>
        </w:tc>
      </w:tr>
      <w:tr w:rsidR="002C272D" w:rsidRPr="00676D51" w14:paraId="60F37099" w14:textId="77777777" w:rsidTr="004A3639">
        <w:trPr>
          <w:gridAfter w:val="2"/>
          <w:wAfter w:w="19" w:type="dxa"/>
        </w:trPr>
        <w:tc>
          <w:tcPr>
            <w:tcW w:w="2158" w:type="dxa"/>
          </w:tcPr>
          <w:p w14:paraId="342D4FED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82" w:type="dxa"/>
          </w:tcPr>
          <w:p w14:paraId="495FF716" w14:textId="3BBD1524" w:rsidR="003B307E" w:rsidRPr="00676D51" w:rsidRDefault="002C272D" w:rsidP="002C272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112,686</w:t>
            </w:r>
          </w:p>
        </w:tc>
        <w:tc>
          <w:tcPr>
            <w:tcW w:w="236" w:type="dxa"/>
          </w:tcPr>
          <w:p w14:paraId="0196E57B" w14:textId="77777777" w:rsidR="003B307E" w:rsidRPr="00676D51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34" w:type="dxa"/>
          </w:tcPr>
          <w:p w14:paraId="14EE5509" w14:textId="20C2C3D1" w:rsidR="003B307E" w:rsidRPr="00676D51" w:rsidRDefault="002C272D" w:rsidP="002C272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112,686</w:t>
            </w:r>
          </w:p>
        </w:tc>
        <w:tc>
          <w:tcPr>
            <w:tcW w:w="268" w:type="dxa"/>
          </w:tcPr>
          <w:p w14:paraId="1640FA56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D07FD5" w14:textId="34EF83F5" w:rsidR="003B307E" w:rsidRPr="004A3639" w:rsidRDefault="002C272D" w:rsidP="004A363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 w:rsidRPr="004A363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3AC4F49F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shd w:val="clear" w:color="auto" w:fill="auto"/>
          </w:tcPr>
          <w:p w14:paraId="30E938A7" w14:textId="63A61A21" w:rsidR="003B307E" w:rsidRPr="004A3639" w:rsidRDefault="002C272D" w:rsidP="004A363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150"/>
              <w:rPr>
                <w:rFonts w:asciiTheme="majorBidi" w:hAnsiTheme="majorBidi" w:cstheme="majorBidi"/>
                <w:szCs w:val="22"/>
              </w:rPr>
            </w:pPr>
            <w:r w:rsidRPr="004A363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2F1DAE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70929332" w14:textId="764552CE" w:rsidR="003B307E" w:rsidRPr="004A3639" w:rsidRDefault="002C272D" w:rsidP="004A363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60"/>
              <w:rPr>
                <w:rFonts w:asciiTheme="majorBidi" w:hAnsiTheme="majorBidi" w:cstheme="majorBidi"/>
                <w:szCs w:val="22"/>
              </w:rPr>
            </w:pPr>
            <w:r w:rsidRPr="004A3639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</w:tcPr>
          <w:p w14:paraId="4225D016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</w:tcPr>
          <w:p w14:paraId="3FACBDA0" w14:textId="238728A9" w:rsidR="003B307E" w:rsidRPr="002C272D" w:rsidRDefault="002C272D" w:rsidP="002C27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 w:rsidRPr="002C272D">
              <w:rPr>
                <w:rFonts w:asciiTheme="majorBidi" w:hAnsiTheme="majorBidi" w:cstheme="majorBidi"/>
                <w:szCs w:val="22"/>
              </w:rPr>
              <w:t>112,686</w:t>
            </w:r>
          </w:p>
        </w:tc>
      </w:tr>
      <w:tr w:rsidR="002C272D" w:rsidRPr="00676D51" w14:paraId="01D978DC" w14:textId="77777777" w:rsidTr="004A3639">
        <w:trPr>
          <w:gridAfter w:val="2"/>
          <w:wAfter w:w="19" w:type="dxa"/>
        </w:trPr>
        <w:tc>
          <w:tcPr>
            <w:tcW w:w="2158" w:type="dxa"/>
          </w:tcPr>
          <w:p w14:paraId="763396BD" w14:textId="77777777" w:rsidR="003B307E" w:rsidRPr="00676D51" w:rsidRDefault="003B307E" w:rsidP="004516E2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76D51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982" w:type="dxa"/>
          </w:tcPr>
          <w:p w14:paraId="342AC5D9" w14:textId="018DC0FB" w:rsidR="003B307E" w:rsidRPr="00676D51" w:rsidRDefault="002C272D" w:rsidP="002C272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174,612</w:t>
            </w:r>
          </w:p>
        </w:tc>
        <w:tc>
          <w:tcPr>
            <w:tcW w:w="236" w:type="dxa"/>
          </w:tcPr>
          <w:p w14:paraId="67F4F2F7" w14:textId="77777777" w:rsidR="003B307E" w:rsidRPr="00676D51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34" w:type="dxa"/>
          </w:tcPr>
          <w:p w14:paraId="3B19E577" w14:textId="3593DF3C" w:rsidR="003B307E" w:rsidRPr="00676D51" w:rsidRDefault="002C272D" w:rsidP="002C272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  <w:r w:rsidR="000C7BEC">
              <w:rPr>
                <w:rFonts w:asciiTheme="majorBidi" w:hAnsiTheme="majorBidi" w:cstheme="majorBidi"/>
                <w:szCs w:val="22"/>
              </w:rPr>
              <w:t>7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0C7BEC">
              <w:rPr>
                <w:rFonts w:asciiTheme="majorBidi" w:hAnsiTheme="majorBidi" w:cstheme="majorBidi"/>
                <w:szCs w:val="22"/>
              </w:rPr>
              <w:t>591</w:t>
            </w:r>
          </w:p>
        </w:tc>
        <w:tc>
          <w:tcPr>
            <w:tcW w:w="268" w:type="dxa"/>
          </w:tcPr>
          <w:p w14:paraId="6B84EA1C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51612E1" w14:textId="4ACBFA69" w:rsidR="003B307E" w:rsidRPr="002C272D" w:rsidRDefault="000C7BEC" w:rsidP="004A363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2C272D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553</w:t>
            </w:r>
          </w:p>
        </w:tc>
        <w:tc>
          <w:tcPr>
            <w:tcW w:w="236" w:type="dxa"/>
            <w:vAlign w:val="bottom"/>
          </w:tcPr>
          <w:p w14:paraId="1ADF325C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F9BA71E" w14:textId="39E4F4BD" w:rsidR="003B307E" w:rsidRPr="002C272D" w:rsidRDefault="000C7BEC" w:rsidP="004A363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15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89</w:t>
            </w:r>
            <w:r w:rsidR="002C272D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208</w:t>
            </w:r>
          </w:p>
        </w:tc>
        <w:tc>
          <w:tcPr>
            <w:tcW w:w="236" w:type="dxa"/>
            <w:vAlign w:val="bottom"/>
          </w:tcPr>
          <w:p w14:paraId="116736D7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3FAFA335" w14:textId="11190125" w:rsidR="003B307E" w:rsidRPr="002C272D" w:rsidRDefault="002C272D" w:rsidP="004A363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  <w:r w:rsidR="000C7BEC">
              <w:rPr>
                <w:rFonts w:asciiTheme="majorBidi" w:hAnsiTheme="majorBidi" w:cstheme="majorBidi"/>
                <w:szCs w:val="22"/>
              </w:rPr>
              <w:t>6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0C7BEC">
              <w:rPr>
                <w:rFonts w:asciiTheme="majorBidi" w:hAnsiTheme="majorBidi" w:cstheme="majorBidi"/>
                <w:szCs w:val="22"/>
              </w:rPr>
              <w:t>503</w:t>
            </w:r>
          </w:p>
        </w:tc>
        <w:tc>
          <w:tcPr>
            <w:tcW w:w="241" w:type="dxa"/>
            <w:vAlign w:val="bottom"/>
          </w:tcPr>
          <w:p w14:paraId="5014FE92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50770A78" w14:textId="4EB744D5" w:rsidR="003B307E" w:rsidRPr="002C272D" w:rsidRDefault="002C272D" w:rsidP="002C27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  <w:r w:rsidR="000C7BEC">
              <w:rPr>
                <w:rFonts w:asciiTheme="majorBidi" w:hAnsiTheme="majorBidi" w:cstheme="majorBidi"/>
                <w:szCs w:val="22"/>
              </w:rPr>
              <w:t>9</w:t>
            </w:r>
            <w:r>
              <w:rPr>
                <w:rFonts w:asciiTheme="majorBidi" w:hAnsiTheme="majorBidi" w:cstheme="majorBidi"/>
                <w:szCs w:val="22"/>
              </w:rPr>
              <w:t>4,</w:t>
            </w:r>
            <w:r w:rsidR="000C7BEC">
              <w:rPr>
                <w:rFonts w:asciiTheme="majorBidi" w:hAnsiTheme="majorBidi" w:cstheme="majorBidi"/>
                <w:szCs w:val="22"/>
              </w:rPr>
              <w:t>855</w:t>
            </w:r>
          </w:p>
        </w:tc>
      </w:tr>
      <w:tr w:rsidR="002C272D" w:rsidRPr="00676D51" w14:paraId="597E4727" w14:textId="77777777" w:rsidTr="004A3639">
        <w:trPr>
          <w:gridAfter w:val="2"/>
          <w:wAfter w:w="19" w:type="dxa"/>
        </w:trPr>
        <w:tc>
          <w:tcPr>
            <w:tcW w:w="2158" w:type="dxa"/>
          </w:tcPr>
          <w:p w14:paraId="0D4AB21A" w14:textId="44548DCB" w:rsidR="003B307E" w:rsidRPr="00676D51" w:rsidRDefault="003B307E" w:rsidP="003B307E">
            <w:pPr>
              <w:tabs>
                <w:tab w:val="clear" w:pos="227"/>
              </w:tabs>
              <w:ind w:left="164" w:right="-107" w:hanging="16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B307E">
              <w:rPr>
                <w:rFonts w:asciiTheme="majorBidi" w:hAnsiTheme="majorBidi"/>
                <w:sz w:val="22"/>
                <w:szCs w:val="22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982" w:type="dxa"/>
          </w:tcPr>
          <w:p w14:paraId="111FCEAD" w14:textId="77777777" w:rsidR="003B307E" w:rsidRDefault="003B307E" w:rsidP="002C272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59F50C9" w14:textId="6242F272" w:rsidR="002C272D" w:rsidRPr="00676D51" w:rsidRDefault="002C272D" w:rsidP="002C272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438,320</w:t>
            </w:r>
          </w:p>
        </w:tc>
        <w:tc>
          <w:tcPr>
            <w:tcW w:w="236" w:type="dxa"/>
          </w:tcPr>
          <w:p w14:paraId="4BEAF17B" w14:textId="77777777" w:rsidR="003B307E" w:rsidRPr="00676D51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34" w:type="dxa"/>
          </w:tcPr>
          <w:p w14:paraId="3513F935" w14:textId="77777777" w:rsidR="003B307E" w:rsidRDefault="003B307E" w:rsidP="002C272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</w:p>
          <w:p w14:paraId="0F3ED9F2" w14:textId="3AB4D4D4" w:rsidR="002C272D" w:rsidRPr="00676D51" w:rsidRDefault="00EC13EA" w:rsidP="00F4077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0" w:firstLine="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67,663</w:t>
            </w:r>
          </w:p>
        </w:tc>
        <w:tc>
          <w:tcPr>
            <w:tcW w:w="268" w:type="dxa"/>
          </w:tcPr>
          <w:p w14:paraId="793BDFB8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C1FF540" w14:textId="77777777" w:rsidR="003B307E" w:rsidRDefault="003B307E" w:rsidP="004A3639">
            <w:pPr>
              <w:pStyle w:val="acctfourfigures"/>
              <w:tabs>
                <w:tab w:val="clear" w:pos="765"/>
                <w:tab w:val="decimal" w:pos="760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</w:p>
          <w:p w14:paraId="090288A3" w14:textId="3DBC3B94" w:rsidR="002C272D" w:rsidRPr="002C272D" w:rsidRDefault="00990D9E" w:rsidP="004A363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149,902</w:t>
            </w:r>
          </w:p>
        </w:tc>
        <w:tc>
          <w:tcPr>
            <w:tcW w:w="236" w:type="dxa"/>
            <w:vAlign w:val="bottom"/>
          </w:tcPr>
          <w:p w14:paraId="4140932E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655B2DDD" w14:textId="5AACD7D5" w:rsidR="003B307E" w:rsidRPr="002C272D" w:rsidRDefault="00926765" w:rsidP="004A363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15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265,308</w:t>
            </w:r>
          </w:p>
        </w:tc>
        <w:tc>
          <w:tcPr>
            <w:tcW w:w="236" w:type="dxa"/>
            <w:vAlign w:val="bottom"/>
          </w:tcPr>
          <w:p w14:paraId="75FB7589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4AD90B72" w14:textId="33E0E3D1" w:rsidR="003B307E" w:rsidRPr="002C272D" w:rsidRDefault="00926765" w:rsidP="004A363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vAlign w:val="bottom"/>
          </w:tcPr>
          <w:p w14:paraId="0398E5DD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1BB713C6" w14:textId="199F3DE2" w:rsidR="003B307E" w:rsidRPr="002C272D" w:rsidRDefault="002C272D" w:rsidP="002C27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</w:t>
            </w:r>
            <w:r w:rsidR="00FE4CF6">
              <w:rPr>
                <w:rFonts w:asciiTheme="majorBidi" w:hAnsiTheme="majorBidi" w:cstheme="majorBidi"/>
                <w:szCs w:val="22"/>
              </w:rPr>
              <w:t>82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FE4CF6">
              <w:rPr>
                <w:rFonts w:asciiTheme="majorBidi" w:hAnsiTheme="majorBidi" w:cstheme="majorBidi"/>
                <w:szCs w:val="22"/>
              </w:rPr>
              <w:t>873</w:t>
            </w:r>
          </w:p>
        </w:tc>
      </w:tr>
      <w:tr w:rsidR="002C272D" w:rsidRPr="00676D51" w14:paraId="6A9A5AA8" w14:textId="77777777" w:rsidTr="004A3639">
        <w:trPr>
          <w:gridAfter w:val="2"/>
          <w:wAfter w:w="19" w:type="dxa"/>
        </w:trPr>
        <w:tc>
          <w:tcPr>
            <w:tcW w:w="2158" w:type="dxa"/>
          </w:tcPr>
          <w:p w14:paraId="0EFE4C8B" w14:textId="77777777" w:rsidR="003B307E" w:rsidRPr="00676D51" w:rsidRDefault="003B307E" w:rsidP="004516E2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4CCB21F3" w14:textId="71A9CBFD" w:rsidR="003B307E" w:rsidRPr="00676D51" w:rsidRDefault="002C272D" w:rsidP="002C272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29,187</w:t>
            </w:r>
          </w:p>
        </w:tc>
        <w:tc>
          <w:tcPr>
            <w:tcW w:w="236" w:type="dxa"/>
          </w:tcPr>
          <w:p w14:paraId="27E253A0" w14:textId="77777777" w:rsidR="003B307E" w:rsidRPr="00676D51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30AEEDA1" w14:textId="79EE2FA2" w:rsidR="003B307E" w:rsidRPr="00676D51" w:rsidRDefault="00BE712D" w:rsidP="002C272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</w:t>
            </w:r>
            <w:r w:rsidR="002C272D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673</w:t>
            </w:r>
          </w:p>
        </w:tc>
        <w:tc>
          <w:tcPr>
            <w:tcW w:w="268" w:type="dxa"/>
          </w:tcPr>
          <w:p w14:paraId="41DEFE6C" w14:textId="77777777" w:rsidR="003B307E" w:rsidRPr="00676D51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D35346" w14:textId="64EAFFAE" w:rsidR="003B307E" w:rsidRPr="002C272D" w:rsidRDefault="00BE712D" w:rsidP="004A363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</w:t>
            </w:r>
            <w:r w:rsidR="002C272D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496</w:t>
            </w:r>
          </w:p>
        </w:tc>
        <w:tc>
          <w:tcPr>
            <w:tcW w:w="236" w:type="dxa"/>
            <w:vAlign w:val="bottom"/>
          </w:tcPr>
          <w:p w14:paraId="202E5656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CB2D3AC" w14:textId="7F91F87B" w:rsidR="003B307E" w:rsidRPr="002C272D" w:rsidRDefault="00BE712D" w:rsidP="004A363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15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  <w:r w:rsidR="002C272D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264</w:t>
            </w:r>
          </w:p>
        </w:tc>
        <w:tc>
          <w:tcPr>
            <w:tcW w:w="236" w:type="dxa"/>
            <w:vAlign w:val="bottom"/>
          </w:tcPr>
          <w:p w14:paraId="636F2A53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B79EE0" w14:textId="4187B306" w:rsidR="003B307E" w:rsidRPr="002C272D" w:rsidRDefault="002C272D" w:rsidP="004A363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  <w:r w:rsidR="00BE712D">
              <w:rPr>
                <w:rFonts w:asciiTheme="majorBidi" w:hAnsiTheme="majorBidi" w:cstheme="majorBidi"/>
                <w:szCs w:val="22"/>
              </w:rPr>
              <w:t>5</w:t>
            </w:r>
            <w:r>
              <w:rPr>
                <w:rFonts w:asciiTheme="majorBidi" w:hAnsiTheme="majorBidi" w:cstheme="majorBidi"/>
                <w:szCs w:val="22"/>
              </w:rPr>
              <w:t>,</w:t>
            </w:r>
            <w:r w:rsidR="00BE712D">
              <w:rPr>
                <w:rFonts w:asciiTheme="majorBidi" w:hAnsiTheme="majorBidi" w:cstheme="majorBidi"/>
                <w:szCs w:val="22"/>
              </w:rPr>
              <w:t>713</w:t>
            </w:r>
          </w:p>
        </w:tc>
        <w:tc>
          <w:tcPr>
            <w:tcW w:w="241" w:type="dxa"/>
            <w:vAlign w:val="bottom"/>
          </w:tcPr>
          <w:p w14:paraId="3156C05B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681E39C0" w14:textId="20CEB3D1" w:rsidR="003B307E" w:rsidRPr="002C272D" w:rsidRDefault="00BE712D" w:rsidP="002C27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37</w:t>
            </w:r>
            <w:r w:rsidR="002C272D">
              <w:rPr>
                <w:rFonts w:asciiTheme="majorBidi" w:hAnsiTheme="majorBidi" w:cstheme="majorBidi"/>
                <w:szCs w:val="22"/>
              </w:rPr>
              <w:t>,1</w:t>
            </w:r>
            <w:r>
              <w:rPr>
                <w:rFonts w:asciiTheme="majorBidi" w:hAnsiTheme="majorBidi" w:cstheme="majorBidi"/>
                <w:szCs w:val="22"/>
              </w:rPr>
              <w:t>46</w:t>
            </w:r>
          </w:p>
        </w:tc>
      </w:tr>
      <w:tr w:rsidR="002C272D" w:rsidRPr="003B307E" w14:paraId="0FA135A6" w14:textId="77777777" w:rsidTr="004A3639">
        <w:trPr>
          <w:gridAfter w:val="2"/>
          <w:wAfter w:w="19" w:type="dxa"/>
        </w:trPr>
        <w:tc>
          <w:tcPr>
            <w:tcW w:w="2158" w:type="dxa"/>
          </w:tcPr>
          <w:p w14:paraId="3E94CC0D" w14:textId="77777777" w:rsidR="003B307E" w:rsidRPr="00676D51" w:rsidRDefault="003B307E" w:rsidP="004516E2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</w:tcPr>
          <w:p w14:paraId="6D64F393" w14:textId="19F05C6F" w:rsidR="003B307E" w:rsidRPr="003B307E" w:rsidRDefault="002C272D" w:rsidP="002C272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754,805</w:t>
            </w:r>
          </w:p>
        </w:tc>
        <w:tc>
          <w:tcPr>
            <w:tcW w:w="236" w:type="dxa"/>
          </w:tcPr>
          <w:p w14:paraId="54E13AF9" w14:textId="77777777" w:rsidR="003B307E" w:rsidRPr="003B307E" w:rsidRDefault="003B307E" w:rsidP="004516E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5FA043F0" w14:textId="14C2F268" w:rsidR="003B307E" w:rsidRPr="003B307E" w:rsidRDefault="002C272D" w:rsidP="002C272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10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1</w:t>
            </w:r>
            <w:r w:rsidR="00BE712D">
              <w:rPr>
                <w:rFonts w:asciiTheme="majorBidi" w:hAnsiTheme="majorBidi" w:cstheme="majorBidi"/>
                <w:b/>
                <w:bCs/>
                <w:szCs w:val="22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E712D">
              <w:rPr>
                <w:rFonts w:asciiTheme="majorBidi" w:hAnsiTheme="majorBidi" w:cstheme="majorBidi"/>
                <w:b/>
                <w:bCs/>
                <w:szCs w:val="22"/>
              </w:rPr>
              <w:t>950</w:t>
            </w:r>
          </w:p>
        </w:tc>
        <w:tc>
          <w:tcPr>
            <w:tcW w:w="268" w:type="dxa"/>
          </w:tcPr>
          <w:p w14:paraId="225B3418" w14:textId="77777777" w:rsidR="003B307E" w:rsidRPr="003B307E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FEA3165" w14:textId="55CA391D" w:rsidR="003B307E" w:rsidRPr="002C272D" w:rsidRDefault="002C272D" w:rsidP="004A3639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3</w:t>
            </w:r>
            <w:r w:rsidR="00BE712D">
              <w:rPr>
                <w:rFonts w:asciiTheme="majorBidi" w:hAnsiTheme="majorBidi" w:cstheme="majorBidi"/>
                <w:b/>
                <w:bCs/>
                <w:szCs w:val="22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="00BE712D">
              <w:rPr>
                <w:rFonts w:asciiTheme="majorBidi" w:hAnsiTheme="majorBidi" w:cstheme="majorBidi"/>
                <w:b/>
                <w:bCs/>
                <w:szCs w:val="22"/>
              </w:rPr>
              <w:t>049</w:t>
            </w:r>
          </w:p>
        </w:tc>
        <w:tc>
          <w:tcPr>
            <w:tcW w:w="236" w:type="dxa"/>
          </w:tcPr>
          <w:p w14:paraId="7675BDC4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1DFDEC62" w14:textId="20309D22" w:rsidR="003B307E" w:rsidRPr="002C272D" w:rsidRDefault="00BE712D" w:rsidP="004A363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99</w:t>
            </w:r>
            <w:r w:rsidR="002C272D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472</w:t>
            </w:r>
          </w:p>
        </w:tc>
        <w:tc>
          <w:tcPr>
            <w:tcW w:w="236" w:type="dxa"/>
          </w:tcPr>
          <w:p w14:paraId="31623FE6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13A1B4C" w14:textId="5CBACA85" w:rsidR="003B307E" w:rsidRPr="002C272D" w:rsidRDefault="00BE712D" w:rsidP="004A3639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525</w:t>
            </w:r>
            <w:r w:rsidR="002C272D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089</w:t>
            </w:r>
          </w:p>
        </w:tc>
        <w:tc>
          <w:tcPr>
            <w:tcW w:w="241" w:type="dxa"/>
          </w:tcPr>
          <w:p w14:paraId="4D35E3B0" w14:textId="77777777" w:rsidR="003B307E" w:rsidRPr="002C272D" w:rsidRDefault="003B307E" w:rsidP="00451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276CAFCE" w14:textId="124CA52C" w:rsidR="003B307E" w:rsidRPr="002C272D" w:rsidRDefault="00BE712D" w:rsidP="002C272D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827</w:t>
            </w:r>
            <w:r w:rsidR="002C272D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</w:rPr>
              <w:t>560</w:t>
            </w:r>
          </w:p>
        </w:tc>
      </w:tr>
    </w:tbl>
    <w:p w14:paraId="5B1DEE82" w14:textId="77777777" w:rsidR="00C66B1E" w:rsidRPr="003159D0" w:rsidRDefault="00C66B1E" w:rsidP="00284C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1031"/>
        <w:gridCol w:w="234"/>
        <w:gridCol w:w="1136"/>
        <w:gridCol w:w="234"/>
        <w:gridCol w:w="1128"/>
        <w:gridCol w:w="234"/>
        <w:gridCol w:w="1050"/>
        <w:gridCol w:w="234"/>
        <w:gridCol w:w="1026"/>
      </w:tblGrid>
      <w:tr w:rsidR="00925088" w:rsidRPr="000A45A7" w14:paraId="5C376881" w14:textId="77777777" w:rsidTr="00FD4230">
        <w:trPr>
          <w:tblHeader/>
        </w:trPr>
        <w:tc>
          <w:tcPr>
            <w:tcW w:w="2963" w:type="dxa"/>
          </w:tcPr>
          <w:p w14:paraId="5C63B93B" w14:textId="77777777" w:rsidR="00925088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307" w:type="dxa"/>
            <w:gridSpan w:val="9"/>
          </w:tcPr>
          <w:p w14:paraId="78C5ED8E" w14:textId="77777777" w:rsidR="00925088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25088" w:rsidRPr="000A45A7" w14:paraId="2967821E" w14:textId="77777777" w:rsidTr="00FD4230">
        <w:trPr>
          <w:tblHeader/>
        </w:trPr>
        <w:tc>
          <w:tcPr>
            <w:tcW w:w="2963" w:type="dxa"/>
          </w:tcPr>
          <w:p w14:paraId="54B109E2" w14:textId="77777777" w:rsidR="00925088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31" w:type="dxa"/>
          </w:tcPr>
          <w:p w14:paraId="26D507F5" w14:textId="77777777" w:rsidR="00925088" w:rsidRPr="000A45A7" w:rsidRDefault="00925088" w:rsidP="0092239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  <w:cs/>
                <w:lang w:bidi="th-TH"/>
              </w:rPr>
            </w:pPr>
          </w:p>
        </w:tc>
        <w:tc>
          <w:tcPr>
            <w:tcW w:w="234" w:type="dxa"/>
          </w:tcPr>
          <w:p w14:paraId="559F0836" w14:textId="77777777" w:rsidR="00925088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5042" w:type="dxa"/>
            <w:gridSpan w:val="7"/>
            <w:tcBorders>
              <w:bottom w:val="single" w:sz="4" w:space="0" w:color="auto"/>
            </w:tcBorders>
            <w:vAlign w:val="bottom"/>
          </w:tcPr>
          <w:p w14:paraId="510AE106" w14:textId="77777777" w:rsidR="00925088" w:rsidRPr="000A45A7" w:rsidRDefault="00925088" w:rsidP="00CA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ระยะเวลาที่ครบกำหนดชำระ</w:t>
            </w:r>
          </w:p>
        </w:tc>
      </w:tr>
      <w:tr w:rsidR="00FE79A9" w:rsidRPr="000A45A7" w14:paraId="2AEADF3C" w14:textId="77777777" w:rsidTr="00FD4230">
        <w:trPr>
          <w:tblHeader/>
        </w:trPr>
        <w:tc>
          <w:tcPr>
            <w:tcW w:w="2963" w:type="dxa"/>
          </w:tcPr>
          <w:p w14:paraId="02F771B3" w14:textId="77777777" w:rsidR="00925088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27"/>
                <w:szCs w:val="27"/>
              </w:rPr>
            </w:pPr>
          </w:p>
          <w:p w14:paraId="69D1875D" w14:textId="4B0D5D48" w:rsidR="00FE79A9" w:rsidRPr="000A45A7" w:rsidRDefault="00925088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4F608B" w:rsidRPr="004F608B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</w:rPr>
              <w:t>31</w:t>
            </w:r>
            <w:r w:rsidRPr="000A45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ธันวาคม</w:t>
            </w:r>
            <w:r w:rsidR="00C66B1E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 2562</w:t>
            </w:r>
          </w:p>
        </w:tc>
        <w:tc>
          <w:tcPr>
            <w:tcW w:w="1031" w:type="dxa"/>
          </w:tcPr>
          <w:p w14:paraId="2642E27D" w14:textId="77777777" w:rsidR="00FE79A9" w:rsidRPr="000A45A7" w:rsidRDefault="00FE79A9" w:rsidP="0092239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0A45A7">
              <w:rPr>
                <w:rFonts w:ascii="Angsana New" w:hAnsi="Angsana New" w:cs="Angsana New" w:hint="cs"/>
                <w:sz w:val="27"/>
                <w:szCs w:val="27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234" w:type="dxa"/>
          </w:tcPr>
          <w:p w14:paraId="6EF7AEDF" w14:textId="77777777"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EFC9C92" w14:textId="77777777"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 xml:space="preserve">ภายใน </w:t>
            </w:r>
            <w:r w:rsidRPr="000A45A7">
              <w:rPr>
                <w:rFonts w:ascii="Angsana New" w:hAnsi="Angsana New" w:hint="cs"/>
                <w:sz w:val="27"/>
                <w:szCs w:val="27"/>
              </w:rPr>
              <w:t xml:space="preserve">1 </w:t>
            </w: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2C0F54BF" w14:textId="77777777"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6332F6B5" w14:textId="77777777"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หลังจาก</w:t>
            </w:r>
            <w:r w:rsidRPr="000A45A7">
              <w:rPr>
                <w:rFonts w:ascii="Angsana New" w:hAnsi="Angsana New" w:hint="cs"/>
                <w:sz w:val="27"/>
                <w:szCs w:val="27"/>
              </w:rPr>
              <w:t xml:space="preserve"> 1 </w:t>
            </w: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  <w:p w14:paraId="352F56FF" w14:textId="77777777"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 xml:space="preserve">แต่ภายใน </w:t>
            </w:r>
            <w:r w:rsidRPr="000A45A7">
              <w:rPr>
                <w:rFonts w:ascii="Angsana New" w:hAnsi="Angsana New" w:hint="cs"/>
                <w:sz w:val="27"/>
                <w:szCs w:val="27"/>
              </w:rPr>
              <w:t xml:space="preserve">5 </w:t>
            </w: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742934EC" w14:textId="77777777"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BE03C17" w14:textId="77777777"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 xml:space="preserve">หลังจาก </w:t>
            </w:r>
            <w:r w:rsidRPr="000A45A7">
              <w:rPr>
                <w:rFonts w:ascii="Angsana New" w:hAnsi="Angsana New" w:hint="cs"/>
                <w:sz w:val="27"/>
                <w:szCs w:val="27"/>
              </w:rPr>
              <w:t xml:space="preserve">5 </w:t>
            </w: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146E3006" w14:textId="77777777"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2351EC9" w14:textId="77777777" w:rsidR="00FE79A9" w:rsidRPr="000A45A7" w:rsidRDefault="00FE79A9" w:rsidP="00CA7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รวม</w:t>
            </w:r>
          </w:p>
        </w:tc>
      </w:tr>
      <w:tr w:rsidR="00FE79A9" w:rsidRPr="000A45A7" w14:paraId="53FD2535" w14:textId="77777777" w:rsidTr="00FD4230">
        <w:trPr>
          <w:tblHeader/>
        </w:trPr>
        <w:tc>
          <w:tcPr>
            <w:tcW w:w="2963" w:type="dxa"/>
          </w:tcPr>
          <w:p w14:paraId="0F82CEF3" w14:textId="77777777"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31" w:type="dxa"/>
          </w:tcPr>
          <w:p w14:paraId="284A0510" w14:textId="77777777" w:rsidR="00FE79A9" w:rsidRPr="000A45A7" w:rsidRDefault="00FE79A9" w:rsidP="009223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cs/>
                <w:lang w:bidi="th-TH"/>
              </w:rPr>
            </w:pPr>
            <w:r w:rsidRPr="000A45A7">
              <w:rPr>
                <w:rFonts w:ascii="Angsana New" w:hAnsi="Angsana New" w:cs="Angsana New" w:hint="cs"/>
                <w:i/>
                <w:iCs/>
                <w:spacing w:val="-4"/>
                <w:sz w:val="27"/>
                <w:szCs w:val="27"/>
                <w:rtl/>
                <w:cs/>
              </w:rPr>
              <w:t>(</w:t>
            </w:r>
            <w:r w:rsidRPr="000A45A7">
              <w:rPr>
                <w:rFonts w:ascii="Angsana New" w:hAnsi="Angsana New" w:cs="Angsana New" w:hint="cs"/>
                <w:i/>
                <w:iCs/>
                <w:spacing w:val="-4"/>
                <w:sz w:val="27"/>
                <w:szCs w:val="27"/>
                <w:rtl/>
                <w:cs/>
                <w:lang w:bidi="th-TH"/>
              </w:rPr>
              <w:t>ร้อยละต่อปี</w:t>
            </w:r>
            <w:r w:rsidRPr="000A45A7">
              <w:rPr>
                <w:rFonts w:ascii="Angsana New" w:hAnsi="Angsana New" w:cs="Angsana New" w:hint="cs"/>
                <w:i/>
                <w:iCs/>
                <w:spacing w:val="-4"/>
                <w:sz w:val="27"/>
                <w:szCs w:val="27"/>
                <w:rtl/>
                <w:cs/>
              </w:rPr>
              <w:t>)</w:t>
            </w:r>
          </w:p>
        </w:tc>
        <w:tc>
          <w:tcPr>
            <w:tcW w:w="234" w:type="dxa"/>
          </w:tcPr>
          <w:p w14:paraId="3AB106E9" w14:textId="77777777"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5042" w:type="dxa"/>
            <w:gridSpan w:val="7"/>
            <w:vAlign w:val="bottom"/>
          </w:tcPr>
          <w:p w14:paraId="3462F927" w14:textId="77777777" w:rsidR="00FE79A9" w:rsidRPr="000A45A7" w:rsidRDefault="00FE79A9" w:rsidP="009223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</w:rPr>
            </w:pPr>
            <w:r w:rsidRPr="000A45A7">
              <w:rPr>
                <w:rFonts w:ascii="Angsana New" w:hAnsi="Angsana New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546DE9" w:rsidRPr="000A45A7" w14:paraId="4999738E" w14:textId="77777777" w:rsidTr="004A3639">
        <w:tc>
          <w:tcPr>
            <w:tcW w:w="2963" w:type="dxa"/>
          </w:tcPr>
          <w:p w14:paraId="12F007A1" w14:textId="77777777"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="Angsana New" w:hAnsi="Angsana New"/>
                <w:sz w:val="27"/>
                <w:szCs w:val="27"/>
              </w:rPr>
            </w:pPr>
            <w:r w:rsidRPr="000A45A7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031" w:type="dxa"/>
          </w:tcPr>
          <w:p w14:paraId="1D61609D" w14:textId="77777777" w:rsidR="00546DE9" w:rsidRPr="000A45A7" w:rsidRDefault="00546DE9" w:rsidP="00546DE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14:paraId="3BC4388F" w14:textId="77777777"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</w:tcPr>
          <w:p w14:paraId="71BA9166" w14:textId="77777777" w:rsidR="00546DE9" w:rsidRPr="000A45A7" w:rsidRDefault="00546DE9" w:rsidP="00546D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14:paraId="1D68F2E3" w14:textId="77777777"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28" w:type="dxa"/>
          </w:tcPr>
          <w:p w14:paraId="5E3AB99E" w14:textId="77777777" w:rsidR="00546DE9" w:rsidRPr="000A45A7" w:rsidRDefault="00546DE9" w:rsidP="00546DE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14:paraId="0DEFC35C" w14:textId="77777777"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50" w:type="dxa"/>
          </w:tcPr>
          <w:p w14:paraId="4226558C" w14:textId="77777777" w:rsidR="00546DE9" w:rsidRPr="000A45A7" w:rsidRDefault="00546DE9" w:rsidP="00546DE9">
            <w:pPr>
              <w:pStyle w:val="acctfourfigures"/>
              <w:tabs>
                <w:tab w:val="clear" w:pos="765"/>
                <w:tab w:val="decimal" w:pos="830"/>
                <w:tab w:val="decimal" w:pos="911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14:paraId="53ACAD61" w14:textId="77777777" w:rsidR="00546DE9" w:rsidRPr="000A45A7" w:rsidRDefault="00546DE9" w:rsidP="00546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026" w:type="dxa"/>
          </w:tcPr>
          <w:p w14:paraId="2284540E" w14:textId="77777777" w:rsidR="00546DE9" w:rsidRPr="000A45A7" w:rsidRDefault="00546DE9" w:rsidP="00546DE9">
            <w:pPr>
              <w:pStyle w:val="acctfourfigures"/>
              <w:tabs>
                <w:tab w:val="clear" w:pos="765"/>
                <w:tab w:val="decimal" w:pos="641"/>
                <w:tab w:val="decimal" w:pos="810"/>
              </w:tabs>
              <w:spacing w:line="240" w:lineRule="atLeast"/>
              <w:ind w:right="-169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355BD1" w:rsidRPr="000A45A7" w14:paraId="1774F2FC" w14:textId="77777777" w:rsidTr="00345BA1">
        <w:tc>
          <w:tcPr>
            <w:tcW w:w="2963" w:type="dxa"/>
          </w:tcPr>
          <w:p w14:paraId="1EF2D997" w14:textId="77777777" w:rsidR="00355BD1" w:rsidRPr="000A45A7" w:rsidRDefault="00355BD1" w:rsidP="00355BD1">
            <w:pPr>
              <w:tabs>
                <w:tab w:val="clear" w:pos="227"/>
              </w:tabs>
              <w:ind w:right="-107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A45A7">
              <w:rPr>
                <w:rFonts w:ascii="Angsana New" w:hAnsi="Angsana New" w:hint="cs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1031" w:type="dxa"/>
          </w:tcPr>
          <w:p w14:paraId="659248E0" w14:textId="1D791D23" w:rsidR="00355BD1" w:rsidRPr="007A3E3E" w:rsidRDefault="00355BD1" w:rsidP="007A3E3E">
            <w:pPr>
              <w:pStyle w:val="acctfourfigures"/>
              <w:tabs>
                <w:tab w:val="clear" w:pos="765"/>
              </w:tabs>
              <w:spacing w:line="240" w:lineRule="atLeast"/>
              <w:ind w:left="-79" w:right="-78" w:firstLine="79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0A45A7">
              <w:rPr>
                <w:rFonts w:ascii="Angsana New" w:hAnsi="Angsana New" w:cs="Angsana New" w:hint="cs"/>
                <w:sz w:val="27"/>
                <w:szCs w:val="27"/>
                <w:lang w:bidi="th-TH"/>
              </w:rPr>
              <w:t>3.94 - 4.30</w:t>
            </w:r>
            <w:r w:rsidR="00134DB5">
              <w:rPr>
                <w:rFonts w:ascii="Angsana New" w:hAnsi="Angsana New" w:cs="Angsana New"/>
                <w:sz w:val="27"/>
                <w:szCs w:val="27"/>
                <w:lang w:bidi="th-TH"/>
              </w:rPr>
              <w:t>,</w:t>
            </w:r>
          </w:p>
        </w:tc>
        <w:tc>
          <w:tcPr>
            <w:tcW w:w="234" w:type="dxa"/>
          </w:tcPr>
          <w:p w14:paraId="38029D1B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  <w:vAlign w:val="bottom"/>
          </w:tcPr>
          <w:p w14:paraId="5751E595" w14:textId="6EE03862" w:rsidR="00355BD1" w:rsidRPr="004A3639" w:rsidRDefault="00355BD1" w:rsidP="00355BD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4" w:type="dxa"/>
            <w:vAlign w:val="bottom"/>
          </w:tcPr>
          <w:p w14:paraId="7BE1579F" w14:textId="77777777" w:rsidR="00355BD1" w:rsidRPr="004A3639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28" w:type="dxa"/>
            <w:vAlign w:val="bottom"/>
          </w:tcPr>
          <w:p w14:paraId="0EEB6E71" w14:textId="7DB048A7" w:rsidR="00355BD1" w:rsidRPr="004A3639" w:rsidRDefault="00355BD1" w:rsidP="00355BD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4" w:type="dxa"/>
            <w:vAlign w:val="bottom"/>
          </w:tcPr>
          <w:p w14:paraId="78F8AC4E" w14:textId="77777777" w:rsidR="00355BD1" w:rsidRPr="004A3639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50" w:type="dxa"/>
            <w:vAlign w:val="bottom"/>
          </w:tcPr>
          <w:p w14:paraId="76F72292" w14:textId="106E9755" w:rsidR="00355BD1" w:rsidRPr="004A3639" w:rsidRDefault="00355BD1" w:rsidP="00355BD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4" w:type="dxa"/>
            <w:vAlign w:val="bottom"/>
          </w:tcPr>
          <w:p w14:paraId="01F62D29" w14:textId="77777777" w:rsidR="00355BD1" w:rsidRPr="004A3639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6" w:type="dxa"/>
            <w:vAlign w:val="bottom"/>
          </w:tcPr>
          <w:p w14:paraId="5C2F2395" w14:textId="4FF1F5C6" w:rsidR="00355BD1" w:rsidRPr="004A3639" w:rsidRDefault="00355BD1" w:rsidP="00355BD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7A3E3E" w:rsidRPr="000A45A7" w14:paraId="4E9D0BBD" w14:textId="77777777" w:rsidTr="00345BA1">
        <w:tc>
          <w:tcPr>
            <w:tcW w:w="2963" w:type="dxa"/>
          </w:tcPr>
          <w:p w14:paraId="2019638D" w14:textId="77777777" w:rsidR="007A3E3E" w:rsidRPr="000A45A7" w:rsidRDefault="007A3E3E" w:rsidP="007A3E3E">
            <w:pPr>
              <w:tabs>
                <w:tab w:val="clear" w:pos="227"/>
              </w:tabs>
              <w:ind w:right="-10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31" w:type="dxa"/>
          </w:tcPr>
          <w:p w14:paraId="090CD106" w14:textId="634DA00A" w:rsidR="007A3E3E" w:rsidRPr="000A45A7" w:rsidRDefault="007A3E3E" w:rsidP="007A3E3E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="Angsana New" w:hAnsi="Angsana New" w:cs="Angsana New"/>
                <w:sz w:val="27"/>
                <w:szCs w:val="27"/>
                <w:lang w:bidi="th-TH"/>
              </w:rPr>
            </w:pPr>
            <w:r w:rsidRPr="000A45A7">
              <w:rPr>
                <w:rFonts w:ascii="Angsana New" w:hAnsi="Angsana New" w:cs="Angsana New" w:hint="cs"/>
                <w:sz w:val="27"/>
                <w:szCs w:val="27"/>
                <w:lang w:bidi="th-TH"/>
              </w:rPr>
              <w:t>MLR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 xml:space="preserve"> </w:t>
            </w:r>
            <w:r w:rsidRPr="000A45A7">
              <w:rPr>
                <w:rFonts w:ascii="Angsana New" w:hAnsi="Angsana New" w:cs="Angsana New" w:hint="cs"/>
                <w:sz w:val="27"/>
                <w:szCs w:val="27"/>
                <w:lang w:bidi="th-TH"/>
              </w:rPr>
              <w:t>-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 xml:space="preserve"> </w:t>
            </w:r>
            <w:r w:rsidRPr="000A45A7">
              <w:rPr>
                <w:rFonts w:ascii="Angsana New" w:hAnsi="Angsana New" w:cs="Angsana New" w:hint="cs"/>
                <w:sz w:val="27"/>
                <w:szCs w:val="27"/>
                <w:lang w:bidi="th-TH"/>
              </w:rPr>
              <w:t>0.5</w:t>
            </w:r>
            <w:r>
              <w:rPr>
                <w:rFonts w:ascii="Angsana New" w:hAnsi="Angsana New" w:cs="Angsana New"/>
                <w:sz w:val="27"/>
                <w:szCs w:val="27"/>
                <w:lang w:bidi="th-TH"/>
              </w:rPr>
              <w:t>0</w:t>
            </w:r>
          </w:p>
        </w:tc>
        <w:tc>
          <w:tcPr>
            <w:tcW w:w="234" w:type="dxa"/>
          </w:tcPr>
          <w:p w14:paraId="4BBB7A84" w14:textId="77777777" w:rsidR="007A3E3E" w:rsidRPr="000A45A7" w:rsidRDefault="007A3E3E" w:rsidP="007A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  <w:highlight w:val="yellow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725801A7" w14:textId="1B109F05" w:rsidR="007A3E3E" w:rsidRPr="004A3639" w:rsidRDefault="007A3E3E" w:rsidP="007A3E3E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4A3639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  <w:t>157</w:t>
            </w:r>
            <w:r w:rsidRPr="004A363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A3639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  <w:t>228</w:t>
            </w:r>
          </w:p>
        </w:tc>
        <w:tc>
          <w:tcPr>
            <w:tcW w:w="234" w:type="dxa"/>
            <w:vAlign w:val="bottom"/>
          </w:tcPr>
          <w:p w14:paraId="35444C7E" w14:textId="77777777" w:rsidR="007A3E3E" w:rsidRPr="004A3639" w:rsidRDefault="007A3E3E" w:rsidP="007A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  <w:vAlign w:val="bottom"/>
          </w:tcPr>
          <w:p w14:paraId="18375C1C" w14:textId="67B14EF1" w:rsidR="007A3E3E" w:rsidRPr="004A3639" w:rsidRDefault="007A3E3E" w:rsidP="007A3E3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4A3639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  <w:t>491</w:t>
            </w:r>
            <w:r w:rsidRPr="004A363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A3639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  <w:t>608</w:t>
            </w:r>
          </w:p>
        </w:tc>
        <w:tc>
          <w:tcPr>
            <w:tcW w:w="234" w:type="dxa"/>
            <w:vAlign w:val="bottom"/>
          </w:tcPr>
          <w:p w14:paraId="1ED56BF3" w14:textId="77777777" w:rsidR="007A3E3E" w:rsidRPr="004A3639" w:rsidRDefault="007A3E3E" w:rsidP="007A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  <w:vAlign w:val="bottom"/>
          </w:tcPr>
          <w:p w14:paraId="7C9B1194" w14:textId="182E625F" w:rsidR="007A3E3E" w:rsidRPr="004A3639" w:rsidRDefault="007A3E3E" w:rsidP="007A3E3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  <w:r w:rsidRPr="004A3639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  <w:t>25</w:t>
            </w:r>
            <w:r w:rsidRPr="004A363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4A3639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  <w:t>817</w:t>
            </w:r>
          </w:p>
        </w:tc>
        <w:tc>
          <w:tcPr>
            <w:tcW w:w="234" w:type="dxa"/>
            <w:vAlign w:val="bottom"/>
          </w:tcPr>
          <w:p w14:paraId="63FE65D5" w14:textId="77777777" w:rsidR="007A3E3E" w:rsidRPr="004A3639" w:rsidRDefault="007A3E3E" w:rsidP="007A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vAlign w:val="bottom"/>
          </w:tcPr>
          <w:p w14:paraId="31957B04" w14:textId="4680A2CA" w:rsidR="007A3E3E" w:rsidRPr="004A3639" w:rsidRDefault="007A3E3E" w:rsidP="007A3E3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A363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674,653</w:t>
            </w:r>
          </w:p>
        </w:tc>
      </w:tr>
    </w:tbl>
    <w:p w14:paraId="1F699C9A" w14:textId="77777777" w:rsidR="00C342D3" w:rsidRPr="003159D0" w:rsidRDefault="00C342D3" w:rsidP="00FE7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3"/>
        <w:gridCol w:w="1031"/>
        <w:gridCol w:w="234"/>
        <w:gridCol w:w="1136"/>
        <w:gridCol w:w="234"/>
        <w:gridCol w:w="1128"/>
        <w:gridCol w:w="234"/>
        <w:gridCol w:w="1050"/>
        <w:gridCol w:w="234"/>
        <w:gridCol w:w="1026"/>
      </w:tblGrid>
      <w:tr w:rsidR="00345CA8" w:rsidRPr="000A45A7" w14:paraId="118A0064" w14:textId="77777777" w:rsidTr="00FD4230">
        <w:trPr>
          <w:tblHeader/>
        </w:trPr>
        <w:tc>
          <w:tcPr>
            <w:tcW w:w="2963" w:type="dxa"/>
          </w:tcPr>
          <w:p w14:paraId="31A97273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307" w:type="dxa"/>
            <w:gridSpan w:val="9"/>
          </w:tcPr>
          <w:p w14:paraId="4C988097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</w:t>
            </w:r>
            <w:r w:rsidRPr="000A45A7">
              <w:rPr>
                <w:rFonts w:asciiTheme="majorBidi" w:hAnsiTheme="majorBidi"/>
                <w:b/>
                <w:bCs/>
                <w:sz w:val="27"/>
                <w:szCs w:val="27"/>
                <w:cs/>
              </w:rPr>
              <w:t xml:space="preserve">เฉพาะกิจการ  </w:t>
            </w:r>
          </w:p>
        </w:tc>
      </w:tr>
      <w:tr w:rsidR="00345CA8" w:rsidRPr="000A45A7" w14:paraId="71D20A92" w14:textId="77777777" w:rsidTr="00FD4230">
        <w:trPr>
          <w:tblHeader/>
        </w:trPr>
        <w:tc>
          <w:tcPr>
            <w:tcW w:w="2963" w:type="dxa"/>
          </w:tcPr>
          <w:p w14:paraId="763DC681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1" w:type="dxa"/>
          </w:tcPr>
          <w:p w14:paraId="3AF53C53" w14:textId="77777777"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34" w:type="dxa"/>
          </w:tcPr>
          <w:p w14:paraId="6D18008F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042" w:type="dxa"/>
            <w:gridSpan w:val="7"/>
            <w:tcBorders>
              <w:bottom w:val="single" w:sz="4" w:space="0" w:color="auto"/>
            </w:tcBorders>
            <w:vAlign w:val="bottom"/>
          </w:tcPr>
          <w:p w14:paraId="4CDA67EF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5A7">
              <w:rPr>
                <w:rFonts w:asciiTheme="majorBidi" w:hAnsiTheme="majorBidi"/>
                <w:sz w:val="27"/>
                <w:szCs w:val="27"/>
                <w:cs/>
              </w:rPr>
              <w:t>ระยะเวลาที่ครบกำหนดชำระ</w:t>
            </w:r>
          </w:p>
        </w:tc>
      </w:tr>
      <w:tr w:rsidR="00345CA8" w:rsidRPr="000A45A7" w14:paraId="196CBE1B" w14:textId="77777777" w:rsidTr="00FD4230">
        <w:trPr>
          <w:tblHeader/>
        </w:trPr>
        <w:tc>
          <w:tcPr>
            <w:tcW w:w="2963" w:type="dxa"/>
          </w:tcPr>
          <w:p w14:paraId="21EC7F92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/>
                <w:sz w:val="27"/>
                <w:szCs w:val="27"/>
              </w:rPr>
            </w:pPr>
          </w:p>
          <w:p w14:paraId="08E6D9B0" w14:textId="239AFEE1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0A45A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="004F608B" w:rsidRPr="004F608B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</w:rPr>
              <w:t>31</w:t>
            </w:r>
            <w:r w:rsidRPr="000A45A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 xml:space="preserve"> ธันวาคม</w:t>
            </w:r>
            <w:r w:rsidR="00C66B1E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</w:rPr>
              <w:t xml:space="preserve"> 2562</w:t>
            </w:r>
          </w:p>
        </w:tc>
        <w:tc>
          <w:tcPr>
            <w:tcW w:w="1031" w:type="dxa"/>
          </w:tcPr>
          <w:p w14:paraId="1B39D9A8" w14:textId="77777777"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อัตราดอกเบี้ยที่แท้จริง</w:t>
            </w:r>
          </w:p>
        </w:tc>
        <w:tc>
          <w:tcPr>
            <w:tcW w:w="234" w:type="dxa"/>
          </w:tcPr>
          <w:p w14:paraId="155FB5A9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3C8CDA5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ภายใน </w:t>
            </w:r>
            <w:r w:rsidRPr="000A45A7">
              <w:rPr>
                <w:rFonts w:asciiTheme="majorBidi" w:hAnsiTheme="majorBidi" w:cstheme="majorBidi"/>
                <w:sz w:val="27"/>
                <w:szCs w:val="27"/>
              </w:rPr>
              <w:t xml:space="preserve">1 </w:t>
            </w: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1985DDBA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3F97F78C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หลังจาก</w:t>
            </w:r>
            <w:r w:rsidRPr="000A45A7">
              <w:rPr>
                <w:rFonts w:asciiTheme="majorBidi" w:hAnsiTheme="majorBidi" w:cstheme="majorBidi"/>
                <w:sz w:val="27"/>
                <w:szCs w:val="27"/>
              </w:rPr>
              <w:t xml:space="preserve"> 1 </w:t>
            </w: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  <w:p w14:paraId="44007A92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แต่ภายใน </w:t>
            </w:r>
            <w:r w:rsidRPr="000A45A7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616AFC2B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058E240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0" w:right="-12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หลังจาก </w:t>
            </w:r>
            <w:r w:rsidRPr="000A45A7">
              <w:rPr>
                <w:rFonts w:asciiTheme="majorBidi" w:hAnsiTheme="majorBidi" w:cstheme="majorBidi"/>
                <w:sz w:val="27"/>
                <w:szCs w:val="27"/>
              </w:rPr>
              <w:t xml:space="preserve">5 </w:t>
            </w: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ปี</w:t>
            </w:r>
          </w:p>
        </w:tc>
        <w:tc>
          <w:tcPr>
            <w:tcW w:w="234" w:type="dxa"/>
            <w:tcBorders>
              <w:top w:val="single" w:sz="4" w:space="0" w:color="auto"/>
            </w:tcBorders>
            <w:vAlign w:val="bottom"/>
          </w:tcPr>
          <w:p w14:paraId="4CEC88EA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94D66C8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345CA8" w:rsidRPr="000A45A7" w14:paraId="3E8CCC40" w14:textId="77777777" w:rsidTr="00FD4230">
        <w:trPr>
          <w:tblHeader/>
        </w:trPr>
        <w:tc>
          <w:tcPr>
            <w:tcW w:w="2963" w:type="dxa"/>
          </w:tcPr>
          <w:p w14:paraId="7BC5D52A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1" w:type="dxa"/>
          </w:tcPr>
          <w:p w14:paraId="6F8FB7C6" w14:textId="77777777"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bidi="th-TH"/>
              </w:rPr>
            </w:pPr>
            <w:r w:rsidRPr="000A45A7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rtl/>
                <w:cs/>
              </w:rPr>
              <w:t>(</w:t>
            </w:r>
            <w:r w:rsidRPr="000A45A7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rtl/>
                <w:cs/>
                <w:lang w:bidi="th-TH"/>
              </w:rPr>
              <w:t>ร้อยละต่อปี</w:t>
            </w:r>
            <w:r w:rsidRPr="000A45A7">
              <w:rPr>
                <w:rFonts w:asciiTheme="majorBidi" w:hAnsiTheme="majorBidi" w:cstheme="majorBidi"/>
                <w:i/>
                <w:iCs/>
                <w:spacing w:val="-4"/>
                <w:sz w:val="27"/>
                <w:szCs w:val="27"/>
                <w:rtl/>
                <w:cs/>
              </w:rPr>
              <w:t>)</w:t>
            </w:r>
          </w:p>
        </w:tc>
        <w:tc>
          <w:tcPr>
            <w:tcW w:w="234" w:type="dxa"/>
          </w:tcPr>
          <w:p w14:paraId="778A0928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5042" w:type="dxa"/>
            <w:gridSpan w:val="7"/>
            <w:vAlign w:val="bottom"/>
          </w:tcPr>
          <w:p w14:paraId="058E48D5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 w:rsidRPr="000A45A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345CA8" w:rsidRPr="000A45A7" w14:paraId="7AB50464" w14:textId="77777777" w:rsidTr="00C66B1E">
        <w:tc>
          <w:tcPr>
            <w:tcW w:w="2963" w:type="dxa"/>
          </w:tcPr>
          <w:p w14:paraId="20E63E8A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7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/>
                <w:b/>
                <w:bCs/>
                <w:i/>
                <w:i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031" w:type="dxa"/>
          </w:tcPr>
          <w:p w14:paraId="3BF9E669" w14:textId="77777777" w:rsidR="00345CA8" w:rsidRPr="000A45A7" w:rsidRDefault="00345CA8" w:rsidP="00F4421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</w:tcPr>
          <w:p w14:paraId="7D091F69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</w:tcPr>
          <w:p w14:paraId="6206F41B" w14:textId="77777777" w:rsidR="00345CA8" w:rsidRPr="000A45A7" w:rsidRDefault="00345CA8" w:rsidP="00F4421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4" w:type="dxa"/>
          </w:tcPr>
          <w:p w14:paraId="3FCF9E7A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128" w:type="dxa"/>
          </w:tcPr>
          <w:p w14:paraId="1AFF9307" w14:textId="77777777" w:rsidR="00345CA8" w:rsidRPr="000A45A7" w:rsidRDefault="00345CA8" w:rsidP="00F4421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14:paraId="59B82BD0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50" w:type="dxa"/>
          </w:tcPr>
          <w:p w14:paraId="0975B437" w14:textId="77777777" w:rsidR="00345CA8" w:rsidRPr="000A45A7" w:rsidRDefault="00345CA8" w:rsidP="00F4421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234" w:type="dxa"/>
          </w:tcPr>
          <w:p w14:paraId="038F59CE" w14:textId="77777777" w:rsidR="00345CA8" w:rsidRPr="000A45A7" w:rsidRDefault="00345CA8" w:rsidP="00F44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</w:p>
        </w:tc>
        <w:tc>
          <w:tcPr>
            <w:tcW w:w="1026" w:type="dxa"/>
          </w:tcPr>
          <w:p w14:paraId="2D74F3AD" w14:textId="77777777" w:rsidR="00345CA8" w:rsidRPr="000A45A7" w:rsidRDefault="00345CA8" w:rsidP="00F4421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355BD1" w:rsidRPr="000A45A7" w14:paraId="4B941366" w14:textId="77777777" w:rsidTr="00C66B1E">
        <w:tc>
          <w:tcPr>
            <w:tcW w:w="2963" w:type="dxa"/>
          </w:tcPr>
          <w:p w14:paraId="0D767AA6" w14:textId="77777777" w:rsidR="00355BD1" w:rsidRPr="000A45A7" w:rsidRDefault="00355BD1" w:rsidP="00355BD1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เงินกู้ยืมจากสถาบันการเงิน</w:t>
            </w:r>
          </w:p>
        </w:tc>
        <w:tc>
          <w:tcPr>
            <w:tcW w:w="1031" w:type="dxa"/>
          </w:tcPr>
          <w:p w14:paraId="646E10C7" w14:textId="4A5F7904" w:rsidR="00355BD1" w:rsidRPr="000A45A7" w:rsidRDefault="00355BD1" w:rsidP="007A3E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4.30</w:t>
            </w:r>
            <w:r w:rsidR="00134DB5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</w:p>
          <w:p w14:paraId="154BF1C6" w14:textId="70ECFE8F" w:rsidR="00355BD1" w:rsidRPr="000A45A7" w:rsidRDefault="00355BD1" w:rsidP="007A3E3E">
            <w:pPr>
              <w:pStyle w:val="acctfourfigures"/>
              <w:tabs>
                <w:tab w:val="clear" w:pos="765"/>
              </w:tabs>
              <w:spacing w:line="240" w:lineRule="atLeast"/>
              <w:ind w:right="-70" w:hanging="9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MLR</w:t>
            </w:r>
            <w:r w:rsidR="007A3E3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Pr="000A45A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  <w:r w:rsidR="007A3E3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  <w:r w:rsidRPr="000A45A7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0.5</w:t>
            </w:r>
            <w:r w:rsidR="007A3E3E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0</w:t>
            </w:r>
          </w:p>
        </w:tc>
        <w:tc>
          <w:tcPr>
            <w:tcW w:w="234" w:type="dxa"/>
          </w:tcPr>
          <w:p w14:paraId="1D86E6A3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vAlign w:val="bottom"/>
          </w:tcPr>
          <w:p w14:paraId="5B4ACD69" w14:textId="6936F8DB" w:rsidR="00355BD1" w:rsidRPr="000A45A7" w:rsidRDefault="00355BD1" w:rsidP="00355B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42,133</w:t>
            </w:r>
          </w:p>
        </w:tc>
        <w:tc>
          <w:tcPr>
            <w:tcW w:w="234" w:type="dxa"/>
            <w:vAlign w:val="bottom"/>
          </w:tcPr>
          <w:p w14:paraId="5FB718F3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  <w:vAlign w:val="bottom"/>
          </w:tcPr>
          <w:p w14:paraId="0E44FA06" w14:textId="7D3BBBDE" w:rsidR="00355BD1" w:rsidRPr="000A45A7" w:rsidRDefault="00355BD1" w:rsidP="00355B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133,295</w:t>
            </w:r>
          </w:p>
        </w:tc>
        <w:tc>
          <w:tcPr>
            <w:tcW w:w="234" w:type="dxa"/>
            <w:vAlign w:val="bottom"/>
          </w:tcPr>
          <w:p w14:paraId="07386032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  <w:vAlign w:val="bottom"/>
          </w:tcPr>
          <w:p w14:paraId="18CF117E" w14:textId="4A178ECE" w:rsidR="00355BD1" w:rsidRPr="000A45A7" w:rsidRDefault="00355BD1" w:rsidP="00355BD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25,817</w:t>
            </w:r>
          </w:p>
        </w:tc>
        <w:tc>
          <w:tcPr>
            <w:tcW w:w="234" w:type="dxa"/>
            <w:vAlign w:val="bottom"/>
          </w:tcPr>
          <w:p w14:paraId="5ADED282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vAlign w:val="bottom"/>
          </w:tcPr>
          <w:p w14:paraId="313EA6DC" w14:textId="7ACC8795" w:rsidR="00355BD1" w:rsidRPr="000A45A7" w:rsidRDefault="00355BD1" w:rsidP="00355BD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201,245</w:t>
            </w:r>
          </w:p>
        </w:tc>
      </w:tr>
      <w:tr w:rsidR="00355BD1" w:rsidRPr="000A45A7" w14:paraId="5FD9728F" w14:textId="77777777" w:rsidTr="00C66B1E">
        <w:tc>
          <w:tcPr>
            <w:tcW w:w="2963" w:type="dxa"/>
          </w:tcPr>
          <w:p w14:paraId="6C0EB6B8" w14:textId="4D37E7E9" w:rsidR="00355BD1" w:rsidRPr="000A45A7" w:rsidRDefault="00355BD1" w:rsidP="00355BD1">
            <w:pPr>
              <w:tabs>
                <w:tab w:val="clear" w:pos="227"/>
              </w:tabs>
              <w:ind w:left="160" w:right="-107" w:hanging="16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A45A7">
              <w:rPr>
                <w:rFonts w:asciiTheme="majorBidi" w:hAnsiTheme="majorBidi"/>
                <w:sz w:val="27"/>
                <w:szCs w:val="27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031" w:type="dxa"/>
          </w:tcPr>
          <w:p w14:paraId="3BA78283" w14:textId="77777777" w:rsidR="00355BD1" w:rsidRDefault="00355BD1" w:rsidP="00355BD1">
            <w:pPr>
              <w:pStyle w:val="acctfourfigures"/>
              <w:tabs>
                <w:tab w:val="clear" w:pos="765"/>
              </w:tabs>
              <w:spacing w:line="240" w:lineRule="atLeast"/>
              <w:ind w:right="-7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0B84B459" w14:textId="414A64B2" w:rsidR="00355BD1" w:rsidRPr="00355BD1" w:rsidRDefault="00355BD1" w:rsidP="007A3E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" w:right="-78" w:hanging="90"/>
              <w:jc w:val="center"/>
              <w:rPr>
                <w:lang w:val="en-GB" w:bidi="ar-SA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MLR</w:t>
            </w:r>
            <w:r w:rsidR="007A3E3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0A45A7">
              <w:rPr>
                <w:rFonts w:asciiTheme="majorBidi" w:hAnsiTheme="majorBidi" w:cstheme="majorBidi"/>
                <w:sz w:val="27"/>
                <w:szCs w:val="27"/>
              </w:rPr>
              <w:t>-</w:t>
            </w:r>
            <w:r w:rsidR="007A3E3E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0A45A7">
              <w:rPr>
                <w:rFonts w:asciiTheme="majorBidi" w:hAnsiTheme="majorBidi" w:cstheme="majorBidi"/>
                <w:sz w:val="27"/>
                <w:szCs w:val="27"/>
              </w:rPr>
              <w:t>0.45</w:t>
            </w:r>
          </w:p>
        </w:tc>
        <w:tc>
          <w:tcPr>
            <w:tcW w:w="234" w:type="dxa"/>
          </w:tcPr>
          <w:p w14:paraId="7D07656A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D1BE3BD" w14:textId="77777777" w:rsidR="00355BD1" w:rsidRPr="000A45A7" w:rsidRDefault="00355BD1" w:rsidP="00355BD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FCA7E5C" w14:textId="31FCC944" w:rsidR="00355BD1" w:rsidRPr="000A45A7" w:rsidRDefault="00355BD1" w:rsidP="00355B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34" w:type="dxa"/>
          </w:tcPr>
          <w:p w14:paraId="365E43CC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49C1F611" w14:textId="77777777" w:rsidR="00355BD1" w:rsidRPr="000A45A7" w:rsidRDefault="00355BD1" w:rsidP="00355BD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95BC1AC" w14:textId="3109C524" w:rsidR="00355BD1" w:rsidRPr="000A45A7" w:rsidRDefault="00355BD1" w:rsidP="00355B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4" w:type="dxa"/>
          </w:tcPr>
          <w:p w14:paraId="3021D826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EDCBD2F" w14:textId="77777777" w:rsidR="00355BD1" w:rsidRPr="000A45A7" w:rsidRDefault="00355BD1" w:rsidP="00355BD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1D6DFC87" w14:textId="55529C60" w:rsidR="00355BD1" w:rsidRPr="000A45A7" w:rsidRDefault="00355BD1" w:rsidP="00355BD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500,000</w:t>
            </w:r>
          </w:p>
        </w:tc>
        <w:tc>
          <w:tcPr>
            <w:tcW w:w="234" w:type="dxa"/>
          </w:tcPr>
          <w:p w14:paraId="1F7D8EE7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D45E2B8" w14:textId="77777777" w:rsidR="00355BD1" w:rsidRPr="000A45A7" w:rsidRDefault="00355BD1" w:rsidP="00355BD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2EDFEED0" w14:textId="5D17907F" w:rsidR="00355BD1" w:rsidRPr="000A45A7" w:rsidRDefault="00355BD1" w:rsidP="00355BD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sz w:val="27"/>
                <w:szCs w:val="27"/>
              </w:rPr>
              <w:t>500,000</w:t>
            </w:r>
          </w:p>
        </w:tc>
      </w:tr>
      <w:tr w:rsidR="00355BD1" w:rsidRPr="000A45A7" w14:paraId="61D46331" w14:textId="77777777" w:rsidTr="00FD4230">
        <w:tc>
          <w:tcPr>
            <w:tcW w:w="2963" w:type="dxa"/>
          </w:tcPr>
          <w:p w14:paraId="0AB902DB" w14:textId="77777777" w:rsidR="00355BD1" w:rsidRPr="000A45A7" w:rsidRDefault="00355BD1" w:rsidP="00355BD1">
            <w:pPr>
              <w:tabs>
                <w:tab w:val="clear" w:pos="227"/>
              </w:tabs>
              <w:ind w:right="-107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31" w:type="dxa"/>
          </w:tcPr>
          <w:p w14:paraId="76AF3404" w14:textId="77777777" w:rsidR="00355BD1" w:rsidRPr="000A45A7" w:rsidRDefault="00355BD1" w:rsidP="00355BD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4" w:type="dxa"/>
          </w:tcPr>
          <w:p w14:paraId="3A6B80F4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93EE216" w14:textId="7C33286F" w:rsidR="00355BD1" w:rsidRPr="000A45A7" w:rsidRDefault="00355BD1" w:rsidP="00355B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42,133</w:t>
            </w:r>
          </w:p>
        </w:tc>
        <w:tc>
          <w:tcPr>
            <w:tcW w:w="234" w:type="dxa"/>
          </w:tcPr>
          <w:p w14:paraId="0C7450D8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654E22B1" w14:textId="7916CC12" w:rsidR="00355BD1" w:rsidRPr="000A45A7" w:rsidRDefault="00355BD1" w:rsidP="00355BD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133,295</w:t>
            </w:r>
          </w:p>
        </w:tc>
        <w:tc>
          <w:tcPr>
            <w:tcW w:w="234" w:type="dxa"/>
          </w:tcPr>
          <w:p w14:paraId="0195D14C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6B8B00C9" w14:textId="5C306A5B" w:rsidR="00355BD1" w:rsidRPr="000A45A7" w:rsidRDefault="00355BD1" w:rsidP="00355BD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525,817</w:t>
            </w:r>
          </w:p>
        </w:tc>
        <w:tc>
          <w:tcPr>
            <w:tcW w:w="234" w:type="dxa"/>
          </w:tcPr>
          <w:p w14:paraId="4EAA175B" w14:textId="77777777" w:rsidR="00355BD1" w:rsidRPr="000A45A7" w:rsidRDefault="00355BD1" w:rsidP="0035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6E4ED87F" w14:textId="1D49D7E1" w:rsidR="00355BD1" w:rsidRPr="000A45A7" w:rsidRDefault="00355BD1" w:rsidP="00355BD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A45A7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701,245</w:t>
            </w:r>
          </w:p>
        </w:tc>
      </w:tr>
    </w:tbl>
    <w:p w14:paraId="598D9C40" w14:textId="18C65632" w:rsidR="00284CB6" w:rsidRDefault="00284CB6" w:rsidP="0046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BE57AF5" w14:textId="7DAAC4B8" w:rsidR="003159D0" w:rsidRDefault="003159D0" w:rsidP="0046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1B49BE22" w14:textId="770FD86B" w:rsidR="003159D0" w:rsidRDefault="003159D0" w:rsidP="0046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35EE784F" w14:textId="188A36DC" w:rsidR="003159D0" w:rsidRDefault="003159D0" w:rsidP="0046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9674654" w14:textId="77777777" w:rsidR="003159D0" w:rsidRPr="0002160E" w:rsidRDefault="003159D0" w:rsidP="004608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39FF4A8" w14:textId="47923851" w:rsidR="005245B5" w:rsidRPr="00425CF2" w:rsidRDefault="005245B5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25CF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(ข.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425CF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) ความเสี่ยงด้าน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1EA4D9B1" w14:textId="35402914" w:rsidR="005245B5" w:rsidRPr="003159D0" w:rsidRDefault="005245B5" w:rsidP="00E12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88F12E7" w14:textId="5E785247" w:rsidR="005245B5" w:rsidRPr="0034609E" w:rsidRDefault="005245B5" w:rsidP="000926C5">
      <w:pPr>
        <w:tabs>
          <w:tab w:val="clear" w:pos="454"/>
          <w:tab w:val="clear" w:pos="907"/>
          <w:tab w:val="left" w:pos="1080"/>
          <w:tab w:val="left" w:pos="117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 w:rsidRPr="0034609E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5F076E1B" w14:textId="77777777" w:rsidR="00F0327D" w:rsidRPr="003159D0" w:rsidRDefault="00F0327D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6F5BE4" w14:textId="4E8F0032" w:rsidR="009A5044" w:rsidRDefault="009A5044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(ข.</w:t>
      </w:r>
      <w:r>
        <w:rPr>
          <w:rFonts w:asciiTheme="majorBidi" w:hAnsiTheme="majorBidi" w:cstheme="majorBidi"/>
          <w:sz w:val="30"/>
          <w:szCs w:val="30"/>
        </w:rPr>
        <w:t>3.1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01964BBC" w14:textId="7DE41807" w:rsidR="009A5044" w:rsidRPr="003159D0" w:rsidRDefault="009A5044" w:rsidP="009A5044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1C4FF4E" w14:textId="488C9E22" w:rsidR="009A5044" w:rsidRPr="009A5044" w:rsidRDefault="009A5044" w:rsidP="001B6EC3">
      <w:pPr>
        <w:tabs>
          <w:tab w:val="clear" w:pos="454"/>
          <w:tab w:val="clear" w:pos="907"/>
          <w:tab w:val="clear" w:pos="1644"/>
          <w:tab w:val="left" w:pos="720"/>
          <w:tab w:val="left" w:pos="1620"/>
        </w:tabs>
        <w:spacing w:line="240" w:lineRule="auto"/>
        <w:ind w:left="162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064C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>มีฐานะเปิดต่อความเสี่ยงด้านอัตราแลกเปลี่ยนที่เกี่ยวข้องกับการซื้อและการขายที่เป็น</w:t>
      </w:r>
      <w:r w:rsidR="00A1590F">
        <w:rPr>
          <w:rFonts w:asciiTheme="majorBidi" w:hAnsiTheme="majorBidi" w:cstheme="majorBidi"/>
          <w:sz w:val="30"/>
          <w:szCs w:val="30"/>
          <w:cs/>
        </w:rPr>
        <w:br/>
      </w:r>
      <w:r w:rsidRPr="009A5044">
        <w:rPr>
          <w:rFonts w:asciiTheme="majorBidi" w:hAnsiTheme="majorBidi" w:cstheme="majorBidi" w:hint="cs"/>
          <w:sz w:val="30"/>
          <w:szCs w:val="30"/>
          <w:cs/>
        </w:rPr>
        <w:t>สกุลเงินตราต่างประเทศ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โดยเฉพาะเงินเหรียญสหรัฐอเมริกา</w:t>
      </w:r>
      <w:r w:rsidRPr="009A5044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มีนโยบายบริหารจัดการ</w:t>
      </w:r>
      <w:r w:rsidR="001B6EC3">
        <w:rPr>
          <w:rFonts w:asciiTheme="majorBidi" w:hAnsiTheme="majorBidi" w:cstheme="majorBidi"/>
          <w:sz w:val="30"/>
          <w:szCs w:val="30"/>
        </w:rPr>
        <w:br/>
      </w:r>
      <w:r w:rsidR="00A1590F">
        <w:rPr>
          <w:rFonts w:asciiTheme="majorBidi" w:hAnsiTheme="majorBidi" w:cstheme="majorBidi" w:hint="cs"/>
          <w:sz w:val="30"/>
          <w:szCs w:val="30"/>
          <w:cs/>
        </w:rPr>
        <w:t xml:space="preserve">ความเสี่ยงจากความผันผวนของอัตราแลกเปลี่ยนด้วยการทำ </w:t>
      </w:r>
      <w:r w:rsidR="000827B3">
        <w:rPr>
          <w:rFonts w:asciiTheme="majorBidi" w:hAnsiTheme="majorBidi" w:cstheme="majorBidi"/>
          <w:sz w:val="30"/>
          <w:szCs w:val="30"/>
        </w:rPr>
        <w:t>n</w:t>
      </w:r>
      <w:r w:rsidR="00A1590F">
        <w:rPr>
          <w:rFonts w:asciiTheme="majorBidi" w:hAnsiTheme="majorBidi" w:cstheme="majorBidi"/>
          <w:sz w:val="30"/>
          <w:szCs w:val="30"/>
        </w:rPr>
        <w:t xml:space="preserve">atural </w:t>
      </w:r>
      <w:r w:rsidR="0061228D">
        <w:rPr>
          <w:rFonts w:asciiTheme="majorBidi" w:hAnsiTheme="majorBidi" w:cstheme="majorBidi"/>
          <w:sz w:val="30"/>
          <w:szCs w:val="30"/>
        </w:rPr>
        <w:t>h</w:t>
      </w:r>
      <w:r w:rsidR="00A1590F">
        <w:rPr>
          <w:rFonts w:asciiTheme="majorBidi" w:hAnsiTheme="majorBidi" w:cstheme="majorBidi"/>
          <w:sz w:val="30"/>
          <w:szCs w:val="30"/>
        </w:rPr>
        <w:t xml:space="preserve">edge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โดยนำรายได้จากสกุลเงินตราต่างประเทศไปใช้กับการชำระเงินในสกุลเงินเดียวกัน และการทำสัญญาซื้อขายเงินตราต่างประเทศล่วงหน้า (</w:t>
      </w:r>
      <w:r w:rsidR="00A1590F">
        <w:rPr>
          <w:rFonts w:asciiTheme="majorBidi" w:hAnsiTheme="majorBidi" w:cstheme="majorBidi"/>
          <w:sz w:val="30"/>
          <w:szCs w:val="30"/>
        </w:rPr>
        <w:t>Forward Contract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)</w:t>
      </w:r>
      <w:r w:rsidR="00A1590F">
        <w:rPr>
          <w:rFonts w:asciiTheme="majorBidi" w:hAnsiTheme="majorBidi" w:cstheme="majorBidi"/>
          <w:sz w:val="30"/>
          <w:szCs w:val="30"/>
        </w:rPr>
        <w:t xml:space="preserve"> 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กับสถาบันการเงินแต่ไม่ได้ป้องกันความเสี่ยงจากอัตราแลกเปลี่ยนทั้งจำนวนและทุกสกุลเงิน อีกทั้ง</w:t>
      </w:r>
      <w:r w:rsidR="007C3B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บริษัทยังได้กำหนดนโยบาย</w:t>
      </w:r>
      <w:r w:rsidR="001A7473">
        <w:rPr>
          <w:rFonts w:asciiTheme="majorBidi" w:hAnsiTheme="majorBidi" w:cstheme="majorBidi" w:hint="cs"/>
          <w:sz w:val="30"/>
          <w:szCs w:val="30"/>
          <w:cs/>
        </w:rPr>
        <w:t>สำหรับธุรกรรมการป้องกันความเสี่ยง</w:t>
      </w:r>
      <w:r w:rsidR="00A1590F">
        <w:rPr>
          <w:rFonts w:asciiTheme="majorBidi" w:hAnsiTheme="majorBidi" w:cstheme="majorBidi" w:hint="cs"/>
          <w:sz w:val="30"/>
          <w:szCs w:val="30"/>
          <w:cs/>
        </w:rPr>
        <w:t>ในระดับที่เหมาะสม</w:t>
      </w:r>
    </w:p>
    <w:p w14:paraId="3E74B4C7" w14:textId="77777777" w:rsidR="00E95637" w:rsidRPr="003159D0" w:rsidRDefault="00E95637" w:rsidP="00E95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20"/>
          <w:szCs w:val="20"/>
          <w:cs/>
        </w:rPr>
      </w:pPr>
    </w:p>
    <w:tbl>
      <w:tblPr>
        <w:tblW w:w="8739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340"/>
        <w:gridCol w:w="903"/>
        <w:gridCol w:w="252"/>
        <w:gridCol w:w="830"/>
        <w:gridCol w:w="266"/>
        <w:gridCol w:w="816"/>
        <w:gridCol w:w="236"/>
        <w:gridCol w:w="900"/>
        <w:gridCol w:w="238"/>
        <w:gridCol w:w="819"/>
        <w:gridCol w:w="236"/>
        <w:gridCol w:w="903"/>
      </w:tblGrid>
      <w:tr w:rsidR="00292CD7" w:rsidRPr="00F647CE" w:rsidDel="001F61F5" w14:paraId="3C6B4685" w14:textId="77777777" w:rsidTr="005E4998">
        <w:trPr>
          <w:tblHeader/>
        </w:trPr>
        <w:tc>
          <w:tcPr>
            <w:tcW w:w="2340" w:type="dxa"/>
          </w:tcPr>
          <w:p w14:paraId="5E2FC308" w14:textId="77777777" w:rsidR="00292CD7" w:rsidRPr="004D4B67" w:rsidRDefault="00292CD7" w:rsidP="00831723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6399" w:type="dxa"/>
            <w:gridSpan w:val="11"/>
          </w:tcPr>
          <w:p w14:paraId="6959FDD2" w14:textId="6B52EA54" w:rsidR="00292CD7" w:rsidRPr="004D4B67" w:rsidDel="001F61F5" w:rsidRDefault="00292CD7" w:rsidP="00831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92CD7" w:rsidRPr="00F647CE" w14:paraId="087A123B" w14:textId="77777777" w:rsidTr="005E4998">
        <w:trPr>
          <w:tblHeader/>
        </w:trPr>
        <w:tc>
          <w:tcPr>
            <w:tcW w:w="2340" w:type="dxa"/>
            <w:hideMark/>
          </w:tcPr>
          <w:p w14:paraId="7A7D1F00" w14:textId="66F47E31" w:rsidR="00292CD7" w:rsidRPr="004D4B67" w:rsidRDefault="00292CD7" w:rsidP="00831723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3067" w:type="dxa"/>
            <w:gridSpan w:val="5"/>
            <w:hideMark/>
          </w:tcPr>
          <w:p w14:paraId="2D1B362B" w14:textId="5C365C29" w:rsidR="00292CD7" w:rsidRPr="004D4B67" w:rsidRDefault="00FB6A0F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236" w:type="dxa"/>
          </w:tcPr>
          <w:p w14:paraId="07F9CA25" w14:textId="77777777" w:rsidR="00292CD7" w:rsidRPr="004D4B67" w:rsidRDefault="00292CD7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96" w:type="dxa"/>
            <w:gridSpan w:val="5"/>
            <w:hideMark/>
          </w:tcPr>
          <w:p w14:paraId="14CC9B9A" w14:textId="7276DC46" w:rsidR="00292CD7" w:rsidRPr="004D4B67" w:rsidRDefault="00FB6A0F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</w:tr>
      <w:tr w:rsidR="00292CD7" w:rsidRPr="00F647CE" w14:paraId="14EEDF88" w14:textId="77777777" w:rsidTr="005E4998">
        <w:trPr>
          <w:tblHeader/>
        </w:trPr>
        <w:tc>
          <w:tcPr>
            <w:tcW w:w="2340" w:type="dxa"/>
            <w:vAlign w:val="bottom"/>
            <w:hideMark/>
          </w:tcPr>
          <w:p w14:paraId="4E1A0626" w14:textId="77777777" w:rsidR="00292CD7" w:rsidRPr="004D4B67" w:rsidRDefault="00292CD7" w:rsidP="00831723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ฐานะเปิดต่อความเสี่ยงจากเงินตราต่างประเทศ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ณ วันที่ </w:t>
            </w: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3" w:type="dxa"/>
            <w:hideMark/>
          </w:tcPr>
          <w:p w14:paraId="576AB9CB" w14:textId="77777777" w:rsidR="00292CD7" w:rsidRPr="004D4B67" w:rsidRDefault="00292CD7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3466805B" w14:textId="77777777" w:rsidR="00292CD7" w:rsidRPr="004D4B67" w:rsidRDefault="00292CD7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</w:tcPr>
          <w:p w14:paraId="5B56F434" w14:textId="77777777" w:rsidR="00292CD7" w:rsidRPr="004D4B67" w:rsidRDefault="00292CD7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1E3643B" w14:textId="3BBD7FDD" w:rsidR="00292CD7" w:rsidRPr="004D4B67" w:rsidRDefault="00292CD7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7B88F024" w14:textId="77777777" w:rsidR="00292CD7" w:rsidRPr="004D4B67" w:rsidRDefault="00292CD7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</w:tcPr>
          <w:p w14:paraId="4F718492" w14:textId="77777777" w:rsidR="00292CD7" w:rsidRPr="004D4B67" w:rsidRDefault="00292CD7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0F7B9AB" w14:textId="77777777" w:rsidR="00292CD7" w:rsidRPr="004D4B67" w:rsidRDefault="00292CD7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4A9AACC9" w14:textId="77777777" w:rsidR="00292CD7" w:rsidRPr="004D4B67" w:rsidRDefault="00292CD7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hideMark/>
          </w:tcPr>
          <w:p w14:paraId="2AE388CB" w14:textId="77777777" w:rsidR="00292CD7" w:rsidRPr="004D4B67" w:rsidRDefault="00292CD7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76038B31" w14:textId="77777777" w:rsidR="00292CD7" w:rsidRPr="004D4B67" w:rsidRDefault="00292CD7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00FFC087" w14:textId="77777777" w:rsidR="00292CD7" w:rsidRPr="004D4B67" w:rsidRDefault="00292CD7" w:rsidP="00831723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E89B9E8" w14:textId="30B9FECB" w:rsidR="00292CD7" w:rsidRPr="004D4B67" w:rsidRDefault="00292CD7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34ADE255" w14:textId="77777777" w:rsidR="00292CD7" w:rsidRPr="004D4B67" w:rsidRDefault="00292CD7" w:rsidP="00831723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</w:tcPr>
          <w:p w14:paraId="0DD0AF39" w14:textId="77777777" w:rsidR="00292CD7" w:rsidRPr="004D4B67" w:rsidRDefault="00292CD7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9DED71B" w14:textId="77777777" w:rsidR="00292CD7" w:rsidRPr="004D4B67" w:rsidRDefault="00292CD7" w:rsidP="00E73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292CD7" w:rsidRPr="001F61F5" w14:paraId="16697539" w14:textId="77777777" w:rsidTr="005E4998">
        <w:trPr>
          <w:tblHeader/>
        </w:trPr>
        <w:tc>
          <w:tcPr>
            <w:tcW w:w="2340" w:type="dxa"/>
            <w:hideMark/>
          </w:tcPr>
          <w:p w14:paraId="2B022B24" w14:textId="4C9A15E9" w:rsidR="00292CD7" w:rsidRPr="004D4B67" w:rsidRDefault="00292CD7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9" w:type="dxa"/>
            <w:gridSpan w:val="11"/>
            <w:hideMark/>
          </w:tcPr>
          <w:p w14:paraId="0D3DC98A" w14:textId="0D4358CA" w:rsidR="00292CD7" w:rsidRPr="004D4B67" w:rsidRDefault="00292CD7" w:rsidP="003A1B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E7322E" w:rsidRPr="001F61F5" w14:paraId="3ECAE537" w14:textId="77777777" w:rsidTr="005E4998">
        <w:tc>
          <w:tcPr>
            <w:tcW w:w="2340" w:type="dxa"/>
            <w:hideMark/>
          </w:tcPr>
          <w:p w14:paraId="66C2C720" w14:textId="6FC5404E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  <w:vAlign w:val="bottom"/>
          </w:tcPr>
          <w:p w14:paraId="595DF209" w14:textId="21599A2C" w:rsidR="00E7322E" w:rsidRPr="004D4B67" w:rsidRDefault="00A87C64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35,043</w:t>
            </w:r>
          </w:p>
        </w:tc>
        <w:tc>
          <w:tcPr>
            <w:tcW w:w="252" w:type="dxa"/>
          </w:tcPr>
          <w:p w14:paraId="041B3431" w14:textId="77777777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22ADE503" w14:textId="74C6B790" w:rsidR="00E7322E" w:rsidRPr="004D4B67" w:rsidRDefault="00A87C64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117</w:t>
            </w:r>
          </w:p>
        </w:tc>
        <w:tc>
          <w:tcPr>
            <w:tcW w:w="266" w:type="dxa"/>
          </w:tcPr>
          <w:p w14:paraId="04377A30" w14:textId="77777777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5F572B99" w14:textId="33F3F140" w:rsidR="00E7322E" w:rsidRPr="004D4B67" w:rsidRDefault="00564C4A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35,160</w:t>
            </w:r>
          </w:p>
        </w:tc>
        <w:tc>
          <w:tcPr>
            <w:tcW w:w="236" w:type="dxa"/>
          </w:tcPr>
          <w:p w14:paraId="2E307436" w14:textId="77777777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E6F71D" w14:textId="1469F1BA" w:rsidR="00E7322E" w:rsidRPr="004D4B67" w:rsidRDefault="00564C4A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14,320</w:t>
            </w:r>
          </w:p>
        </w:tc>
        <w:tc>
          <w:tcPr>
            <w:tcW w:w="238" w:type="dxa"/>
          </w:tcPr>
          <w:p w14:paraId="1EA2CF8E" w14:textId="77777777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67014104" w14:textId="0DA466E2" w:rsidR="00E7322E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112</w:t>
            </w:r>
          </w:p>
        </w:tc>
        <w:tc>
          <w:tcPr>
            <w:tcW w:w="236" w:type="dxa"/>
          </w:tcPr>
          <w:p w14:paraId="36282CC4" w14:textId="77777777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3E4A2DC6" w14:textId="46F70C91" w:rsidR="00E7322E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14,432</w:t>
            </w:r>
          </w:p>
        </w:tc>
      </w:tr>
      <w:tr w:rsidR="00E7322E" w:rsidRPr="001F61F5" w14:paraId="6C0A9F56" w14:textId="77777777" w:rsidTr="005E4998">
        <w:tc>
          <w:tcPr>
            <w:tcW w:w="2340" w:type="dxa"/>
          </w:tcPr>
          <w:p w14:paraId="6ADFE12A" w14:textId="7D40DC74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3" w:type="dxa"/>
            <w:vAlign w:val="bottom"/>
          </w:tcPr>
          <w:p w14:paraId="29CE0A56" w14:textId="67B6FF59" w:rsidR="00E7322E" w:rsidRPr="004D4B67" w:rsidRDefault="00A87C64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91,580</w:t>
            </w:r>
          </w:p>
        </w:tc>
        <w:tc>
          <w:tcPr>
            <w:tcW w:w="252" w:type="dxa"/>
          </w:tcPr>
          <w:p w14:paraId="606F454E" w14:textId="77777777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27C2A6CA" w14:textId="6589F624" w:rsidR="00E7322E" w:rsidRPr="004D4B67" w:rsidRDefault="00A87C64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1,687</w:t>
            </w:r>
          </w:p>
        </w:tc>
        <w:tc>
          <w:tcPr>
            <w:tcW w:w="266" w:type="dxa"/>
          </w:tcPr>
          <w:p w14:paraId="71856AF9" w14:textId="77777777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2665B943" w14:textId="5078F939" w:rsidR="00E7322E" w:rsidRPr="004D4B67" w:rsidRDefault="00564C4A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93,267</w:t>
            </w:r>
          </w:p>
        </w:tc>
        <w:tc>
          <w:tcPr>
            <w:tcW w:w="236" w:type="dxa"/>
          </w:tcPr>
          <w:p w14:paraId="2780FAE9" w14:textId="77777777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267FA2" w14:textId="6AC815B8" w:rsidR="00E7322E" w:rsidRPr="004D4B67" w:rsidRDefault="00564C4A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92,955</w:t>
            </w:r>
          </w:p>
        </w:tc>
        <w:tc>
          <w:tcPr>
            <w:tcW w:w="238" w:type="dxa"/>
          </w:tcPr>
          <w:p w14:paraId="51FB2C2A" w14:textId="77777777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2BDA1795" w14:textId="7948F889" w:rsidR="00E7322E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812</w:t>
            </w:r>
          </w:p>
        </w:tc>
        <w:tc>
          <w:tcPr>
            <w:tcW w:w="236" w:type="dxa"/>
          </w:tcPr>
          <w:p w14:paraId="68C77E2D" w14:textId="77777777" w:rsidR="00E7322E" w:rsidRPr="004D4B67" w:rsidRDefault="00E7322E" w:rsidP="00E7322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48407663" w14:textId="38F04BD6" w:rsidR="00E7322E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93,767</w:t>
            </w:r>
          </w:p>
        </w:tc>
      </w:tr>
      <w:tr w:rsidR="00E7322E" w:rsidRPr="001F61F5" w14:paraId="2FE3B14E" w14:textId="77777777" w:rsidTr="005E4998">
        <w:tc>
          <w:tcPr>
            <w:tcW w:w="2340" w:type="dxa"/>
          </w:tcPr>
          <w:p w14:paraId="666B891F" w14:textId="3A74307D" w:rsidR="00E7322E" w:rsidRPr="004D4B67" w:rsidRDefault="00E7322E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3" w:type="dxa"/>
            <w:vAlign w:val="bottom"/>
          </w:tcPr>
          <w:p w14:paraId="467846DF" w14:textId="3D2B6651" w:rsidR="00E7322E" w:rsidRPr="004D4B67" w:rsidRDefault="00A87C64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(94,027)</w:t>
            </w:r>
          </w:p>
        </w:tc>
        <w:tc>
          <w:tcPr>
            <w:tcW w:w="252" w:type="dxa"/>
          </w:tcPr>
          <w:p w14:paraId="0F43C656" w14:textId="77777777" w:rsidR="00E7322E" w:rsidRPr="004D4B67" w:rsidRDefault="00E7322E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vAlign w:val="bottom"/>
          </w:tcPr>
          <w:p w14:paraId="361C853E" w14:textId="67230436" w:rsidR="00E7322E" w:rsidRPr="004D4B67" w:rsidRDefault="00A87C64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(742)</w:t>
            </w:r>
          </w:p>
        </w:tc>
        <w:tc>
          <w:tcPr>
            <w:tcW w:w="266" w:type="dxa"/>
          </w:tcPr>
          <w:p w14:paraId="7F30779B" w14:textId="77777777" w:rsidR="00E7322E" w:rsidRPr="004D4B67" w:rsidRDefault="00E7322E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vAlign w:val="bottom"/>
          </w:tcPr>
          <w:p w14:paraId="01697E95" w14:textId="70B9AA62" w:rsidR="00E7322E" w:rsidRPr="004D4B67" w:rsidRDefault="00564C4A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(94,769)</w:t>
            </w:r>
          </w:p>
        </w:tc>
        <w:tc>
          <w:tcPr>
            <w:tcW w:w="236" w:type="dxa"/>
          </w:tcPr>
          <w:p w14:paraId="4729C49D" w14:textId="77777777" w:rsidR="00E7322E" w:rsidRPr="004D4B67" w:rsidRDefault="00E7322E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8689481" w14:textId="7A7B55C6" w:rsidR="00E7322E" w:rsidRPr="004D4B67" w:rsidRDefault="00564C4A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(65,581)</w:t>
            </w:r>
          </w:p>
        </w:tc>
        <w:tc>
          <w:tcPr>
            <w:tcW w:w="238" w:type="dxa"/>
          </w:tcPr>
          <w:p w14:paraId="4F15D328" w14:textId="77777777" w:rsidR="00E7322E" w:rsidRPr="004D4B67" w:rsidRDefault="00E7322E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  <w:vAlign w:val="bottom"/>
          </w:tcPr>
          <w:p w14:paraId="13528B83" w14:textId="56C2B0DB" w:rsidR="00E7322E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(249)</w:t>
            </w:r>
          </w:p>
        </w:tc>
        <w:tc>
          <w:tcPr>
            <w:tcW w:w="236" w:type="dxa"/>
          </w:tcPr>
          <w:p w14:paraId="60BEDC3B" w14:textId="77777777" w:rsidR="00E7322E" w:rsidRPr="004D4B67" w:rsidRDefault="00E7322E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vAlign w:val="bottom"/>
          </w:tcPr>
          <w:p w14:paraId="1513B3C1" w14:textId="411D054C" w:rsidR="00E7322E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(65,830)</w:t>
            </w:r>
          </w:p>
        </w:tc>
      </w:tr>
      <w:tr w:rsidR="00292CD7" w:rsidRPr="001F61F5" w14:paraId="05388C86" w14:textId="77777777" w:rsidTr="005E4998">
        <w:tc>
          <w:tcPr>
            <w:tcW w:w="2340" w:type="dxa"/>
          </w:tcPr>
          <w:p w14:paraId="5ECCC3B6" w14:textId="18714014" w:rsidR="00292CD7" w:rsidRPr="004D4B67" w:rsidRDefault="00E7322E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707D1899" w14:textId="45010B6A" w:rsidR="00292CD7" w:rsidRPr="004D4B67" w:rsidRDefault="00A87C64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0A25A39D" w14:textId="77777777" w:rsidR="00292CD7" w:rsidRPr="004D4B67" w:rsidRDefault="00292CD7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bottom"/>
          </w:tcPr>
          <w:p w14:paraId="61028597" w14:textId="45658A3F" w:rsidR="00292CD7" w:rsidRPr="004D4B67" w:rsidRDefault="00A87C64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38CBDD9A" w14:textId="77777777" w:rsidR="00292CD7" w:rsidRPr="004D4B67" w:rsidRDefault="00292CD7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00013E6E" w14:textId="1DCA5688" w:rsidR="00292CD7" w:rsidRPr="004D4B67" w:rsidRDefault="00564C4A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92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AC4C180" w14:textId="77777777" w:rsidR="00292CD7" w:rsidRPr="004D4B67" w:rsidRDefault="00292CD7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402689" w14:textId="6C97985D" w:rsidR="00292CD7" w:rsidRPr="004D4B67" w:rsidRDefault="00564C4A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22,164</w:t>
            </w:r>
          </w:p>
        </w:tc>
        <w:tc>
          <w:tcPr>
            <w:tcW w:w="238" w:type="dxa"/>
          </w:tcPr>
          <w:p w14:paraId="2D135812" w14:textId="77777777" w:rsidR="00292CD7" w:rsidRPr="004D4B67" w:rsidRDefault="00292CD7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5A267F95" w14:textId="0607B1F4" w:rsidR="00292CD7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11F95731" w14:textId="77777777" w:rsidR="00292CD7" w:rsidRPr="004D4B67" w:rsidRDefault="00292CD7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2592A109" w14:textId="34AC31A3" w:rsidR="00292CD7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22,164</w:t>
            </w:r>
          </w:p>
        </w:tc>
      </w:tr>
      <w:tr w:rsidR="00292CD7" w:rsidRPr="001F61F5" w14:paraId="4A01C9A6" w14:textId="77777777" w:rsidTr="005E4998">
        <w:tc>
          <w:tcPr>
            <w:tcW w:w="2340" w:type="dxa"/>
            <w:hideMark/>
          </w:tcPr>
          <w:p w14:paraId="6728D44D" w14:textId="77777777" w:rsidR="00292CD7" w:rsidRPr="004D4B67" w:rsidRDefault="00292CD7" w:rsidP="00831723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ที่มีความเสี่ยง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56E7B" w14:textId="4294C211" w:rsidR="00292CD7" w:rsidRPr="004D4B67" w:rsidRDefault="00A87C64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32,596</w:t>
            </w:r>
          </w:p>
        </w:tc>
        <w:tc>
          <w:tcPr>
            <w:tcW w:w="252" w:type="dxa"/>
          </w:tcPr>
          <w:p w14:paraId="624C3CB9" w14:textId="77777777" w:rsidR="00292CD7" w:rsidRPr="004D4B67" w:rsidRDefault="00292CD7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C26F75" w14:textId="2835F77B" w:rsidR="00292CD7" w:rsidRPr="004D4B67" w:rsidRDefault="00564C4A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right="-4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1,062</w:t>
            </w:r>
          </w:p>
        </w:tc>
        <w:tc>
          <w:tcPr>
            <w:tcW w:w="266" w:type="dxa"/>
          </w:tcPr>
          <w:p w14:paraId="3B3AA4B6" w14:textId="77777777" w:rsidR="00292CD7" w:rsidRPr="004D4B67" w:rsidRDefault="00292CD7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CD9F5A" w14:textId="26933087" w:rsidR="00292CD7" w:rsidRPr="004D4B67" w:rsidRDefault="00564C4A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4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33,658</w:t>
            </w:r>
          </w:p>
        </w:tc>
        <w:tc>
          <w:tcPr>
            <w:tcW w:w="236" w:type="dxa"/>
          </w:tcPr>
          <w:p w14:paraId="1267133E" w14:textId="77777777" w:rsidR="00292CD7" w:rsidRPr="004D4B67" w:rsidRDefault="00292CD7" w:rsidP="00831723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9F94F" w14:textId="1CC8E9FC" w:rsidR="00292CD7" w:rsidRPr="004D4B67" w:rsidRDefault="00564C4A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63,858</w:t>
            </w:r>
          </w:p>
        </w:tc>
        <w:tc>
          <w:tcPr>
            <w:tcW w:w="238" w:type="dxa"/>
          </w:tcPr>
          <w:p w14:paraId="71BDFF9F" w14:textId="77777777" w:rsidR="00292CD7" w:rsidRPr="004D4B67" w:rsidRDefault="00292CD7" w:rsidP="0083172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04723F" w14:textId="238741C7" w:rsidR="00292CD7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675</w:t>
            </w:r>
          </w:p>
        </w:tc>
        <w:tc>
          <w:tcPr>
            <w:tcW w:w="236" w:type="dxa"/>
          </w:tcPr>
          <w:p w14:paraId="429F9B8D" w14:textId="77777777" w:rsidR="00292CD7" w:rsidRPr="004D4B67" w:rsidRDefault="00292CD7" w:rsidP="0083172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F40B3" w14:textId="6B1F9A3B" w:rsidR="00292CD7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64,533</w:t>
            </w:r>
          </w:p>
        </w:tc>
      </w:tr>
      <w:tr w:rsidR="00292CD7" w:rsidRPr="001F61F5" w14:paraId="79B896D2" w14:textId="77777777" w:rsidTr="005E4998">
        <w:tc>
          <w:tcPr>
            <w:tcW w:w="2340" w:type="dxa"/>
            <w:hideMark/>
          </w:tcPr>
          <w:p w14:paraId="18ABF9E2" w14:textId="77777777" w:rsidR="00292CD7" w:rsidRPr="004D4B67" w:rsidRDefault="00292CD7" w:rsidP="00831723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  <w:r w:rsidRPr="004D4B67">
              <w:rPr>
                <w:rFonts w:ascii="Angsana New" w:hAnsi="Angsana New"/>
                <w:sz w:val="22"/>
              </w:rPr>
              <w:t xml:space="preserve">            </w:t>
            </w:r>
            <w:r w:rsidRPr="004D4B67">
              <w:rPr>
                <w:rFonts w:ascii="Angsana New" w:hAnsi="Angsana New"/>
                <w:sz w:val="22"/>
                <w:cs/>
              </w:rPr>
              <w:t xml:space="preserve">                     </w:t>
            </w:r>
            <w:r w:rsidRPr="004D4B67">
              <w:rPr>
                <w:rFonts w:ascii="Angsana New" w:hAnsi="Angsana New"/>
                <w:sz w:val="22"/>
              </w:rPr>
              <w:t xml:space="preserve">       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9E0994" w14:textId="67078822" w:rsidR="00292CD7" w:rsidRPr="004D4B67" w:rsidRDefault="00A87C64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(3</w:t>
            </w:r>
            <w:r w:rsidR="005C7E4E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5C7E4E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="00837756">
              <w:rPr>
                <w:rFonts w:ascii="Angsana New" w:hAnsi="Angsana New"/>
                <w:sz w:val="22"/>
                <w:szCs w:val="22"/>
                <w:lang w:val="en-US"/>
              </w:rPr>
              <w:t>53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52" w:type="dxa"/>
          </w:tcPr>
          <w:p w14:paraId="01E22845" w14:textId="77777777" w:rsidR="00292CD7" w:rsidRPr="004D4B67" w:rsidRDefault="00292CD7" w:rsidP="00831723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2F86B4" w14:textId="49A942BA" w:rsidR="00292CD7" w:rsidRPr="004D4B67" w:rsidRDefault="00564C4A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64F849B" w14:textId="77777777" w:rsidR="00292CD7" w:rsidRPr="004D4B67" w:rsidRDefault="00292CD7" w:rsidP="00831723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EF74A" w14:textId="1A03EFF9" w:rsidR="00292CD7" w:rsidRPr="004D4B67" w:rsidRDefault="00564C4A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(3</w:t>
            </w:r>
            <w:r w:rsidR="005C7E4E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5C7E4E">
              <w:rPr>
                <w:rFonts w:ascii="Angsana New" w:hAnsi="Angsana New"/>
                <w:sz w:val="22"/>
                <w:szCs w:val="22"/>
                <w:lang w:val="en-US"/>
              </w:rPr>
              <w:t>8</w:t>
            </w:r>
            <w:r w:rsidR="00837756">
              <w:rPr>
                <w:rFonts w:ascii="Angsana New" w:hAnsi="Angsana New"/>
                <w:sz w:val="22"/>
                <w:szCs w:val="22"/>
                <w:lang w:val="en-US"/>
              </w:rPr>
              <w:t>53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1481A894" w14:textId="77777777" w:rsidR="00292CD7" w:rsidRPr="004D4B67" w:rsidRDefault="00292CD7" w:rsidP="00831723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CEF4F" w14:textId="429527C0" w:rsidR="00292CD7" w:rsidRPr="004D4B67" w:rsidRDefault="00564C4A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(48,</w:t>
            </w:r>
            <w:r w:rsidR="00837756">
              <w:rPr>
                <w:rFonts w:ascii="Angsana New" w:hAnsi="Angsana New"/>
                <w:sz w:val="22"/>
                <w:szCs w:val="22"/>
                <w:lang w:val="en-US"/>
              </w:rPr>
              <w:t>382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8" w:type="dxa"/>
          </w:tcPr>
          <w:p w14:paraId="4FE596B8" w14:textId="77777777" w:rsidR="00292CD7" w:rsidRPr="004D4B67" w:rsidRDefault="00292CD7" w:rsidP="0083172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D3F5B3" w14:textId="2D119721" w:rsidR="00292CD7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</w:t>
            </w:r>
            <w:r w:rsidR="00837756">
              <w:rPr>
                <w:rFonts w:ascii="Angsana New" w:hAnsi="Angsana New"/>
                <w:sz w:val="22"/>
                <w:szCs w:val="22"/>
                <w:lang w:val="en-US"/>
              </w:rPr>
              <w:t>9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="00837756">
              <w:rPr>
                <w:rFonts w:ascii="Angsana New" w:hAnsi="Angsana New"/>
                <w:sz w:val="22"/>
                <w:szCs w:val="22"/>
                <w:lang w:val="en-US"/>
              </w:rPr>
              <w:t>351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1F859A3D" w14:textId="77777777" w:rsidR="00292CD7" w:rsidRPr="004D4B67" w:rsidRDefault="00292CD7" w:rsidP="0083172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7AD134" w14:textId="7615F19C" w:rsidR="00292CD7" w:rsidRPr="004D4B67" w:rsidRDefault="00F60F3F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(57,</w:t>
            </w:r>
            <w:r w:rsidR="00473374">
              <w:rPr>
                <w:rFonts w:ascii="Angsana New" w:hAnsi="Angsana New"/>
                <w:sz w:val="22"/>
                <w:szCs w:val="22"/>
                <w:lang w:val="en-US"/>
              </w:rPr>
              <w:t>73</w:t>
            </w:r>
            <w:r w:rsidR="00CE7214"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</w:tr>
      <w:tr w:rsidR="00292CD7" w:rsidRPr="001F61F5" w14:paraId="5EC566FD" w14:textId="77777777" w:rsidTr="005E4998">
        <w:tc>
          <w:tcPr>
            <w:tcW w:w="2340" w:type="dxa"/>
            <w:hideMark/>
          </w:tcPr>
          <w:p w14:paraId="397EFBD0" w14:textId="77777777" w:rsidR="00292CD7" w:rsidRPr="004D4B67" w:rsidRDefault="00292CD7" w:rsidP="00831723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8F2869" w14:textId="3509C1C4" w:rsidR="00292CD7" w:rsidRPr="004D4B67" w:rsidRDefault="00A87C64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left="-103"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</w:t>
            </w:r>
            <w:r w:rsidR="005C7E4E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7</w:t>
            </w:r>
            <w:r w:rsidR="0083775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43</w:t>
            </w:r>
          </w:p>
        </w:tc>
        <w:tc>
          <w:tcPr>
            <w:tcW w:w="252" w:type="dxa"/>
          </w:tcPr>
          <w:p w14:paraId="2A0E39C9" w14:textId="77777777" w:rsidR="00292CD7" w:rsidRPr="004D4B67" w:rsidRDefault="00292CD7" w:rsidP="00831723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B8E3C" w14:textId="21EBBD96" w:rsidR="00292CD7" w:rsidRPr="004D4B67" w:rsidRDefault="00564C4A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after="0"/>
              <w:ind w:right="-4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1,062</w:t>
            </w:r>
          </w:p>
        </w:tc>
        <w:tc>
          <w:tcPr>
            <w:tcW w:w="266" w:type="dxa"/>
          </w:tcPr>
          <w:p w14:paraId="621C992B" w14:textId="77777777" w:rsidR="00292CD7" w:rsidRPr="004D4B67" w:rsidRDefault="00292CD7" w:rsidP="00831723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2CECBF" w14:textId="79F89635" w:rsidR="00292CD7" w:rsidRPr="004D4B67" w:rsidRDefault="00564C4A" w:rsidP="00B711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4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</w:t>
            </w:r>
            <w:r w:rsidR="0083775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805</w:t>
            </w:r>
          </w:p>
        </w:tc>
        <w:tc>
          <w:tcPr>
            <w:tcW w:w="236" w:type="dxa"/>
          </w:tcPr>
          <w:p w14:paraId="1C834B55" w14:textId="77777777" w:rsidR="00292CD7" w:rsidRPr="004D4B67" w:rsidRDefault="00292CD7" w:rsidP="00831723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EDBDBD" w14:textId="6ACB7A90" w:rsidR="00292CD7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15,</w:t>
            </w:r>
            <w:r w:rsidR="0083775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476</w:t>
            </w:r>
          </w:p>
        </w:tc>
        <w:tc>
          <w:tcPr>
            <w:tcW w:w="238" w:type="dxa"/>
          </w:tcPr>
          <w:p w14:paraId="0294EEE7" w14:textId="77777777" w:rsidR="00292CD7" w:rsidRPr="004D4B67" w:rsidRDefault="00292CD7" w:rsidP="0083172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9DD57B" w14:textId="7D750EB9" w:rsidR="00292CD7" w:rsidRPr="004D4B67" w:rsidRDefault="0076764C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</w:t>
            </w:r>
            <w:r w:rsidR="0083775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,</w:t>
            </w:r>
            <w:r w:rsidR="00837756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676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1013A70E" w14:textId="77777777" w:rsidR="00292CD7" w:rsidRPr="004D4B67" w:rsidRDefault="00292CD7" w:rsidP="00831723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FC869F" w14:textId="1B40DF16" w:rsidR="00292CD7" w:rsidRPr="004D4B67" w:rsidRDefault="00F60F3F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6,</w:t>
            </w:r>
            <w:r w:rsidR="00CE7214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800</w:t>
            </w:r>
          </w:p>
        </w:tc>
      </w:tr>
    </w:tbl>
    <w:p w14:paraId="1EF65FB4" w14:textId="333DEE7A" w:rsidR="00A1590F" w:rsidRDefault="00A1590F" w:rsidP="00E73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0"/>
          <w:szCs w:val="20"/>
          <w:highlight w:val="yellow"/>
        </w:rPr>
      </w:pPr>
    </w:p>
    <w:p w14:paraId="69F28FC4" w14:textId="77777777" w:rsidR="00A1590F" w:rsidRDefault="00A159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highlight w:val="yellow"/>
        </w:rPr>
      </w:pPr>
      <w:r>
        <w:rPr>
          <w:rFonts w:asciiTheme="majorBidi" w:hAnsiTheme="majorBidi" w:cstheme="majorBidi"/>
          <w:i/>
          <w:iCs/>
          <w:sz w:val="20"/>
          <w:szCs w:val="20"/>
          <w:highlight w:val="yellow"/>
        </w:rPr>
        <w:br w:type="page"/>
      </w:r>
    </w:p>
    <w:tbl>
      <w:tblPr>
        <w:tblW w:w="8739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340"/>
        <w:gridCol w:w="903"/>
        <w:gridCol w:w="252"/>
        <w:gridCol w:w="830"/>
        <w:gridCol w:w="266"/>
        <w:gridCol w:w="816"/>
        <w:gridCol w:w="236"/>
        <w:gridCol w:w="900"/>
        <w:gridCol w:w="238"/>
        <w:gridCol w:w="819"/>
        <w:gridCol w:w="236"/>
        <w:gridCol w:w="903"/>
      </w:tblGrid>
      <w:tr w:rsidR="004D4B67" w:rsidRPr="004D4B67" w:rsidDel="001F61F5" w14:paraId="2D623C17" w14:textId="77777777" w:rsidTr="005E4998">
        <w:trPr>
          <w:tblHeader/>
        </w:trPr>
        <w:tc>
          <w:tcPr>
            <w:tcW w:w="2340" w:type="dxa"/>
          </w:tcPr>
          <w:p w14:paraId="7C3F8506" w14:textId="77777777" w:rsidR="004D4B67" w:rsidRPr="004D4B67" w:rsidRDefault="004D4B67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6399" w:type="dxa"/>
            <w:gridSpan w:val="11"/>
          </w:tcPr>
          <w:p w14:paraId="2BDF3789" w14:textId="7CD2BCEC" w:rsidR="004D4B67" w:rsidRPr="004D4B67" w:rsidDel="001F61F5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47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D4B67" w:rsidRPr="004D4B67" w14:paraId="6E18D407" w14:textId="77777777" w:rsidTr="005E4998">
        <w:trPr>
          <w:tblHeader/>
        </w:trPr>
        <w:tc>
          <w:tcPr>
            <w:tcW w:w="2340" w:type="dxa"/>
            <w:hideMark/>
          </w:tcPr>
          <w:p w14:paraId="2CA81679" w14:textId="77777777" w:rsidR="004D4B67" w:rsidRPr="004D4B67" w:rsidRDefault="004D4B67" w:rsidP="00E8666B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3067" w:type="dxa"/>
            <w:gridSpan w:val="5"/>
            <w:hideMark/>
          </w:tcPr>
          <w:p w14:paraId="4772EACF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val="en-GB" w:bidi="ar-SA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2563</w:t>
            </w:r>
          </w:p>
        </w:tc>
        <w:tc>
          <w:tcPr>
            <w:tcW w:w="236" w:type="dxa"/>
          </w:tcPr>
          <w:p w14:paraId="1EA6F2A6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96" w:type="dxa"/>
            <w:gridSpan w:val="5"/>
            <w:hideMark/>
          </w:tcPr>
          <w:p w14:paraId="05B78FE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lang w:val="en-US"/>
              </w:rPr>
              <w:t>2562</w:t>
            </w:r>
          </w:p>
        </w:tc>
      </w:tr>
      <w:tr w:rsidR="004D4B67" w:rsidRPr="004D4B67" w14:paraId="74BDE875" w14:textId="77777777" w:rsidTr="005E4998">
        <w:trPr>
          <w:tblHeader/>
        </w:trPr>
        <w:tc>
          <w:tcPr>
            <w:tcW w:w="2340" w:type="dxa"/>
            <w:vAlign w:val="bottom"/>
            <w:hideMark/>
          </w:tcPr>
          <w:p w14:paraId="498B1072" w14:textId="2EFEF70D" w:rsidR="004D4B67" w:rsidRPr="007B4733" w:rsidRDefault="00490F8F" w:rsidP="00E8666B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szCs w:val="22"/>
                <w:cs/>
                <w:lang w:val="en-US"/>
              </w:rPr>
            </w:pP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ฐานะเปิดต่อความเสี่ยงจากเงินตราต่างประเทศ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ณ วันที่ </w:t>
            </w:r>
            <w:r w:rsidRPr="004D4B6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4D4B67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3" w:type="dxa"/>
            <w:hideMark/>
          </w:tcPr>
          <w:p w14:paraId="7702C1A6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1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3FCBEE2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0" w:type="dxa"/>
          </w:tcPr>
          <w:p w14:paraId="0D7BF090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C88619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อื่น ๆ</w:t>
            </w:r>
          </w:p>
        </w:tc>
        <w:tc>
          <w:tcPr>
            <w:tcW w:w="266" w:type="dxa"/>
          </w:tcPr>
          <w:p w14:paraId="35CD595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</w:tcPr>
          <w:p w14:paraId="21E9BD98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F1B3947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72711016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  <w:lang w:eastAsia="en-GB"/>
              </w:rPr>
            </w:pPr>
          </w:p>
        </w:tc>
        <w:tc>
          <w:tcPr>
            <w:tcW w:w="900" w:type="dxa"/>
            <w:hideMark/>
          </w:tcPr>
          <w:p w14:paraId="76831E24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38" w:type="dxa"/>
          </w:tcPr>
          <w:p w14:paraId="1F28388D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9" w:type="dxa"/>
          </w:tcPr>
          <w:p w14:paraId="650E3B3C" w14:textId="77777777" w:rsidR="004D4B67" w:rsidRPr="004D4B67" w:rsidRDefault="004D4B67" w:rsidP="00E8666B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E03479C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236" w:type="dxa"/>
          </w:tcPr>
          <w:p w14:paraId="0EDF0B35" w14:textId="77777777" w:rsidR="004D4B67" w:rsidRPr="004D4B67" w:rsidRDefault="004D4B67" w:rsidP="00E8666B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</w:tcPr>
          <w:p w14:paraId="1DBDBA83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A8E74B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4D4B67" w:rsidRPr="004D4B67" w14:paraId="67B350AE" w14:textId="77777777" w:rsidTr="005E4998">
        <w:trPr>
          <w:tblHeader/>
        </w:trPr>
        <w:tc>
          <w:tcPr>
            <w:tcW w:w="2340" w:type="dxa"/>
            <w:hideMark/>
          </w:tcPr>
          <w:p w14:paraId="348BC3E5" w14:textId="77777777" w:rsidR="004D4B67" w:rsidRPr="004D4B67" w:rsidRDefault="004D4B67" w:rsidP="00E8666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9" w:type="dxa"/>
            <w:gridSpan w:val="11"/>
            <w:hideMark/>
          </w:tcPr>
          <w:p w14:paraId="70E6F78A" w14:textId="77777777" w:rsidR="004D4B67" w:rsidRPr="004D4B67" w:rsidRDefault="004D4B67" w:rsidP="00E86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r w:rsidRPr="004D4B67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D4B67" w:rsidRPr="004D4B67" w14:paraId="0951EA27" w14:textId="77777777" w:rsidTr="005E4998">
        <w:tc>
          <w:tcPr>
            <w:tcW w:w="2340" w:type="dxa"/>
            <w:hideMark/>
          </w:tcPr>
          <w:p w14:paraId="652B249C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03" w:type="dxa"/>
          </w:tcPr>
          <w:p w14:paraId="4328691C" w14:textId="7FE93EAC" w:rsidR="004D4B67" w:rsidRPr="004D4B67" w:rsidRDefault="004D4B67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25,277</w:t>
            </w:r>
          </w:p>
        </w:tc>
        <w:tc>
          <w:tcPr>
            <w:tcW w:w="252" w:type="dxa"/>
          </w:tcPr>
          <w:p w14:paraId="00553B5B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60D2BFEA" w14:textId="1B2FDD35" w:rsidR="004D4B67" w:rsidRPr="004D4B67" w:rsidRDefault="004D4B67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111</w:t>
            </w:r>
          </w:p>
        </w:tc>
        <w:tc>
          <w:tcPr>
            <w:tcW w:w="266" w:type="dxa"/>
          </w:tcPr>
          <w:p w14:paraId="10195425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36BDD307" w14:textId="14170C99" w:rsidR="004D4B67" w:rsidRPr="004D4B67" w:rsidRDefault="004D4B67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25,388</w:t>
            </w:r>
          </w:p>
        </w:tc>
        <w:tc>
          <w:tcPr>
            <w:tcW w:w="236" w:type="dxa"/>
          </w:tcPr>
          <w:p w14:paraId="2B55873D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3204E2" w14:textId="02A3AE8B" w:rsidR="004D4B67" w:rsidRPr="004D4B67" w:rsidRDefault="004D4B67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2,914</w:t>
            </w:r>
          </w:p>
        </w:tc>
        <w:tc>
          <w:tcPr>
            <w:tcW w:w="238" w:type="dxa"/>
          </w:tcPr>
          <w:p w14:paraId="18F1FDCA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16A1DDE4" w14:textId="2B2A793B" w:rsidR="004D4B67" w:rsidRPr="004D4B67" w:rsidRDefault="004D4B67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106</w:t>
            </w:r>
          </w:p>
        </w:tc>
        <w:tc>
          <w:tcPr>
            <w:tcW w:w="236" w:type="dxa"/>
          </w:tcPr>
          <w:p w14:paraId="5ACA2D72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93E6268" w14:textId="2CE1CBA9" w:rsidR="004D4B67" w:rsidRPr="004D4B67" w:rsidRDefault="004D4B67" w:rsidP="005E4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3,020</w:t>
            </w:r>
          </w:p>
        </w:tc>
      </w:tr>
      <w:tr w:rsidR="004D4B67" w:rsidRPr="004D4B67" w14:paraId="5F113696" w14:textId="77777777" w:rsidTr="005E4998">
        <w:tc>
          <w:tcPr>
            <w:tcW w:w="2340" w:type="dxa"/>
          </w:tcPr>
          <w:p w14:paraId="2690A0C1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903" w:type="dxa"/>
          </w:tcPr>
          <w:p w14:paraId="1573C3A3" w14:textId="05D561FA" w:rsidR="004D4B67" w:rsidRPr="004D4B67" w:rsidRDefault="004D4B67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61,241</w:t>
            </w:r>
          </w:p>
        </w:tc>
        <w:tc>
          <w:tcPr>
            <w:tcW w:w="252" w:type="dxa"/>
          </w:tcPr>
          <w:p w14:paraId="15250E8C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49ABCB87" w14:textId="68DC357D" w:rsidR="004D4B67" w:rsidRPr="004D4B67" w:rsidRDefault="004D4B67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1,742</w:t>
            </w:r>
          </w:p>
        </w:tc>
        <w:tc>
          <w:tcPr>
            <w:tcW w:w="266" w:type="dxa"/>
          </w:tcPr>
          <w:p w14:paraId="5EABDC7F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0236E7E8" w14:textId="1C2F3ED5" w:rsidR="004D4B67" w:rsidRPr="004D4B67" w:rsidRDefault="004D4B67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31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62,983</w:t>
            </w:r>
          </w:p>
        </w:tc>
        <w:tc>
          <w:tcPr>
            <w:tcW w:w="236" w:type="dxa"/>
          </w:tcPr>
          <w:p w14:paraId="0F6B54C0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9EF656" w14:textId="61A889B5" w:rsidR="004D4B67" w:rsidRPr="004D4B67" w:rsidRDefault="004D4B67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58,497</w:t>
            </w:r>
          </w:p>
        </w:tc>
        <w:tc>
          <w:tcPr>
            <w:tcW w:w="238" w:type="dxa"/>
          </w:tcPr>
          <w:p w14:paraId="245D0EA5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21079BC5" w14:textId="3A1A5340" w:rsidR="004D4B67" w:rsidRPr="004D4B67" w:rsidRDefault="004D4B67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236" w:type="dxa"/>
          </w:tcPr>
          <w:p w14:paraId="3BEFA783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73FA2959" w14:textId="43C6E6D1" w:rsidR="004D4B67" w:rsidRPr="004D4B67" w:rsidRDefault="004D4B67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59,259</w:t>
            </w:r>
          </w:p>
        </w:tc>
      </w:tr>
      <w:tr w:rsidR="004D4B67" w:rsidRPr="004D4B67" w14:paraId="4CF2145C" w14:textId="77777777" w:rsidTr="005E4998">
        <w:tc>
          <w:tcPr>
            <w:tcW w:w="2340" w:type="dxa"/>
          </w:tcPr>
          <w:p w14:paraId="3268110E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D4B67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903" w:type="dxa"/>
          </w:tcPr>
          <w:p w14:paraId="5D630387" w14:textId="33B28D4E" w:rsidR="004D4B67" w:rsidRPr="004D4B67" w:rsidRDefault="004D4B67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1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(51,102)</w:t>
            </w:r>
          </w:p>
        </w:tc>
        <w:tc>
          <w:tcPr>
            <w:tcW w:w="252" w:type="dxa"/>
          </w:tcPr>
          <w:p w14:paraId="3A8B29C9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0" w:type="dxa"/>
          </w:tcPr>
          <w:p w14:paraId="07CED266" w14:textId="315682F5" w:rsidR="004D4B67" w:rsidRPr="004D4B67" w:rsidRDefault="004D4B67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(1,794)</w:t>
            </w:r>
          </w:p>
        </w:tc>
        <w:tc>
          <w:tcPr>
            <w:tcW w:w="266" w:type="dxa"/>
          </w:tcPr>
          <w:p w14:paraId="246A4662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6" w:type="dxa"/>
          </w:tcPr>
          <w:p w14:paraId="1C1AE157" w14:textId="6BCE87AE" w:rsidR="004D4B67" w:rsidRPr="004D4B67" w:rsidRDefault="004D4B67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 w:hanging="1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(52,896)</w:t>
            </w:r>
          </w:p>
        </w:tc>
        <w:tc>
          <w:tcPr>
            <w:tcW w:w="236" w:type="dxa"/>
          </w:tcPr>
          <w:p w14:paraId="4E4381E0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EDA3BDB" w14:textId="19DA3DF4" w:rsidR="004D4B67" w:rsidRPr="004D4B67" w:rsidRDefault="004D4B67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(33,173)</w:t>
            </w:r>
          </w:p>
        </w:tc>
        <w:tc>
          <w:tcPr>
            <w:tcW w:w="238" w:type="dxa"/>
          </w:tcPr>
          <w:p w14:paraId="6536ECFD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</w:tcPr>
          <w:p w14:paraId="072E9B1A" w14:textId="39697578" w:rsidR="004D4B67" w:rsidRPr="004D4B67" w:rsidRDefault="004D4B67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(109)</w:t>
            </w:r>
          </w:p>
        </w:tc>
        <w:tc>
          <w:tcPr>
            <w:tcW w:w="236" w:type="dxa"/>
          </w:tcPr>
          <w:p w14:paraId="2200EB38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</w:tcPr>
          <w:p w14:paraId="184C94B8" w14:textId="425EFA88" w:rsidR="004D4B67" w:rsidRPr="004D4B67" w:rsidRDefault="004D4B67" w:rsidP="005E49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4D4B67">
              <w:rPr>
                <w:rFonts w:asciiTheme="majorBidi" w:hAnsiTheme="majorBidi" w:cstheme="majorBidi"/>
                <w:sz w:val="22"/>
                <w:szCs w:val="22"/>
              </w:rPr>
              <w:t>(33,282)</w:t>
            </w:r>
          </w:p>
        </w:tc>
      </w:tr>
      <w:tr w:rsidR="004D4B67" w:rsidRPr="004D4B67" w14:paraId="5F965189" w14:textId="77777777" w:rsidTr="005E4998">
        <w:tc>
          <w:tcPr>
            <w:tcW w:w="2340" w:type="dxa"/>
            <w:hideMark/>
          </w:tcPr>
          <w:p w14:paraId="3B2617BC" w14:textId="77777777" w:rsidR="004D4B67" w:rsidRPr="004D4B67" w:rsidRDefault="004D4B67" w:rsidP="004D4B67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</w:rPr>
              <w:br/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ที่มีความเสี่ยง</w:t>
            </w:r>
            <w:r w:rsidRPr="004D4B67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     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1D6E5485" w14:textId="22D7B092" w:rsidR="00B711D3" w:rsidRDefault="00B711D3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3F695E24" w14:textId="04A7AC4F" w:rsidR="004D4B67" w:rsidRPr="004D4B67" w:rsidRDefault="00B711D3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35,416</w:t>
            </w:r>
          </w:p>
        </w:tc>
        <w:tc>
          <w:tcPr>
            <w:tcW w:w="252" w:type="dxa"/>
          </w:tcPr>
          <w:p w14:paraId="484D528F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right w:val="nil"/>
            </w:tcBorders>
          </w:tcPr>
          <w:p w14:paraId="47D96800" w14:textId="77777777" w:rsidR="004D4B67" w:rsidRDefault="004D4B67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59651CBA" w14:textId="3397B937" w:rsidR="003F58C8" w:rsidRPr="004D4B67" w:rsidRDefault="003F58C8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59</w:t>
            </w:r>
          </w:p>
        </w:tc>
        <w:tc>
          <w:tcPr>
            <w:tcW w:w="266" w:type="dxa"/>
          </w:tcPr>
          <w:p w14:paraId="170BF12D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right w:val="nil"/>
            </w:tcBorders>
          </w:tcPr>
          <w:p w14:paraId="391ED9AB" w14:textId="77777777" w:rsidR="004D4B67" w:rsidRDefault="004D4B67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40300A83" w14:textId="73D3FEBD" w:rsidR="003F58C8" w:rsidRPr="004D4B67" w:rsidRDefault="003F58C8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35,475</w:t>
            </w:r>
          </w:p>
        </w:tc>
        <w:tc>
          <w:tcPr>
            <w:tcW w:w="236" w:type="dxa"/>
          </w:tcPr>
          <w:p w14:paraId="0E102227" w14:textId="77777777" w:rsidR="004D4B67" w:rsidRPr="004D4B67" w:rsidRDefault="004D4B67" w:rsidP="004D4B67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3B17149" w14:textId="77777777" w:rsidR="004D4B67" w:rsidRDefault="004D4B67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1BFAEE7D" w14:textId="2033399F" w:rsidR="003F58C8" w:rsidRPr="004D4B67" w:rsidRDefault="003F58C8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28,238</w:t>
            </w:r>
          </w:p>
        </w:tc>
        <w:tc>
          <w:tcPr>
            <w:tcW w:w="238" w:type="dxa"/>
          </w:tcPr>
          <w:p w14:paraId="049BED5B" w14:textId="77777777" w:rsidR="004D4B67" w:rsidRPr="004D4B67" w:rsidRDefault="004D4B67" w:rsidP="004D4B6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</w:tcPr>
          <w:p w14:paraId="1D9C8176" w14:textId="77777777" w:rsidR="004D4B67" w:rsidRDefault="004D4B67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6CED7B85" w14:textId="0592AACF" w:rsidR="003F58C8" w:rsidRPr="004D4B67" w:rsidRDefault="003F58C8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759</w:t>
            </w:r>
          </w:p>
        </w:tc>
        <w:tc>
          <w:tcPr>
            <w:tcW w:w="236" w:type="dxa"/>
          </w:tcPr>
          <w:p w14:paraId="6DA897BF" w14:textId="77777777" w:rsidR="004D4B67" w:rsidRPr="004D4B67" w:rsidRDefault="004D4B67" w:rsidP="004D4B6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</w:tcPr>
          <w:p w14:paraId="4DD057EA" w14:textId="77777777" w:rsidR="004D4B67" w:rsidRDefault="004D4B67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  <w:p w14:paraId="77D27318" w14:textId="0E62AFA0" w:rsidR="003F58C8" w:rsidRPr="004D4B67" w:rsidRDefault="003F58C8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28,997</w:t>
            </w:r>
          </w:p>
        </w:tc>
      </w:tr>
      <w:tr w:rsidR="004D4B67" w:rsidRPr="004D4B67" w14:paraId="65526C34" w14:textId="77777777" w:rsidTr="005E4998">
        <w:tc>
          <w:tcPr>
            <w:tcW w:w="2340" w:type="dxa"/>
            <w:hideMark/>
          </w:tcPr>
          <w:p w14:paraId="24C2CB50" w14:textId="77777777" w:rsidR="004D4B67" w:rsidRPr="004D4B67" w:rsidRDefault="004D4B67" w:rsidP="004D4B67">
            <w:pPr>
              <w:pStyle w:val="NoSpacing"/>
              <w:rPr>
                <w:rFonts w:ascii="Angsana New" w:hAnsi="Angsana New"/>
                <w:sz w:val="22"/>
              </w:rPr>
            </w:pPr>
            <w:r w:rsidRPr="004D4B67">
              <w:rPr>
                <w:rFonts w:ascii="Angsana New" w:hAnsi="Angsana New"/>
                <w:sz w:val="22"/>
                <w:cs/>
              </w:rPr>
              <w:t>สัญญาขายเงินตราต่างประเทศ</w:t>
            </w:r>
            <w:r w:rsidRPr="004D4B67">
              <w:rPr>
                <w:rFonts w:ascii="Angsana New" w:hAnsi="Angsana New"/>
                <w:sz w:val="22"/>
              </w:rPr>
              <w:t xml:space="preserve">            </w:t>
            </w:r>
            <w:r w:rsidRPr="004D4B67">
              <w:rPr>
                <w:rFonts w:ascii="Angsana New" w:hAnsi="Angsana New"/>
                <w:sz w:val="22"/>
                <w:cs/>
              </w:rPr>
              <w:t xml:space="preserve">                     </w:t>
            </w:r>
            <w:r w:rsidRPr="004D4B67">
              <w:rPr>
                <w:rFonts w:ascii="Angsana New" w:hAnsi="Angsana New"/>
                <w:sz w:val="22"/>
              </w:rPr>
              <w:t xml:space="preserve">       </w:t>
            </w: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5FFE8E08" w14:textId="79AC7465" w:rsidR="004D4B67" w:rsidRPr="004D4B67" w:rsidRDefault="00B711D3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(14,</w:t>
            </w:r>
            <w:r w:rsidR="0047337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52" w:type="dxa"/>
          </w:tcPr>
          <w:p w14:paraId="439BBE2B" w14:textId="77777777" w:rsidR="004D4B67" w:rsidRPr="004D4B67" w:rsidRDefault="004D4B67" w:rsidP="004D4B67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30" w:type="dxa"/>
            <w:tcBorders>
              <w:left w:val="nil"/>
              <w:bottom w:val="single" w:sz="4" w:space="0" w:color="auto"/>
              <w:right w:val="nil"/>
            </w:tcBorders>
          </w:tcPr>
          <w:p w14:paraId="48DB5BBA" w14:textId="0E288325" w:rsidR="004D4B67" w:rsidRPr="004D4B67" w:rsidRDefault="003F58C8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66" w:type="dxa"/>
          </w:tcPr>
          <w:p w14:paraId="225ABBD3" w14:textId="77777777" w:rsidR="004D4B67" w:rsidRPr="004D4B67" w:rsidRDefault="004D4B67" w:rsidP="004D4B67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816" w:type="dxa"/>
            <w:tcBorders>
              <w:left w:val="nil"/>
              <w:bottom w:val="single" w:sz="4" w:space="0" w:color="auto"/>
              <w:right w:val="nil"/>
            </w:tcBorders>
          </w:tcPr>
          <w:p w14:paraId="0DE44B8C" w14:textId="51E7B530" w:rsidR="004D4B67" w:rsidRPr="004D4B67" w:rsidRDefault="003F58C8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right="-102" w:hanging="10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(14,</w:t>
            </w:r>
            <w:r w:rsidR="005C7E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47337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36" w:type="dxa"/>
          </w:tcPr>
          <w:p w14:paraId="0A32EEB0" w14:textId="77777777" w:rsidR="004D4B67" w:rsidRPr="004D4B67" w:rsidRDefault="004D4B67" w:rsidP="004D4B67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EFB8B96" w14:textId="23C3C10B" w:rsidR="004D4B67" w:rsidRPr="004D4B67" w:rsidRDefault="003F58C8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(30,</w:t>
            </w:r>
            <w:r w:rsidR="00A459B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38" w:type="dxa"/>
          </w:tcPr>
          <w:p w14:paraId="7326D56D" w14:textId="77777777" w:rsidR="004D4B67" w:rsidRPr="004D4B67" w:rsidRDefault="004D4B67" w:rsidP="004D4B6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33D6B1EE" w14:textId="66AF7521" w:rsidR="004D4B67" w:rsidRPr="004D4B67" w:rsidRDefault="003F58C8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</w:tcPr>
          <w:p w14:paraId="4E74D0B3" w14:textId="77777777" w:rsidR="004D4B67" w:rsidRPr="004D4B67" w:rsidRDefault="004D4B67" w:rsidP="004D4B6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</w:tcPr>
          <w:p w14:paraId="727749AD" w14:textId="66C23DC5" w:rsidR="004D4B67" w:rsidRPr="004D4B67" w:rsidRDefault="003F58C8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(30,</w:t>
            </w:r>
            <w:r w:rsidR="00473374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4D4B67" w:rsidRPr="004D4B67" w14:paraId="71B4F2B9" w14:textId="77777777" w:rsidTr="005E4998">
        <w:tc>
          <w:tcPr>
            <w:tcW w:w="2340" w:type="dxa"/>
            <w:hideMark/>
          </w:tcPr>
          <w:p w14:paraId="260DF88F" w14:textId="77777777" w:rsidR="004D4B67" w:rsidRPr="004D4B67" w:rsidRDefault="004D4B67" w:rsidP="004D4B67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4D4B67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054E7C" w14:textId="4C8FA866" w:rsidR="004D4B67" w:rsidRPr="004D4B67" w:rsidRDefault="00B711D3" w:rsidP="003F58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</w:t>
            </w:r>
            <w:r w:rsidR="005C7E4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="005C7E4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0</w:t>
            </w:r>
            <w:r w:rsidR="0047337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80</w:t>
            </w:r>
          </w:p>
        </w:tc>
        <w:tc>
          <w:tcPr>
            <w:tcW w:w="252" w:type="dxa"/>
          </w:tcPr>
          <w:p w14:paraId="43A097EE" w14:textId="77777777" w:rsidR="004D4B67" w:rsidRPr="004D4B67" w:rsidRDefault="004D4B67" w:rsidP="004D4B67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157BD" w14:textId="689EB4A5" w:rsidR="004D4B67" w:rsidRPr="004D4B67" w:rsidRDefault="003F58C8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59</w:t>
            </w:r>
          </w:p>
        </w:tc>
        <w:tc>
          <w:tcPr>
            <w:tcW w:w="266" w:type="dxa"/>
          </w:tcPr>
          <w:p w14:paraId="7FBF972B" w14:textId="77777777" w:rsidR="004D4B67" w:rsidRPr="004D4B67" w:rsidRDefault="004D4B67" w:rsidP="004D4B67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173E96" w14:textId="5610EBA5" w:rsidR="004D4B67" w:rsidRPr="004D4B67" w:rsidRDefault="003F58C8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after="0"/>
              <w:ind w:left="-107" w:right="-102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21,</w:t>
            </w:r>
            <w:r w:rsidR="005C7E4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</w:t>
            </w:r>
            <w:r w:rsidR="0047337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36" w:type="dxa"/>
          </w:tcPr>
          <w:p w14:paraId="3AC8FBE6" w14:textId="77777777" w:rsidR="004D4B67" w:rsidRPr="004D4B67" w:rsidRDefault="004D4B67" w:rsidP="004D4B67">
            <w:pPr>
              <w:pStyle w:val="NoSpacing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7486B0" w14:textId="7F32D2C9" w:rsidR="004D4B67" w:rsidRPr="004D4B67" w:rsidRDefault="003F58C8" w:rsidP="00880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(2,</w:t>
            </w:r>
            <w:r w:rsidR="00A459B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188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  <w:tc>
          <w:tcPr>
            <w:tcW w:w="238" w:type="dxa"/>
          </w:tcPr>
          <w:p w14:paraId="505FE980" w14:textId="77777777" w:rsidR="004D4B67" w:rsidRPr="004D4B67" w:rsidRDefault="004D4B67" w:rsidP="004D4B6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8DABFE" w14:textId="33F99A0D" w:rsidR="004D4B67" w:rsidRPr="004D4B67" w:rsidRDefault="003F58C8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759</w:t>
            </w:r>
          </w:p>
        </w:tc>
        <w:tc>
          <w:tcPr>
            <w:tcW w:w="236" w:type="dxa"/>
          </w:tcPr>
          <w:p w14:paraId="780BF69A" w14:textId="77777777" w:rsidR="004D4B67" w:rsidRPr="004D4B67" w:rsidRDefault="004D4B67" w:rsidP="004D4B67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006F26" w14:textId="5E421A52" w:rsidR="004D4B67" w:rsidRPr="004D4B67" w:rsidRDefault="003F58C8" w:rsidP="0048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(1,</w:t>
            </w:r>
            <w:r w:rsidR="0047337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429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)</w:t>
            </w:r>
          </w:p>
        </w:tc>
      </w:tr>
    </w:tbl>
    <w:p w14:paraId="346CF650" w14:textId="77777777" w:rsidR="00A1590F" w:rsidRPr="00A9270F" w:rsidRDefault="00A1590F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450"/>
        <w:jc w:val="thaiDistribute"/>
        <w:rPr>
          <w:rFonts w:asciiTheme="majorBidi" w:hAnsiTheme="majorBidi" w:cstheme="majorBidi"/>
          <w:i/>
          <w:iCs/>
          <w:sz w:val="14"/>
          <w:szCs w:val="14"/>
        </w:rPr>
      </w:pPr>
    </w:p>
    <w:p w14:paraId="20277830" w14:textId="19823D0E" w:rsidR="00285DBE" w:rsidRPr="00A87C64" w:rsidRDefault="00285DBE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firstLine="45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87C64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การวิเคราะห์ความอ่อนไหว</w:t>
      </w:r>
    </w:p>
    <w:p w14:paraId="1C55106E" w14:textId="77777777" w:rsidR="00285DBE" w:rsidRPr="003159D0" w:rsidRDefault="00285DBE" w:rsidP="00285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450"/>
        <w:jc w:val="thaiDistribute"/>
        <w:rPr>
          <w:rFonts w:asciiTheme="majorBidi" w:hAnsiTheme="majorBidi" w:cstheme="majorBidi"/>
          <w:sz w:val="14"/>
          <w:szCs w:val="14"/>
        </w:rPr>
      </w:pPr>
    </w:p>
    <w:p w14:paraId="51ED96A0" w14:textId="465EF82B" w:rsidR="00285DBE" w:rsidRPr="00285DBE" w:rsidRDefault="00285DBE" w:rsidP="00944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81010">
        <w:rPr>
          <w:rFonts w:asciiTheme="majorBidi" w:hAnsiTheme="majorBidi" w:cstheme="majorBidi" w:hint="cs"/>
          <w:sz w:val="30"/>
          <w:szCs w:val="30"/>
          <w:cs/>
        </w:rPr>
        <w:t>การแข็งค่า</w:t>
      </w:r>
      <w:r w:rsidR="00E22E00" w:rsidRPr="00781010">
        <w:rPr>
          <w:rFonts w:asciiTheme="majorBidi" w:hAnsiTheme="majorBidi" w:cstheme="majorBidi"/>
          <w:sz w:val="30"/>
          <w:szCs w:val="30"/>
        </w:rPr>
        <w:t xml:space="preserve"> </w:t>
      </w:r>
      <w:r w:rsidRPr="00781010">
        <w:rPr>
          <w:rFonts w:asciiTheme="majorBidi" w:hAnsiTheme="majorBidi" w:cstheme="majorBidi" w:hint="cs"/>
          <w:sz w:val="30"/>
          <w:szCs w:val="30"/>
          <w:cs/>
        </w:rPr>
        <w:t>(การอ่อนค่า) ที่เป็นไปได้อย่างสมเหตุสมผลของเงินเหรียญสหรัฐอเมริกาที่มีต่อ</w:t>
      </w:r>
      <w:r w:rsidR="00781010">
        <w:rPr>
          <w:rFonts w:asciiTheme="majorBidi" w:hAnsiTheme="majorBidi" w:cstheme="majorBidi"/>
          <w:sz w:val="30"/>
          <w:szCs w:val="30"/>
          <w:cs/>
        </w:rPr>
        <w:br/>
      </w:r>
      <w:r w:rsidR="00177B46">
        <w:rPr>
          <w:rFonts w:asciiTheme="majorBidi" w:hAnsiTheme="majorBidi" w:cstheme="majorBidi" w:hint="cs"/>
          <w:sz w:val="30"/>
          <w:szCs w:val="30"/>
          <w:cs/>
        </w:rPr>
        <w:t>สกุล</w:t>
      </w:r>
      <w:r w:rsidRPr="00781010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177B46">
        <w:rPr>
          <w:rFonts w:asciiTheme="majorBidi" w:hAnsiTheme="majorBidi" w:cstheme="majorBidi" w:hint="cs"/>
          <w:sz w:val="30"/>
          <w:szCs w:val="30"/>
          <w:cs/>
        </w:rPr>
        <w:t>ที่ใช้ในการดำเนินงาน</w:t>
      </w:r>
      <w:r w:rsidR="002273A7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78101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ซึ่งเป็นความเสี่ยงหลักด้านอัตราแลกเปลี่ยน</w:t>
      </w:r>
      <w:r w:rsidRPr="00A87C64">
        <w:rPr>
          <w:rFonts w:asciiTheme="majorBidi" w:hAnsiTheme="majorBidi" w:cstheme="majorBidi" w:hint="cs"/>
          <w:sz w:val="30"/>
          <w:szCs w:val="30"/>
          <w:cs/>
        </w:rPr>
        <w:t xml:space="preserve"> ณ วันที่ </w:t>
      </w:r>
      <w:r w:rsidRPr="00A87C64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A87C6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65C75" w:rsidRPr="00A87C64">
        <w:rPr>
          <w:rFonts w:asciiTheme="majorBidi" w:hAnsiTheme="majorBidi" w:cstheme="majorBidi" w:hint="cs"/>
          <w:sz w:val="30"/>
          <w:szCs w:val="30"/>
        </w:rPr>
        <w:t>2563</w:t>
      </w:r>
      <w:r w:rsidRPr="00A87C64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A87C64">
        <w:rPr>
          <w:rFonts w:asciiTheme="majorBidi" w:hAnsiTheme="majorBidi" w:cstheme="majorBidi" w:hint="cs"/>
          <w:sz w:val="30"/>
          <w:szCs w:val="30"/>
          <w:cs/>
        </w:rPr>
        <w:t>ที่ส่งผลกระทบต่อการวัดมูลค่าของเครื่องมือทางการเงินในสกุลเงินตราต่างประเทศ และส่งผลกระทบต่อกำไรหรือ</w:t>
      </w:r>
      <w:r w:rsidRPr="00B52B7F">
        <w:rPr>
          <w:rFonts w:asciiTheme="majorBidi" w:hAnsiTheme="majorBidi" w:cstheme="majorBidi" w:hint="cs"/>
          <w:sz w:val="30"/>
          <w:szCs w:val="30"/>
          <w:cs/>
        </w:rPr>
        <w:t>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</w:t>
      </w:r>
      <w:r w:rsidR="00B52B7F" w:rsidRPr="00B52B7F">
        <w:rPr>
          <w:rFonts w:asciiTheme="majorBidi" w:hAnsiTheme="majorBidi" w:cstheme="majorBidi" w:hint="cs"/>
          <w:sz w:val="30"/>
          <w:szCs w:val="30"/>
          <w:cs/>
        </w:rPr>
        <w:t>มีค่า</w:t>
      </w:r>
      <w:r w:rsidRPr="00B52B7F">
        <w:rPr>
          <w:rFonts w:asciiTheme="majorBidi" w:hAnsiTheme="majorBidi" w:cstheme="majorBidi" w:hint="cs"/>
          <w:sz w:val="30"/>
          <w:szCs w:val="30"/>
          <w:cs/>
        </w:rPr>
        <w:t>คงที่</w:t>
      </w:r>
      <w:r w:rsidRPr="00A87C6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BDF2B8C" w14:textId="14E797C5" w:rsidR="00285DBE" w:rsidRPr="003159D0" w:rsidRDefault="00285DBE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4"/>
          <w:szCs w:val="14"/>
        </w:rPr>
      </w:pPr>
    </w:p>
    <w:tbl>
      <w:tblPr>
        <w:tblW w:w="8585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70"/>
        <w:gridCol w:w="989"/>
        <w:gridCol w:w="990"/>
        <w:gridCol w:w="180"/>
        <w:gridCol w:w="1030"/>
        <w:gridCol w:w="180"/>
        <w:gridCol w:w="1073"/>
        <w:gridCol w:w="180"/>
        <w:gridCol w:w="993"/>
      </w:tblGrid>
      <w:tr w:rsidR="00285DBE" w:rsidRPr="00285DBE" w14:paraId="07D6B219" w14:textId="77777777" w:rsidTr="0094430E">
        <w:trPr>
          <w:trHeight w:val="218"/>
          <w:tblHeader/>
        </w:trPr>
        <w:tc>
          <w:tcPr>
            <w:tcW w:w="2970" w:type="dxa"/>
          </w:tcPr>
          <w:p w14:paraId="0F90D09F" w14:textId="053C72F9" w:rsidR="00285DBE" w:rsidRPr="00766AB2" w:rsidRDefault="00285DBE" w:rsidP="004516E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bidi="ar-SA"/>
              </w:rPr>
            </w:pPr>
          </w:p>
        </w:tc>
        <w:tc>
          <w:tcPr>
            <w:tcW w:w="989" w:type="dxa"/>
          </w:tcPr>
          <w:p w14:paraId="41A01930" w14:textId="10A7823F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00" w:type="dxa"/>
            <w:gridSpan w:val="3"/>
          </w:tcPr>
          <w:p w14:paraId="35F30D78" w14:textId="31EC0CD4" w:rsidR="00285DBE" w:rsidRPr="00766AB2" w:rsidRDefault="00766AB2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66AB2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5895ED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46" w:type="dxa"/>
            <w:gridSpan w:val="3"/>
          </w:tcPr>
          <w:p w14:paraId="097C7D11" w14:textId="119B7C60" w:rsidR="00285DBE" w:rsidRPr="00766AB2" w:rsidRDefault="00766AB2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6AB2">
              <w:rPr>
                <w:rFonts w:asciiTheme="majorBidi" w:hAnsiTheme="majorBidi" w:cstheme="majorBidi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66AB2" w:rsidRPr="00285DBE" w14:paraId="2CEDE7D1" w14:textId="77777777" w:rsidTr="0094430E">
        <w:trPr>
          <w:trHeight w:val="218"/>
          <w:tblHeader/>
        </w:trPr>
        <w:tc>
          <w:tcPr>
            <w:tcW w:w="2970" w:type="dxa"/>
          </w:tcPr>
          <w:p w14:paraId="67FC2FA4" w14:textId="2E3D9B8E" w:rsidR="00766AB2" w:rsidRPr="00766AB2" w:rsidRDefault="00766AB2" w:rsidP="00766AB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66A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766A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766A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766AB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2563</w:t>
            </w:r>
          </w:p>
        </w:tc>
        <w:tc>
          <w:tcPr>
            <w:tcW w:w="989" w:type="dxa"/>
          </w:tcPr>
          <w:p w14:paraId="50BC9792" w14:textId="0C856111" w:rsidR="00766AB2" w:rsidRPr="00766AB2" w:rsidRDefault="00766AB2" w:rsidP="00766AB2">
            <w:pPr>
              <w:pStyle w:val="acctmergecolhdg"/>
              <w:spacing w:line="240" w:lineRule="auto"/>
              <w:ind w:left="-84" w:right="-77" w:hanging="84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</w:tcPr>
          <w:p w14:paraId="6E0F9294" w14:textId="73E991C7" w:rsidR="00766AB2" w:rsidRPr="00766AB2" w:rsidRDefault="00766AB2" w:rsidP="00766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66773019" w14:textId="77777777" w:rsidR="00766AB2" w:rsidRPr="00766AB2" w:rsidRDefault="00766AB2" w:rsidP="00766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46" w:type="dxa"/>
            <w:gridSpan w:val="3"/>
          </w:tcPr>
          <w:p w14:paraId="057D2480" w14:textId="2FE17559" w:rsidR="00766AB2" w:rsidRPr="00766AB2" w:rsidRDefault="00766AB2" w:rsidP="00766AB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66AB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</w:tr>
      <w:tr w:rsidR="00285DBE" w:rsidRPr="00285DBE" w14:paraId="287F1B50" w14:textId="77777777" w:rsidTr="0094430E">
        <w:trPr>
          <w:tblHeader/>
        </w:trPr>
        <w:tc>
          <w:tcPr>
            <w:tcW w:w="2970" w:type="dxa"/>
          </w:tcPr>
          <w:p w14:paraId="527B100B" w14:textId="77777777" w:rsidR="00285DBE" w:rsidRPr="00766AB2" w:rsidRDefault="00285DBE" w:rsidP="004516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989" w:type="dxa"/>
            <w:hideMark/>
          </w:tcPr>
          <w:p w14:paraId="56236138" w14:textId="77777777" w:rsidR="00285DBE" w:rsidRPr="00766AB2" w:rsidRDefault="00285DBE" w:rsidP="00766AB2">
            <w:pPr>
              <w:pStyle w:val="acctmergecolhdg"/>
              <w:spacing w:line="240" w:lineRule="auto"/>
              <w:ind w:left="-84" w:right="-77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655786A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7F93088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hideMark/>
          </w:tcPr>
          <w:p w14:paraId="6DC7A9D2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1FCAC405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  <w:hideMark/>
          </w:tcPr>
          <w:p w14:paraId="40CEA87E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322B7D9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hideMark/>
          </w:tcPr>
          <w:p w14:paraId="75F3E402" w14:textId="77777777" w:rsidR="00285DBE" w:rsidRPr="00766AB2" w:rsidRDefault="00285DBE" w:rsidP="004516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การอ่อนค่า</w:t>
            </w:r>
          </w:p>
        </w:tc>
      </w:tr>
      <w:tr w:rsidR="00285DBE" w:rsidRPr="00285DBE" w14:paraId="49FEDA54" w14:textId="77777777" w:rsidTr="0094430E">
        <w:trPr>
          <w:tblHeader/>
        </w:trPr>
        <w:tc>
          <w:tcPr>
            <w:tcW w:w="2970" w:type="dxa"/>
          </w:tcPr>
          <w:p w14:paraId="2F4785D5" w14:textId="77777777" w:rsidR="00285DBE" w:rsidRPr="00766AB2" w:rsidRDefault="00285DBE" w:rsidP="004516E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89" w:type="dxa"/>
          </w:tcPr>
          <w:p w14:paraId="65E617F0" w14:textId="77777777" w:rsidR="00285DBE" w:rsidRPr="00766AB2" w:rsidRDefault="00285DBE" w:rsidP="00766AB2">
            <w:pPr>
              <w:pStyle w:val="acctfourfigures"/>
              <w:tabs>
                <w:tab w:val="clear" w:pos="765"/>
              </w:tabs>
              <w:spacing w:line="240" w:lineRule="auto"/>
              <w:ind w:left="-174" w:right="-77" w:firstLine="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66A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(ร้</w:t>
            </w:r>
            <w:r w:rsidRPr="00766A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อยละ</w:t>
            </w:r>
            <w:r w:rsidRPr="00766A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4626" w:type="dxa"/>
            <w:gridSpan w:val="7"/>
            <w:hideMark/>
          </w:tcPr>
          <w:p w14:paraId="4731510A" w14:textId="5B3D1AD5" w:rsidR="00285DBE" w:rsidRPr="00766AB2" w:rsidRDefault="00285DBE" w:rsidP="004516E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766A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766AB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766AB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285DBE" w:rsidRPr="00285DBE" w14:paraId="7786B017" w14:textId="77777777" w:rsidTr="0094430E">
        <w:tc>
          <w:tcPr>
            <w:tcW w:w="2970" w:type="dxa"/>
            <w:hideMark/>
          </w:tcPr>
          <w:p w14:paraId="510A9F5B" w14:textId="69D95599" w:rsidR="00285DBE" w:rsidRPr="00766AB2" w:rsidRDefault="00285DBE" w:rsidP="004516E2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6AB2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  <w:r w:rsidRPr="00766AB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77B46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="00177B4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989" w:type="dxa"/>
          </w:tcPr>
          <w:p w14:paraId="1F9053E8" w14:textId="46210FBF" w:rsidR="00285DBE" w:rsidRPr="00766AB2" w:rsidRDefault="0002160E" w:rsidP="0002160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7EEFA9B1" w14:textId="14167C7E" w:rsidR="00285DBE" w:rsidRPr="00766AB2" w:rsidRDefault="0002160E" w:rsidP="0002160E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4430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</w:tcPr>
          <w:p w14:paraId="4B4DF744" w14:textId="77777777" w:rsidR="00285DBE" w:rsidRPr="00766AB2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</w:tcPr>
          <w:p w14:paraId="0913D13C" w14:textId="091A6357" w:rsidR="00285DBE" w:rsidRPr="00766AB2" w:rsidRDefault="0002160E" w:rsidP="0002160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94430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84EA2FE" w14:textId="77777777" w:rsidR="00285DBE" w:rsidRPr="00766AB2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3" w:type="dxa"/>
          </w:tcPr>
          <w:p w14:paraId="5BCFCCF4" w14:textId="425AA5E8" w:rsidR="00285DBE" w:rsidRPr="00766AB2" w:rsidRDefault="0002160E" w:rsidP="0002160E">
            <w:pPr>
              <w:pStyle w:val="acctfourfigures"/>
              <w:tabs>
                <w:tab w:val="clear" w:pos="765"/>
                <w:tab w:val="decimal" w:pos="77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94430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14:paraId="4DF68EF2" w14:textId="77777777" w:rsidR="00285DBE" w:rsidRPr="00766AB2" w:rsidRDefault="00285DBE" w:rsidP="0002160E">
            <w:pPr>
              <w:pStyle w:val="acctfourfigures"/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06D6BFBF" w14:textId="2BA37763" w:rsidR="00285DBE" w:rsidRPr="00766AB2" w:rsidRDefault="0002160E" w:rsidP="0002160E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(42</w:t>
            </w:r>
            <w:r w:rsidR="0094430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725F2971" w14:textId="2D3B742A" w:rsidR="00E22E00" w:rsidRPr="003159D0" w:rsidRDefault="00E2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p w14:paraId="56924076" w14:textId="34ED09BE" w:rsidR="00EB3230" w:rsidRDefault="00EB3230" w:rsidP="00EB3230">
      <w:pPr>
        <w:tabs>
          <w:tab w:val="left" w:pos="1260"/>
        </w:tabs>
        <w:spacing w:line="240" w:lineRule="auto"/>
        <w:ind w:left="720" w:firstLine="270"/>
        <w:jc w:val="thaiDistribute"/>
        <w:rPr>
          <w:rFonts w:asciiTheme="majorBidi" w:hAnsiTheme="majorBidi" w:cstheme="majorBidi"/>
          <w:sz w:val="30"/>
          <w:szCs w:val="30"/>
        </w:rPr>
      </w:pPr>
      <w:r w:rsidRPr="00425CF2">
        <w:rPr>
          <w:rFonts w:asciiTheme="majorBidi" w:hAnsiTheme="majorBidi" w:cstheme="majorBidi" w:hint="cs"/>
          <w:sz w:val="30"/>
          <w:szCs w:val="30"/>
          <w:cs/>
        </w:rPr>
        <w:t>(ข.</w:t>
      </w:r>
      <w:r>
        <w:rPr>
          <w:rFonts w:asciiTheme="majorBidi" w:hAnsiTheme="majorBidi" w:cstheme="majorBidi"/>
          <w:sz w:val="30"/>
          <w:szCs w:val="30"/>
        </w:rPr>
        <w:t>3.</w:t>
      </w:r>
      <w:r w:rsidR="00B47E66">
        <w:rPr>
          <w:rFonts w:asciiTheme="majorBidi" w:hAnsiTheme="majorBidi" w:cstheme="majorBidi"/>
          <w:sz w:val="30"/>
          <w:szCs w:val="30"/>
        </w:rPr>
        <w:t>2</w:t>
      </w:r>
      <w:r w:rsidRPr="00425CF2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1CD8EF56" w14:textId="77777777" w:rsidR="00EB3230" w:rsidRPr="003159D0" w:rsidRDefault="00EB3230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5FE0451E" w14:textId="4F8E1E3D" w:rsidR="00EB3230" w:rsidRPr="00EB3230" w:rsidRDefault="00EB3230" w:rsidP="00EB3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22E00">
        <w:rPr>
          <w:rFonts w:asciiTheme="majorBidi" w:hAnsiTheme="majorBidi" w:cstheme="majorBidi"/>
          <w:spacing w:val="-4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Pr="008D1934">
        <w:rPr>
          <w:rFonts w:asciiTheme="majorBidi" w:hAnsiTheme="majorBidi" w:cstheme="majorBidi"/>
          <w:spacing w:val="-4"/>
          <w:sz w:val="30"/>
          <w:szCs w:val="30"/>
          <w:cs/>
        </w:rPr>
        <w:t>ซึ่งส่งผลกระทบต่อผลการดำเนินงานและกระแสเงินสดของกลุ่มบริษัท</w:t>
      </w:r>
      <w:r w:rsidRPr="008D193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D1934">
        <w:rPr>
          <w:rFonts w:asciiTheme="majorBidi" w:hAnsiTheme="majorBidi" w:cstheme="majorBidi"/>
          <w:sz w:val="30"/>
          <w:szCs w:val="30"/>
          <w:cs/>
        </w:rPr>
        <w:t>กลุ่มบริษัทมีฐานะเปิดต่อความเสี่ยงด้านอัตราดอกเบี้ยโดยหลักมาจาก</w:t>
      </w:r>
      <w:r w:rsidRPr="008D1934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D1934">
        <w:rPr>
          <w:rFonts w:asciiTheme="majorBidi" w:hAnsiTheme="majorBidi" w:cstheme="majorBidi"/>
          <w:sz w:val="30"/>
          <w:szCs w:val="30"/>
          <w:cs/>
        </w:rPr>
        <w:t>กู้ยืม</w:t>
      </w:r>
      <w:r w:rsidR="00B52B7F">
        <w:rPr>
          <w:rFonts w:asciiTheme="majorBidi" w:hAnsiTheme="majorBidi" w:cstheme="majorBidi" w:hint="cs"/>
          <w:sz w:val="30"/>
          <w:szCs w:val="30"/>
          <w:cs/>
        </w:rPr>
        <w:t>ระยะยาว</w:t>
      </w:r>
      <w:r w:rsidR="00E22E00">
        <w:rPr>
          <w:rFonts w:asciiTheme="majorBidi" w:hAnsiTheme="majorBidi" w:cstheme="majorBidi" w:hint="cs"/>
          <w:sz w:val="30"/>
          <w:szCs w:val="30"/>
          <w:cs/>
        </w:rPr>
        <w:t>ซึ่งส่วนใหญ่มีอัตราดอกเบี้ยลอยตัว</w:t>
      </w:r>
      <w:r w:rsidRPr="008D1934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Pr="008D1934">
        <w:rPr>
          <w:rFonts w:asciiTheme="majorBidi" w:hAnsiTheme="majorBidi" w:cstheme="majorBidi"/>
          <w:sz w:val="30"/>
          <w:szCs w:val="30"/>
        </w:rPr>
        <w:t>12</w:t>
      </w:r>
      <w:r w:rsidRPr="008D193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B52B7F">
        <w:rPr>
          <w:rFonts w:asciiTheme="majorBidi" w:hAnsiTheme="majorBidi" w:cstheme="majorBidi" w:hint="cs"/>
          <w:sz w:val="30"/>
          <w:szCs w:val="30"/>
          <w:cs/>
        </w:rPr>
        <w:t>กลุ่มบริษัทไม่มีการทำสัญญาแลกเปลี่ยนอัตราดอกเบี้ยสำหรับเงินกู้ยืมระยะยาวดังกล่าว</w:t>
      </w:r>
    </w:p>
    <w:p w14:paraId="5A7BB316" w14:textId="7BF1FFF9" w:rsidR="00EB3230" w:rsidRPr="003159D0" w:rsidRDefault="00EB3230" w:rsidP="00A04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"/>
        <w:tblW w:w="855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990"/>
        <w:gridCol w:w="270"/>
        <w:gridCol w:w="990"/>
        <w:gridCol w:w="270"/>
        <w:gridCol w:w="1080"/>
        <w:gridCol w:w="268"/>
        <w:gridCol w:w="992"/>
      </w:tblGrid>
      <w:tr w:rsidR="00F43009" w:rsidRPr="00836CF1" w14:paraId="52E377C6" w14:textId="77777777" w:rsidTr="003A3007">
        <w:trPr>
          <w:tblHeader/>
        </w:trPr>
        <w:tc>
          <w:tcPr>
            <w:tcW w:w="3690" w:type="dxa"/>
            <w:hideMark/>
          </w:tcPr>
          <w:p w14:paraId="63BB99B3" w14:textId="77777777" w:rsidR="00F43009" w:rsidRPr="00DD13BA" w:rsidRDefault="00F43009" w:rsidP="004516E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DD13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250" w:type="dxa"/>
            <w:gridSpan w:val="3"/>
          </w:tcPr>
          <w:p w14:paraId="2F04513B" w14:textId="391E497B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3AD0446" w14:textId="77777777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2F89C1FB" w14:textId="28750D2C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DD13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43009" w:rsidRPr="00836CF1" w14:paraId="2F330C61" w14:textId="77777777" w:rsidTr="003A3007">
        <w:trPr>
          <w:tblHeader/>
        </w:trPr>
        <w:tc>
          <w:tcPr>
            <w:tcW w:w="3690" w:type="dxa"/>
            <w:hideMark/>
          </w:tcPr>
          <w:p w14:paraId="7B76CC9B" w14:textId="77777777" w:rsidR="00F43009" w:rsidRPr="00DD13BA" w:rsidRDefault="00F43009" w:rsidP="004516E2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13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DD13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DD13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179442CF" w14:textId="16B18CCB" w:rsidR="00F43009" w:rsidRPr="00DD13BA" w:rsidRDefault="00C65C75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1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2DD3B347" w14:textId="77777777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hideMark/>
          </w:tcPr>
          <w:p w14:paraId="2D91677D" w14:textId="77777777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1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3E3BDED5" w14:textId="77777777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hideMark/>
          </w:tcPr>
          <w:p w14:paraId="19E0629B" w14:textId="3905B7ED" w:rsidR="00F43009" w:rsidRPr="00DD13BA" w:rsidRDefault="00C65C75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13B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8" w:type="dxa"/>
          </w:tcPr>
          <w:p w14:paraId="503383E3" w14:textId="77777777" w:rsidR="00F43009" w:rsidRPr="008906EE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hideMark/>
          </w:tcPr>
          <w:p w14:paraId="6357826A" w14:textId="77777777" w:rsidR="00F43009" w:rsidRPr="008906EE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906E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F43009" w:rsidRPr="00836CF1" w14:paraId="13A0AEF4" w14:textId="77777777" w:rsidTr="003A3007">
        <w:trPr>
          <w:tblHeader/>
        </w:trPr>
        <w:tc>
          <w:tcPr>
            <w:tcW w:w="3690" w:type="dxa"/>
          </w:tcPr>
          <w:p w14:paraId="546E9FFB" w14:textId="0F8AE782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860" w:type="dxa"/>
            <w:gridSpan w:val="7"/>
            <w:hideMark/>
          </w:tcPr>
          <w:p w14:paraId="32FC499C" w14:textId="33874125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D13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DD13B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DD13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F43009" w:rsidRPr="00836CF1" w14:paraId="155D6717" w14:textId="77777777" w:rsidTr="003A3007">
        <w:tc>
          <w:tcPr>
            <w:tcW w:w="3690" w:type="dxa"/>
            <w:hideMark/>
          </w:tcPr>
          <w:p w14:paraId="23A463D7" w14:textId="77777777" w:rsidR="00F43009" w:rsidRPr="00DD13BA" w:rsidRDefault="00F43009" w:rsidP="004516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DD13B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7497051F" w14:textId="77777777" w:rsidR="00F43009" w:rsidRPr="00DD13BA" w:rsidRDefault="00F4300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0AC642E" w14:textId="77777777" w:rsidR="00F43009" w:rsidRPr="00DD13BA" w:rsidRDefault="00F4300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08C2488" w14:textId="77777777" w:rsidR="00F43009" w:rsidRPr="00DD13BA" w:rsidRDefault="00F4300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B625DDC" w14:textId="77777777" w:rsidR="00F43009" w:rsidRPr="00DD13BA" w:rsidRDefault="00F43009" w:rsidP="004516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7B77C56" w14:textId="77777777" w:rsidR="00F43009" w:rsidRPr="00DD13BA" w:rsidRDefault="00F43009" w:rsidP="004516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5529F104" w14:textId="77777777" w:rsidR="00F43009" w:rsidRPr="008906EE" w:rsidRDefault="00F4300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510175F" w14:textId="77777777" w:rsidR="00F43009" w:rsidRPr="008906EE" w:rsidRDefault="00F4300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3009" w:rsidRPr="00836CF1" w14:paraId="7B023486" w14:textId="77777777" w:rsidTr="003A3007">
        <w:tc>
          <w:tcPr>
            <w:tcW w:w="3690" w:type="dxa"/>
          </w:tcPr>
          <w:p w14:paraId="3662326D" w14:textId="09AD27DA" w:rsidR="00F43009" w:rsidRPr="00DD13BA" w:rsidRDefault="00B52B7F" w:rsidP="004516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035583C" w14:textId="249874A9" w:rsidR="00F43009" w:rsidRPr="004A7849" w:rsidRDefault="004A784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517,426</w:t>
            </w:r>
          </w:p>
        </w:tc>
        <w:tc>
          <w:tcPr>
            <w:tcW w:w="270" w:type="dxa"/>
            <w:vAlign w:val="center"/>
          </w:tcPr>
          <w:p w14:paraId="4986F16E" w14:textId="77777777" w:rsidR="00F43009" w:rsidRPr="00DD13BA" w:rsidRDefault="00F4300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E8D7B6" w14:textId="6BF56410" w:rsidR="00F43009" w:rsidRPr="00DD13BA" w:rsidRDefault="004A784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636,989</w:t>
            </w:r>
          </w:p>
        </w:tc>
        <w:tc>
          <w:tcPr>
            <w:tcW w:w="270" w:type="dxa"/>
          </w:tcPr>
          <w:p w14:paraId="77A83748" w14:textId="77777777" w:rsidR="00F43009" w:rsidRPr="00DD13BA" w:rsidRDefault="00F43009" w:rsidP="004516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5DC104" w14:textId="34D68E63" w:rsidR="00F43009" w:rsidRPr="00DD13BA" w:rsidRDefault="00DD13BA" w:rsidP="004516E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597,432</w:t>
            </w:r>
          </w:p>
        </w:tc>
        <w:tc>
          <w:tcPr>
            <w:tcW w:w="268" w:type="dxa"/>
            <w:vAlign w:val="center"/>
          </w:tcPr>
          <w:p w14:paraId="26C273AC" w14:textId="77777777" w:rsidR="00F43009" w:rsidRPr="008906EE" w:rsidRDefault="00F43009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CDC5053" w14:textId="507C2B9F" w:rsidR="00F43009" w:rsidRPr="008906EE" w:rsidRDefault="00DD13BA" w:rsidP="004516E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685,745</w:t>
            </w:r>
          </w:p>
        </w:tc>
      </w:tr>
    </w:tbl>
    <w:p w14:paraId="4F9B26E2" w14:textId="3CCC66B6" w:rsidR="009446F5" w:rsidRPr="00DD13BA" w:rsidRDefault="009446F5" w:rsidP="003A3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620"/>
        <w:jc w:val="both"/>
        <w:rPr>
          <w:rFonts w:ascii="Times New Roman" w:eastAsia="Calibri" w:hAnsi="Times New Roman" w:cs="Cordia New"/>
          <w:b/>
          <w:bCs/>
          <w:color w:val="0000FF"/>
          <w:sz w:val="30"/>
          <w:szCs w:val="30"/>
          <w:lang w:val="en-GB" w:bidi="ar-SA"/>
        </w:rPr>
      </w:pPr>
      <w:r w:rsidRPr="00DD13BA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>การวิเคราะห์ความอ่อนไหวในกระแสเงินสด</w:t>
      </w:r>
      <w:r w:rsidRPr="00DD13BA">
        <w:rPr>
          <w:rFonts w:ascii="Angsana New" w:eastAsia="Calibri" w:hAnsi="Angsana New"/>
          <w:i/>
          <w:iCs/>
          <w:sz w:val="30"/>
          <w:szCs w:val="30"/>
          <w:cs/>
        </w:rPr>
        <w:t>ของเครื่องมือที่มีอัตราดอกเบี้ยผันแปร</w:t>
      </w:r>
    </w:p>
    <w:p w14:paraId="0E2F9D8C" w14:textId="77777777" w:rsidR="009446F5" w:rsidRPr="001E3C32" w:rsidRDefault="009446F5" w:rsidP="0094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="Angsana New" w:hAnsi="Angsana New"/>
          <w:sz w:val="24"/>
          <w:szCs w:val="24"/>
        </w:rPr>
      </w:pPr>
      <w:r w:rsidRPr="003159D0">
        <w:rPr>
          <w:rFonts w:ascii="Angsana New" w:hAnsi="Angsana New"/>
          <w:sz w:val="14"/>
          <w:szCs w:val="14"/>
        </w:rPr>
        <w:t xml:space="preserve"> </w:t>
      </w:r>
    </w:p>
    <w:p w14:paraId="53BBB77C" w14:textId="1A2AE61A" w:rsidR="009446F5" w:rsidRPr="00DD13BA" w:rsidRDefault="009446F5" w:rsidP="003A3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620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6A3668">
        <w:rPr>
          <w:rFonts w:ascii="Angsana New" w:eastAsia="Calibri" w:hAnsi="Angsana New" w:hint="cs"/>
          <w:sz w:val="30"/>
          <w:szCs w:val="30"/>
          <w:cs/>
        </w:rPr>
        <w:t xml:space="preserve">การเปลี่ยนแปลงของอัตราดอกเบี้ยที่ </w:t>
      </w:r>
      <w:r w:rsidRPr="006A3668">
        <w:rPr>
          <w:rFonts w:ascii="Angsana New" w:eastAsia="Calibri" w:hAnsi="Angsana New"/>
          <w:sz w:val="30"/>
          <w:szCs w:val="30"/>
        </w:rPr>
        <w:t>1%</w:t>
      </w:r>
      <w:r w:rsidRPr="006A3668">
        <w:rPr>
          <w:rFonts w:ascii="Angsana New" w:eastAsia="Calibri" w:hAnsi="Angsana New" w:hint="cs"/>
          <w:sz w:val="30"/>
          <w:szCs w:val="30"/>
        </w:rPr>
        <w:t xml:space="preserve"> </w:t>
      </w:r>
      <w:r w:rsidRPr="006A3668">
        <w:rPr>
          <w:rFonts w:ascii="Angsana New" w:eastAsia="Calibri" w:hAnsi="Angsana New" w:hint="cs"/>
          <w:sz w:val="30"/>
          <w:szCs w:val="30"/>
          <w:cs/>
        </w:rPr>
        <w:t>ซึ่งเป็นไปได้อย่างสมเหตุสมผล</w:t>
      </w:r>
      <w:r w:rsidRPr="006A3668">
        <w:rPr>
          <w:rFonts w:ascii="Angsana New" w:eastAsia="Calibri" w:hAnsi="Angsana New" w:hint="cs"/>
          <w:sz w:val="30"/>
          <w:szCs w:val="30"/>
          <w:cs/>
          <w:lang w:val="en-GB"/>
        </w:rPr>
        <w:t xml:space="preserve"> ณ วันที่รายงาน </w:t>
      </w:r>
      <w:r w:rsidRPr="006A3668">
        <w:rPr>
          <w:rFonts w:ascii="Angsana New" w:eastAsia="Calibri" w:hAnsi="Angsana New" w:hint="cs"/>
          <w:sz w:val="30"/>
          <w:szCs w:val="30"/>
          <w:cs/>
        </w:rPr>
        <w:t>ทำให้เกิดการ</w:t>
      </w:r>
      <w:r w:rsidRPr="006A3668">
        <w:rPr>
          <w:rFonts w:ascii="Angsana New" w:eastAsia="Calibri" w:hAnsi="Angsana New"/>
          <w:sz w:val="30"/>
          <w:szCs w:val="30"/>
          <w:cs/>
        </w:rPr>
        <w:t>เพิ่มขึ้น</w:t>
      </w:r>
      <w:r w:rsidRPr="00DD13BA">
        <w:rPr>
          <w:rFonts w:ascii="Angsana New" w:eastAsia="Calibri" w:hAnsi="Angsana New"/>
          <w:sz w:val="30"/>
          <w:szCs w:val="30"/>
          <w:cs/>
        </w:rPr>
        <w:t>หรือลดลง</w:t>
      </w:r>
      <w:r w:rsidR="004A7849">
        <w:rPr>
          <w:rFonts w:ascii="Angsana New" w:eastAsia="Calibri" w:hAnsi="Angsana New" w:hint="cs"/>
          <w:sz w:val="30"/>
          <w:szCs w:val="30"/>
          <w:cs/>
        </w:rPr>
        <w:t>ใน</w:t>
      </w:r>
      <w:r w:rsidRPr="00DD13BA">
        <w:rPr>
          <w:rFonts w:ascii="Angsana New" w:eastAsia="Calibri" w:hAnsi="Angsana New" w:hint="cs"/>
          <w:sz w:val="30"/>
          <w:szCs w:val="30"/>
          <w:cs/>
        </w:rPr>
        <w:t>กำไรหรือขาดทุนด้วยจำนวนเงินที่แสดงในตารางดังต่อไปนี้</w:t>
      </w:r>
      <w:r w:rsidR="006A3668">
        <w:rPr>
          <w:rFonts w:ascii="Angsana New" w:eastAsia="Calibri" w:hAnsi="Angsana New"/>
          <w:sz w:val="30"/>
          <w:szCs w:val="30"/>
        </w:rPr>
        <w:t xml:space="preserve"> </w:t>
      </w:r>
      <w:r w:rsidRPr="00DD13BA">
        <w:rPr>
          <w:rFonts w:ascii="Angsana New" w:eastAsia="Calibri" w:hAnsi="Angsana New" w:hint="cs"/>
          <w:sz w:val="30"/>
          <w:szCs w:val="30"/>
          <w:cs/>
        </w:rPr>
        <w:t xml:space="preserve">การวิเคราะห์ตั้งอยู่บนข้อสมมติที่ว่าตัวแปรอื่นมีค่าคงที่ </w:t>
      </w:r>
    </w:p>
    <w:p w14:paraId="637AEFA7" w14:textId="77777777" w:rsidR="009446F5" w:rsidRPr="001E3C32" w:rsidRDefault="009446F5" w:rsidP="00944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en-GB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170"/>
        <w:gridCol w:w="180"/>
        <w:gridCol w:w="1080"/>
        <w:gridCol w:w="180"/>
        <w:gridCol w:w="1170"/>
        <w:gridCol w:w="180"/>
        <w:gridCol w:w="1170"/>
      </w:tblGrid>
      <w:tr w:rsidR="009446F5" w:rsidRPr="00DD13BA" w14:paraId="6558086E" w14:textId="77777777" w:rsidTr="006A3668">
        <w:tc>
          <w:tcPr>
            <w:tcW w:w="3330" w:type="dxa"/>
          </w:tcPr>
          <w:p w14:paraId="400E1D2D" w14:textId="77777777" w:rsidR="009446F5" w:rsidRPr="00DD13BA" w:rsidRDefault="009446F5" w:rsidP="009446F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788223BB" w14:textId="4EEF6CA3" w:rsidR="009446F5" w:rsidRPr="00DD13BA" w:rsidRDefault="00DD13BA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DD13B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3A1BBB7" w14:textId="77777777" w:rsidR="009446F5" w:rsidRPr="00DD13BA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520" w:type="dxa"/>
            <w:gridSpan w:val="3"/>
            <w:hideMark/>
          </w:tcPr>
          <w:p w14:paraId="5EAB1BD8" w14:textId="39B5F04F" w:rsidR="009446F5" w:rsidRPr="00DD13BA" w:rsidRDefault="00DD13BA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DD13B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E9B" w:rsidRPr="00DD13BA" w14:paraId="3DBFC55C" w14:textId="77777777" w:rsidTr="006A3668">
        <w:tc>
          <w:tcPr>
            <w:tcW w:w="3330" w:type="dxa"/>
          </w:tcPr>
          <w:p w14:paraId="6A235E08" w14:textId="77777777" w:rsidR="009E6E9B" w:rsidRPr="00DD13BA" w:rsidRDefault="009E6E9B" w:rsidP="009446F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69DB531D" w14:textId="6BB6E216" w:rsidR="009E6E9B" w:rsidRPr="00DD13BA" w:rsidRDefault="009E6E9B" w:rsidP="009446F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13BA">
              <w:rPr>
                <w:rFonts w:ascii="Angsana New" w:hAnsi="Angsana New" w:hint="cs"/>
                <w:b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E107A32" w14:textId="77777777" w:rsidR="009E6E9B" w:rsidRPr="00DD13BA" w:rsidRDefault="009E6E9B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14:paraId="792C90E6" w14:textId="620C61EC" w:rsidR="009E6E9B" w:rsidRPr="00DD13BA" w:rsidRDefault="009E6E9B" w:rsidP="009446F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D13BA">
              <w:rPr>
                <w:rFonts w:ascii="Angsana New" w:hAnsi="Angsana New" w:hint="cs"/>
                <w:b/>
                <w:sz w:val="24"/>
                <w:szCs w:val="24"/>
                <w:cs/>
              </w:rPr>
              <w:t>กำไรหรือขาดทุน</w:t>
            </w:r>
          </w:p>
        </w:tc>
      </w:tr>
      <w:tr w:rsidR="009446F5" w:rsidRPr="00DD13BA" w14:paraId="0B7AC49E" w14:textId="77777777" w:rsidTr="006A3668">
        <w:tc>
          <w:tcPr>
            <w:tcW w:w="3330" w:type="dxa"/>
            <w:hideMark/>
          </w:tcPr>
          <w:p w14:paraId="7D48516E" w14:textId="77777777" w:rsidR="009446F5" w:rsidRPr="00DD13BA" w:rsidRDefault="009446F5" w:rsidP="009446F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5A68D143" w14:textId="77777777" w:rsidR="009446F5" w:rsidRPr="00DD13BA" w:rsidRDefault="009446F5" w:rsidP="006A366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DD13B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D13B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DD13B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DD13B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170" w:type="dxa"/>
            <w:hideMark/>
          </w:tcPr>
          <w:p w14:paraId="0230CB30" w14:textId="77777777" w:rsidR="009446F5" w:rsidRPr="00DD13BA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DD13BA">
              <w:rPr>
                <w:rFonts w:ascii="Angsana New" w:hAnsi="Angsana New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Pr="00DD13BA">
              <w:rPr>
                <w:rFonts w:ascii="Angsana New" w:hAnsi="Angsana New"/>
                <w:bCs/>
                <w:sz w:val="24"/>
                <w:szCs w:val="24"/>
              </w:rPr>
              <w:t>1%</w:t>
            </w:r>
          </w:p>
        </w:tc>
        <w:tc>
          <w:tcPr>
            <w:tcW w:w="180" w:type="dxa"/>
          </w:tcPr>
          <w:p w14:paraId="24EFADBB" w14:textId="77777777" w:rsidR="009446F5" w:rsidRPr="00DD13BA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19E8A8BE" w14:textId="77777777" w:rsidR="009446F5" w:rsidRPr="00DD13BA" w:rsidRDefault="009446F5" w:rsidP="0094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DD13BA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อัตราดอกเบี้ยลดลง </w:t>
            </w:r>
            <w:r w:rsidRPr="00DD13BA">
              <w:rPr>
                <w:rFonts w:ascii="Angsana New" w:hAnsi="Angsana New"/>
                <w:bCs/>
                <w:sz w:val="24"/>
                <w:szCs w:val="24"/>
              </w:rPr>
              <w:t>1%</w:t>
            </w:r>
          </w:p>
        </w:tc>
        <w:tc>
          <w:tcPr>
            <w:tcW w:w="180" w:type="dxa"/>
          </w:tcPr>
          <w:p w14:paraId="0D9E4849" w14:textId="77777777" w:rsidR="009446F5" w:rsidRPr="00DD13BA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0C47C209" w14:textId="77777777" w:rsidR="009446F5" w:rsidRPr="00DD13BA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DD13BA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Pr="00DD13BA">
              <w:rPr>
                <w:rFonts w:ascii="Angsana New" w:hAnsi="Angsana New"/>
                <w:bCs/>
                <w:sz w:val="24"/>
                <w:szCs w:val="24"/>
              </w:rPr>
              <w:t>1%</w:t>
            </w:r>
          </w:p>
        </w:tc>
        <w:tc>
          <w:tcPr>
            <w:tcW w:w="180" w:type="dxa"/>
          </w:tcPr>
          <w:p w14:paraId="37EB7882" w14:textId="77777777" w:rsidR="009446F5" w:rsidRPr="00DD13BA" w:rsidRDefault="009446F5" w:rsidP="009446F5">
            <w:pPr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70" w:type="dxa"/>
            <w:hideMark/>
          </w:tcPr>
          <w:p w14:paraId="5F7AF7A1" w14:textId="77777777" w:rsidR="009446F5" w:rsidRPr="00DD13BA" w:rsidRDefault="009446F5" w:rsidP="009446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140" w:lineRule="atLeast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  <w:r w:rsidRPr="00DD13BA">
              <w:rPr>
                <w:rFonts w:ascii="Angsana New" w:hAnsi="Angsana New" w:hint="cs"/>
                <w:b/>
                <w:sz w:val="24"/>
                <w:szCs w:val="24"/>
                <w:cs/>
              </w:rPr>
              <w:t xml:space="preserve">อัตราดอกเบี้ยลดลง </w:t>
            </w:r>
            <w:r w:rsidRPr="00DD13BA">
              <w:rPr>
                <w:rFonts w:ascii="Angsana New" w:hAnsi="Angsana New"/>
                <w:bCs/>
                <w:sz w:val="24"/>
                <w:szCs w:val="24"/>
              </w:rPr>
              <w:t>1%</w:t>
            </w:r>
          </w:p>
        </w:tc>
      </w:tr>
      <w:tr w:rsidR="009446F5" w:rsidRPr="00DD13BA" w14:paraId="72484FAD" w14:textId="77777777" w:rsidTr="006A3668">
        <w:tc>
          <w:tcPr>
            <w:tcW w:w="3330" w:type="dxa"/>
          </w:tcPr>
          <w:p w14:paraId="7FD58ECD" w14:textId="77777777" w:rsidR="009446F5" w:rsidRPr="00DD13BA" w:rsidRDefault="009446F5" w:rsidP="009446F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30" w:type="dxa"/>
            <w:gridSpan w:val="7"/>
            <w:hideMark/>
          </w:tcPr>
          <w:p w14:paraId="3ED45186" w14:textId="51232071" w:rsidR="009446F5" w:rsidRPr="00DD13BA" w:rsidRDefault="009446F5" w:rsidP="009446F5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D13B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</w:t>
            </w:r>
            <w:r w:rsidR="00DD13B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DD13B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9446F5" w:rsidRPr="00DD13BA" w14:paraId="7F98C980" w14:textId="77777777" w:rsidTr="006A3668">
        <w:tc>
          <w:tcPr>
            <w:tcW w:w="3330" w:type="dxa"/>
            <w:hideMark/>
          </w:tcPr>
          <w:p w14:paraId="5B25A36C" w14:textId="77777777" w:rsidR="009446F5" w:rsidRPr="00DD13BA" w:rsidRDefault="009446F5" w:rsidP="009446F5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D13BA">
              <w:rPr>
                <w:rFonts w:ascii="Angsana New" w:hAnsi="Angsana New" w:hint="cs"/>
                <w:sz w:val="24"/>
                <w:szCs w:val="24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4DFB3E93" w14:textId="61FF3BF2" w:rsidR="009446F5" w:rsidRPr="00DD13BA" w:rsidRDefault="0094430E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4,647</w:t>
            </w:r>
          </w:p>
        </w:tc>
        <w:tc>
          <w:tcPr>
            <w:tcW w:w="180" w:type="dxa"/>
          </w:tcPr>
          <w:p w14:paraId="3A9C6D29" w14:textId="77777777" w:rsidR="009446F5" w:rsidRPr="00DD13BA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149CFB" w14:textId="1B3D8EE8" w:rsidR="009446F5" w:rsidRPr="00DD13BA" w:rsidRDefault="0094430E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(4,647)</w:t>
            </w:r>
          </w:p>
        </w:tc>
        <w:tc>
          <w:tcPr>
            <w:tcW w:w="180" w:type="dxa"/>
          </w:tcPr>
          <w:p w14:paraId="17D70FEB" w14:textId="77777777" w:rsidR="009446F5" w:rsidRPr="00DD13BA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08A6FD5" w14:textId="1B9968C7" w:rsidR="009446F5" w:rsidRPr="00DD13BA" w:rsidRDefault="00DD13BA" w:rsidP="009446F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5,156</w:t>
            </w:r>
          </w:p>
        </w:tc>
        <w:tc>
          <w:tcPr>
            <w:tcW w:w="180" w:type="dxa"/>
          </w:tcPr>
          <w:p w14:paraId="49F10077" w14:textId="77777777" w:rsidR="009446F5" w:rsidRPr="00DD13BA" w:rsidRDefault="009446F5" w:rsidP="009446F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ABB703" w14:textId="52A4EB19" w:rsidR="009446F5" w:rsidRPr="00DD13BA" w:rsidRDefault="00DD13BA" w:rsidP="009446F5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(5,156)</w:t>
            </w:r>
          </w:p>
        </w:tc>
      </w:tr>
      <w:tr w:rsidR="009446F5" w:rsidRPr="00DD13BA" w14:paraId="568B184E" w14:textId="77777777" w:rsidTr="006A3668">
        <w:tc>
          <w:tcPr>
            <w:tcW w:w="3330" w:type="dxa"/>
            <w:hideMark/>
          </w:tcPr>
          <w:p w14:paraId="537B96A1" w14:textId="77777777" w:rsidR="009446F5" w:rsidRPr="00DD13BA" w:rsidRDefault="009446F5" w:rsidP="009446F5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D13B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E812B" w14:textId="151216B4" w:rsidR="009446F5" w:rsidRPr="00DD13BA" w:rsidRDefault="0094430E" w:rsidP="00DD1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73" w:right="-83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4,647</w:t>
            </w:r>
          </w:p>
        </w:tc>
        <w:tc>
          <w:tcPr>
            <w:tcW w:w="180" w:type="dxa"/>
          </w:tcPr>
          <w:p w14:paraId="29BE30EE" w14:textId="77777777" w:rsidR="009446F5" w:rsidRPr="00DD13BA" w:rsidRDefault="009446F5" w:rsidP="009446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7D9EE" w14:textId="1025FC9F" w:rsidR="009446F5" w:rsidRPr="003A3007" w:rsidRDefault="0094430E" w:rsidP="009446F5">
            <w:pPr>
              <w:spacing w:line="240" w:lineRule="auto"/>
              <w:ind w:right="5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A3007">
              <w:rPr>
                <w:rFonts w:ascii="Angsana New" w:hAnsi="Angsana New"/>
                <w:b/>
                <w:bCs/>
                <w:sz w:val="24"/>
                <w:szCs w:val="24"/>
              </w:rPr>
              <w:t>(4,647)</w:t>
            </w:r>
          </w:p>
        </w:tc>
        <w:tc>
          <w:tcPr>
            <w:tcW w:w="180" w:type="dxa"/>
          </w:tcPr>
          <w:p w14:paraId="2B202D2B" w14:textId="77777777" w:rsidR="009446F5" w:rsidRPr="00DD13BA" w:rsidRDefault="009446F5" w:rsidP="009446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19CD3" w14:textId="0CA8EB23" w:rsidR="009446F5" w:rsidRPr="00DD13BA" w:rsidRDefault="00DD13BA" w:rsidP="009446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5,156</w:t>
            </w:r>
          </w:p>
        </w:tc>
        <w:tc>
          <w:tcPr>
            <w:tcW w:w="180" w:type="dxa"/>
          </w:tcPr>
          <w:p w14:paraId="7D99F01D" w14:textId="77777777" w:rsidR="009446F5" w:rsidRPr="00DD13BA" w:rsidRDefault="009446F5" w:rsidP="009446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D81D9" w14:textId="0B9CF60E" w:rsidR="009446F5" w:rsidRPr="00DD13BA" w:rsidRDefault="00DD13BA" w:rsidP="009446F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(5,156)</w:t>
            </w:r>
          </w:p>
        </w:tc>
      </w:tr>
    </w:tbl>
    <w:p w14:paraId="737F5293" w14:textId="77777777" w:rsidR="001E3C32" w:rsidRPr="001E3C32" w:rsidRDefault="001E3C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C6884D4" w14:textId="3210EC31" w:rsidR="00463B30" w:rsidRDefault="00463B30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การบริหารจัดการทุน</w:t>
      </w:r>
    </w:p>
    <w:p w14:paraId="27D51377" w14:textId="34588B6E" w:rsidR="00463B30" w:rsidRPr="00064599" w:rsidRDefault="00463B30" w:rsidP="00463B30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6C83C56A" w14:textId="2CB79646" w:rsidR="005C7E4E" w:rsidRPr="00DD13BA" w:rsidRDefault="00463B30" w:rsidP="00DD13BA">
      <w:pPr>
        <w:ind w:left="540"/>
        <w:jc w:val="thaiDistribute"/>
        <w:rPr>
          <w:sz w:val="30"/>
          <w:szCs w:val="30"/>
          <w:lang w:eastAsia="x-none"/>
        </w:rPr>
      </w:pPr>
      <w:r w:rsidRPr="00463B30">
        <w:rPr>
          <w:sz w:val="30"/>
          <w:szCs w:val="30"/>
          <w:cs/>
          <w:lang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0BED352" w14:textId="5CE44739" w:rsidR="007449F8" w:rsidRPr="003159D0" w:rsidRDefault="00744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eastAsia="x-none"/>
        </w:rPr>
      </w:pPr>
    </w:p>
    <w:p w14:paraId="613CFDC9" w14:textId="6A01C3BB" w:rsidR="0089682B" w:rsidRPr="006A35D3" w:rsidRDefault="000A6C2D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6A35D3">
        <w:rPr>
          <w:rFonts w:ascii="Angsana New" w:hAnsi="Angsana New"/>
          <w:sz w:val="30"/>
          <w:szCs w:val="30"/>
          <w:u w:val="none"/>
          <w:cs/>
          <w:lang w:val="en-US"/>
        </w:rPr>
        <w:t xml:space="preserve">ภาระผูกพันกับกิจการที่ไม่เกี่ยวข้องกัน </w:t>
      </w:r>
    </w:p>
    <w:p w14:paraId="7BE0EAFF" w14:textId="77777777" w:rsidR="00651EEB" w:rsidRPr="001E3C32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88"/>
        <w:gridCol w:w="271"/>
        <w:gridCol w:w="1151"/>
        <w:gridCol w:w="271"/>
        <w:gridCol w:w="1168"/>
        <w:gridCol w:w="250"/>
        <w:gridCol w:w="1188"/>
      </w:tblGrid>
      <w:tr w:rsidR="001D6E9E" w:rsidRPr="004F1406" w14:paraId="00F7CA1A" w14:textId="77777777" w:rsidTr="00DE70D0">
        <w:trPr>
          <w:tblHeader/>
        </w:trPr>
        <w:tc>
          <w:tcPr>
            <w:tcW w:w="2040" w:type="pct"/>
          </w:tcPr>
          <w:p w14:paraId="7EA436D0" w14:textId="77777777" w:rsidR="001D6E9E" w:rsidRPr="004F1406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CD7C544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7CB7BDB5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06" w:type="pct"/>
            <w:gridSpan w:val="3"/>
          </w:tcPr>
          <w:p w14:paraId="2FF5BA46" w14:textId="77777777" w:rsidR="001D6E9E" w:rsidRPr="004F1406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243CA3" w:rsidRPr="004F1406" w14:paraId="7A9DC53A" w14:textId="77777777" w:rsidTr="00DE70D0">
        <w:trPr>
          <w:tblHeader/>
        </w:trPr>
        <w:tc>
          <w:tcPr>
            <w:tcW w:w="2040" w:type="pct"/>
          </w:tcPr>
          <w:p w14:paraId="3D11038A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0C19289" w14:textId="2CC1480C" w:rsidR="00243CA3" w:rsidRPr="004F1406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46" w:type="pct"/>
          </w:tcPr>
          <w:p w14:paraId="2D1F6910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90E55BE" w14:textId="31026A1A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6C736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  <w:tc>
          <w:tcPr>
            <w:tcW w:w="146" w:type="pct"/>
          </w:tcPr>
          <w:p w14:paraId="25FC2614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54D8EC1" w14:textId="274B0ADA" w:rsidR="00243CA3" w:rsidRPr="004F1406" w:rsidRDefault="00C65C75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35" w:type="pct"/>
          </w:tcPr>
          <w:p w14:paraId="1B6A5284" w14:textId="77777777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8EC419B" w14:textId="16FACFAB" w:rsidR="00243CA3" w:rsidRPr="004F1406" w:rsidRDefault="00243CA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6C736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</w:p>
        </w:tc>
      </w:tr>
      <w:tr w:rsidR="00474F63" w:rsidRPr="004F1406" w14:paraId="2BE3176D" w14:textId="77777777" w:rsidTr="00DE70D0">
        <w:trPr>
          <w:tblHeader/>
        </w:trPr>
        <w:tc>
          <w:tcPr>
            <w:tcW w:w="2040" w:type="pct"/>
          </w:tcPr>
          <w:p w14:paraId="11A42DD2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60" w:type="pct"/>
            <w:gridSpan w:val="7"/>
          </w:tcPr>
          <w:p w14:paraId="627E8C8E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4F1406" w14:paraId="450BA29B" w14:textId="77777777" w:rsidTr="00DE70D0">
        <w:tc>
          <w:tcPr>
            <w:tcW w:w="2040" w:type="pct"/>
          </w:tcPr>
          <w:p w14:paraId="42068365" w14:textId="77777777" w:rsidR="00474F63" w:rsidRPr="004F1406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1" w:type="pct"/>
          </w:tcPr>
          <w:p w14:paraId="0EEB8885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CE10D16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60BFFCBA" w14:textId="77777777" w:rsidR="00474F63" w:rsidRPr="004F1406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04F4F9A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3DAD8D3B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60FD272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68093A3A" w14:textId="77777777" w:rsidR="00474F63" w:rsidRPr="004F1406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E70D0" w:rsidRPr="004F1406" w14:paraId="4398D5F2" w14:textId="77777777" w:rsidTr="00DE70D0">
        <w:tc>
          <w:tcPr>
            <w:tcW w:w="2040" w:type="pct"/>
          </w:tcPr>
          <w:p w14:paraId="6A69DE7C" w14:textId="77777777" w:rsidR="00474F63" w:rsidRPr="004F1406" w:rsidRDefault="00474F63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1" w:type="pct"/>
          </w:tcPr>
          <w:p w14:paraId="7A893481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CB0238F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C5117F8" w14:textId="77777777" w:rsidR="00474F63" w:rsidRPr="004F1406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E1131AE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14AB969D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5BDB392" w14:textId="77777777" w:rsidR="00474F63" w:rsidRPr="004F1406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299E93CD" w14:textId="77777777" w:rsidR="00474F63" w:rsidRPr="004F1406" w:rsidRDefault="00474F63" w:rsidP="000A7342">
            <w:pPr>
              <w:pStyle w:val="acctfourfigures"/>
              <w:framePr w:w="6521" w:h="1055" w:hSpace="142" w:wrap="around" w:vAnchor="page" w:hAnchor="page" w:x="1441" w:y="4452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7360" w:rsidRPr="004F1406" w14:paraId="6F9F30BF" w14:textId="77777777" w:rsidTr="00DE70D0">
        <w:tc>
          <w:tcPr>
            <w:tcW w:w="2040" w:type="pct"/>
          </w:tcPr>
          <w:p w14:paraId="222B37B7" w14:textId="77777777" w:rsidR="008050AA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เครื่องจักร</w:t>
            </w:r>
            <w:r w:rsidR="008050AA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8050A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อุปกรณ์ </w:t>
            </w:r>
            <w:r w:rsidRPr="004F140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</w:t>
            </w:r>
            <w:r w:rsidR="008050A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ซอฟต์แวร์</w:t>
            </w:r>
          </w:p>
          <w:p w14:paraId="595480C6" w14:textId="689E763F" w:rsidR="006C7360" w:rsidRPr="004F1406" w:rsidRDefault="006C7360" w:rsidP="00805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19DD204C" w14:textId="21C1CE77" w:rsidR="006C7360" w:rsidRPr="004F1406" w:rsidRDefault="000A0947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46" w:type="pct"/>
          </w:tcPr>
          <w:p w14:paraId="532CBA75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5F9F2D7" w14:textId="0213B07A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282</w:t>
            </w:r>
          </w:p>
        </w:tc>
        <w:tc>
          <w:tcPr>
            <w:tcW w:w="146" w:type="pct"/>
            <w:vAlign w:val="bottom"/>
          </w:tcPr>
          <w:p w14:paraId="10E6283B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8A2184D" w14:textId="749B76B1" w:rsidR="006C7360" w:rsidRPr="004F1406" w:rsidRDefault="000A0947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35" w:type="pct"/>
            <w:vAlign w:val="bottom"/>
          </w:tcPr>
          <w:p w14:paraId="2D8B3D02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1B032F1" w14:textId="5FD12D03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282</w:t>
            </w:r>
          </w:p>
        </w:tc>
      </w:tr>
      <w:tr w:rsidR="006C7360" w:rsidRPr="004F1406" w14:paraId="6B092CA0" w14:textId="77777777" w:rsidTr="005A2B30">
        <w:tc>
          <w:tcPr>
            <w:tcW w:w="2040" w:type="pct"/>
          </w:tcPr>
          <w:p w14:paraId="491E107D" w14:textId="77777777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16B640D" w14:textId="55E96DFF" w:rsidR="006C7360" w:rsidRPr="004F1406" w:rsidRDefault="000A0947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46" w:type="pct"/>
          </w:tcPr>
          <w:p w14:paraId="2FEA1BFE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4340ADE0" w14:textId="07D1D146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282</w:t>
            </w:r>
          </w:p>
        </w:tc>
        <w:tc>
          <w:tcPr>
            <w:tcW w:w="146" w:type="pct"/>
            <w:vAlign w:val="bottom"/>
          </w:tcPr>
          <w:p w14:paraId="235B329C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CB1420A" w14:textId="79ADE871" w:rsidR="006C7360" w:rsidRPr="004F1406" w:rsidRDefault="000A0947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288</w:t>
            </w:r>
          </w:p>
        </w:tc>
        <w:tc>
          <w:tcPr>
            <w:tcW w:w="135" w:type="pct"/>
            <w:vAlign w:val="bottom"/>
          </w:tcPr>
          <w:p w14:paraId="373F82C1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1A87E92D" w14:textId="2900FC40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282</w:t>
            </w:r>
          </w:p>
        </w:tc>
      </w:tr>
      <w:tr w:rsidR="00D36361" w:rsidRPr="004F1406" w14:paraId="13333B68" w14:textId="77777777" w:rsidTr="001E3C32">
        <w:tc>
          <w:tcPr>
            <w:tcW w:w="2040" w:type="pct"/>
          </w:tcPr>
          <w:p w14:paraId="320F5398" w14:textId="77777777" w:rsidR="00D36361" w:rsidRPr="009534D0" w:rsidRDefault="00D36361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  <w:shd w:val="clear" w:color="auto" w:fill="auto"/>
          </w:tcPr>
          <w:p w14:paraId="1106C284" w14:textId="77777777" w:rsidR="00D36361" w:rsidRPr="009534D0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4B6102B1" w14:textId="77777777" w:rsidR="00D36361" w:rsidRPr="009534D0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</w:tcBorders>
          </w:tcPr>
          <w:p w14:paraId="63B117BE" w14:textId="77777777" w:rsidR="00D36361" w:rsidRPr="009534D0" w:rsidRDefault="00D36361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1BE8ACE4" w14:textId="77777777" w:rsidR="00D36361" w:rsidRPr="009534D0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</w:tcBorders>
          </w:tcPr>
          <w:p w14:paraId="483D6AA3" w14:textId="77777777" w:rsidR="00D36361" w:rsidRPr="009534D0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7730D7D0" w14:textId="77777777" w:rsidR="00D36361" w:rsidRPr="009534D0" w:rsidRDefault="00D36361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</w:tcBorders>
          </w:tcPr>
          <w:p w14:paraId="27D43648" w14:textId="77777777" w:rsidR="00D36361" w:rsidRPr="009534D0" w:rsidRDefault="00D36361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E3C32" w:rsidRPr="004F1406" w14:paraId="0F301D21" w14:textId="77777777" w:rsidTr="001E3C32">
        <w:tc>
          <w:tcPr>
            <w:tcW w:w="2040" w:type="pct"/>
          </w:tcPr>
          <w:p w14:paraId="568E37A5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28F9A6E9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0C84F6B0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21" w:type="pct"/>
          </w:tcPr>
          <w:p w14:paraId="63F880B2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4F6E26CC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pct"/>
          </w:tcPr>
          <w:p w14:paraId="4FD33CCC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75D02C08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41" w:type="pct"/>
          </w:tcPr>
          <w:p w14:paraId="4E362B83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E3C32" w:rsidRPr="004F1406" w14:paraId="1EE316D1" w14:textId="77777777" w:rsidTr="001E3C32">
        <w:tc>
          <w:tcPr>
            <w:tcW w:w="2040" w:type="pct"/>
          </w:tcPr>
          <w:p w14:paraId="60C60B4C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28AC4092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7335F255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21" w:type="pct"/>
          </w:tcPr>
          <w:p w14:paraId="779EAA26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1CF27D00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pct"/>
          </w:tcPr>
          <w:p w14:paraId="1DB232F5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58599F31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41" w:type="pct"/>
          </w:tcPr>
          <w:p w14:paraId="013D11DE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E3C32" w:rsidRPr="004F1406" w14:paraId="194D0761" w14:textId="77777777" w:rsidTr="001E3C32">
        <w:tc>
          <w:tcPr>
            <w:tcW w:w="2040" w:type="pct"/>
          </w:tcPr>
          <w:p w14:paraId="6FCA0707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347C89F6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28C563EE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21" w:type="pct"/>
          </w:tcPr>
          <w:p w14:paraId="379778D4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49032EE9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pct"/>
          </w:tcPr>
          <w:p w14:paraId="1A2B8EF1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1417756A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41" w:type="pct"/>
          </w:tcPr>
          <w:p w14:paraId="63003062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E3C32" w:rsidRPr="004F1406" w14:paraId="1580C021" w14:textId="77777777" w:rsidTr="001E3C32">
        <w:tc>
          <w:tcPr>
            <w:tcW w:w="2040" w:type="pct"/>
          </w:tcPr>
          <w:p w14:paraId="7CCF4E0B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37F1F7C7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58BB69D4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21" w:type="pct"/>
          </w:tcPr>
          <w:p w14:paraId="28D7D05F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6" w:type="pct"/>
          </w:tcPr>
          <w:p w14:paraId="7A6184A1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30" w:type="pct"/>
          </w:tcPr>
          <w:p w14:paraId="0A2A1691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0BB078BE" w14:textId="77777777" w:rsidR="001E3C32" w:rsidRPr="009534D0" w:rsidRDefault="001E3C3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641" w:type="pct"/>
          </w:tcPr>
          <w:p w14:paraId="0C14D01E" w14:textId="77777777" w:rsidR="001E3C32" w:rsidRPr="009534D0" w:rsidRDefault="001E3C3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C0039" w:rsidRPr="004F1406" w14:paraId="29295781" w14:textId="77777777" w:rsidTr="001D4018">
        <w:tc>
          <w:tcPr>
            <w:tcW w:w="2040" w:type="pct"/>
          </w:tcPr>
          <w:p w14:paraId="2F7AB0B1" w14:textId="08E032B0"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="004D01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F14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1" w:type="pct"/>
          </w:tcPr>
          <w:p w14:paraId="10D93AB7" w14:textId="77777777"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8AE2BBC" w14:textId="77777777"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4CD0C069" w14:textId="77777777"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F725262" w14:textId="77777777"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5FCF7C6D" w14:textId="77777777"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5E54122" w14:textId="77777777" w:rsidR="003C0039" w:rsidRPr="004F1406" w:rsidRDefault="003C0039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37007F88" w14:textId="77777777" w:rsidR="003C0039" w:rsidRPr="004F1406" w:rsidRDefault="003C0039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7AD2" w:rsidRPr="004F1406" w14:paraId="7596FADC" w14:textId="77777777" w:rsidTr="001D4018">
        <w:tc>
          <w:tcPr>
            <w:tcW w:w="2040" w:type="pct"/>
          </w:tcPr>
          <w:p w14:paraId="7EE66ECA" w14:textId="41EFC0A2" w:rsidR="004E7AD2" w:rsidRPr="004E7AD2" w:rsidRDefault="004E7AD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277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41" w:type="pct"/>
          </w:tcPr>
          <w:p w14:paraId="693537B0" w14:textId="1898E800" w:rsidR="004E7AD2" w:rsidRPr="00870C0B" w:rsidRDefault="00870C0B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70C0B">
              <w:rPr>
                <w:rFonts w:ascii="Angsana New" w:hAnsi="Angsana New"/>
                <w:sz w:val="30"/>
                <w:szCs w:val="30"/>
                <w:lang w:val="en-US" w:eastAsia="en-US"/>
              </w:rPr>
              <w:t>218</w:t>
            </w:r>
          </w:p>
        </w:tc>
        <w:tc>
          <w:tcPr>
            <w:tcW w:w="146" w:type="pct"/>
          </w:tcPr>
          <w:p w14:paraId="39A641F7" w14:textId="77777777" w:rsidR="004E7AD2" w:rsidRPr="004F1406" w:rsidRDefault="004E7AD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3A3D7134" w14:textId="4BE08EC4" w:rsidR="004E7AD2" w:rsidRPr="004E7AD2" w:rsidRDefault="004E7AD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4E7A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2CB4E0" w14:textId="77777777" w:rsidR="004E7AD2" w:rsidRPr="004F1406" w:rsidRDefault="004E7AD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6823DF2C" w14:textId="64F58020" w:rsidR="004E7AD2" w:rsidRPr="00870C0B" w:rsidRDefault="00870C0B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70C0B">
              <w:rPr>
                <w:rFonts w:ascii="Angsana New" w:hAnsi="Angsana New"/>
                <w:sz w:val="30"/>
                <w:szCs w:val="30"/>
                <w:lang w:val="en-US" w:eastAsia="en-US"/>
              </w:rPr>
              <w:t>218</w:t>
            </w:r>
          </w:p>
        </w:tc>
        <w:tc>
          <w:tcPr>
            <w:tcW w:w="135" w:type="pct"/>
          </w:tcPr>
          <w:p w14:paraId="4335871B" w14:textId="77777777" w:rsidR="004E7AD2" w:rsidRPr="004F1406" w:rsidRDefault="004E7AD2" w:rsidP="003C0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778CF4C4" w14:textId="00D1C0F6" w:rsidR="004E7AD2" w:rsidRPr="004E7AD2" w:rsidRDefault="004E7AD2" w:rsidP="003C0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30"/>
                <w:szCs w:val="30"/>
              </w:rPr>
            </w:pPr>
            <w:r w:rsidRPr="004E7A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C7360" w:rsidRPr="004F1406" w14:paraId="449A9C07" w14:textId="77777777" w:rsidTr="001D4018">
        <w:tc>
          <w:tcPr>
            <w:tcW w:w="2040" w:type="pct"/>
          </w:tcPr>
          <w:p w14:paraId="320EB433" w14:textId="77777777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br/>
              <w:t>สำหรับซื้อสินค้าและวัตถุดิบ</w:t>
            </w:r>
          </w:p>
        </w:tc>
        <w:tc>
          <w:tcPr>
            <w:tcW w:w="641" w:type="pct"/>
          </w:tcPr>
          <w:p w14:paraId="6B29D708" w14:textId="77777777" w:rsidR="006C7360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EB61894" w14:textId="0DA88591" w:rsidR="000A0947" w:rsidRPr="004F1406" w:rsidRDefault="000A0947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21,325</w:t>
            </w:r>
          </w:p>
        </w:tc>
        <w:tc>
          <w:tcPr>
            <w:tcW w:w="146" w:type="pct"/>
          </w:tcPr>
          <w:p w14:paraId="5AD9E212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2F752027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F6F9227" w14:textId="2DE2B60A" w:rsidR="006C7360" w:rsidRPr="004F1406" w:rsidRDefault="00914B25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6C7360" w:rsidRPr="004F1406">
              <w:rPr>
                <w:rFonts w:ascii="Angsana New" w:hAnsi="Angsana New" w:hint="cs"/>
                <w:sz w:val="30"/>
                <w:szCs w:val="30"/>
              </w:rPr>
              <w:t>,5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46" w:type="pct"/>
          </w:tcPr>
          <w:p w14:paraId="464698F1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22790878" w14:textId="77777777" w:rsidR="006C7360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2F00F9C" w14:textId="302CDF79" w:rsidR="000A0947" w:rsidRPr="004F1406" w:rsidRDefault="000A0947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16,713</w:t>
            </w:r>
          </w:p>
        </w:tc>
        <w:tc>
          <w:tcPr>
            <w:tcW w:w="135" w:type="pct"/>
          </w:tcPr>
          <w:p w14:paraId="7E93D8BE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192EC55D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4F532AB7" w14:textId="325646B2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10,770</w:t>
            </w:r>
          </w:p>
        </w:tc>
      </w:tr>
      <w:tr w:rsidR="006C7360" w:rsidRPr="004F1406" w14:paraId="6C0B50FE" w14:textId="77777777" w:rsidTr="001D4018">
        <w:tc>
          <w:tcPr>
            <w:tcW w:w="2040" w:type="pct"/>
          </w:tcPr>
          <w:p w14:paraId="7A608172" w14:textId="77777777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1" w:type="pct"/>
          </w:tcPr>
          <w:p w14:paraId="6352E880" w14:textId="510041CF" w:rsidR="006C7360" w:rsidRPr="004F1406" w:rsidRDefault="003E2ABF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2,006</w:t>
            </w:r>
          </w:p>
        </w:tc>
        <w:tc>
          <w:tcPr>
            <w:tcW w:w="146" w:type="pct"/>
          </w:tcPr>
          <w:p w14:paraId="7EAE5A87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</w:tcPr>
          <w:p w14:paraId="01D3D9B1" w14:textId="69615B55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2,981</w:t>
            </w:r>
          </w:p>
        </w:tc>
        <w:tc>
          <w:tcPr>
            <w:tcW w:w="146" w:type="pct"/>
          </w:tcPr>
          <w:p w14:paraId="37531D77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</w:tcPr>
          <w:p w14:paraId="0A9E209F" w14:textId="353813DE" w:rsidR="006C7360" w:rsidRPr="004F1406" w:rsidRDefault="003E2ABF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1,206</w:t>
            </w:r>
          </w:p>
        </w:tc>
        <w:tc>
          <w:tcPr>
            <w:tcW w:w="135" w:type="pct"/>
          </w:tcPr>
          <w:p w14:paraId="6F563BB1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</w:tcPr>
          <w:p w14:paraId="5A3CDD86" w14:textId="44BFCD95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sz w:val="30"/>
                <w:szCs w:val="30"/>
              </w:rPr>
              <w:t>1,181</w:t>
            </w:r>
          </w:p>
        </w:tc>
      </w:tr>
      <w:tr w:rsidR="006C7360" w:rsidRPr="004F1406" w14:paraId="02DDD9EB" w14:textId="77777777" w:rsidTr="00CE0ADC">
        <w:tc>
          <w:tcPr>
            <w:tcW w:w="2040" w:type="pct"/>
          </w:tcPr>
          <w:p w14:paraId="092F0F05" w14:textId="77777777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14:paraId="6D5FF846" w14:textId="5C6EDC68" w:rsidR="006C7360" w:rsidRPr="004F1406" w:rsidRDefault="000A0947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</w:t>
            </w:r>
            <w:r w:rsidR="003E2AB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,5</w:t>
            </w:r>
            <w:r w:rsidR="003E2AB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49</w:t>
            </w:r>
          </w:p>
        </w:tc>
        <w:tc>
          <w:tcPr>
            <w:tcW w:w="146" w:type="pct"/>
          </w:tcPr>
          <w:p w14:paraId="15C47DE2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2" w:space="0" w:color="auto"/>
              <w:bottom w:val="double" w:sz="4" w:space="0" w:color="auto"/>
            </w:tcBorders>
          </w:tcPr>
          <w:p w14:paraId="2E1E02AC" w14:textId="3AAA91C6" w:rsidR="006C7360" w:rsidRPr="004F1406" w:rsidRDefault="00914B25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6C7360"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46" w:type="pct"/>
          </w:tcPr>
          <w:p w14:paraId="50594378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2" w:space="0" w:color="auto"/>
              <w:bottom w:val="double" w:sz="4" w:space="0" w:color="auto"/>
            </w:tcBorders>
          </w:tcPr>
          <w:p w14:paraId="0B7E3B46" w14:textId="29CC36C6" w:rsidR="006C7360" w:rsidRPr="004F1406" w:rsidRDefault="000A0947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3E2AB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3E2AB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137</w:t>
            </w:r>
          </w:p>
        </w:tc>
        <w:tc>
          <w:tcPr>
            <w:tcW w:w="135" w:type="pct"/>
          </w:tcPr>
          <w:p w14:paraId="04B49665" w14:textId="77777777" w:rsidR="006C7360" w:rsidRPr="004F1406" w:rsidRDefault="006C7360" w:rsidP="006C7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1" w:type="pct"/>
            <w:tcBorders>
              <w:top w:val="single" w:sz="2" w:space="0" w:color="auto"/>
              <w:bottom w:val="double" w:sz="4" w:space="0" w:color="auto"/>
            </w:tcBorders>
          </w:tcPr>
          <w:p w14:paraId="1EFA4961" w14:textId="382AE32C" w:rsidR="006C7360" w:rsidRPr="004F1406" w:rsidRDefault="006C7360" w:rsidP="006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</w:rPr>
              <w:t>11,951</w:t>
            </w:r>
          </w:p>
        </w:tc>
      </w:tr>
    </w:tbl>
    <w:p w14:paraId="2C2707BA" w14:textId="77777777" w:rsidR="008906EE" w:rsidRPr="004E6CBC" w:rsidRDefault="008906EE" w:rsidP="00337C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  <w:cs/>
        </w:rPr>
      </w:pPr>
    </w:p>
    <w:p w14:paraId="41178BE4" w14:textId="210147BA" w:rsidR="00F811BB" w:rsidRPr="00962A1B" w:rsidRDefault="00F811BB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962A1B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เหตุการณ์หลังรอบระยะเวลารายงาน</w:t>
      </w:r>
    </w:p>
    <w:p w14:paraId="0CCAA667" w14:textId="77777777" w:rsidR="00C02AAA" w:rsidRPr="004E6CBC" w:rsidRDefault="00C02AAA" w:rsidP="00C0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28"/>
          <w:szCs w:val="28"/>
          <w:lang w:eastAsia="x-none"/>
        </w:rPr>
      </w:pPr>
    </w:p>
    <w:p w14:paraId="0921A772" w14:textId="188F6C0C" w:rsidR="00E4616C" w:rsidRPr="004E6CBC" w:rsidRDefault="00E4616C" w:rsidP="00F92A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/>
          <w:sz w:val="28"/>
          <w:szCs w:val="28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(ก) </w:t>
      </w:r>
      <w:r w:rsidR="00F92AE9">
        <w:rPr>
          <w:rFonts w:asciiTheme="majorBidi" w:hAnsiTheme="majorBidi"/>
          <w:sz w:val="30"/>
          <w:szCs w:val="30"/>
          <w:cs/>
          <w:lang w:eastAsia="x-none"/>
        </w:rPr>
        <w:tab/>
      </w:r>
      <w:r w:rsidR="00C02AAA" w:rsidRPr="00C106AF">
        <w:rPr>
          <w:rFonts w:asciiTheme="majorBidi" w:hAnsiTheme="majorBidi"/>
          <w:sz w:val="30"/>
          <w:szCs w:val="30"/>
          <w:cs/>
          <w:lang w:eastAsia="x-none"/>
        </w:rPr>
        <w:t xml:space="preserve">ที่ประชุมคณะกรรมการบริษัทเมื่อวันที่ </w:t>
      </w:r>
      <w:r w:rsidR="00C02AAA" w:rsidRPr="00C106AF">
        <w:rPr>
          <w:rFonts w:asciiTheme="majorBidi" w:hAnsiTheme="majorBidi"/>
          <w:sz w:val="30"/>
          <w:szCs w:val="30"/>
          <w:lang w:eastAsia="x-none"/>
        </w:rPr>
        <w:t xml:space="preserve">25 </w:t>
      </w:r>
      <w:r w:rsidR="00C02AAA" w:rsidRPr="00C106AF">
        <w:rPr>
          <w:rFonts w:asciiTheme="majorBidi" w:hAnsiTheme="majorBidi"/>
          <w:sz w:val="30"/>
          <w:szCs w:val="30"/>
          <w:cs/>
          <w:lang w:eastAsia="x-none"/>
        </w:rPr>
        <w:t xml:space="preserve">กุมภาพันธ์ </w:t>
      </w:r>
      <w:r w:rsidR="00C02AAA" w:rsidRPr="00C106AF">
        <w:rPr>
          <w:rFonts w:asciiTheme="majorBidi" w:hAnsiTheme="majorBidi"/>
          <w:sz w:val="30"/>
          <w:szCs w:val="30"/>
          <w:lang w:eastAsia="x-none"/>
        </w:rPr>
        <w:t>2564</w:t>
      </w:r>
      <w:r>
        <w:rPr>
          <w:rFonts w:asciiTheme="majorBidi" w:hAnsiTheme="majorBidi"/>
          <w:sz w:val="30"/>
          <w:szCs w:val="30"/>
          <w:lang w:eastAsia="x-none"/>
        </w:rPr>
        <w:br/>
      </w:r>
    </w:p>
    <w:p w14:paraId="5602CDFE" w14:textId="4DC696C3" w:rsidR="00C02AAA" w:rsidRPr="00C106AF" w:rsidRDefault="00E4616C" w:rsidP="00CB0AF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72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t>(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ก</w:t>
      </w:r>
      <w:r>
        <w:rPr>
          <w:rFonts w:asciiTheme="majorBidi" w:hAnsiTheme="majorBidi"/>
          <w:sz w:val="30"/>
          <w:szCs w:val="30"/>
          <w:lang w:eastAsia="x-none"/>
        </w:rPr>
        <w:t>.1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)</w:t>
      </w:r>
      <w:r w:rsidR="00C02AAA" w:rsidRPr="00C106AF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F92AE9">
        <w:rPr>
          <w:rFonts w:asciiTheme="majorBidi" w:hAnsiTheme="majorBidi"/>
          <w:sz w:val="30"/>
          <w:szCs w:val="30"/>
          <w:cs/>
          <w:lang w:eastAsia="x-none"/>
        </w:rPr>
        <w:tab/>
      </w:r>
      <w:r w:rsidR="00C02AAA" w:rsidRPr="00C106AF">
        <w:rPr>
          <w:rFonts w:asciiTheme="majorBidi" w:hAnsiTheme="majorBidi"/>
          <w:sz w:val="30"/>
          <w:szCs w:val="30"/>
          <w:cs/>
          <w:lang w:eastAsia="x-none"/>
        </w:rPr>
        <w:t>มีมติอนุมัติให้เสนอที่ประชุมสามัญผู้ถือหุ้นเพื่ออนุมัติการจัดสรรเงินทุนสำรองตามกฎหมายจำนวน</w:t>
      </w:r>
      <w:r w:rsidR="005F6E1D">
        <w:rPr>
          <w:rFonts w:asciiTheme="majorBidi" w:hAnsiTheme="majorBidi"/>
          <w:sz w:val="30"/>
          <w:szCs w:val="30"/>
          <w:lang w:eastAsia="x-none"/>
        </w:rPr>
        <w:t xml:space="preserve"> </w:t>
      </w:r>
      <w:bookmarkStart w:id="9" w:name="_Hlk65101472"/>
      <w:r w:rsidR="005F6E1D">
        <w:rPr>
          <w:rFonts w:asciiTheme="majorBidi" w:hAnsiTheme="majorBidi"/>
          <w:sz w:val="30"/>
          <w:szCs w:val="30"/>
          <w:lang w:eastAsia="x-none"/>
        </w:rPr>
        <w:t>5,174,853.15</w:t>
      </w:r>
      <w:r w:rsidR="00C02AAA" w:rsidRPr="00C106AF">
        <w:rPr>
          <w:rFonts w:asciiTheme="majorBidi" w:hAnsiTheme="majorBidi"/>
          <w:sz w:val="30"/>
          <w:szCs w:val="30"/>
          <w:lang w:eastAsia="x-none"/>
        </w:rPr>
        <w:t xml:space="preserve"> </w:t>
      </w:r>
      <w:bookmarkEnd w:id="9"/>
      <w:r w:rsidR="00C02AAA" w:rsidRPr="00C106AF">
        <w:rPr>
          <w:rFonts w:asciiTheme="majorBidi" w:hAnsiTheme="majorBidi"/>
          <w:sz w:val="30"/>
          <w:szCs w:val="30"/>
          <w:cs/>
          <w:lang w:eastAsia="x-none"/>
        </w:rPr>
        <w:t xml:space="preserve">บาท และจัดสรรเงินกําไรจากกําไรสะสมของบริษัท </w:t>
      </w:r>
      <w:r w:rsidR="00F92AE9">
        <w:rPr>
          <w:rFonts w:asciiTheme="majorBidi" w:hAnsiTheme="majorBidi" w:hint="cs"/>
          <w:sz w:val="30"/>
          <w:szCs w:val="30"/>
          <w:cs/>
          <w:lang w:eastAsia="x-none"/>
        </w:rPr>
        <w:t>ณ สิ้นปี</w:t>
      </w:r>
      <w:r w:rsidR="00C02AAA" w:rsidRPr="00C106AF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4F0A14" w:rsidRPr="00C106AF">
        <w:rPr>
          <w:rFonts w:asciiTheme="majorBidi" w:hAnsiTheme="majorBidi"/>
          <w:sz w:val="30"/>
          <w:szCs w:val="30"/>
          <w:lang w:eastAsia="x-none"/>
        </w:rPr>
        <w:t>256</w:t>
      </w:r>
      <w:r w:rsidR="00E77287">
        <w:rPr>
          <w:rFonts w:asciiTheme="majorBidi" w:hAnsiTheme="majorBidi"/>
          <w:sz w:val="30"/>
          <w:szCs w:val="30"/>
          <w:lang w:eastAsia="x-none"/>
        </w:rPr>
        <w:t>3</w:t>
      </w:r>
      <w:r w:rsidR="00C02AAA" w:rsidRPr="00C106AF">
        <w:rPr>
          <w:rFonts w:asciiTheme="majorBidi" w:hAnsiTheme="majorBidi"/>
          <w:sz w:val="30"/>
          <w:szCs w:val="30"/>
          <w:cs/>
          <w:lang w:eastAsia="x-none"/>
        </w:rPr>
        <w:t xml:space="preserve"> เพื่อจ่ายปันผลเป็นหุ้นและเงินสด</w:t>
      </w:r>
      <w:r w:rsidR="00CB0AF5">
        <w:rPr>
          <w:rFonts w:asciiTheme="majorBidi" w:hAnsiTheme="majorBidi" w:hint="cs"/>
          <w:sz w:val="30"/>
          <w:szCs w:val="30"/>
          <w:cs/>
          <w:lang w:eastAsia="x-none"/>
        </w:rPr>
        <w:t xml:space="preserve"> รวมถึงการเปลี่ยนแปลงทุนจดทะเบียนของบริษัท</w:t>
      </w:r>
      <w:r w:rsidR="00C02AAA" w:rsidRPr="00C106AF">
        <w:rPr>
          <w:rFonts w:asciiTheme="majorBidi" w:hAnsiTheme="majorBidi"/>
          <w:sz w:val="30"/>
          <w:szCs w:val="30"/>
          <w:cs/>
          <w:lang w:eastAsia="x-none"/>
        </w:rPr>
        <w:t xml:space="preserve"> โดยมีรายละเอียดดังนี้</w:t>
      </w:r>
    </w:p>
    <w:p w14:paraId="44A563C9" w14:textId="77777777" w:rsidR="00C02AAA" w:rsidRPr="004E6CBC" w:rsidRDefault="00C02AAA" w:rsidP="00C02AAA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7F2000C" w14:textId="4EBB92F8" w:rsidR="00C02AAA" w:rsidRPr="00C02AAA" w:rsidRDefault="00C02AAA" w:rsidP="00E461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firstLine="36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C02AAA">
        <w:rPr>
          <w:rFonts w:asciiTheme="majorBidi" w:hAnsiTheme="majorBidi"/>
          <w:i/>
          <w:iCs/>
          <w:sz w:val="30"/>
          <w:szCs w:val="30"/>
          <w:cs/>
          <w:lang w:eastAsia="x-none"/>
        </w:rPr>
        <w:t>การจ่ายปันผลเป็น</w:t>
      </w:r>
      <w:r w:rsidR="00C106AF">
        <w:rPr>
          <w:rFonts w:asciiTheme="majorBidi" w:hAnsiTheme="majorBidi" w:hint="cs"/>
          <w:i/>
          <w:iCs/>
          <w:sz w:val="30"/>
          <w:szCs w:val="30"/>
          <w:cs/>
          <w:lang w:eastAsia="x-none"/>
        </w:rPr>
        <w:t>หุ้นและเงินสด</w:t>
      </w:r>
    </w:p>
    <w:p w14:paraId="39F880A9" w14:textId="77777777" w:rsidR="00C02AAA" w:rsidRPr="004E6CBC" w:rsidRDefault="00C02AAA" w:rsidP="00C02AAA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C0276B2" w14:textId="039E2506" w:rsidR="00C02AAA" w:rsidRPr="00C02AAA" w:rsidRDefault="00C02AAA" w:rsidP="00E4616C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hanging="45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02AAA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จ่ายปันผลเป็นหุ้นสามัญของบริษัทจากกำไรสะสมยังไม่ได้จัดสรร ณ สิ้นปี </w:t>
      </w:r>
      <w:r w:rsidR="004F0A14" w:rsidRPr="004F0A14">
        <w:rPr>
          <w:rFonts w:asciiTheme="majorBidi" w:hAnsiTheme="majorBidi"/>
          <w:spacing w:val="-6"/>
          <w:sz w:val="30"/>
          <w:szCs w:val="30"/>
          <w:lang w:eastAsia="x-none"/>
        </w:rPr>
        <w:t>256</w:t>
      </w:r>
      <w:r w:rsidR="00C106AF">
        <w:rPr>
          <w:rFonts w:asciiTheme="majorBidi" w:hAnsiTheme="majorBidi"/>
          <w:spacing w:val="-6"/>
          <w:sz w:val="30"/>
          <w:szCs w:val="30"/>
          <w:lang w:eastAsia="x-none"/>
        </w:rPr>
        <w:t>3</w:t>
      </w:r>
      <w:r w:rsidRPr="00C02AAA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เป็นจำนวนไม่</w:t>
      </w:r>
      <w:r w:rsidRPr="006A3668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เกิน </w:t>
      </w:r>
      <w:r w:rsidR="005F6E1D" w:rsidRPr="00351526">
        <w:rPr>
          <w:rFonts w:asciiTheme="majorBidi" w:hAnsiTheme="majorBidi"/>
          <w:spacing w:val="-6"/>
          <w:sz w:val="30"/>
          <w:szCs w:val="30"/>
          <w:lang w:eastAsia="x-none"/>
        </w:rPr>
        <w:t xml:space="preserve">100,000,000 </w:t>
      </w:r>
      <w:r w:rsidRPr="00351526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หุ้น มูลค่าที่ตราไว้หุ้นละ </w:t>
      </w:r>
      <w:r w:rsidR="004F0A14" w:rsidRPr="00351526">
        <w:rPr>
          <w:rFonts w:asciiTheme="majorBidi" w:hAnsiTheme="majorBidi"/>
          <w:spacing w:val="-6"/>
          <w:sz w:val="30"/>
          <w:szCs w:val="30"/>
          <w:lang w:eastAsia="x-none"/>
        </w:rPr>
        <w:t>0</w:t>
      </w:r>
      <w:r w:rsidRPr="00351526">
        <w:rPr>
          <w:rFonts w:asciiTheme="majorBidi" w:hAnsiTheme="majorBidi"/>
          <w:spacing w:val="-6"/>
          <w:sz w:val="30"/>
          <w:szCs w:val="30"/>
          <w:cs/>
          <w:lang w:eastAsia="x-none"/>
        </w:rPr>
        <w:t>.</w:t>
      </w:r>
      <w:r w:rsidR="004F0A14" w:rsidRPr="00351526">
        <w:rPr>
          <w:rFonts w:asciiTheme="majorBidi" w:hAnsiTheme="majorBidi"/>
          <w:spacing w:val="-6"/>
          <w:sz w:val="30"/>
          <w:szCs w:val="30"/>
          <w:lang w:eastAsia="x-none"/>
        </w:rPr>
        <w:t>50</w:t>
      </w:r>
      <w:r w:rsidRPr="00351526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บาท ให้แก่ผู้ถือหุ้นในอัตรา </w:t>
      </w:r>
      <w:bookmarkStart w:id="10" w:name="_Hlk65102159"/>
      <w:r w:rsidR="00851116" w:rsidRPr="00351526">
        <w:rPr>
          <w:rFonts w:asciiTheme="majorBidi" w:hAnsiTheme="majorBidi"/>
          <w:spacing w:val="-6"/>
          <w:sz w:val="30"/>
          <w:szCs w:val="30"/>
          <w:lang w:eastAsia="x-none"/>
        </w:rPr>
        <w:t xml:space="preserve">3.299987 </w:t>
      </w:r>
      <w:bookmarkEnd w:id="10"/>
      <w:r w:rsidRPr="00351526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หุ้นเดิมต่อ </w:t>
      </w:r>
      <w:r w:rsidR="004F0A14" w:rsidRPr="00351526">
        <w:rPr>
          <w:rFonts w:asciiTheme="majorBidi" w:hAnsiTheme="majorBidi"/>
          <w:spacing w:val="-6"/>
          <w:sz w:val="30"/>
          <w:szCs w:val="30"/>
          <w:lang w:eastAsia="x-none"/>
        </w:rPr>
        <w:t>1</w:t>
      </w:r>
      <w:r w:rsidRPr="00351526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 หุ้นปันผล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รวมมูลค่าหุ้นทั้งสิ้นไม่</w:t>
      </w:r>
      <w:r w:rsidRPr="00851116">
        <w:rPr>
          <w:rFonts w:asciiTheme="majorBidi" w:hAnsiTheme="majorBidi"/>
          <w:sz w:val="30"/>
          <w:szCs w:val="30"/>
          <w:cs/>
          <w:lang w:eastAsia="x-none"/>
        </w:rPr>
        <w:t xml:space="preserve">เกิน </w:t>
      </w:r>
      <w:r w:rsidR="00851116" w:rsidRPr="00851116">
        <w:rPr>
          <w:rFonts w:asciiTheme="majorBidi" w:hAnsiTheme="majorBidi"/>
          <w:sz w:val="30"/>
          <w:szCs w:val="30"/>
          <w:lang w:eastAsia="x-none"/>
        </w:rPr>
        <w:t>5</w:t>
      </w:r>
      <w:r w:rsidR="004F0A14" w:rsidRPr="00851116">
        <w:rPr>
          <w:rFonts w:asciiTheme="majorBidi" w:hAnsiTheme="majorBidi"/>
          <w:sz w:val="30"/>
          <w:szCs w:val="30"/>
          <w:lang w:eastAsia="x-none"/>
        </w:rPr>
        <w:t>0</w:t>
      </w:r>
      <w:r w:rsidRPr="00851116">
        <w:rPr>
          <w:rFonts w:asciiTheme="majorBidi" w:hAnsiTheme="majorBidi"/>
          <w:sz w:val="30"/>
          <w:szCs w:val="30"/>
          <w:cs/>
          <w:lang w:eastAsia="x-none"/>
        </w:rPr>
        <w:t xml:space="preserve"> ล้าน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บาท หรือคิดเป็นอัตราจ่ายปันผล </w:t>
      </w:r>
      <w:bookmarkStart w:id="11" w:name="_Hlk65102185"/>
      <w:r w:rsidR="00851116" w:rsidRPr="00851116">
        <w:rPr>
          <w:rFonts w:asciiTheme="majorBidi" w:hAnsiTheme="majorBidi"/>
          <w:sz w:val="30"/>
          <w:szCs w:val="30"/>
          <w:lang w:eastAsia="x-none"/>
        </w:rPr>
        <w:t xml:space="preserve">0.1515157418 </w:t>
      </w:r>
      <w:bookmarkEnd w:id="11"/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บาทต่อหุ้น ทั้งนี้ในกรณีที่ผู้ถือหุ้นรายใดมีเศษของหุ้นเดิมหลังจากจัดสรรหุ้นปันผลแล้วให้จ่ายปันผลเป็นเงินสดแทนการจ่ายเป็นหุ้นปันผลในอัตราหุ้นละ </w:t>
      </w:r>
      <w:bookmarkStart w:id="12" w:name="_Hlk65102210"/>
      <w:r w:rsidR="00851116" w:rsidRPr="00851116">
        <w:rPr>
          <w:rFonts w:asciiTheme="majorBidi" w:hAnsiTheme="majorBidi"/>
          <w:sz w:val="30"/>
          <w:szCs w:val="30"/>
          <w:lang w:eastAsia="x-none"/>
        </w:rPr>
        <w:t xml:space="preserve">0.1515157418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bookmarkEnd w:id="12"/>
      <w:r w:rsidRPr="00C02AAA">
        <w:rPr>
          <w:rFonts w:asciiTheme="majorBidi" w:hAnsiTheme="majorBidi"/>
          <w:sz w:val="30"/>
          <w:szCs w:val="30"/>
          <w:cs/>
          <w:lang w:eastAsia="x-none"/>
        </w:rPr>
        <w:t>บาท</w:t>
      </w:r>
    </w:p>
    <w:p w14:paraId="22FCFA13" w14:textId="77777777" w:rsidR="00C106AF" w:rsidRPr="004E6CBC" w:rsidRDefault="00C106AF" w:rsidP="00C106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pacing w:val="-6"/>
          <w:sz w:val="28"/>
          <w:szCs w:val="28"/>
          <w:lang w:eastAsia="x-none"/>
        </w:rPr>
      </w:pPr>
    </w:p>
    <w:p w14:paraId="7559BEEC" w14:textId="77777777" w:rsidR="00351526" w:rsidRDefault="00C02AAA" w:rsidP="00E4616C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hanging="450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76391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จ่ายปันผลเป็นเงินสด ในอัตราหุ้นละ</w:t>
      </w:r>
      <w:r w:rsidR="00851116" w:rsidRPr="00763917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bookmarkStart w:id="13" w:name="_Hlk65102392"/>
      <w:r w:rsidR="00C14B28" w:rsidRPr="00763917">
        <w:rPr>
          <w:rFonts w:asciiTheme="majorBidi" w:hAnsiTheme="majorBidi" w:cstheme="majorBidi"/>
          <w:spacing w:val="-6"/>
          <w:sz w:val="30"/>
          <w:szCs w:val="30"/>
          <w:lang w:eastAsia="x-none"/>
        </w:rPr>
        <w:t>0</w:t>
      </w:r>
      <w:r w:rsidR="00851116" w:rsidRPr="0076391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.</w:t>
      </w:r>
      <w:r w:rsidR="00C14B28" w:rsidRPr="00763917">
        <w:rPr>
          <w:rFonts w:asciiTheme="majorBidi" w:hAnsiTheme="majorBidi" w:cstheme="majorBidi"/>
          <w:spacing w:val="-6"/>
          <w:sz w:val="30"/>
          <w:szCs w:val="30"/>
          <w:lang w:eastAsia="x-none"/>
        </w:rPr>
        <w:t>0168350824</w:t>
      </w:r>
      <w:r w:rsidR="00851116" w:rsidRPr="0076391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 </w:t>
      </w:r>
      <w:bookmarkEnd w:id="13"/>
      <w:r w:rsidRPr="0076391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bookmarkStart w:id="14" w:name="_Hlk65102413"/>
      <w:r w:rsidR="00851116" w:rsidRPr="00763917">
        <w:rPr>
          <w:rFonts w:asciiTheme="majorBidi" w:hAnsiTheme="majorBidi" w:cstheme="majorBidi"/>
          <w:spacing w:val="-6"/>
          <w:sz w:val="30"/>
          <w:szCs w:val="30"/>
          <w:lang w:eastAsia="x-none"/>
        </w:rPr>
        <w:t>5,555,556</w:t>
      </w:r>
      <w:bookmarkEnd w:id="14"/>
      <w:r w:rsidR="00851116" w:rsidRPr="00763917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76391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บาท </w:t>
      </w:r>
    </w:p>
    <w:p w14:paraId="0EFE5315" w14:textId="77777777" w:rsidR="00351526" w:rsidRPr="00351526" w:rsidRDefault="00351526" w:rsidP="00351526">
      <w:pPr>
        <w:pStyle w:val="ListParagraph"/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</w:pPr>
    </w:p>
    <w:p w14:paraId="0B4D4B15" w14:textId="14648786" w:rsidR="0024708F" w:rsidRPr="00351526" w:rsidRDefault="00C02AAA" w:rsidP="003515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pacing w:val="-6"/>
          <w:sz w:val="30"/>
          <w:szCs w:val="30"/>
          <w:lang w:eastAsia="x-none"/>
        </w:rPr>
      </w:pPr>
      <w:r w:rsidRPr="0076391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รวมข้อ </w:t>
      </w:r>
      <w:r w:rsidR="004F0A14" w:rsidRPr="00763917">
        <w:rPr>
          <w:rFonts w:asciiTheme="majorBidi" w:hAnsiTheme="majorBidi" w:cstheme="majorBidi"/>
          <w:spacing w:val="-6"/>
          <w:sz w:val="30"/>
          <w:szCs w:val="30"/>
          <w:lang w:eastAsia="x-none"/>
        </w:rPr>
        <w:t>1</w:t>
      </w:r>
      <w:r w:rsidRPr="0076391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) และ </w:t>
      </w:r>
      <w:r w:rsidR="004F0A14" w:rsidRPr="00763917">
        <w:rPr>
          <w:rFonts w:asciiTheme="majorBidi" w:hAnsiTheme="majorBidi" w:cstheme="majorBidi"/>
          <w:spacing w:val="-6"/>
          <w:sz w:val="30"/>
          <w:szCs w:val="30"/>
          <w:lang w:eastAsia="x-none"/>
        </w:rPr>
        <w:t>2</w:t>
      </w:r>
      <w:r w:rsidRPr="0076391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) เป็นการจ่ายปันผลในอัตราหุ้นละ </w:t>
      </w:r>
      <w:bookmarkStart w:id="15" w:name="_Hlk65102427"/>
      <w:r w:rsidR="00851116" w:rsidRPr="00763917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0.1683508242 </w:t>
      </w:r>
      <w:bookmarkEnd w:id="15"/>
      <w:r w:rsidRPr="0076391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r w:rsidR="00D531B5">
        <w:rPr>
          <w:rFonts w:asciiTheme="majorBidi" w:hAnsiTheme="majorBidi" w:cstheme="majorBidi"/>
          <w:spacing w:val="-6"/>
          <w:sz w:val="30"/>
          <w:szCs w:val="30"/>
          <w:lang w:eastAsia="x-none"/>
        </w:rPr>
        <w:br/>
      </w:r>
      <w:bookmarkStart w:id="16" w:name="_Hlk65102445"/>
      <w:r w:rsidR="00851116" w:rsidRPr="00763917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55,555,556 </w:t>
      </w:r>
      <w:bookmarkEnd w:id="16"/>
      <w:r w:rsidRPr="00763917"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  <w:t>บาท โดยเงินปันผลทั้งหมดจะถูกหักภาษี ณ ที่จ่ายตามอัตราที่กฎหมายกำหนดไว้</w:t>
      </w:r>
      <w:r w:rsidR="00351526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="00351526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ซึ่ง</w:t>
      </w:r>
      <w:r w:rsidR="0024708F" w:rsidRPr="0024708F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การจ่ายปันผลดังกล่าวขึ้นอยู่กับการอนุมัติจากที่ประชุมสามัญผู้ถือหุ้นที่จะจัดขึ้นในเดือนเมษายน </w:t>
      </w:r>
      <w:r w:rsidR="0024708F" w:rsidRPr="0024708F">
        <w:rPr>
          <w:rFonts w:asciiTheme="majorBidi" w:hAnsiTheme="majorBidi"/>
          <w:spacing w:val="-2"/>
          <w:sz w:val="30"/>
          <w:szCs w:val="30"/>
          <w:lang w:eastAsia="x-none"/>
        </w:rPr>
        <w:t>2564</w:t>
      </w:r>
    </w:p>
    <w:p w14:paraId="1A361727" w14:textId="77777777" w:rsidR="0024708F" w:rsidRDefault="00247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/>
          <w:i/>
          <w:iCs/>
          <w:sz w:val="30"/>
          <w:szCs w:val="30"/>
          <w:cs/>
          <w:lang w:eastAsia="x-none"/>
        </w:rPr>
        <w:br w:type="page"/>
      </w:r>
    </w:p>
    <w:p w14:paraId="3572221E" w14:textId="5254CC7F" w:rsidR="00C02AAA" w:rsidRPr="008906EE" w:rsidRDefault="00C02AAA" w:rsidP="00E4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firstLine="36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8906EE">
        <w:rPr>
          <w:rFonts w:asciiTheme="majorBidi" w:hAnsiTheme="majorBidi"/>
          <w:i/>
          <w:iCs/>
          <w:sz w:val="30"/>
          <w:szCs w:val="30"/>
          <w:cs/>
          <w:lang w:eastAsia="x-none"/>
        </w:rPr>
        <w:lastRenderedPageBreak/>
        <w:t>การลดทุนจดทะเบียน</w:t>
      </w:r>
    </w:p>
    <w:p w14:paraId="769399DC" w14:textId="77777777" w:rsidR="00C02AAA" w:rsidRPr="004E6CBC" w:rsidRDefault="00C02AAA" w:rsidP="00E4616C">
      <w:pPr>
        <w:ind w:firstLine="360"/>
        <w:rPr>
          <w:rFonts w:asciiTheme="majorBidi" w:hAnsiTheme="majorBidi" w:cstheme="majorBidi"/>
          <w:sz w:val="24"/>
          <w:szCs w:val="24"/>
          <w:lang w:eastAsia="x-none"/>
        </w:rPr>
      </w:pPr>
    </w:p>
    <w:p w14:paraId="71881DB6" w14:textId="09073367" w:rsidR="00C02AAA" w:rsidRPr="002A45A3" w:rsidRDefault="00C02AAA" w:rsidP="00E4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D531B5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ลดทุนจดทะเบียนของบริษัท โดยการลดทุนจดทะเบียนของบริษัท จำนวน </w:t>
      </w:r>
      <w:bookmarkStart w:id="17" w:name="_Hlk65102780"/>
      <w:r w:rsidR="00851116" w:rsidRPr="00D531B5">
        <w:rPr>
          <w:rFonts w:asciiTheme="majorBidi" w:hAnsiTheme="majorBidi"/>
          <w:spacing w:val="-4"/>
          <w:sz w:val="30"/>
          <w:szCs w:val="30"/>
          <w:lang w:eastAsia="x-none"/>
        </w:rPr>
        <w:t xml:space="preserve">14,000,369 </w:t>
      </w:r>
      <w:bookmarkEnd w:id="17"/>
      <w:r w:rsidRPr="00D531B5">
        <w:rPr>
          <w:rFonts w:asciiTheme="majorBidi" w:hAnsiTheme="majorBidi"/>
          <w:spacing w:val="-4"/>
          <w:sz w:val="30"/>
          <w:szCs w:val="30"/>
          <w:cs/>
          <w:lang w:eastAsia="x-none"/>
        </w:rPr>
        <w:t>บาท จากทุน</w:t>
      </w:r>
      <w:r w:rsidR="00E4616C">
        <w:rPr>
          <w:rFonts w:asciiTheme="majorBidi" w:hAnsiTheme="majorBidi"/>
          <w:spacing w:val="-4"/>
          <w:sz w:val="30"/>
          <w:szCs w:val="30"/>
          <w:lang w:eastAsia="x-none"/>
        </w:rPr>
        <w:br/>
      </w:r>
      <w:r w:rsidRPr="00D531B5">
        <w:rPr>
          <w:rFonts w:asciiTheme="majorBidi" w:hAnsiTheme="majorBidi"/>
          <w:spacing w:val="-4"/>
          <w:sz w:val="30"/>
          <w:szCs w:val="30"/>
          <w:cs/>
          <w:lang w:eastAsia="x-none"/>
        </w:rPr>
        <w:t>จดทะเบียนเดิม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จำนวน </w:t>
      </w:r>
      <w:r w:rsidR="00851116" w:rsidRPr="00851116">
        <w:rPr>
          <w:rFonts w:asciiTheme="majorBidi" w:hAnsiTheme="majorBidi"/>
          <w:sz w:val="30"/>
          <w:szCs w:val="30"/>
          <w:lang w:eastAsia="x-none"/>
        </w:rPr>
        <w:t xml:space="preserve">178,999,727.50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บาท เป็นทุนจดทะเบียนใหม่ จำนวน </w:t>
      </w:r>
      <w:r w:rsidR="00851116" w:rsidRPr="00851116">
        <w:rPr>
          <w:rFonts w:asciiTheme="majorBidi" w:hAnsiTheme="majorBidi"/>
          <w:sz w:val="30"/>
          <w:szCs w:val="30"/>
          <w:lang w:eastAsia="x-none"/>
        </w:rPr>
        <w:t xml:space="preserve">164,999,358.50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บาท โดยวิธีการตัดหุ้นสามัญที่ยังไม่ได้ออกจำหน่าย ซึ่งคงเหลือจากการจัดสรรหุ้นเพิ่มทุนแบบมอบอำนาจทั่วไป จำนวน </w:t>
      </w:r>
      <w:r w:rsidR="004F0A14" w:rsidRPr="004F0A14">
        <w:rPr>
          <w:rFonts w:asciiTheme="majorBidi" w:hAnsiTheme="majorBidi"/>
          <w:sz w:val="30"/>
          <w:szCs w:val="30"/>
          <w:lang w:eastAsia="x-none"/>
        </w:rPr>
        <w:t>28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,</w:t>
      </w:r>
      <w:r w:rsidR="004F0A14" w:rsidRPr="004F0A14">
        <w:rPr>
          <w:rFonts w:asciiTheme="majorBidi" w:hAnsiTheme="majorBidi"/>
          <w:sz w:val="30"/>
          <w:szCs w:val="30"/>
          <w:lang w:eastAsia="x-none"/>
        </w:rPr>
        <w:t>000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,</w:t>
      </w:r>
      <w:r w:rsidR="004F0A14" w:rsidRPr="004F0A14">
        <w:rPr>
          <w:rFonts w:asciiTheme="majorBidi" w:hAnsiTheme="majorBidi"/>
          <w:sz w:val="30"/>
          <w:szCs w:val="30"/>
          <w:lang w:eastAsia="x-none"/>
        </w:rPr>
        <w:t>000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หุ้น และคงเหลือการจ่ายหุ้นปันผลจำนวน </w:t>
      </w:r>
      <w:r w:rsidR="00851116">
        <w:rPr>
          <w:rFonts w:asciiTheme="majorBidi" w:hAnsiTheme="majorBidi"/>
          <w:sz w:val="30"/>
          <w:szCs w:val="30"/>
          <w:lang w:eastAsia="x-none"/>
        </w:rPr>
        <w:t>738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หุ้น เป็น </w:t>
      </w:r>
      <w:r w:rsidR="00851116" w:rsidRPr="00851116">
        <w:rPr>
          <w:rFonts w:asciiTheme="majorBidi" w:hAnsiTheme="majorBidi"/>
          <w:sz w:val="30"/>
          <w:szCs w:val="30"/>
          <w:lang w:eastAsia="x-none"/>
        </w:rPr>
        <w:t xml:space="preserve">329,998,717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หุ้น</w:t>
      </w:r>
    </w:p>
    <w:p w14:paraId="0DE8CB47" w14:textId="77777777" w:rsidR="00C02AAA" w:rsidRPr="004E6CBC" w:rsidRDefault="00C02AAA" w:rsidP="00E4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firstLine="360"/>
        <w:rPr>
          <w:rFonts w:asciiTheme="majorBidi" w:hAnsiTheme="majorBidi" w:cstheme="majorBidi"/>
          <w:sz w:val="24"/>
          <w:szCs w:val="24"/>
          <w:lang w:eastAsia="x-none"/>
        </w:rPr>
      </w:pPr>
    </w:p>
    <w:p w14:paraId="36CB1585" w14:textId="17CC69EE" w:rsidR="00C02AAA" w:rsidRPr="002A45A3" w:rsidRDefault="00C02AAA" w:rsidP="00E4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hanging="36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 w:rsidRPr="002A45A3">
        <w:rPr>
          <w:rFonts w:asciiTheme="majorBidi" w:hAnsiTheme="majorBidi"/>
          <w:i/>
          <w:iCs/>
          <w:sz w:val="30"/>
          <w:szCs w:val="30"/>
          <w:cs/>
          <w:lang w:eastAsia="x-none"/>
        </w:rPr>
        <w:tab/>
        <w:t>การเพิ่มทุนจดทะเบียน</w:t>
      </w:r>
    </w:p>
    <w:p w14:paraId="28056809" w14:textId="77777777" w:rsidR="00C02AAA" w:rsidRPr="004E6CBC" w:rsidRDefault="00C02AAA" w:rsidP="00E4616C">
      <w:pPr>
        <w:ind w:left="1260"/>
        <w:rPr>
          <w:rFonts w:asciiTheme="majorBidi" w:hAnsiTheme="majorBidi" w:cstheme="majorBidi"/>
          <w:sz w:val="24"/>
          <w:szCs w:val="24"/>
          <w:lang w:eastAsia="x-none"/>
        </w:rPr>
      </w:pPr>
    </w:p>
    <w:p w14:paraId="7274D724" w14:textId="08146C92" w:rsidR="00C02AAA" w:rsidRPr="00C02AAA" w:rsidRDefault="00C02AAA" w:rsidP="00E4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เพิ่มทุนจดทะเบียนโดยการจัดสรรหุ้นสามัญเพิ่มทุนของบริษัทแบบมอบอำนาจทั่วไป จากทุนจดทะเบียนเดิม </w:t>
      </w:r>
      <w:r w:rsidR="00C14B28" w:rsidRPr="00C14B28">
        <w:rPr>
          <w:rFonts w:asciiTheme="majorBidi" w:hAnsiTheme="majorBidi"/>
          <w:sz w:val="30"/>
          <w:szCs w:val="30"/>
          <w:lang w:eastAsia="x-none"/>
        </w:rPr>
        <w:t xml:space="preserve">164,999,358.50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บาทเป็น </w:t>
      </w:r>
      <w:r w:rsidR="00C14B28" w:rsidRPr="00C14B28">
        <w:rPr>
          <w:rFonts w:asciiTheme="majorBidi" w:hAnsiTheme="majorBidi"/>
          <w:sz w:val="30"/>
          <w:szCs w:val="30"/>
          <w:lang w:eastAsia="x-none"/>
        </w:rPr>
        <w:t>228,999,358.50</w:t>
      </w:r>
      <w:r w:rsidR="00C14B28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>บาท โดยการออกหุ้น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สามัญเพิ่มทุนจำนวน </w:t>
      </w:r>
      <w:r w:rsidR="00C14B28" w:rsidRPr="00C14B28">
        <w:rPr>
          <w:rFonts w:asciiTheme="majorBidi" w:hAnsiTheme="majorBidi"/>
          <w:sz w:val="30"/>
          <w:szCs w:val="30"/>
          <w:lang w:eastAsia="x-none"/>
        </w:rPr>
        <w:t>12</w:t>
      </w:r>
      <w:r w:rsidR="004F0A14" w:rsidRPr="00C14B28">
        <w:rPr>
          <w:rFonts w:asciiTheme="majorBidi" w:hAnsiTheme="majorBidi"/>
          <w:sz w:val="30"/>
          <w:szCs w:val="30"/>
          <w:lang w:eastAsia="x-none"/>
        </w:rPr>
        <w:t>8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="004F0A14"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="004F0A14"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หุ้น มูลค่าที่ตราไว้หุ้นละ </w:t>
      </w:r>
      <w:r w:rsidR="004F0A14" w:rsidRPr="00C14B28">
        <w:rPr>
          <w:rFonts w:asciiTheme="majorBidi" w:hAnsiTheme="majorBidi"/>
          <w:sz w:val="30"/>
          <w:szCs w:val="30"/>
          <w:lang w:eastAsia="x-none"/>
        </w:rPr>
        <w:t>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>.</w:t>
      </w:r>
      <w:r w:rsidR="004F0A14" w:rsidRPr="00C14B28">
        <w:rPr>
          <w:rFonts w:asciiTheme="majorBidi" w:hAnsiTheme="majorBidi"/>
          <w:sz w:val="30"/>
          <w:szCs w:val="30"/>
          <w:lang w:eastAsia="x-none"/>
        </w:rPr>
        <w:t>50</w:t>
      </w:r>
      <w:r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บาท โดยมีรายละเอียด ดังนี้</w:t>
      </w:r>
      <w:r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</w:p>
    <w:p w14:paraId="076E70ED" w14:textId="77777777" w:rsidR="00C02AAA" w:rsidRPr="004E6CBC" w:rsidRDefault="00C02AAA" w:rsidP="00C02AAA">
      <w:pPr>
        <w:rPr>
          <w:rFonts w:asciiTheme="majorBidi" w:hAnsiTheme="majorBidi" w:cstheme="majorBidi"/>
          <w:sz w:val="24"/>
          <w:szCs w:val="24"/>
          <w:lang w:eastAsia="x-none"/>
        </w:rPr>
      </w:pPr>
    </w:p>
    <w:p w14:paraId="697AFF3B" w14:textId="2D84408A" w:rsidR="002A45A3" w:rsidRDefault="004F0A14" w:rsidP="00E4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hanging="540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4F0A14">
        <w:rPr>
          <w:rFonts w:asciiTheme="majorBidi" w:hAnsiTheme="majorBidi"/>
          <w:sz w:val="30"/>
          <w:szCs w:val="30"/>
          <w:lang w:eastAsia="x-none"/>
        </w:rPr>
        <w:t>1</w:t>
      </w:r>
      <w:r w:rsidR="00C02AAA" w:rsidRPr="00C02AAA">
        <w:rPr>
          <w:rFonts w:asciiTheme="majorBidi" w:hAnsiTheme="majorBidi"/>
          <w:sz w:val="30"/>
          <w:szCs w:val="30"/>
          <w:cs/>
          <w:lang w:eastAsia="x-none"/>
        </w:rPr>
        <w:t>)</w:t>
      </w:r>
      <w:r w:rsidR="00C02AAA" w:rsidRPr="00C02AAA">
        <w:rPr>
          <w:rFonts w:asciiTheme="majorBidi" w:hAnsiTheme="majorBidi"/>
          <w:sz w:val="30"/>
          <w:szCs w:val="30"/>
          <w:cs/>
          <w:lang w:eastAsia="x-none"/>
        </w:rPr>
        <w:tab/>
        <w:t>การจัดสรรหุ้นสามัญเพิ่มทุน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จำนวนไม่เกิน </w:t>
      </w:r>
      <w:r w:rsidRPr="00C14B28">
        <w:rPr>
          <w:rFonts w:asciiTheme="majorBidi" w:hAnsiTheme="majorBidi"/>
          <w:sz w:val="30"/>
          <w:szCs w:val="30"/>
          <w:lang w:eastAsia="x-none"/>
        </w:rPr>
        <w:t>28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หุ้น มูลค่าที่ตราไว้ </w:t>
      </w:r>
      <w:r w:rsidRPr="00C14B28">
        <w:rPr>
          <w:rFonts w:asciiTheme="majorBidi" w:hAnsiTheme="majorBidi"/>
          <w:sz w:val="30"/>
          <w:szCs w:val="30"/>
          <w:lang w:eastAsia="x-none"/>
        </w:rPr>
        <w:t>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C14B28">
        <w:rPr>
          <w:rFonts w:asciiTheme="majorBidi" w:hAnsiTheme="majorBidi"/>
          <w:sz w:val="30"/>
          <w:szCs w:val="30"/>
          <w:lang w:eastAsia="x-none"/>
        </w:rPr>
        <w:t>50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บาทต่อหุ้น</w:t>
      </w:r>
      <w:r w:rsidR="00C02AAA"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ในลักษณะเป็นการเพิ่มทุนแบบมอบอำนาจทั่วไป เพื่อเสนอขายหุ้นให้แก่บุคคลในวงจำกัด ทั้งนี้บริษัทจะจัดสรรหุ้นสามัญเพิ่มทุนแบบมอบอำนาจทั่วไป โดยทุนชำระแล้วในส่วนที่เพิ่มของบริษัทจะต้องไม่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เกินกว่า </w:t>
      </w:r>
      <w:r w:rsidRPr="00C14B28">
        <w:rPr>
          <w:rFonts w:asciiTheme="majorBidi" w:hAnsiTheme="majorBidi"/>
          <w:sz w:val="30"/>
          <w:szCs w:val="30"/>
          <w:lang w:eastAsia="x-none"/>
        </w:rPr>
        <w:t>14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บาท ซึ่งไม่เกินกว่าร้อยละ </w:t>
      </w:r>
      <w:r w:rsidRPr="00C14B28">
        <w:rPr>
          <w:rFonts w:asciiTheme="majorBidi" w:hAnsiTheme="majorBidi"/>
          <w:sz w:val="30"/>
          <w:szCs w:val="30"/>
          <w:lang w:eastAsia="x-none"/>
        </w:rPr>
        <w:t>10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ของทุนชำระแล้ว ณ วันที่คณะกรรมการบริษัทมีมติให้มีการเพิ่มทุนแบบมอบอำนาจทั่วไป ซึ่งเป็นจำนวนเท่ากับ </w:t>
      </w:r>
      <w:r w:rsidRPr="00C14B28">
        <w:rPr>
          <w:rFonts w:asciiTheme="majorBidi" w:hAnsiTheme="majorBidi"/>
          <w:sz w:val="30"/>
          <w:szCs w:val="30"/>
          <w:lang w:eastAsia="x-none"/>
        </w:rPr>
        <w:t>28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หุ้น</w:t>
      </w:r>
      <w:r w:rsidR="00C02AAA" w:rsidRPr="00C02AAA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</w:p>
    <w:p w14:paraId="75C5017A" w14:textId="1DE05B1E" w:rsidR="006703F9" w:rsidRDefault="004F0A14" w:rsidP="00E4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4F0A14">
        <w:rPr>
          <w:rFonts w:asciiTheme="majorBidi" w:hAnsiTheme="majorBidi"/>
          <w:sz w:val="30"/>
          <w:szCs w:val="30"/>
          <w:lang w:eastAsia="x-none"/>
        </w:rPr>
        <w:t>2</w:t>
      </w:r>
      <w:r w:rsidR="00C02AAA" w:rsidRPr="00C02AAA">
        <w:rPr>
          <w:rFonts w:asciiTheme="majorBidi" w:hAnsiTheme="majorBidi"/>
          <w:sz w:val="30"/>
          <w:szCs w:val="30"/>
          <w:cs/>
          <w:lang w:eastAsia="x-none"/>
        </w:rPr>
        <w:t>)</w:t>
      </w:r>
      <w:r w:rsidR="00C02AAA" w:rsidRPr="00C02AAA">
        <w:rPr>
          <w:rFonts w:asciiTheme="majorBidi" w:hAnsiTheme="majorBidi"/>
          <w:sz w:val="30"/>
          <w:szCs w:val="30"/>
          <w:cs/>
          <w:lang w:eastAsia="x-none"/>
        </w:rPr>
        <w:tab/>
        <w:t>เพิ่มทุนจด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ทะเบียน จำนวน </w:t>
      </w:r>
      <w:r w:rsidR="00C14B28" w:rsidRPr="00C14B28">
        <w:rPr>
          <w:rFonts w:asciiTheme="majorBidi" w:hAnsiTheme="majorBidi"/>
          <w:sz w:val="30"/>
          <w:szCs w:val="30"/>
          <w:lang w:eastAsia="x-none"/>
        </w:rPr>
        <w:t>50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บาท โดยออกหุ้นสามัญจำนวนไม่เกิน </w:t>
      </w:r>
      <w:r w:rsidR="00C14B28" w:rsidRPr="00C14B28">
        <w:rPr>
          <w:rFonts w:asciiTheme="majorBidi" w:hAnsiTheme="majorBidi"/>
          <w:sz w:val="30"/>
          <w:szCs w:val="30"/>
          <w:lang w:eastAsia="x-none"/>
        </w:rPr>
        <w:t>10</w:t>
      </w:r>
      <w:r w:rsidRPr="00C14B28">
        <w:rPr>
          <w:rFonts w:asciiTheme="majorBidi" w:hAnsiTheme="majorBidi"/>
          <w:sz w:val="30"/>
          <w:szCs w:val="30"/>
          <w:lang w:eastAsia="x-none"/>
        </w:rPr>
        <w:t>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,</w:t>
      </w:r>
      <w:r w:rsidRPr="00C14B28">
        <w:rPr>
          <w:rFonts w:asciiTheme="majorBidi" w:hAnsiTheme="majorBidi"/>
          <w:sz w:val="30"/>
          <w:szCs w:val="30"/>
          <w:lang w:eastAsia="x-none"/>
        </w:rPr>
        <w:t>000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หุ้น มูลค่าที่ตราไว้หุ้นละ </w:t>
      </w:r>
      <w:r w:rsidRPr="00C14B28">
        <w:rPr>
          <w:rFonts w:asciiTheme="majorBidi" w:hAnsiTheme="majorBidi"/>
          <w:sz w:val="30"/>
          <w:szCs w:val="30"/>
          <w:lang w:eastAsia="x-none"/>
        </w:rPr>
        <w:t>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>.</w:t>
      </w:r>
      <w:r w:rsidRPr="00C14B28">
        <w:rPr>
          <w:rFonts w:asciiTheme="majorBidi" w:hAnsiTheme="majorBidi"/>
          <w:sz w:val="30"/>
          <w:szCs w:val="30"/>
          <w:lang w:eastAsia="x-none"/>
        </w:rPr>
        <w:t>50</w:t>
      </w:r>
      <w:r w:rsidR="00C02AAA" w:rsidRPr="00C14B28">
        <w:rPr>
          <w:rFonts w:asciiTheme="majorBidi" w:hAnsiTheme="majorBidi"/>
          <w:sz w:val="30"/>
          <w:szCs w:val="30"/>
          <w:cs/>
          <w:lang w:eastAsia="x-none"/>
        </w:rPr>
        <w:t xml:space="preserve"> บาท เพื่อรองรับ</w:t>
      </w:r>
      <w:r w:rsidR="00C02AAA" w:rsidRPr="00C02AAA">
        <w:rPr>
          <w:rFonts w:asciiTheme="majorBidi" w:hAnsiTheme="majorBidi"/>
          <w:sz w:val="30"/>
          <w:szCs w:val="30"/>
          <w:cs/>
          <w:lang w:eastAsia="x-none"/>
        </w:rPr>
        <w:t>การจ่ายหุ้นปันผล</w:t>
      </w:r>
    </w:p>
    <w:p w14:paraId="0F60D062" w14:textId="2C924220" w:rsidR="00E4616C" w:rsidRPr="004E6CBC" w:rsidRDefault="00E4616C" w:rsidP="00E4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24"/>
          <w:szCs w:val="24"/>
          <w:lang w:eastAsia="x-none"/>
        </w:rPr>
      </w:pPr>
    </w:p>
    <w:p w14:paraId="01FF9EDE" w14:textId="6DD847D5" w:rsidR="00D03E01" w:rsidRDefault="00D03E01" w:rsidP="00CB0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firstLine="54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(</w:t>
      </w:r>
      <w:r w:rsidR="00CB0AF5">
        <w:rPr>
          <w:rFonts w:asciiTheme="majorBidi" w:hAnsiTheme="majorBidi" w:hint="cs"/>
          <w:sz w:val="30"/>
          <w:szCs w:val="30"/>
          <w:cs/>
          <w:lang w:eastAsia="x-none"/>
        </w:rPr>
        <w:t>ก</w:t>
      </w:r>
      <w:r w:rsidR="00CB0AF5">
        <w:rPr>
          <w:rFonts w:asciiTheme="majorBidi" w:hAnsiTheme="majorBidi"/>
          <w:sz w:val="30"/>
          <w:szCs w:val="30"/>
          <w:lang w:eastAsia="x-none"/>
        </w:rPr>
        <w:t>.2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)</w:t>
      </w:r>
      <w:r w:rsidR="00F92AE9">
        <w:rPr>
          <w:rFonts w:asciiTheme="majorBidi" w:hAnsiTheme="majorBidi"/>
          <w:sz w:val="30"/>
          <w:szCs w:val="30"/>
          <w:cs/>
          <w:lang w:eastAsia="x-none"/>
        </w:rPr>
        <w:tab/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E4616C">
        <w:rPr>
          <w:rFonts w:asciiTheme="majorBidi" w:hAnsiTheme="majorBidi"/>
          <w:sz w:val="30"/>
          <w:szCs w:val="30"/>
          <w:cs/>
          <w:lang w:eastAsia="x-none"/>
        </w:rPr>
        <w:t>มีมติอนุมัติให้บริษัท พีเอ็มซี เลเบิล แมททีเรียลส์ จำกัด ซึ่งเป็นบริษัทย่อยของบริษัท</w:t>
      </w:r>
    </w:p>
    <w:p w14:paraId="1CAA5688" w14:textId="77777777" w:rsidR="00E4616C" w:rsidRPr="004E6CBC" w:rsidRDefault="00E4616C" w:rsidP="00E4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24"/>
          <w:szCs w:val="24"/>
          <w:lang w:eastAsia="x-none"/>
        </w:rPr>
      </w:pPr>
    </w:p>
    <w:p w14:paraId="4DC65AAD" w14:textId="27C0306C" w:rsidR="00E4616C" w:rsidRPr="00E4616C" w:rsidRDefault="00F92AE9" w:rsidP="00CB0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F92AE9">
        <w:rPr>
          <w:rFonts w:asciiTheme="majorBidi" w:hAnsiTheme="majorBidi"/>
          <w:sz w:val="30"/>
          <w:szCs w:val="30"/>
          <w:lang w:eastAsia="x-none"/>
        </w:rPr>
        <w:t>1</w:t>
      </w:r>
      <w:r w:rsidR="00E4616C"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) </w:t>
      </w:r>
      <w:r w:rsidR="00D03E01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CB0AF5">
        <w:rPr>
          <w:rFonts w:asciiTheme="majorBidi" w:hAnsiTheme="majorBidi"/>
          <w:sz w:val="30"/>
          <w:szCs w:val="30"/>
          <w:cs/>
          <w:lang w:eastAsia="x-none"/>
        </w:rPr>
        <w:tab/>
      </w:r>
      <w:r w:rsidR="00E4616C"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จ่ายปันผลจากกำไรสะสมของบริษัท </w:t>
      </w:r>
      <w:r w:rsidR="00445AD2">
        <w:rPr>
          <w:rFonts w:asciiTheme="majorBidi" w:hAnsiTheme="majorBidi" w:hint="cs"/>
          <w:sz w:val="30"/>
          <w:szCs w:val="30"/>
          <w:cs/>
          <w:lang w:eastAsia="x-none"/>
        </w:rPr>
        <w:t xml:space="preserve">ณ สิ้นปี </w:t>
      </w:r>
      <w:r w:rsidRPr="00F92AE9">
        <w:rPr>
          <w:rFonts w:asciiTheme="majorBidi" w:hAnsiTheme="majorBidi"/>
          <w:sz w:val="30"/>
          <w:szCs w:val="30"/>
          <w:lang w:eastAsia="x-none"/>
        </w:rPr>
        <w:t>2563</w:t>
      </w:r>
      <w:r w:rsidR="00E4616C"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 ในอัตราหุ้นละ </w:t>
      </w:r>
      <w:r w:rsidRPr="00F92AE9">
        <w:rPr>
          <w:rFonts w:asciiTheme="majorBidi" w:hAnsiTheme="majorBidi"/>
          <w:sz w:val="30"/>
          <w:szCs w:val="30"/>
          <w:lang w:eastAsia="x-none"/>
        </w:rPr>
        <w:t>150</w:t>
      </w:r>
      <w:r w:rsidR="00E4616C"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 บาทต่อหุ้น เป็นจำนวนเงินทั้งสิ้น </w:t>
      </w:r>
      <w:r w:rsidRPr="00F92AE9">
        <w:rPr>
          <w:rFonts w:asciiTheme="majorBidi" w:hAnsiTheme="majorBidi"/>
          <w:sz w:val="30"/>
          <w:szCs w:val="30"/>
          <w:lang w:eastAsia="x-none"/>
        </w:rPr>
        <w:t>150</w:t>
      </w:r>
      <w:r w:rsidR="00A20ED0">
        <w:rPr>
          <w:rFonts w:asciiTheme="majorBidi" w:hAnsiTheme="majorBidi"/>
          <w:sz w:val="30"/>
          <w:szCs w:val="30"/>
          <w:lang w:eastAsia="x-none"/>
        </w:rPr>
        <w:t>,000,000</w:t>
      </w:r>
      <w:r w:rsidR="00E4616C"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 บาท เงินปันผลดังกล่าวจะจ่ายให้แก่ผู้ถือหุ้นในเดือนเมษายน </w:t>
      </w:r>
      <w:r w:rsidRPr="00F92AE9">
        <w:rPr>
          <w:rFonts w:asciiTheme="majorBidi" w:hAnsiTheme="majorBidi"/>
          <w:sz w:val="30"/>
          <w:szCs w:val="30"/>
          <w:lang w:eastAsia="x-none"/>
        </w:rPr>
        <w:t>2564</w:t>
      </w:r>
      <w:r w:rsidR="00E4616C"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</w:p>
    <w:p w14:paraId="4D916C53" w14:textId="77777777" w:rsidR="00E4616C" w:rsidRPr="004E6CBC" w:rsidRDefault="00E4616C" w:rsidP="00E46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24"/>
          <w:szCs w:val="24"/>
          <w:lang w:eastAsia="x-none"/>
        </w:rPr>
      </w:pPr>
    </w:p>
    <w:p w14:paraId="5EF57EF2" w14:textId="06C5E6A0" w:rsidR="00E4616C" w:rsidRDefault="00F92AE9" w:rsidP="00CB0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F92AE9">
        <w:rPr>
          <w:rFonts w:asciiTheme="majorBidi" w:hAnsiTheme="majorBidi"/>
          <w:sz w:val="30"/>
          <w:szCs w:val="30"/>
          <w:lang w:eastAsia="x-none"/>
        </w:rPr>
        <w:t>2</w:t>
      </w:r>
      <w:r w:rsidR="00E4616C"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) </w:t>
      </w:r>
      <w:r w:rsidR="00D03E01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CB0AF5">
        <w:rPr>
          <w:rFonts w:asciiTheme="majorBidi" w:hAnsiTheme="majorBidi"/>
          <w:sz w:val="30"/>
          <w:szCs w:val="30"/>
          <w:lang w:eastAsia="x-none"/>
        </w:rPr>
        <w:tab/>
      </w:r>
      <w:r w:rsidR="00E4616C"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เสนอต่อที่ประชุมสามัญผู้ถือหุ้นของบริษัทย่อยเพื่อพิจารณาการเพิ่มทุนจดทะเบียนจำนวน </w:t>
      </w:r>
      <w:r w:rsidR="004E6CBC">
        <w:rPr>
          <w:rFonts w:asciiTheme="majorBidi" w:hAnsiTheme="majorBidi"/>
          <w:sz w:val="30"/>
          <w:szCs w:val="30"/>
          <w:cs/>
          <w:lang w:eastAsia="x-none"/>
        </w:rPr>
        <w:br/>
      </w:r>
      <w:r w:rsidRPr="00F92AE9">
        <w:rPr>
          <w:rFonts w:asciiTheme="majorBidi" w:hAnsiTheme="majorBidi"/>
          <w:sz w:val="30"/>
          <w:szCs w:val="30"/>
          <w:lang w:eastAsia="x-none"/>
        </w:rPr>
        <w:t>150</w:t>
      </w:r>
      <w:r w:rsidR="00A20ED0">
        <w:rPr>
          <w:rFonts w:asciiTheme="majorBidi" w:hAnsiTheme="majorBidi"/>
          <w:sz w:val="30"/>
          <w:szCs w:val="30"/>
          <w:lang w:eastAsia="x-none"/>
        </w:rPr>
        <w:t>,000,000</w:t>
      </w:r>
      <w:r w:rsidR="00E4616C"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 บาท โดยการออกหุ้นสามัญใหม่จำนวน </w:t>
      </w:r>
      <w:r w:rsidRPr="00F92AE9">
        <w:rPr>
          <w:rFonts w:asciiTheme="majorBidi" w:hAnsiTheme="majorBidi"/>
          <w:sz w:val="30"/>
          <w:szCs w:val="30"/>
          <w:lang w:eastAsia="x-none"/>
        </w:rPr>
        <w:t>1</w:t>
      </w:r>
      <w:r w:rsidR="00A20ED0">
        <w:rPr>
          <w:rFonts w:asciiTheme="majorBidi" w:hAnsiTheme="majorBidi"/>
          <w:sz w:val="30"/>
          <w:szCs w:val="30"/>
          <w:lang w:eastAsia="x-none"/>
        </w:rPr>
        <w:t>,</w:t>
      </w:r>
      <w:r w:rsidRPr="00F92AE9">
        <w:rPr>
          <w:rFonts w:asciiTheme="majorBidi" w:hAnsiTheme="majorBidi"/>
          <w:sz w:val="30"/>
          <w:szCs w:val="30"/>
          <w:lang w:eastAsia="x-none"/>
        </w:rPr>
        <w:t>5</w:t>
      </w:r>
      <w:r w:rsidR="00A20ED0">
        <w:rPr>
          <w:rFonts w:asciiTheme="majorBidi" w:hAnsiTheme="majorBidi"/>
          <w:sz w:val="30"/>
          <w:szCs w:val="30"/>
          <w:lang w:eastAsia="x-none"/>
        </w:rPr>
        <w:t>00,000</w:t>
      </w:r>
      <w:r w:rsidR="00E4616C"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 หุ้น มูลค่าที่ตราไว้หุ้นละ </w:t>
      </w:r>
      <w:r w:rsidRPr="00F92AE9">
        <w:rPr>
          <w:rFonts w:asciiTheme="majorBidi" w:hAnsiTheme="majorBidi"/>
          <w:sz w:val="30"/>
          <w:szCs w:val="30"/>
          <w:lang w:eastAsia="x-none"/>
        </w:rPr>
        <w:t>100</w:t>
      </w:r>
      <w:r w:rsidR="004E6CBC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4E6CBC">
        <w:rPr>
          <w:rFonts w:asciiTheme="majorBidi" w:hAnsiTheme="majorBidi" w:hint="cs"/>
          <w:sz w:val="30"/>
          <w:szCs w:val="30"/>
          <w:cs/>
          <w:lang w:eastAsia="x-none"/>
        </w:rPr>
        <w:t>บาท</w:t>
      </w:r>
      <w:r w:rsidR="00E4616C"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 โดยจะมีการจัดประชุมสามัญผู้ถือหุ้นในเดือนเมษายน </w:t>
      </w:r>
      <w:r w:rsidRPr="00F92AE9">
        <w:rPr>
          <w:rFonts w:asciiTheme="majorBidi" w:hAnsiTheme="majorBidi"/>
          <w:sz w:val="30"/>
          <w:szCs w:val="30"/>
          <w:lang w:eastAsia="x-none"/>
        </w:rPr>
        <w:t>2564</w:t>
      </w:r>
    </w:p>
    <w:p w14:paraId="418C1714" w14:textId="77777777" w:rsidR="00D03E01" w:rsidRPr="004E6CBC" w:rsidRDefault="00D03E01" w:rsidP="00D03E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360"/>
        <w:jc w:val="thaiDistribute"/>
        <w:rPr>
          <w:rFonts w:asciiTheme="majorBidi" w:hAnsiTheme="majorBidi"/>
          <w:sz w:val="24"/>
          <w:szCs w:val="24"/>
          <w:lang w:eastAsia="x-none"/>
        </w:rPr>
      </w:pPr>
    </w:p>
    <w:p w14:paraId="5B1A67C0" w14:textId="0F86C5F0" w:rsidR="00D03E01" w:rsidRPr="00E4616C" w:rsidRDefault="00D03E01" w:rsidP="00CB0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80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t>3</w:t>
      </w:r>
      <w:r w:rsidRPr="00E4616C">
        <w:rPr>
          <w:rFonts w:asciiTheme="majorBidi" w:hAnsiTheme="majorBidi"/>
          <w:sz w:val="30"/>
          <w:szCs w:val="30"/>
          <w:cs/>
          <w:lang w:eastAsia="x-none"/>
        </w:rPr>
        <w:t xml:space="preserve">)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CB0AF5">
        <w:rPr>
          <w:rFonts w:asciiTheme="majorBidi" w:hAnsiTheme="majorBidi"/>
          <w:sz w:val="30"/>
          <w:szCs w:val="30"/>
          <w:lang w:eastAsia="x-none"/>
        </w:rPr>
        <w:tab/>
      </w:r>
      <w:r w:rsidRPr="00D03E0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เรียกชำระคืนเงินต้นจากบริษัทสำหรับเงินกู้ยืม เป็นจำนวน </w:t>
      </w:r>
      <w:r w:rsidR="00F92AE9" w:rsidRPr="00F92AE9">
        <w:rPr>
          <w:rFonts w:asciiTheme="majorBidi" w:hAnsiTheme="majorBidi"/>
          <w:spacing w:val="-4"/>
          <w:sz w:val="30"/>
          <w:szCs w:val="30"/>
          <w:lang w:eastAsia="x-none"/>
        </w:rPr>
        <w:t>50</w:t>
      </w:r>
      <w:r w:rsidR="00A20ED0">
        <w:rPr>
          <w:rFonts w:asciiTheme="majorBidi" w:hAnsiTheme="majorBidi"/>
          <w:spacing w:val="-4"/>
          <w:sz w:val="30"/>
          <w:szCs w:val="30"/>
          <w:lang w:eastAsia="x-none"/>
        </w:rPr>
        <w:t xml:space="preserve">,000,000 </w:t>
      </w:r>
      <w:r w:rsidRPr="00D03E0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บาท โดยมีกำหนดชำระภายในเดือนเมษายน </w:t>
      </w:r>
      <w:r w:rsidR="00F92AE9" w:rsidRPr="00F92AE9">
        <w:rPr>
          <w:rFonts w:asciiTheme="majorBidi" w:hAnsiTheme="majorBidi"/>
          <w:spacing w:val="-4"/>
          <w:sz w:val="30"/>
          <w:szCs w:val="30"/>
          <w:lang w:eastAsia="x-none"/>
        </w:rPr>
        <w:t>2564</w:t>
      </w:r>
    </w:p>
    <w:p w14:paraId="3A8A76B3" w14:textId="77777777" w:rsidR="00E4616C" w:rsidRPr="002A45A3" w:rsidRDefault="00E4616C" w:rsidP="00CB0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8312411" w14:textId="67EB92F2" w:rsidR="004946A9" w:rsidRPr="00CB0AF5" w:rsidRDefault="00CB0AF5" w:rsidP="00CB0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lastRenderedPageBreak/>
        <w:t xml:space="preserve">(ข) </w:t>
      </w:r>
      <w:r>
        <w:rPr>
          <w:rFonts w:asciiTheme="majorBidi" w:hAnsiTheme="majorBidi"/>
          <w:sz w:val="30"/>
          <w:szCs w:val="30"/>
          <w:cs/>
          <w:lang w:eastAsia="x-none"/>
        </w:rPr>
        <w:tab/>
      </w:r>
      <w:r w:rsidRPr="00CB0AF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ตามที่ได้เปิดเผยไว้ในหมายเหตุ </w:t>
      </w:r>
      <w:r w:rsidRPr="00CB0AF5">
        <w:rPr>
          <w:rFonts w:ascii="Angsana New" w:eastAsia="Calibri" w:hAnsi="Angsana New"/>
          <w:color w:val="000000"/>
          <w:sz w:val="30"/>
          <w:szCs w:val="30"/>
        </w:rPr>
        <w:t xml:space="preserve">3 </w:t>
      </w:r>
      <w:r w:rsidRPr="00CB0AF5">
        <w:rPr>
          <w:rFonts w:ascii="Angsana New" w:eastAsia="Calibri" w:hAnsi="Angsana New"/>
          <w:color w:val="000000"/>
          <w:sz w:val="30"/>
          <w:szCs w:val="30"/>
          <w:cs/>
        </w:rPr>
        <w:t xml:space="preserve">กลุ่มบริษัทเลือกปฏิบัติตามแนวปฏิบัติทางการบัญชี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B0AF5">
        <w:rPr>
          <w:rFonts w:ascii="Angsana New" w:eastAsia="Calibri" w:hAnsi="Angsana New"/>
          <w:color w:val="000000"/>
          <w:sz w:val="30"/>
          <w:szCs w:val="30"/>
        </w:rPr>
        <w:t>2019</w:t>
      </w:r>
      <w:r w:rsidRPr="00CB0AF5">
        <w:rPr>
          <w:rFonts w:ascii="Angsana New" w:eastAsia="Calibri" w:hAnsi="Angsana New"/>
          <w:color w:val="000000"/>
          <w:sz w:val="30"/>
          <w:szCs w:val="30"/>
          <w:cs/>
        </w:rPr>
        <w:t xml:space="preserve"> (</w:t>
      </w:r>
      <w:r w:rsidRPr="00CB0AF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โควิด </w:t>
      </w:r>
      <w:r w:rsidRPr="00CB0AF5">
        <w:rPr>
          <w:rFonts w:ascii="Angsana New" w:eastAsia="Calibri" w:hAnsi="Angsana New"/>
          <w:color w:val="000000"/>
          <w:sz w:val="30"/>
          <w:szCs w:val="30"/>
        </w:rPr>
        <w:t>19</w:t>
      </w:r>
      <w:r w:rsidRPr="00CB0AF5">
        <w:rPr>
          <w:rFonts w:ascii="Angsana New" w:eastAsia="Calibri" w:hAnsi="Angsana New"/>
          <w:color w:val="000000"/>
          <w:sz w:val="30"/>
          <w:szCs w:val="30"/>
          <w:cs/>
        </w:rPr>
        <w:t>)</w:t>
      </w:r>
      <w:r w:rsidRPr="00CB0AF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โดยแนวปฏิบัติดังกล่าวสิ้นสุดการมีผลบังคับใช้ ณ วันที่ </w:t>
      </w:r>
      <w:r w:rsidRPr="00CB0AF5">
        <w:rPr>
          <w:rFonts w:ascii="Angsana New" w:eastAsia="Calibri" w:hAnsi="Angsana New"/>
          <w:color w:val="000000"/>
          <w:sz w:val="30"/>
          <w:szCs w:val="30"/>
        </w:rPr>
        <w:t xml:space="preserve">31 </w:t>
      </w:r>
      <w:r w:rsidRPr="00CB0AF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ธันวาคม </w:t>
      </w:r>
      <w:r w:rsidRPr="00CB0AF5">
        <w:rPr>
          <w:rFonts w:ascii="Angsana New" w:eastAsia="Calibri" w:hAnsi="Angsana New"/>
          <w:color w:val="000000"/>
          <w:sz w:val="30"/>
          <w:szCs w:val="30"/>
        </w:rPr>
        <w:t xml:space="preserve">2563 </w:t>
      </w:r>
      <w:r w:rsidR="00EF3ACB" w:rsidRPr="00CB0AF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บริษัทรับรู้ผลกระทบของการสิ้นสุดการใช้มาตรการผ่อนปรนชั่วคราวตั้งแต่ วันที่ </w:t>
      </w:r>
      <w:r w:rsidR="00EF3ACB" w:rsidRPr="00CB0AF5">
        <w:rPr>
          <w:rFonts w:ascii="Angsana New" w:eastAsia="Calibri" w:hAnsi="Angsana New"/>
          <w:color w:val="000000"/>
          <w:sz w:val="30"/>
          <w:szCs w:val="30"/>
        </w:rPr>
        <w:t xml:space="preserve">1 </w:t>
      </w:r>
      <w:r w:rsidR="00EF3ACB" w:rsidRPr="00CB0AF5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มกราคม </w:t>
      </w:r>
      <w:r w:rsidR="00EF3ACB" w:rsidRPr="00CB0AF5">
        <w:rPr>
          <w:rFonts w:ascii="Angsana New" w:eastAsia="Calibri" w:hAnsi="Angsana New"/>
          <w:color w:val="000000"/>
          <w:sz w:val="30"/>
          <w:szCs w:val="30"/>
        </w:rPr>
        <w:t xml:space="preserve">2564 </w:t>
      </w:r>
      <w:r w:rsidR="00EF3ACB" w:rsidRPr="00CB0AF5">
        <w:rPr>
          <w:rFonts w:ascii="Angsana New" w:eastAsia="Calibri" w:hAnsi="Angsana New" w:hint="cs"/>
          <w:color w:val="000000"/>
          <w:sz w:val="30"/>
          <w:szCs w:val="30"/>
          <w:cs/>
        </w:rPr>
        <w:t>ซึ่งไม่ได้มีผลกระทบอย่างมีสาระสำคัญต่องบการเงิน</w:t>
      </w:r>
    </w:p>
    <w:p w14:paraId="5A761D29" w14:textId="1F5ECACE" w:rsidR="004A7849" w:rsidRDefault="004A78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477CA942" w14:textId="64E5AEF7" w:rsidR="008570FC" w:rsidRPr="00746DDF" w:rsidRDefault="008570FC" w:rsidP="008D1934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right="-72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746DDF">
        <w:rPr>
          <w:rFonts w:ascii="Angsana New" w:hAnsi="Angsana New" w:hint="cs"/>
          <w:sz w:val="30"/>
          <w:szCs w:val="30"/>
          <w:u w:val="none"/>
          <w:cs/>
          <w:lang w:val="en-US"/>
        </w:rPr>
        <w:t>การจัดประเภทรายการใหม่</w:t>
      </w:r>
    </w:p>
    <w:p w14:paraId="66A3B98C" w14:textId="77777777" w:rsidR="004A79A3" w:rsidRPr="004E6CBC" w:rsidRDefault="004A79A3" w:rsidP="004A79A3">
      <w:pPr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3CECC4E9" w14:textId="7EF11279" w:rsidR="008570FC" w:rsidRDefault="004A79A3" w:rsidP="00383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383E54">
        <w:rPr>
          <w:rFonts w:ascii="Angsana New" w:hAnsi="Angsana New"/>
          <w:sz w:val="30"/>
          <w:szCs w:val="30"/>
          <w:cs/>
          <w:lang w:val="x-none" w:eastAsia="x-none"/>
        </w:rPr>
        <w:t>รายการบางรายการในงบการเงิน</w:t>
      </w:r>
      <w:r w:rsidR="00383E54" w:rsidRPr="00383E54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ปี </w:t>
      </w:r>
      <w:r w:rsidR="004F608B" w:rsidRPr="004F608B">
        <w:rPr>
          <w:rFonts w:ascii="Angsana New" w:hAnsi="Angsana New"/>
          <w:sz w:val="30"/>
          <w:szCs w:val="30"/>
          <w:lang w:eastAsia="x-none"/>
        </w:rPr>
        <w:t>2562</w:t>
      </w:r>
      <w:r w:rsidR="003D6578" w:rsidRPr="00383E54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383E54">
        <w:rPr>
          <w:rFonts w:ascii="Angsana New" w:hAnsi="Angsana New"/>
          <w:sz w:val="30"/>
          <w:szCs w:val="30"/>
          <w:cs/>
          <w:lang w:val="x-none" w:eastAsia="x-none"/>
        </w:rPr>
        <w:t xml:space="preserve">ซึ่งรวมอยู่ในงบการเงินปี </w:t>
      </w:r>
      <w:r w:rsidR="00C65C75">
        <w:rPr>
          <w:rFonts w:ascii="Angsana New" w:hAnsi="Angsana New"/>
          <w:sz w:val="30"/>
          <w:szCs w:val="30"/>
          <w:lang w:val="x-none" w:eastAsia="x-none"/>
        </w:rPr>
        <w:t>2563</w:t>
      </w:r>
      <w:r w:rsidRPr="00383E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83E54">
        <w:rPr>
          <w:rFonts w:ascii="Angsana New" w:hAnsi="Angsana New"/>
          <w:sz w:val="30"/>
          <w:szCs w:val="30"/>
          <w:cs/>
          <w:lang w:val="x-none" w:eastAsia="x-none"/>
        </w:rPr>
        <w:t xml:space="preserve">เพื่อวัตถุประสงค์ในการเปรียบเทียบ ได้มีการจัดประเภทรายการใหม่เพื่อให้สอดคล้องกับการนำเสนองบการเงินปี </w:t>
      </w:r>
      <w:r w:rsidR="00C65C75">
        <w:rPr>
          <w:rFonts w:ascii="Angsana New" w:hAnsi="Angsana New"/>
          <w:sz w:val="30"/>
          <w:szCs w:val="30"/>
          <w:lang w:val="x-none" w:eastAsia="x-none"/>
        </w:rPr>
        <w:t>2563</w:t>
      </w:r>
      <w:r w:rsidRPr="00383E54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83E54">
        <w:rPr>
          <w:rFonts w:ascii="Angsana New" w:hAnsi="Angsana New"/>
          <w:sz w:val="30"/>
          <w:szCs w:val="30"/>
          <w:cs/>
          <w:lang w:val="x-none" w:eastAsia="x-none"/>
        </w:rPr>
        <w:t>ดังนี้</w:t>
      </w:r>
    </w:p>
    <w:p w14:paraId="4727029C" w14:textId="77777777" w:rsidR="00383E54" w:rsidRPr="00383E54" w:rsidRDefault="00383E54" w:rsidP="00383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900"/>
        <w:gridCol w:w="270"/>
        <w:gridCol w:w="900"/>
        <w:gridCol w:w="268"/>
        <w:gridCol w:w="902"/>
        <w:gridCol w:w="270"/>
        <w:gridCol w:w="900"/>
        <w:gridCol w:w="270"/>
        <w:gridCol w:w="900"/>
        <w:gridCol w:w="270"/>
        <w:gridCol w:w="900"/>
      </w:tblGrid>
      <w:tr w:rsidR="00383E54" w:rsidRPr="00FD130A" w14:paraId="0F676FDD" w14:textId="77777777" w:rsidTr="00C2379B">
        <w:trPr>
          <w:tblHeader/>
        </w:trPr>
        <w:tc>
          <w:tcPr>
            <w:tcW w:w="2502" w:type="dxa"/>
          </w:tcPr>
          <w:p w14:paraId="454C7F21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5ECA8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844B070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19680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83E54" w:rsidRPr="00FD130A" w14:paraId="1496E0FD" w14:textId="77777777" w:rsidTr="00C2379B">
        <w:trPr>
          <w:tblHeader/>
        </w:trPr>
        <w:tc>
          <w:tcPr>
            <w:tcW w:w="2502" w:type="dxa"/>
          </w:tcPr>
          <w:p w14:paraId="0E3B3014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  <w:p w14:paraId="0FB02AFD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746DD677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ใ</w:t>
            </w:r>
            <w:r w:rsidRPr="00FD130A">
              <w:rPr>
                <w:rFonts w:ascii="Angsana New" w:hAnsi="Angsana New"/>
                <w:sz w:val="28"/>
                <w:szCs w:val="28"/>
                <w:cs/>
              </w:rPr>
              <w:t>หม่</w:t>
            </w:r>
          </w:p>
        </w:tc>
        <w:tc>
          <w:tcPr>
            <w:tcW w:w="270" w:type="dxa"/>
          </w:tcPr>
          <w:p w14:paraId="34C99A07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526CFB1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CFA8847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4AD081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B2DADFF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68" w:type="dxa"/>
          </w:tcPr>
          <w:p w14:paraId="1278CDE8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F7FEE96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9F0B7E7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hideMark/>
          </w:tcPr>
          <w:p w14:paraId="12CBD05E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30056983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5AAD8561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DE2BC52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E5F66B7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7CF4348C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F90D64C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279E9C4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09DAF9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72242F9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8700CFF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  <w:p w14:paraId="3DAF5181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9D6848E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5A7E207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383E54" w:rsidRPr="00FD130A" w14:paraId="384B88B5" w14:textId="77777777" w:rsidTr="00C2379B">
        <w:trPr>
          <w:tblHeader/>
        </w:trPr>
        <w:tc>
          <w:tcPr>
            <w:tcW w:w="2502" w:type="dxa"/>
          </w:tcPr>
          <w:p w14:paraId="7B421775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11"/>
            <w:hideMark/>
          </w:tcPr>
          <w:p w14:paraId="318AE3A2" w14:textId="77777777" w:rsidR="00383E54" w:rsidRPr="00FD130A" w:rsidRDefault="00383E54" w:rsidP="00C2379B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3E54" w:rsidRPr="00FD130A" w14:paraId="185F49D2" w14:textId="77777777" w:rsidTr="00C2379B">
        <w:trPr>
          <w:tblHeader/>
        </w:trPr>
        <w:tc>
          <w:tcPr>
            <w:tcW w:w="2502" w:type="dxa"/>
            <w:hideMark/>
          </w:tcPr>
          <w:p w14:paraId="44C84CD6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533899B7" w14:textId="77777777" w:rsidR="00383E54" w:rsidRPr="00FD130A" w:rsidRDefault="00383E54" w:rsidP="00C2379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6DD181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90B1B67" w14:textId="77777777" w:rsidR="00383E54" w:rsidRPr="00FD130A" w:rsidRDefault="00383E54" w:rsidP="00C2379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" w:type="dxa"/>
          </w:tcPr>
          <w:p w14:paraId="7A271A94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493389A4" w14:textId="77777777" w:rsidR="00383E54" w:rsidRPr="00FD130A" w:rsidRDefault="00383E54" w:rsidP="00C2379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342561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08ADB0C" w14:textId="77777777" w:rsidR="00383E54" w:rsidRPr="00FD130A" w:rsidRDefault="00383E54" w:rsidP="00C2379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0228E9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FE84C69" w14:textId="77777777" w:rsidR="00383E54" w:rsidRPr="00FD130A" w:rsidRDefault="00383E54" w:rsidP="00C2379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C822D8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EDBC59" w14:textId="77777777" w:rsidR="00383E54" w:rsidRPr="00FD130A" w:rsidRDefault="00383E54" w:rsidP="00C2379B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3E54" w:rsidRPr="005F3023" w14:paraId="1992C791" w14:textId="77777777" w:rsidTr="00C2379B">
        <w:trPr>
          <w:cantSplit/>
        </w:trPr>
        <w:tc>
          <w:tcPr>
            <w:tcW w:w="2502" w:type="dxa"/>
          </w:tcPr>
          <w:p w14:paraId="1A9FCC91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หมุนเวียน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7F77A7E5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6,899</w:t>
            </w:r>
          </w:p>
        </w:tc>
        <w:tc>
          <w:tcPr>
            <w:tcW w:w="270" w:type="dxa"/>
          </w:tcPr>
          <w:p w14:paraId="2C70F880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4FA072B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5,832</w:t>
            </w:r>
          </w:p>
        </w:tc>
        <w:tc>
          <w:tcPr>
            <w:tcW w:w="268" w:type="dxa"/>
          </w:tcPr>
          <w:p w14:paraId="06F1A6BC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7F9630EB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12,731</w:t>
            </w:r>
          </w:p>
        </w:tc>
        <w:tc>
          <w:tcPr>
            <w:tcW w:w="270" w:type="dxa"/>
          </w:tcPr>
          <w:p w14:paraId="3FDF912C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D10ABD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3,850</w:t>
            </w:r>
          </w:p>
        </w:tc>
        <w:tc>
          <w:tcPr>
            <w:tcW w:w="270" w:type="dxa"/>
          </w:tcPr>
          <w:p w14:paraId="3495F8FC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7DACFE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2,681</w:t>
            </w:r>
          </w:p>
        </w:tc>
        <w:tc>
          <w:tcPr>
            <w:tcW w:w="270" w:type="dxa"/>
          </w:tcPr>
          <w:p w14:paraId="08627720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80BB00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6,531</w:t>
            </w:r>
          </w:p>
        </w:tc>
      </w:tr>
      <w:tr w:rsidR="00383E54" w:rsidRPr="005F3023" w14:paraId="0F8203B5" w14:textId="77777777" w:rsidTr="00C2379B">
        <w:trPr>
          <w:cantSplit/>
        </w:trPr>
        <w:tc>
          <w:tcPr>
            <w:tcW w:w="2502" w:type="dxa"/>
            <w:hideMark/>
          </w:tcPr>
          <w:p w14:paraId="2EFED3FA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0116F08C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6,247</w:t>
            </w:r>
          </w:p>
        </w:tc>
        <w:tc>
          <w:tcPr>
            <w:tcW w:w="270" w:type="dxa"/>
          </w:tcPr>
          <w:p w14:paraId="6816CC5A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AA79F4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(5,832)</w:t>
            </w:r>
          </w:p>
        </w:tc>
        <w:tc>
          <w:tcPr>
            <w:tcW w:w="268" w:type="dxa"/>
          </w:tcPr>
          <w:p w14:paraId="2015621B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6F615ED4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270" w:type="dxa"/>
          </w:tcPr>
          <w:p w14:paraId="057FCDA0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300281A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2,945</w:t>
            </w:r>
          </w:p>
        </w:tc>
        <w:tc>
          <w:tcPr>
            <w:tcW w:w="270" w:type="dxa"/>
          </w:tcPr>
          <w:p w14:paraId="080F3109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D8D39A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(2,681)</w:t>
            </w:r>
          </w:p>
        </w:tc>
        <w:tc>
          <w:tcPr>
            <w:tcW w:w="270" w:type="dxa"/>
          </w:tcPr>
          <w:p w14:paraId="1E3A90AA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7CC9BCE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264</w:t>
            </w:r>
          </w:p>
        </w:tc>
      </w:tr>
      <w:tr w:rsidR="00383E54" w:rsidRPr="005F3023" w14:paraId="672F43E2" w14:textId="77777777" w:rsidTr="00C2379B">
        <w:trPr>
          <w:cantSplit/>
        </w:trPr>
        <w:tc>
          <w:tcPr>
            <w:tcW w:w="2502" w:type="dxa"/>
          </w:tcPr>
          <w:p w14:paraId="09D4F061" w14:textId="77777777" w:rsidR="00383E54" w:rsidRPr="00FD130A" w:rsidRDefault="00383E54" w:rsidP="00C2379B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900" w:type="dxa"/>
          </w:tcPr>
          <w:p w14:paraId="49166080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124,647</w:t>
            </w:r>
          </w:p>
        </w:tc>
        <w:tc>
          <w:tcPr>
            <w:tcW w:w="270" w:type="dxa"/>
          </w:tcPr>
          <w:p w14:paraId="7A80EF3B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F669761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268" w:type="dxa"/>
          </w:tcPr>
          <w:p w14:paraId="5DCA4246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335D4FB2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125,607</w:t>
            </w:r>
          </w:p>
        </w:tc>
        <w:tc>
          <w:tcPr>
            <w:tcW w:w="270" w:type="dxa"/>
          </w:tcPr>
          <w:p w14:paraId="1DC73875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CD9D58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113,801</w:t>
            </w:r>
          </w:p>
        </w:tc>
        <w:tc>
          <w:tcPr>
            <w:tcW w:w="270" w:type="dxa"/>
          </w:tcPr>
          <w:p w14:paraId="311A25B1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324C05B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3F440B8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63AEA2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113,801</w:t>
            </w:r>
          </w:p>
        </w:tc>
      </w:tr>
      <w:tr w:rsidR="00383E54" w:rsidRPr="005F3023" w14:paraId="649118B1" w14:textId="77777777" w:rsidTr="00C2379B">
        <w:tc>
          <w:tcPr>
            <w:tcW w:w="2502" w:type="dxa"/>
            <w:hideMark/>
          </w:tcPr>
          <w:p w14:paraId="1B4C1670" w14:textId="77777777" w:rsidR="00383E54" w:rsidRPr="00FD130A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D130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900" w:type="dxa"/>
          </w:tcPr>
          <w:p w14:paraId="5105784A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2,584</w:t>
            </w:r>
          </w:p>
        </w:tc>
        <w:tc>
          <w:tcPr>
            <w:tcW w:w="270" w:type="dxa"/>
          </w:tcPr>
          <w:p w14:paraId="59E49229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82296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(960)</w:t>
            </w:r>
          </w:p>
        </w:tc>
        <w:tc>
          <w:tcPr>
            <w:tcW w:w="268" w:type="dxa"/>
          </w:tcPr>
          <w:p w14:paraId="08E3995B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1E7EE8C4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1,624</w:t>
            </w:r>
          </w:p>
        </w:tc>
        <w:tc>
          <w:tcPr>
            <w:tcW w:w="270" w:type="dxa"/>
          </w:tcPr>
          <w:p w14:paraId="05B45D3B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69527C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1,212</w:t>
            </w:r>
          </w:p>
        </w:tc>
        <w:tc>
          <w:tcPr>
            <w:tcW w:w="270" w:type="dxa"/>
          </w:tcPr>
          <w:p w14:paraId="2A8E45C6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797F8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90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72DD32B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0AFCCC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sz w:val="28"/>
                <w:szCs w:val="28"/>
                <w:lang w:val="en-US"/>
              </w:rPr>
              <w:t>1,212</w:t>
            </w:r>
          </w:p>
        </w:tc>
      </w:tr>
      <w:tr w:rsidR="00383E54" w:rsidRPr="005F3023" w14:paraId="42748FB8" w14:textId="77777777" w:rsidTr="00C2379B">
        <w:tc>
          <w:tcPr>
            <w:tcW w:w="2502" w:type="dxa"/>
          </w:tcPr>
          <w:p w14:paraId="2D6D1E6F" w14:textId="77777777" w:rsidR="00383E54" w:rsidRPr="00FD130A" w:rsidRDefault="00383E54" w:rsidP="00C2379B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E3563E3" w14:textId="77777777" w:rsidR="00383E54" w:rsidRPr="005F3023" w:rsidRDefault="00383E54" w:rsidP="00C2379B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45D3F4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12557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</w:tcPr>
          <w:p w14:paraId="3E622B16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</w:tcPr>
          <w:p w14:paraId="571BB279" w14:textId="77777777" w:rsidR="00383E54" w:rsidRPr="005F3023" w:rsidRDefault="00383E54" w:rsidP="00C2379B">
            <w:pPr>
              <w:pStyle w:val="BodyText"/>
              <w:tabs>
                <w:tab w:val="clear" w:pos="680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9AB0BC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7B01E7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4BA15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39631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F30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A85921D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436B34" w14:textId="77777777" w:rsidR="00383E54" w:rsidRPr="005F3023" w:rsidRDefault="00383E54" w:rsidP="00C237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0FA0F17" w14:textId="77777777" w:rsidR="004A79A3" w:rsidRPr="004A79A3" w:rsidRDefault="004A79A3" w:rsidP="00857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0"/>
          <w:szCs w:val="20"/>
          <w:highlight w:val="yellow"/>
          <w:lang w:val="x-none" w:eastAsia="x-none"/>
        </w:rPr>
      </w:pPr>
    </w:p>
    <w:sectPr w:rsidR="004A79A3" w:rsidRPr="004A79A3" w:rsidSect="00EB002E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8FFC93" w14:textId="77777777" w:rsidR="00914E3F" w:rsidRDefault="00914E3F">
      <w:r>
        <w:separator/>
      </w:r>
    </w:p>
  </w:endnote>
  <w:endnote w:type="continuationSeparator" w:id="0">
    <w:p w14:paraId="35C44148" w14:textId="77777777" w:rsidR="00914E3F" w:rsidRDefault="00914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PMingLiU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193704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F308558" w14:textId="77777777" w:rsidR="00CC6FF6" w:rsidRPr="003B35CB" w:rsidRDefault="00CC6FF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7D16D6">
          <w:rPr>
            <w:rFonts w:ascii="Angsana New" w:hAnsi="Angsana New"/>
            <w:noProof/>
            <w:sz w:val="30"/>
            <w:szCs w:val="30"/>
          </w:rPr>
          <w:t>53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DF05C5" w14:textId="77777777" w:rsidR="00CC6FF6" w:rsidRDefault="00CC6FF6">
    <w:pPr>
      <w:pStyle w:val="Footer"/>
      <w:jc w:val="center"/>
    </w:pPr>
    <w:r w:rsidRPr="00B93B6B">
      <w:rPr>
        <w:rFonts w:ascii="Angsana New" w:hAnsi="Angsana New"/>
        <w:sz w:val="30"/>
        <w:szCs w:val="30"/>
      </w:rPr>
      <w:fldChar w:fldCharType="begin"/>
    </w:r>
    <w:r w:rsidRPr="00B93B6B">
      <w:rPr>
        <w:rFonts w:ascii="Angsana New" w:hAnsi="Angsana New"/>
        <w:sz w:val="30"/>
        <w:szCs w:val="30"/>
      </w:rPr>
      <w:instrText xml:space="preserve"> PAGE   \* MERGEFORMAT </w:instrText>
    </w:r>
    <w:r w:rsidRPr="00B93B6B">
      <w:rPr>
        <w:rFonts w:ascii="Angsana New" w:hAnsi="Angsana New"/>
        <w:sz w:val="30"/>
        <w:szCs w:val="30"/>
      </w:rPr>
      <w:fldChar w:fldCharType="separate"/>
    </w:r>
    <w:r w:rsidR="007D16D6">
      <w:rPr>
        <w:rFonts w:ascii="Angsana New" w:hAnsi="Angsana New"/>
        <w:noProof/>
        <w:sz w:val="30"/>
        <w:szCs w:val="30"/>
      </w:rPr>
      <w:t>82</w:t>
    </w:r>
    <w:r w:rsidRPr="00B93B6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B97576" w14:textId="77777777" w:rsidR="00914E3F" w:rsidRDefault="00914E3F">
      <w:r>
        <w:separator/>
      </w:r>
    </w:p>
  </w:footnote>
  <w:footnote w:type="continuationSeparator" w:id="0">
    <w:p w14:paraId="665999DC" w14:textId="77777777" w:rsidR="00914E3F" w:rsidRDefault="00914E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83D7D" w14:textId="77777777" w:rsidR="00CC6FF6" w:rsidRDefault="00CC6FF6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E0BBAE1" w14:textId="77777777" w:rsidR="00CC6FF6" w:rsidRPr="00A443A3" w:rsidRDefault="00CC6FF6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30D14BE" w14:textId="33942AC6" w:rsidR="00CC6FF6" w:rsidRPr="007D68D9" w:rsidRDefault="00CC6FF6" w:rsidP="008C047E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</w:p>
  <w:p w14:paraId="67E1900B" w14:textId="77777777" w:rsidR="00CC6FF6" w:rsidRPr="00241A98" w:rsidRDefault="00CC6FF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6D58B" w14:textId="77777777" w:rsidR="00CC6FF6" w:rsidRDefault="00CC6FF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046DD0" w14:textId="77777777" w:rsidR="00CC6FF6" w:rsidRDefault="00CC6FF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54EEC" w14:textId="77777777" w:rsidR="00CC6FF6" w:rsidRDefault="00CC6FF6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8C19093" w14:textId="77777777" w:rsidR="00CC6FF6" w:rsidRPr="00A443A3" w:rsidRDefault="00CC6FF6" w:rsidP="008C04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4D40CE6" w14:textId="7E112C02" w:rsidR="00CC6FF6" w:rsidRPr="007D68D9" w:rsidRDefault="00CC6FF6" w:rsidP="008C047E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2563</w:t>
    </w:r>
  </w:p>
  <w:p w14:paraId="65FFC7EB" w14:textId="77777777" w:rsidR="00CC6FF6" w:rsidRPr="00241A98" w:rsidRDefault="00CC6FF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50AF79" w14:textId="77777777" w:rsidR="00CC6FF6" w:rsidRDefault="00CC6FF6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686E5A" w14:textId="77777777" w:rsidR="00CC6FF6" w:rsidRPr="00A443A3" w:rsidRDefault="00CC6FF6" w:rsidP="00654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5E51C8" w14:textId="6375D91A" w:rsidR="00CC6FF6" w:rsidRPr="007D68D9" w:rsidRDefault="00CC6FF6" w:rsidP="00654E1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2563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</w:p>
  <w:p w14:paraId="2B744365" w14:textId="77777777" w:rsidR="00CC6FF6" w:rsidRPr="00241A98" w:rsidRDefault="00CC6FF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09ACE8" w14:textId="77777777" w:rsidR="00CC6FF6" w:rsidRDefault="00CC6FF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3AFB9F" w14:textId="77777777" w:rsidR="00CC6FF6" w:rsidRPr="00A443A3" w:rsidRDefault="00CC6FF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FD3FD92" w14:textId="4843F240" w:rsidR="00CC6FF6" w:rsidRPr="007D68D9" w:rsidRDefault="00CC6FF6" w:rsidP="00FA502B">
    <w:pPr>
      <w:pStyle w:val="acctmainheading"/>
      <w:spacing w:after="0" w:line="240" w:lineRule="auto"/>
      <w:ind w:left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2563</w:t>
    </w:r>
  </w:p>
  <w:p w14:paraId="12B398CB" w14:textId="77777777" w:rsidR="00CC6FF6" w:rsidRPr="00241A98" w:rsidRDefault="00CC6FF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71DB8" w14:textId="77777777" w:rsidR="00CC6FF6" w:rsidRDefault="00CC6FF6" w:rsidP="00142E7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20BD8FC" w14:textId="77777777" w:rsidR="00CC6FF6" w:rsidRPr="00A443A3" w:rsidRDefault="00CC6FF6" w:rsidP="00142E7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901DC7" w14:textId="0C9A2C6C" w:rsidR="00CC6FF6" w:rsidRPr="007D68D9" w:rsidRDefault="00CC6FF6" w:rsidP="00142E73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31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 w:cs="Angsana New"/>
        <w:bCs/>
        <w:sz w:val="32"/>
        <w:szCs w:val="32"/>
        <w:lang w:val="en-US" w:bidi="th-TH"/>
      </w:rPr>
      <w:t>2563</w:t>
    </w:r>
  </w:p>
  <w:p w14:paraId="42D33A27" w14:textId="77777777" w:rsidR="00CC6FF6" w:rsidRPr="00241A98" w:rsidRDefault="00CC6FF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16B6E1A"/>
    <w:multiLevelType w:val="hybridMultilevel"/>
    <w:tmpl w:val="21BA2774"/>
    <w:lvl w:ilvl="0" w:tplc="14C64CDC">
      <w:start w:val="15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85C3160"/>
    <w:multiLevelType w:val="multilevel"/>
    <w:tmpl w:val="B6A683C2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>
    <w:nsid w:val="1A7D6E9D"/>
    <w:multiLevelType w:val="singleLevel"/>
    <w:tmpl w:val="2B6C3562"/>
    <w:lvl w:ilvl="0">
      <w:start w:val="2"/>
      <w:numFmt w:val="bullet"/>
      <w:lvlText w:val="-"/>
      <w:lvlJc w:val="left"/>
      <w:pPr>
        <w:ind w:left="360" w:hanging="360"/>
      </w:pPr>
      <w:rPr>
        <w:rFonts w:ascii="Angsana New" w:eastAsiaTheme="minorHAnsi" w:hAnsi="Angsana New" w:cs="Angsana New" w:hint="cs"/>
        <w:b w:val="0"/>
        <w:bCs w:val="0"/>
        <w:color w:val="auto"/>
        <w:sz w:val="30"/>
        <w:szCs w:val="30"/>
      </w:rPr>
    </w:lvl>
  </w:abstractNum>
  <w:abstractNum w:abstractNumId="7">
    <w:nsid w:val="21697BA9"/>
    <w:multiLevelType w:val="singleLevel"/>
    <w:tmpl w:val="1B5636F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8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013FEC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numFmt w:val="decimal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>
    <w:nsid w:val="261778C0"/>
    <w:multiLevelType w:val="hybridMultilevel"/>
    <w:tmpl w:val="049C1328"/>
    <w:lvl w:ilvl="0" w:tplc="41E43224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34740F0D"/>
    <w:multiLevelType w:val="hybridMultilevel"/>
    <w:tmpl w:val="AE5C73CE"/>
    <w:lvl w:ilvl="0" w:tplc="2F32FF48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C479CA"/>
    <w:multiLevelType w:val="hybridMultilevel"/>
    <w:tmpl w:val="C43CE580"/>
    <w:lvl w:ilvl="0" w:tplc="E92CE88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0">
    <w:nsid w:val="3FC94AA7"/>
    <w:multiLevelType w:val="hybridMultilevel"/>
    <w:tmpl w:val="7CFA0336"/>
    <w:lvl w:ilvl="0" w:tplc="A2BC9AA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18835D0"/>
    <w:multiLevelType w:val="hybridMultilevel"/>
    <w:tmpl w:val="9112F75A"/>
    <w:lvl w:ilvl="0" w:tplc="4E100A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4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5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4BE4E1C"/>
    <w:multiLevelType w:val="hybridMultilevel"/>
    <w:tmpl w:val="AA843BD8"/>
    <w:lvl w:ilvl="0" w:tplc="30B27A12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5DB04B5"/>
    <w:multiLevelType w:val="singleLevel"/>
    <w:tmpl w:val="B65696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8">
    <w:nsid w:val="56BE6DE5"/>
    <w:multiLevelType w:val="hybridMultilevel"/>
    <w:tmpl w:val="233C043A"/>
    <w:lvl w:ilvl="0" w:tplc="807E0610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735C5B3E"/>
    <w:multiLevelType w:val="hybridMultilevel"/>
    <w:tmpl w:val="B8205B02"/>
    <w:lvl w:ilvl="0" w:tplc="BF9C680C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>
    <w:nsid w:val="7F495B50"/>
    <w:multiLevelType w:val="singleLevel"/>
    <w:tmpl w:val="A4C6CBA0"/>
    <w:lvl w:ilvl="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18"/>
      </w:rPr>
    </w:lvl>
  </w:abstractNum>
  <w:abstractNum w:abstractNumId="35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29"/>
  </w:num>
  <w:num w:numId="4">
    <w:abstractNumId w:val="15"/>
  </w:num>
  <w:num w:numId="5">
    <w:abstractNumId w:val="19"/>
  </w:num>
  <w:num w:numId="6">
    <w:abstractNumId w:val="13"/>
  </w:num>
  <w:num w:numId="7">
    <w:abstractNumId w:val="33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4"/>
  </w:num>
  <w:num w:numId="12">
    <w:abstractNumId w:val="1"/>
  </w:num>
  <w:num w:numId="13">
    <w:abstractNumId w:val="2"/>
  </w:num>
  <w:num w:numId="14">
    <w:abstractNumId w:val="34"/>
  </w:num>
  <w:num w:numId="1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0"/>
  </w:num>
  <w:num w:numId="18">
    <w:abstractNumId w:val="7"/>
  </w:num>
  <w:num w:numId="19">
    <w:abstractNumId w:val="4"/>
  </w:num>
  <w:num w:numId="20">
    <w:abstractNumId w:val="14"/>
  </w:num>
  <w:num w:numId="21">
    <w:abstractNumId w:val="32"/>
  </w:num>
  <w:num w:numId="22">
    <w:abstractNumId w:val="6"/>
  </w:num>
  <w:num w:numId="23">
    <w:abstractNumId w:val="9"/>
  </w:num>
  <w:num w:numId="24">
    <w:abstractNumId w:val="21"/>
  </w:num>
  <w:num w:numId="25">
    <w:abstractNumId w:val="28"/>
  </w:num>
  <w:num w:numId="26">
    <w:abstractNumId w:val="17"/>
  </w:num>
  <w:num w:numId="27">
    <w:abstractNumId w:val="22"/>
  </w:num>
  <w:num w:numId="28">
    <w:abstractNumId w:val="3"/>
  </w:num>
  <w:num w:numId="29">
    <w:abstractNumId w:val="31"/>
  </w:num>
  <w:num w:numId="30">
    <w:abstractNumId w:val="12"/>
  </w:num>
  <w:num w:numId="31">
    <w:abstractNumId w:val="35"/>
  </w:num>
  <w:num w:numId="32">
    <w:abstractNumId w:val="30"/>
  </w:num>
  <w:num w:numId="33">
    <w:abstractNumId w:val="16"/>
  </w:num>
  <w:num w:numId="34">
    <w:abstractNumId w:val="0"/>
  </w:num>
  <w:num w:numId="35">
    <w:abstractNumId w:val="26"/>
  </w:num>
  <w:num w:numId="36">
    <w:abstractNumId w:val="10"/>
  </w:num>
  <w:num w:numId="37">
    <w:abstractNumId w:val="15"/>
  </w:num>
  <w:num w:numId="38">
    <w:abstractNumId w:val="15"/>
  </w:num>
  <w:num w:numId="39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01"/>
    <w:rsid w:val="0000013F"/>
    <w:rsid w:val="00000165"/>
    <w:rsid w:val="000001D2"/>
    <w:rsid w:val="0000021B"/>
    <w:rsid w:val="00000548"/>
    <w:rsid w:val="00000861"/>
    <w:rsid w:val="00000923"/>
    <w:rsid w:val="00000C60"/>
    <w:rsid w:val="00000CD1"/>
    <w:rsid w:val="00000D76"/>
    <w:rsid w:val="00000E06"/>
    <w:rsid w:val="00000E2D"/>
    <w:rsid w:val="0000113C"/>
    <w:rsid w:val="000011E9"/>
    <w:rsid w:val="00001219"/>
    <w:rsid w:val="00001234"/>
    <w:rsid w:val="000017C1"/>
    <w:rsid w:val="000019FC"/>
    <w:rsid w:val="00001A4D"/>
    <w:rsid w:val="00001A7A"/>
    <w:rsid w:val="00001D7D"/>
    <w:rsid w:val="00002148"/>
    <w:rsid w:val="000021B4"/>
    <w:rsid w:val="00002342"/>
    <w:rsid w:val="000023F6"/>
    <w:rsid w:val="00002885"/>
    <w:rsid w:val="00002AD1"/>
    <w:rsid w:val="00002CD6"/>
    <w:rsid w:val="00002D03"/>
    <w:rsid w:val="00002FED"/>
    <w:rsid w:val="0000312F"/>
    <w:rsid w:val="0000321E"/>
    <w:rsid w:val="000033B8"/>
    <w:rsid w:val="00003443"/>
    <w:rsid w:val="000034C5"/>
    <w:rsid w:val="00003B47"/>
    <w:rsid w:val="00003B59"/>
    <w:rsid w:val="00003DEE"/>
    <w:rsid w:val="00004074"/>
    <w:rsid w:val="0000471B"/>
    <w:rsid w:val="00004836"/>
    <w:rsid w:val="000048E7"/>
    <w:rsid w:val="00004CBB"/>
    <w:rsid w:val="00004DAD"/>
    <w:rsid w:val="00004EA1"/>
    <w:rsid w:val="00005263"/>
    <w:rsid w:val="00005801"/>
    <w:rsid w:val="00005805"/>
    <w:rsid w:val="00005C53"/>
    <w:rsid w:val="00006166"/>
    <w:rsid w:val="000065D6"/>
    <w:rsid w:val="00006A49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AD5"/>
    <w:rsid w:val="00011B3F"/>
    <w:rsid w:val="00011B4D"/>
    <w:rsid w:val="00011D12"/>
    <w:rsid w:val="000121D0"/>
    <w:rsid w:val="00012655"/>
    <w:rsid w:val="0001266C"/>
    <w:rsid w:val="000131CA"/>
    <w:rsid w:val="00013296"/>
    <w:rsid w:val="000134EA"/>
    <w:rsid w:val="0001350E"/>
    <w:rsid w:val="0001368B"/>
    <w:rsid w:val="000136A0"/>
    <w:rsid w:val="000138A2"/>
    <w:rsid w:val="00013A68"/>
    <w:rsid w:val="00013ABF"/>
    <w:rsid w:val="0001429C"/>
    <w:rsid w:val="0001448A"/>
    <w:rsid w:val="000144B5"/>
    <w:rsid w:val="000145F2"/>
    <w:rsid w:val="000147D7"/>
    <w:rsid w:val="00014873"/>
    <w:rsid w:val="00014906"/>
    <w:rsid w:val="0001572A"/>
    <w:rsid w:val="000157E9"/>
    <w:rsid w:val="00015B88"/>
    <w:rsid w:val="00015C06"/>
    <w:rsid w:val="000162B6"/>
    <w:rsid w:val="00016D3F"/>
    <w:rsid w:val="000170B1"/>
    <w:rsid w:val="0001715B"/>
    <w:rsid w:val="0001742B"/>
    <w:rsid w:val="00017473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6D"/>
    <w:rsid w:val="000209B0"/>
    <w:rsid w:val="00020A24"/>
    <w:rsid w:val="00020B51"/>
    <w:rsid w:val="00020BBB"/>
    <w:rsid w:val="00020C85"/>
    <w:rsid w:val="00020F08"/>
    <w:rsid w:val="000212A3"/>
    <w:rsid w:val="0002160E"/>
    <w:rsid w:val="000216B4"/>
    <w:rsid w:val="000216FD"/>
    <w:rsid w:val="00021F6C"/>
    <w:rsid w:val="0002244A"/>
    <w:rsid w:val="000229E6"/>
    <w:rsid w:val="00022B39"/>
    <w:rsid w:val="00022CAB"/>
    <w:rsid w:val="00022E0D"/>
    <w:rsid w:val="0002311F"/>
    <w:rsid w:val="00023372"/>
    <w:rsid w:val="000237EC"/>
    <w:rsid w:val="000239B1"/>
    <w:rsid w:val="00023C4A"/>
    <w:rsid w:val="00023EA6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56A"/>
    <w:rsid w:val="00025F82"/>
    <w:rsid w:val="00026002"/>
    <w:rsid w:val="00026327"/>
    <w:rsid w:val="00026453"/>
    <w:rsid w:val="000265C7"/>
    <w:rsid w:val="0002669E"/>
    <w:rsid w:val="00026A21"/>
    <w:rsid w:val="00026AA3"/>
    <w:rsid w:val="00026B4F"/>
    <w:rsid w:val="00026BCA"/>
    <w:rsid w:val="00026C9B"/>
    <w:rsid w:val="00027073"/>
    <w:rsid w:val="00027713"/>
    <w:rsid w:val="000277CE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4C"/>
    <w:rsid w:val="000327D2"/>
    <w:rsid w:val="000329A5"/>
    <w:rsid w:val="000329FC"/>
    <w:rsid w:val="00032D20"/>
    <w:rsid w:val="00032DF6"/>
    <w:rsid w:val="0003303F"/>
    <w:rsid w:val="000331CA"/>
    <w:rsid w:val="0003332B"/>
    <w:rsid w:val="00033652"/>
    <w:rsid w:val="00033839"/>
    <w:rsid w:val="00033902"/>
    <w:rsid w:val="00033FF2"/>
    <w:rsid w:val="000345CF"/>
    <w:rsid w:val="0003497B"/>
    <w:rsid w:val="000349A8"/>
    <w:rsid w:val="00034AF2"/>
    <w:rsid w:val="00035B85"/>
    <w:rsid w:val="00035B86"/>
    <w:rsid w:val="0003637C"/>
    <w:rsid w:val="0003641B"/>
    <w:rsid w:val="00036441"/>
    <w:rsid w:val="000368A5"/>
    <w:rsid w:val="00036B25"/>
    <w:rsid w:val="0003704C"/>
    <w:rsid w:val="00037138"/>
    <w:rsid w:val="0003772C"/>
    <w:rsid w:val="00037BE6"/>
    <w:rsid w:val="000407C5"/>
    <w:rsid w:val="00040FE3"/>
    <w:rsid w:val="00041093"/>
    <w:rsid w:val="000413E4"/>
    <w:rsid w:val="0004149F"/>
    <w:rsid w:val="00041522"/>
    <w:rsid w:val="000417C8"/>
    <w:rsid w:val="00041D3E"/>
    <w:rsid w:val="00041F0D"/>
    <w:rsid w:val="00041F54"/>
    <w:rsid w:val="00042181"/>
    <w:rsid w:val="0004226C"/>
    <w:rsid w:val="000424BB"/>
    <w:rsid w:val="0004260A"/>
    <w:rsid w:val="0004263A"/>
    <w:rsid w:val="000427E2"/>
    <w:rsid w:val="00042803"/>
    <w:rsid w:val="0004286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39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04"/>
    <w:rsid w:val="00045829"/>
    <w:rsid w:val="0004582E"/>
    <w:rsid w:val="00045879"/>
    <w:rsid w:val="00045B2C"/>
    <w:rsid w:val="00045BFA"/>
    <w:rsid w:val="00045EB6"/>
    <w:rsid w:val="00046026"/>
    <w:rsid w:val="00046044"/>
    <w:rsid w:val="000465C6"/>
    <w:rsid w:val="0004672A"/>
    <w:rsid w:val="000467D4"/>
    <w:rsid w:val="00046E4B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17F8"/>
    <w:rsid w:val="00051FA9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54B"/>
    <w:rsid w:val="00053D8A"/>
    <w:rsid w:val="00053EAC"/>
    <w:rsid w:val="000545E9"/>
    <w:rsid w:val="00054653"/>
    <w:rsid w:val="000548FE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9A4"/>
    <w:rsid w:val="00056D91"/>
    <w:rsid w:val="000573A8"/>
    <w:rsid w:val="000575EF"/>
    <w:rsid w:val="00057847"/>
    <w:rsid w:val="00057880"/>
    <w:rsid w:val="0006011B"/>
    <w:rsid w:val="000602C1"/>
    <w:rsid w:val="00060826"/>
    <w:rsid w:val="000609F1"/>
    <w:rsid w:val="00061097"/>
    <w:rsid w:val="00061533"/>
    <w:rsid w:val="000615C5"/>
    <w:rsid w:val="000617DE"/>
    <w:rsid w:val="0006187A"/>
    <w:rsid w:val="000619EA"/>
    <w:rsid w:val="00061BD1"/>
    <w:rsid w:val="00061D16"/>
    <w:rsid w:val="00062166"/>
    <w:rsid w:val="00062593"/>
    <w:rsid w:val="00062CA6"/>
    <w:rsid w:val="00062D04"/>
    <w:rsid w:val="00062E19"/>
    <w:rsid w:val="00062F05"/>
    <w:rsid w:val="00062F15"/>
    <w:rsid w:val="000631F7"/>
    <w:rsid w:val="000636D2"/>
    <w:rsid w:val="0006372E"/>
    <w:rsid w:val="000637C2"/>
    <w:rsid w:val="00063CC0"/>
    <w:rsid w:val="000642DB"/>
    <w:rsid w:val="0006437D"/>
    <w:rsid w:val="0006439B"/>
    <w:rsid w:val="000643EC"/>
    <w:rsid w:val="00064505"/>
    <w:rsid w:val="00064599"/>
    <w:rsid w:val="00064D0B"/>
    <w:rsid w:val="00064D8E"/>
    <w:rsid w:val="00064FC7"/>
    <w:rsid w:val="000651AD"/>
    <w:rsid w:val="00065392"/>
    <w:rsid w:val="00065529"/>
    <w:rsid w:val="0006577B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5F"/>
    <w:rsid w:val="00070684"/>
    <w:rsid w:val="000707BB"/>
    <w:rsid w:val="00070964"/>
    <w:rsid w:val="00070A3F"/>
    <w:rsid w:val="00070B0D"/>
    <w:rsid w:val="00070C71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77"/>
    <w:rsid w:val="00075BF9"/>
    <w:rsid w:val="00075DA4"/>
    <w:rsid w:val="00075EBE"/>
    <w:rsid w:val="00076614"/>
    <w:rsid w:val="00076910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22"/>
    <w:rsid w:val="00080C4B"/>
    <w:rsid w:val="00081146"/>
    <w:rsid w:val="000812A3"/>
    <w:rsid w:val="000815B0"/>
    <w:rsid w:val="00081A53"/>
    <w:rsid w:val="00081F42"/>
    <w:rsid w:val="0008254F"/>
    <w:rsid w:val="000825FB"/>
    <w:rsid w:val="00082751"/>
    <w:rsid w:val="00082755"/>
    <w:rsid w:val="000827B3"/>
    <w:rsid w:val="0008281D"/>
    <w:rsid w:val="00082844"/>
    <w:rsid w:val="00082883"/>
    <w:rsid w:val="0008289E"/>
    <w:rsid w:val="00082A07"/>
    <w:rsid w:val="00082A98"/>
    <w:rsid w:val="000830AC"/>
    <w:rsid w:val="00083106"/>
    <w:rsid w:val="00083286"/>
    <w:rsid w:val="0008378D"/>
    <w:rsid w:val="00083927"/>
    <w:rsid w:val="00083A5D"/>
    <w:rsid w:val="00083F15"/>
    <w:rsid w:val="000843FE"/>
    <w:rsid w:val="000844CE"/>
    <w:rsid w:val="00084B2C"/>
    <w:rsid w:val="00084DB3"/>
    <w:rsid w:val="00084DCE"/>
    <w:rsid w:val="00084E80"/>
    <w:rsid w:val="00084EF2"/>
    <w:rsid w:val="00085156"/>
    <w:rsid w:val="00085160"/>
    <w:rsid w:val="000852D7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BA6"/>
    <w:rsid w:val="00086D7B"/>
    <w:rsid w:val="00086FD2"/>
    <w:rsid w:val="0008713C"/>
    <w:rsid w:val="0008714A"/>
    <w:rsid w:val="0008718D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A0"/>
    <w:rsid w:val="00087E85"/>
    <w:rsid w:val="00087FF0"/>
    <w:rsid w:val="000902C5"/>
    <w:rsid w:val="000903C4"/>
    <w:rsid w:val="00090608"/>
    <w:rsid w:val="00090624"/>
    <w:rsid w:val="000909D0"/>
    <w:rsid w:val="00090BDC"/>
    <w:rsid w:val="00090EBA"/>
    <w:rsid w:val="00090F48"/>
    <w:rsid w:val="000910FC"/>
    <w:rsid w:val="00091139"/>
    <w:rsid w:val="000918E0"/>
    <w:rsid w:val="00091EF6"/>
    <w:rsid w:val="00092684"/>
    <w:rsid w:val="000926C5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8F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8E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AEC"/>
    <w:rsid w:val="00097B70"/>
    <w:rsid w:val="00097CCB"/>
    <w:rsid w:val="00097CDD"/>
    <w:rsid w:val="00097D9F"/>
    <w:rsid w:val="00097F02"/>
    <w:rsid w:val="00097F99"/>
    <w:rsid w:val="000A05DE"/>
    <w:rsid w:val="000A0947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3666"/>
    <w:rsid w:val="000A3F32"/>
    <w:rsid w:val="000A4216"/>
    <w:rsid w:val="000A45A7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082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B73"/>
    <w:rsid w:val="000B0C6F"/>
    <w:rsid w:val="000B0ED8"/>
    <w:rsid w:val="000B0EE1"/>
    <w:rsid w:val="000B11DC"/>
    <w:rsid w:val="000B18EB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2C54"/>
    <w:rsid w:val="000B3127"/>
    <w:rsid w:val="000B31EA"/>
    <w:rsid w:val="000B3447"/>
    <w:rsid w:val="000B3B5E"/>
    <w:rsid w:val="000B4917"/>
    <w:rsid w:val="000B49D8"/>
    <w:rsid w:val="000B4B7F"/>
    <w:rsid w:val="000B4B90"/>
    <w:rsid w:val="000B4EC0"/>
    <w:rsid w:val="000B510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110"/>
    <w:rsid w:val="000C24DE"/>
    <w:rsid w:val="000C2530"/>
    <w:rsid w:val="000C25A1"/>
    <w:rsid w:val="000C2975"/>
    <w:rsid w:val="000C297F"/>
    <w:rsid w:val="000C2F71"/>
    <w:rsid w:val="000C30CB"/>
    <w:rsid w:val="000C3135"/>
    <w:rsid w:val="000C32DE"/>
    <w:rsid w:val="000C3308"/>
    <w:rsid w:val="000C4123"/>
    <w:rsid w:val="000C46F9"/>
    <w:rsid w:val="000C4976"/>
    <w:rsid w:val="000C4AD2"/>
    <w:rsid w:val="000C4EF6"/>
    <w:rsid w:val="000C5019"/>
    <w:rsid w:val="000C5023"/>
    <w:rsid w:val="000C54DC"/>
    <w:rsid w:val="000C5751"/>
    <w:rsid w:val="000C5C16"/>
    <w:rsid w:val="000C5E7F"/>
    <w:rsid w:val="000C5F00"/>
    <w:rsid w:val="000C63BD"/>
    <w:rsid w:val="000C65FE"/>
    <w:rsid w:val="000C6742"/>
    <w:rsid w:val="000C6813"/>
    <w:rsid w:val="000C7179"/>
    <w:rsid w:val="000C72C9"/>
    <w:rsid w:val="000C7436"/>
    <w:rsid w:val="000C7714"/>
    <w:rsid w:val="000C7818"/>
    <w:rsid w:val="000C79D7"/>
    <w:rsid w:val="000C7BEC"/>
    <w:rsid w:val="000D01FF"/>
    <w:rsid w:val="000D021A"/>
    <w:rsid w:val="000D02BA"/>
    <w:rsid w:val="000D03CE"/>
    <w:rsid w:val="000D03D9"/>
    <w:rsid w:val="000D0559"/>
    <w:rsid w:val="000D0589"/>
    <w:rsid w:val="000D0647"/>
    <w:rsid w:val="000D0CB9"/>
    <w:rsid w:val="000D0DBF"/>
    <w:rsid w:val="000D1767"/>
    <w:rsid w:val="000D18E6"/>
    <w:rsid w:val="000D1A86"/>
    <w:rsid w:val="000D1E1A"/>
    <w:rsid w:val="000D204B"/>
    <w:rsid w:val="000D232D"/>
    <w:rsid w:val="000D2401"/>
    <w:rsid w:val="000D297E"/>
    <w:rsid w:val="000D2AE2"/>
    <w:rsid w:val="000D2B34"/>
    <w:rsid w:val="000D2BFA"/>
    <w:rsid w:val="000D2C0F"/>
    <w:rsid w:val="000D2C98"/>
    <w:rsid w:val="000D327A"/>
    <w:rsid w:val="000D3585"/>
    <w:rsid w:val="000D3AAA"/>
    <w:rsid w:val="000D3CE8"/>
    <w:rsid w:val="000D4006"/>
    <w:rsid w:val="000D431A"/>
    <w:rsid w:val="000D458A"/>
    <w:rsid w:val="000D4A42"/>
    <w:rsid w:val="000D4A4D"/>
    <w:rsid w:val="000D4C64"/>
    <w:rsid w:val="000D4EFE"/>
    <w:rsid w:val="000D5170"/>
    <w:rsid w:val="000D59B0"/>
    <w:rsid w:val="000D632C"/>
    <w:rsid w:val="000D6503"/>
    <w:rsid w:val="000D67E6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D7C38"/>
    <w:rsid w:val="000E02C9"/>
    <w:rsid w:val="000E03A0"/>
    <w:rsid w:val="000E06FD"/>
    <w:rsid w:val="000E0846"/>
    <w:rsid w:val="000E0F78"/>
    <w:rsid w:val="000E10D4"/>
    <w:rsid w:val="000E127D"/>
    <w:rsid w:val="000E131F"/>
    <w:rsid w:val="000E1950"/>
    <w:rsid w:val="000E1A4B"/>
    <w:rsid w:val="000E1A6F"/>
    <w:rsid w:val="000E1AB9"/>
    <w:rsid w:val="000E1C5B"/>
    <w:rsid w:val="000E1F9E"/>
    <w:rsid w:val="000E2602"/>
    <w:rsid w:val="000E289F"/>
    <w:rsid w:val="000E293D"/>
    <w:rsid w:val="000E2BB2"/>
    <w:rsid w:val="000E2BE8"/>
    <w:rsid w:val="000E2C38"/>
    <w:rsid w:val="000E2D2E"/>
    <w:rsid w:val="000E2F0D"/>
    <w:rsid w:val="000E30FC"/>
    <w:rsid w:val="000E35E2"/>
    <w:rsid w:val="000E36FF"/>
    <w:rsid w:val="000E394F"/>
    <w:rsid w:val="000E3BE8"/>
    <w:rsid w:val="000E3D2D"/>
    <w:rsid w:val="000E3F32"/>
    <w:rsid w:val="000E43EF"/>
    <w:rsid w:val="000E4C4F"/>
    <w:rsid w:val="000E4E91"/>
    <w:rsid w:val="000E512B"/>
    <w:rsid w:val="000E53B3"/>
    <w:rsid w:val="000E53DD"/>
    <w:rsid w:val="000E5556"/>
    <w:rsid w:val="000E55B1"/>
    <w:rsid w:val="000E5667"/>
    <w:rsid w:val="000E584C"/>
    <w:rsid w:val="000E5CEB"/>
    <w:rsid w:val="000E5F8F"/>
    <w:rsid w:val="000E6098"/>
    <w:rsid w:val="000E60AC"/>
    <w:rsid w:val="000E613D"/>
    <w:rsid w:val="000E6CFE"/>
    <w:rsid w:val="000E6D5D"/>
    <w:rsid w:val="000E6EF2"/>
    <w:rsid w:val="000E704C"/>
    <w:rsid w:val="000E7169"/>
    <w:rsid w:val="000E73A3"/>
    <w:rsid w:val="000E759E"/>
    <w:rsid w:val="000E79A5"/>
    <w:rsid w:val="000F00D3"/>
    <w:rsid w:val="000F05BC"/>
    <w:rsid w:val="000F0745"/>
    <w:rsid w:val="000F0780"/>
    <w:rsid w:val="000F0824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2892"/>
    <w:rsid w:val="000F2980"/>
    <w:rsid w:val="000F30A0"/>
    <w:rsid w:val="000F32BF"/>
    <w:rsid w:val="000F32D5"/>
    <w:rsid w:val="000F339C"/>
    <w:rsid w:val="000F36A3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75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D9E"/>
    <w:rsid w:val="00103278"/>
    <w:rsid w:val="00103473"/>
    <w:rsid w:val="0010353C"/>
    <w:rsid w:val="00103A2B"/>
    <w:rsid w:val="00103B48"/>
    <w:rsid w:val="00103D3F"/>
    <w:rsid w:val="00103D53"/>
    <w:rsid w:val="00103D77"/>
    <w:rsid w:val="00103E59"/>
    <w:rsid w:val="00103EC8"/>
    <w:rsid w:val="001044B6"/>
    <w:rsid w:val="001049D2"/>
    <w:rsid w:val="00104C5D"/>
    <w:rsid w:val="00104D5D"/>
    <w:rsid w:val="00104DD9"/>
    <w:rsid w:val="00104E18"/>
    <w:rsid w:val="00104E8B"/>
    <w:rsid w:val="00104E9B"/>
    <w:rsid w:val="00104F54"/>
    <w:rsid w:val="00105001"/>
    <w:rsid w:val="00105614"/>
    <w:rsid w:val="00105667"/>
    <w:rsid w:val="001058A9"/>
    <w:rsid w:val="00105A9F"/>
    <w:rsid w:val="001063F9"/>
    <w:rsid w:val="001066AA"/>
    <w:rsid w:val="00106821"/>
    <w:rsid w:val="00106944"/>
    <w:rsid w:val="001069DE"/>
    <w:rsid w:val="00106A2B"/>
    <w:rsid w:val="00106BDF"/>
    <w:rsid w:val="00106BF7"/>
    <w:rsid w:val="00106C9B"/>
    <w:rsid w:val="001076CD"/>
    <w:rsid w:val="00107CE6"/>
    <w:rsid w:val="00110210"/>
    <w:rsid w:val="00110489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2AF0"/>
    <w:rsid w:val="00112C7D"/>
    <w:rsid w:val="0011324C"/>
    <w:rsid w:val="0011338B"/>
    <w:rsid w:val="001135ED"/>
    <w:rsid w:val="0011372A"/>
    <w:rsid w:val="00113B48"/>
    <w:rsid w:val="00113B83"/>
    <w:rsid w:val="00113E3B"/>
    <w:rsid w:val="00113F92"/>
    <w:rsid w:val="00113FFF"/>
    <w:rsid w:val="0011417F"/>
    <w:rsid w:val="00114542"/>
    <w:rsid w:val="0011485E"/>
    <w:rsid w:val="00114954"/>
    <w:rsid w:val="00114C40"/>
    <w:rsid w:val="001152EA"/>
    <w:rsid w:val="0011548B"/>
    <w:rsid w:val="00115539"/>
    <w:rsid w:val="001155B7"/>
    <w:rsid w:val="00115833"/>
    <w:rsid w:val="00115872"/>
    <w:rsid w:val="00115DB2"/>
    <w:rsid w:val="00115F41"/>
    <w:rsid w:val="00116202"/>
    <w:rsid w:val="001163D9"/>
    <w:rsid w:val="001164FE"/>
    <w:rsid w:val="0011685B"/>
    <w:rsid w:val="00116CAC"/>
    <w:rsid w:val="00116F1E"/>
    <w:rsid w:val="001170AA"/>
    <w:rsid w:val="001173FE"/>
    <w:rsid w:val="00117D51"/>
    <w:rsid w:val="0012016F"/>
    <w:rsid w:val="0012024D"/>
    <w:rsid w:val="00120258"/>
    <w:rsid w:val="00120927"/>
    <w:rsid w:val="00120A9B"/>
    <w:rsid w:val="00120B17"/>
    <w:rsid w:val="00120C03"/>
    <w:rsid w:val="00120D65"/>
    <w:rsid w:val="00120EB9"/>
    <w:rsid w:val="0012114F"/>
    <w:rsid w:val="001214C8"/>
    <w:rsid w:val="00121667"/>
    <w:rsid w:val="001217D5"/>
    <w:rsid w:val="001218DB"/>
    <w:rsid w:val="00121C93"/>
    <w:rsid w:val="00121CF3"/>
    <w:rsid w:val="00121D34"/>
    <w:rsid w:val="001221CA"/>
    <w:rsid w:val="001223E7"/>
    <w:rsid w:val="001227DB"/>
    <w:rsid w:val="001228CE"/>
    <w:rsid w:val="00122BE0"/>
    <w:rsid w:val="00122C22"/>
    <w:rsid w:val="00122F6F"/>
    <w:rsid w:val="00123102"/>
    <w:rsid w:val="0012310A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3FE9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6B6"/>
    <w:rsid w:val="0012674E"/>
    <w:rsid w:val="00126866"/>
    <w:rsid w:val="00126D50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09C2"/>
    <w:rsid w:val="001311E0"/>
    <w:rsid w:val="00131306"/>
    <w:rsid w:val="00131346"/>
    <w:rsid w:val="00131437"/>
    <w:rsid w:val="001314D8"/>
    <w:rsid w:val="00131B5C"/>
    <w:rsid w:val="00131DCD"/>
    <w:rsid w:val="0013226C"/>
    <w:rsid w:val="001322BD"/>
    <w:rsid w:val="0013260D"/>
    <w:rsid w:val="0013262F"/>
    <w:rsid w:val="001326B9"/>
    <w:rsid w:val="001326F3"/>
    <w:rsid w:val="0013286C"/>
    <w:rsid w:val="00132F50"/>
    <w:rsid w:val="00133010"/>
    <w:rsid w:val="0013307E"/>
    <w:rsid w:val="00133166"/>
    <w:rsid w:val="0013357C"/>
    <w:rsid w:val="001338B4"/>
    <w:rsid w:val="00134213"/>
    <w:rsid w:val="00134289"/>
    <w:rsid w:val="00134414"/>
    <w:rsid w:val="00134502"/>
    <w:rsid w:val="001348CB"/>
    <w:rsid w:val="00134DB5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B3"/>
    <w:rsid w:val="001376AF"/>
    <w:rsid w:val="00137763"/>
    <w:rsid w:val="001378B1"/>
    <w:rsid w:val="00137BF9"/>
    <w:rsid w:val="00140157"/>
    <w:rsid w:val="00140205"/>
    <w:rsid w:val="00140292"/>
    <w:rsid w:val="001408F4"/>
    <w:rsid w:val="001409E6"/>
    <w:rsid w:val="00140EC9"/>
    <w:rsid w:val="00140FED"/>
    <w:rsid w:val="001410B6"/>
    <w:rsid w:val="0014166E"/>
    <w:rsid w:val="00141AC2"/>
    <w:rsid w:val="00141C26"/>
    <w:rsid w:val="00141D23"/>
    <w:rsid w:val="00141ECA"/>
    <w:rsid w:val="001420CC"/>
    <w:rsid w:val="00142307"/>
    <w:rsid w:val="00142597"/>
    <w:rsid w:val="00142608"/>
    <w:rsid w:val="00142641"/>
    <w:rsid w:val="00142E73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13E"/>
    <w:rsid w:val="001443A0"/>
    <w:rsid w:val="0014442E"/>
    <w:rsid w:val="001446BF"/>
    <w:rsid w:val="00144A5F"/>
    <w:rsid w:val="00144CFB"/>
    <w:rsid w:val="00144EA0"/>
    <w:rsid w:val="00144FF1"/>
    <w:rsid w:val="00145014"/>
    <w:rsid w:val="001452B6"/>
    <w:rsid w:val="0014532A"/>
    <w:rsid w:val="0014533F"/>
    <w:rsid w:val="00145674"/>
    <w:rsid w:val="00145699"/>
    <w:rsid w:val="00145E20"/>
    <w:rsid w:val="00145ECA"/>
    <w:rsid w:val="001460E3"/>
    <w:rsid w:val="00146587"/>
    <w:rsid w:val="001466E3"/>
    <w:rsid w:val="00146ABD"/>
    <w:rsid w:val="00146DE3"/>
    <w:rsid w:val="001472FB"/>
    <w:rsid w:val="00147636"/>
    <w:rsid w:val="001476BE"/>
    <w:rsid w:val="00147879"/>
    <w:rsid w:val="00147A3C"/>
    <w:rsid w:val="0015022C"/>
    <w:rsid w:val="001504BB"/>
    <w:rsid w:val="00150546"/>
    <w:rsid w:val="001505B4"/>
    <w:rsid w:val="001505F3"/>
    <w:rsid w:val="00150A70"/>
    <w:rsid w:val="00150B52"/>
    <w:rsid w:val="00150FA3"/>
    <w:rsid w:val="00151077"/>
    <w:rsid w:val="0015121A"/>
    <w:rsid w:val="00151365"/>
    <w:rsid w:val="0015149E"/>
    <w:rsid w:val="00151589"/>
    <w:rsid w:val="0015158D"/>
    <w:rsid w:val="0015177F"/>
    <w:rsid w:val="00151803"/>
    <w:rsid w:val="0015180F"/>
    <w:rsid w:val="00151975"/>
    <w:rsid w:val="00151A16"/>
    <w:rsid w:val="00151CB7"/>
    <w:rsid w:val="00151F2B"/>
    <w:rsid w:val="0015203C"/>
    <w:rsid w:val="00152637"/>
    <w:rsid w:val="001529DE"/>
    <w:rsid w:val="00152B30"/>
    <w:rsid w:val="00152DBE"/>
    <w:rsid w:val="00152ED8"/>
    <w:rsid w:val="00152F97"/>
    <w:rsid w:val="001530D5"/>
    <w:rsid w:val="00153648"/>
    <w:rsid w:val="001538F2"/>
    <w:rsid w:val="00153961"/>
    <w:rsid w:val="00153CB7"/>
    <w:rsid w:val="00153CDC"/>
    <w:rsid w:val="00153EB4"/>
    <w:rsid w:val="00153FE5"/>
    <w:rsid w:val="0015422C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5DE1"/>
    <w:rsid w:val="001562E9"/>
    <w:rsid w:val="001565BA"/>
    <w:rsid w:val="00156748"/>
    <w:rsid w:val="0015677A"/>
    <w:rsid w:val="00156990"/>
    <w:rsid w:val="00156A40"/>
    <w:rsid w:val="00156E34"/>
    <w:rsid w:val="00156F87"/>
    <w:rsid w:val="00157005"/>
    <w:rsid w:val="0015727D"/>
    <w:rsid w:val="001572EA"/>
    <w:rsid w:val="00157320"/>
    <w:rsid w:val="00157511"/>
    <w:rsid w:val="0015788B"/>
    <w:rsid w:val="00157982"/>
    <w:rsid w:val="00157A20"/>
    <w:rsid w:val="00157B68"/>
    <w:rsid w:val="00157F2C"/>
    <w:rsid w:val="001605BD"/>
    <w:rsid w:val="00160A01"/>
    <w:rsid w:val="00161189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6A8"/>
    <w:rsid w:val="00162BCD"/>
    <w:rsid w:val="00163138"/>
    <w:rsid w:val="00163223"/>
    <w:rsid w:val="00163294"/>
    <w:rsid w:val="0016351A"/>
    <w:rsid w:val="00163522"/>
    <w:rsid w:val="00163618"/>
    <w:rsid w:val="00163858"/>
    <w:rsid w:val="00163868"/>
    <w:rsid w:val="00163875"/>
    <w:rsid w:val="001638CC"/>
    <w:rsid w:val="00163B2B"/>
    <w:rsid w:val="00163E2D"/>
    <w:rsid w:val="00163F39"/>
    <w:rsid w:val="00163FFD"/>
    <w:rsid w:val="00164428"/>
    <w:rsid w:val="00164C1A"/>
    <w:rsid w:val="00164E8C"/>
    <w:rsid w:val="00164EA1"/>
    <w:rsid w:val="00165184"/>
    <w:rsid w:val="00165397"/>
    <w:rsid w:val="0016568F"/>
    <w:rsid w:val="00165A5A"/>
    <w:rsid w:val="001665BA"/>
    <w:rsid w:val="001665F6"/>
    <w:rsid w:val="001668BF"/>
    <w:rsid w:val="001668DC"/>
    <w:rsid w:val="00166ADE"/>
    <w:rsid w:val="00166CA2"/>
    <w:rsid w:val="001670B6"/>
    <w:rsid w:val="001670C0"/>
    <w:rsid w:val="001675BD"/>
    <w:rsid w:val="001676FF"/>
    <w:rsid w:val="001677FC"/>
    <w:rsid w:val="00167931"/>
    <w:rsid w:val="00167956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6DB"/>
    <w:rsid w:val="00172FB8"/>
    <w:rsid w:val="0017398D"/>
    <w:rsid w:val="001739EE"/>
    <w:rsid w:val="00173A9C"/>
    <w:rsid w:val="00173C16"/>
    <w:rsid w:val="0017415C"/>
    <w:rsid w:val="0017418C"/>
    <w:rsid w:val="00174448"/>
    <w:rsid w:val="00174457"/>
    <w:rsid w:val="00174A21"/>
    <w:rsid w:val="00174A43"/>
    <w:rsid w:val="00174ACD"/>
    <w:rsid w:val="00174AE5"/>
    <w:rsid w:val="00174C20"/>
    <w:rsid w:val="00175165"/>
    <w:rsid w:val="0017525D"/>
    <w:rsid w:val="0017544C"/>
    <w:rsid w:val="00175687"/>
    <w:rsid w:val="00175CE4"/>
    <w:rsid w:val="00175D7C"/>
    <w:rsid w:val="00175DD4"/>
    <w:rsid w:val="00175DD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FC2"/>
    <w:rsid w:val="00177164"/>
    <w:rsid w:val="001771CB"/>
    <w:rsid w:val="001777F9"/>
    <w:rsid w:val="001778BA"/>
    <w:rsid w:val="001779C5"/>
    <w:rsid w:val="00177B46"/>
    <w:rsid w:val="00177C35"/>
    <w:rsid w:val="00177DB9"/>
    <w:rsid w:val="00180274"/>
    <w:rsid w:val="00180981"/>
    <w:rsid w:val="00180A5F"/>
    <w:rsid w:val="00180E2B"/>
    <w:rsid w:val="00180FD8"/>
    <w:rsid w:val="00181018"/>
    <w:rsid w:val="00181023"/>
    <w:rsid w:val="00181093"/>
    <w:rsid w:val="001810DE"/>
    <w:rsid w:val="0018124E"/>
    <w:rsid w:val="00181457"/>
    <w:rsid w:val="00181527"/>
    <w:rsid w:val="00181781"/>
    <w:rsid w:val="001817CD"/>
    <w:rsid w:val="00181A6B"/>
    <w:rsid w:val="00181A91"/>
    <w:rsid w:val="00181F6C"/>
    <w:rsid w:val="001820FC"/>
    <w:rsid w:val="00182238"/>
    <w:rsid w:val="0018240D"/>
    <w:rsid w:val="0018268E"/>
    <w:rsid w:val="00182A49"/>
    <w:rsid w:val="00182AFB"/>
    <w:rsid w:val="00182DDE"/>
    <w:rsid w:val="00182F99"/>
    <w:rsid w:val="0018335E"/>
    <w:rsid w:val="001835EB"/>
    <w:rsid w:val="00183B3B"/>
    <w:rsid w:val="00183DB0"/>
    <w:rsid w:val="0018469F"/>
    <w:rsid w:val="001846DE"/>
    <w:rsid w:val="00184B2B"/>
    <w:rsid w:val="00184B64"/>
    <w:rsid w:val="00184B6C"/>
    <w:rsid w:val="00184C1A"/>
    <w:rsid w:val="001850A8"/>
    <w:rsid w:val="00185216"/>
    <w:rsid w:val="00185E2D"/>
    <w:rsid w:val="00185EE7"/>
    <w:rsid w:val="00186175"/>
    <w:rsid w:val="001861BB"/>
    <w:rsid w:val="00186359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19E"/>
    <w:rsid w:val="001904B0"/>
    <w:rsid w:val="00190602"/>
    <w:rsid w:val="00190AB1"/>
    <w:rsid w:val="00190D6D"/>
    <w:rsid w:val="00190E6B"/>
    <w:rsid w:val="00191233"/>
    <w:rsid w:val="00191442"/>
    <w:rsid w:val="0019198B"/>
    <w:rsid w:val="00191AE3"/>
    <w:rsid w:val="00191DAF"/>
    <w:rsid w:val="00191E1B"/>
    <w:rsid w:val="00191E4B"/>
    <w:rsid w:val="0019234F"/>
    <w:rsid w:val="00192672"/>
    <w:rsid w:val="001929C3"/>
    <w:rsid w:val="001929D9"/>
    <w:rsid w:val="00192F3A"/>
    <w:rsid w:val="00192FF6"/>
    <w:rsid w:val="00193092"/>
    <w:rsid w:val="001930FF"/>
    <w:rsid w:val="001933A2"/>
    <w:rsid w:val="001942FA"/>
    <w:rsid w:val="00194520"/>
    <w:rsid w:val="0019453F"/>
    <w:rsid w:val="0019461E"/>
    <w:rsid w:val="00194852"/>
    <w:rsid w:val="001953C3"/>
    <w:rsid w:val="001955AA"/>
    <w:rsid w:val="001957C5"/>
    <w:rsid w:val="00195B3E"/>
    <w:rsid w:val="00195D07"/>
    <w:rsid w:val="00195DC1"/>
    <w:rsid w:val="00196240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490"/>
    <w:rsid w:val="001A0597"/>
    <w:rsid w:val="001A05AA"/>
    <w:rsid w:val="001A063D"/>
    <w:rsid w:val="001A0961"/>
    <w:rsid w:val="001A0976"/>
    <w:rsid w:val="001A0B8E"/>
    <w:rsid w:val="001A0D52"/>
    <w:rsid w:val="001A1117"/>
    <w:rsid w:val="001A1556"/>
    <w:rsid w:val="001A195C"/>
    <w:rsid w:val="001A1EF1"/>
    <w:rsid w:val="001A2312"/>
    <w:rsid w:val="001A2456"/>
    <w:rsid w:val="001A252A"/>
    <w:rsid w:val="001A25F7"/>
    <w:rsid w:val="001A2A29"/>
    <w:rsid w:val="001A2A9F"/>
    <w:rsid w:val="001A2DDF"/>
    <w:rsid w:val="001A371B"/>
    <w:rsid w:val="001A3BF2"/>
    <w:rsid w:val="001A3CB2"/>
    <w:rsid w:val="001A3CF7"/>
    <w:rsid w:val="001A3DF6"/>
    <w:rsid w:val="001A4043"/>
    <w:rsid w:val="001A41F2"/>
    <w:rsid w:val="001A43E9"/>
    <w:rsid w:val="001A44BF"/>
    <w:rsid w:val="001A4507"/>
    <w:rsid w:val="001A458D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1B"/>
    <w:rsid w:val="001A6AD0"/>
    <w:rsid w:val="001A718E"/>
    <w:rsid w:val="001A7473"/>
    <w:rsid w:val="001A7AA8"/>
    <w:rsid w:val="001A7CD4"/>
    <w:rsid w:val="001A7DA9"/>
    <w:rsid w:val="001A7EEC"/>
    <w:rsid w:val="001B02A8"/>
    <w:rsid w:val="001B02B4"/>
    <w:rsid w:val="001B02FD"/>
    <w:rsid w:val="001B0308"/>
    <w:rsid w:val="001B0366"/>
    <w:rsid w:val="001B037C"/>
    <w:rsid w:val="001B06CB"/>
    <w:rsid w:val="001B0849"/>
    <w:rsid w:val="001B0AC1"/>
    <w:rsid w:val="001B0C64"/>
    <w:rsid w:val="001B141F"/>
    <w:rsid w:val="001B184C"/>
    <w:rsid w:val="001B1AC5"/>
    <w:rsid w:val="001B1FA1"/>
    <w:rsid w:val="001B27C7"/>
    <w:rsid w:val="001B2B38"/>
    <w:rsid w:val="001B2B4D"/>
    <w:rsid w:val="001B3390"/>
    <w:rsid w:val="001B34A3"/>
    <w:rsid w:val="001B3756"/>
    <w:rsid w:val="001B37B8"/>
    <w:rsid w:val="001B39CF"/>
    <w:rsid w:val="001B3A18"/>
    <w:rsid w:val="001B3A29"/>
    <w:rsid w:val="001B3C8A"/>
    <w:rsid w:val="001B3F2F"/>
    <w:rsid w:val="001B40EA"/>
    <w:rsid w:val="001B4721"/>
    <w:rsid w:val="001B4A12"/>
    <w:rsid w:val="001B4C34"/>
    <w:rsid w:val="001B4FB3"/>
    <w:rsid w:val="001B4FC7"/>
    <w:rsid w:val="001B50B1"/>
    <w:rsid w:val="001B51E8"/>
    <w:rsid w:val="001B56B6"/>
    <w:rsid w:val="001B56FB"/>
    <w:rsid w:val="001B57B9"/>
    <w:rsid w:val="001B58DC"/>
    <w:rsid w:val="001B5A32"/>
    <w:rsid w:val="001B60BA"/>
    <w:rsid w:val="001B621F"/>
    <w:rsid w:val="001B625C"/>
    <w:rsid w:val="001B63CC"/>
    <w:rsid w:val="001B647D"/>
    <w:rsid w:val="001B654D"/>
    <w:rsid w:val="001B6A32"/>
    <w:rsid w:val="001B6D99"/>
    <w:rsid w:val="001B6EC3"/>
    <w:rsid w:val="001B7178"/>
    <w:rsid w:val="001B7355"/>
    <w:rsid w:val="001B74ED"/>
    <w:rsid w:val="001B7528"/>
    <w:rsid w:val="001B777B"/>
    <w:rsid w:val="001B7C01"/>
    <w:rsid w:val="001C0194"/>
    <w:rsid w:val="001C0234"/>
    <w:rsid w:val="001C0303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C4E"/>
    <w:rsid w:val="001C326E"/>
    <w:rsid w:val="001C3706"/>
    <w:rsid w:val="001C3925"/>
    <w:rsid w:val="001C3AE8"/>
    <w:rsid w:val="001C3D4C"/>
    <w:rsid w:val="001C3DA2"/>
    <w:rsid w:val="001C4550"/>
    <w:rsid w:val="001C4680"/>
    <w:rsid w:val="001C4A15"/>
    <w:rsid w:val="001C4BAE"/>
    <w:rsid w:val="001C4BC1"/>
    <w:rsid w:val="001C516F"/>
    <w:rsid w:val="001C52B6"/>
    <w:rsid w:val="001C5514"/>
    <w:rsid w:val="001C57C8"/>
    <w:rsid w:val="001C57F7"/>
    <w:rsid w:val="001C5847"/>
    <w:rsid w:val="001C585C"/>
    <w:rsid w:val="001C5B94"/>
    <w:rsid w:val="001C5BBA"/>
    <w:rsid w:val="001C5DF2"/>
    <w:rsid w:val="001C60FF"/>
    <w:rsid w:val="001C61D0"/>
    <w:rsid w:val="001C6550"/>
    <w:rsid w:val="001C7056"/>
    <w:rsid w:val="001C70BD"/>
    <w:rsid w:val="001C74A1"/>
    <w:rsid w:val="001C7899"/>
    <w:rsid w:val="001C7C18"/>
    <w:rsid w:val="001C7D93"/>
    <w:rsid w:val="001C7D9F"/>
    <w:rsid w:val="001C7F34"/>
    <w:rsid w:val="001D01C6"/>
    <w:rsid w:val="001D0339"/>
    <w:rsid w:val="001D03C3"/>
    <w:rsid w:val="001D0707"/>
    <w:rsid w:val="001D0963"/>
    <w:rsid w:val="001D096C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C0C"/>
    <w:rsid w:val="001D1F1A"/>
    <w:rsid w:val="001D1F7B"/>
    <w:rsid w:val="001D20A1"/>
    <w:rsid w:val="001D2399"/>
    <w:rsid w:val="001D2833"/>
    <w:rsid w:val="001D2A12"/>
    <w:rsid w:val="001D2F2D"/>
    <w:rsid w:val="001D4018"/>
    <w:rsid w:val="001D4032"/>
    <w:rsid w:val="001D43FF"/>
    <w:rsid w:val="001D4647"/>
    <w:rsid w:val="001D49C6"/>
    <w:rsid w:val="001D5319"/>
    <w:rsid w:val="001D53E3"/>
    <w:rsid w:val="001D5578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29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0E07"/>
    <w:rsid w:val="001E102F"/>
    <w:rsid w:val="001E10EE"/>
    <w:rsid w:val="001E113B"/>
    <w:rsid w:val="001E162C"/>
    <w:rsid w:val="001E17E5"/>
    <w:rsid w:val="001E1AE9"/>
    <w:rsid w:val="001E1B6A"/>
    <w:rsid w:val="001E1B88"/>
    <w:rsid w:val="001E1F50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C32"/>
    <w:rsid w:val="001E3DB7"/>
    <w:rsid w:val="001E42BE"/>
    <w:rsid w:val="001E4649"/>
    <w:rsid w:val="001E48F9"/>
    <w:rsid w:val="001E49E1"/>
    <w:rsid w:val="001E4F73"/>
    <w:rsid w:val="001E5A9A"/>
    <w:rsid w:val="001E5ADB"/>
    <w:rsid w:val="001E5DE0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5DD"/>
    <w:rsid w:val="001E76CB"/>
    <w:rsid w:val="001E79AE"/>
    <w:rsid w:val="001E7B18"/>
    <w:rsid w:val="001E7C21"/>
    <w:rsid w:val="001E7C36"/>
    <w:rsid w:val="001E7DB3"/>
    <w:rsid w:val="001E7DC9"/>
    <w:rsid w:val="001E7F67"/>
    <w:rsid w:val="001E7FE0"/>
    <w:rsid w:val="001F04AF"/>
    <w:rsid w:val="001F0C48"/>
    <w:rsid w:val="001F0F6C"/>
    <w:rsid w:val="001F0FD8"/>
    <w:rsid w:val="001F11BC"/>
    <w:rsid w:val="001F177D"/>
    <w:rsid w:val="001F195F"/>
    <w:rsid w:val="001F2048"/>
    <w:rsid w:val="001F2145"/>
    <w:rsid w:val="001F214D"/>
    <w:rsid w:val="001F2487"/>
    <w:rsid w:val="001F249E"/>
    <w:rsid w:val="001F288A"/>
    <w:rsid w:val="001F3253"/>
    <w:rsid w:val="001F328E"/>
    <w:rsid w:val="001F3684"/>
    <w:rsid w:val="001F37F1"/>
    <w:rsid w:val="001F3A82"/>
    <w:rsid w:val="001F3D2F"/>
    <w:rsid w:val="001F3DF6"/>
    <w:rsid w:val="001F3F85"/>
    <w:rsid w:val="001F40D7"/>
    <w:rsid w:val="001F415C"/>
    <w:rsid w:val="001F43F1"/>
    <w:rsid w:val="001F46E1"/>
    <w:rsid w:val="001F48B7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5F2D"/>
    <w:rsid w:val="001F5FA2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1F7FFD"/>
    <w:rsid w:val="002002BA"/>
    <w:rsid w:val="002008D9"/>
    <w:rsid w:val="00200A2A"/>
    <w:rsid w:val="00200F85"/>
    <w:rsid w:val="002011A9"/>
    <w:rsid w:val="00201269"/>
    <w:rsid w:val="002012B7"/>
    <w:rsid w:val="002016C7"/>
    <w:rsid w:val="0020185E"/>
    <w:rsid w:val="00201B9A"/>
    <w:rsid w:val="0020243A"/>
    <w:rsid w:val="0020264E"/>
    <w:rsid w:val="0020292F"/>
    <w:rsid w:val="00202E11"/>
    <w:rsid w:val="00202E40"/>
    <w:rsid w:val="0020316D"/>
    <w:rsid w:val="002034FF"/>
    <w:rsid w:val="00203995"/>
    <w:rsid w:val="002039DB"/>
    <w:rsid w:val="002043C4"/>
    <w:rsid w:val="00204628"/>
    <w:rsid w:val="0020465E"/>
    <w:rsid w:val="00204B41"/>
    <w:rsid w:val="00204CB4"/>
    <w:rsid w:val="00204EBD"/>
    <w:rsid w:val="0020559F"/>
    <w:rsid w:val="00205A4E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417"/>
    <w:rsid w:val="002065FC"/>
    <w:rsid w:val="00206607"/>
    <w:rsid w:val="00206BA7"/>
    <w:rsid w:val="00206D13"/>
    <w:rsid w:val="002072C6"/>
    <w:rsid w:val="0020781E"/>
    <w:rsid w:val="00207B2C"/>
    <w:rsid w:val="00207B97"/>
    <w:rsid w:val="00207E7D"/>
    <w:rsid w:val="0021001C"/>
    <w:rsid w:val="0021026D"/>
    <w:rsid w:val="00210334"/>
    <w:rsid w:val="0021036C"/>
    <w:rsid w:val="002105AD"/>
    <w:rsid w:val="0021078E"/>
    <w:rsid w:val="00210835"/>
    <w:rsid w:val="00210AC9"/>
    <w:rsid w:val="00210D7A"/>
    <w:rsid w:val="002110CC"/>
    <w:rsid w:val="00211221"/>
    <w:rsid w:val="002113B9"/>
    <w:rsid w:val="002114FC"/>
    <w:rsid w:val="00211BAB"/>
    <w:rsid w:val="00211BC8"/>
    <w:rsid w:val="00211F77"/>
    <w:rsid w:val="00212149"/>
    <w:rsid w:val="00212289"/>
    <w:rsid w:val="0021261A"/>
    <w:rsid w:val="002128D3"/>
    <w:rsid w:val="00212E4A"/>
    <w:rsid w:val="00212E7C"/>
    <w:rsid w:val="002133EB"/>
    <w:rsid w:val="002134AD"/>
    <w:rsid w:val="00213814"/>
    <w:rsid w:val="00213877"/>
    <w:rsid w:val="00213B00"/>
    <w:rsid w:val="00214146"/>
    <w:rsid w:val="00214358"/>
    <w:rsid w:val="00214482"/>
    <w:rsid w:val="0021449D"/>
    <w:rsid w:val="002144C3"/>
    <w:rsid w:val="00214B74"/>
    <w:rsid w:val="00214E2A"/>
    <w:rsid w:val="00215253"/>
    <w:rsid w:val="002152F0"/>
    <w:rsid w:val="002159C0"/>
    <w:rsid w:val="002159D3"/>
    <w:rsid w:val="00215AE9"/>
    <w:rsid w:val="00215B36"/>
    <w:rsid w:val="00215C9B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09F7"/>
    <w:rsid w:val="002212B8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2F9"/>
    <w:rsid w:val="00223965"/>
    <w:rsid w:val="00223C59"/>
    <w:rsid w:val="00223F8A"/>
    <w:rsid w:val="00224373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8DA"/>
    <w:rsid w:val="00226C96"/>
    <w:rsid w:val="00226CA5"/>
    <w:rsid w:val="00226D1B"/>
    <w:rsid w:val="00226DF5"/>
    <w:rsid w:val="00226F53"/>
    <w:rsid w:val="0022722A"/>
    <w:rsid w:val="002272A2"/>
    <w:rsid w:val="002273A7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33"/>
    <w:rsid w:val="002312D2"/>
    <w:rsid w:val="00232625"/>
    <w:rsid w:val="00232746"/>
    <w:rsid w:val="0023288B"/>
    <w:rsid w:val="00232942"/>
    <w:rsid w:val="00232D8B"/>
    <w:rsid w:val="00233225"/>
    <w:rsid w:val="002333C0"/>
    <w:rsid w:val="00233606"/>
    <w:rsid w:val="00233B9B"/>
    <w:rsid w:val="00233CBA"/>
    <w:rsid w:val="00233FF5"/>
    <w:rsid w:val="002340B1"/>
    <w:rsid w:val="00234517"/>
    <w:rsid w:val="002347D3"/>
    <w:rsid w:val="00234BAC"/>
    <w:rsid w:val="00234D3B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276"/>
    <w:rsid w:val="002404D8"/>
    <w:rsid w:val="00240797"/>
    <w:rsid w:val="00240A6C"/>
    <w:rsid w:val="00240DF7"/>
    <w:rsid w:val="00240FF2"/>
    <w:rsid w:val="0024128C"/>
    <w:rsid w:val="00241359"/>
    <w:rsid w:val="0024172D"/>
    <w:rsid w:val="00241906"/>
    <w:rsid w:val="00241A98"/>
    <w:rsid w:val="00242019"/>
    <w:rsid w:val="0024278B"/>
    <w:rsid w:val="0024294C"/>
    <w:rsid w:val="00242B89"/>
    <w:rsid w:val="00242C0E"/>
    <w:rsid w:val="00242E45"/>
    <w:rsid w:val="00243040"/>
    <w:rsid w:val="00243471"/>
    <w:rsid w:val="00243A21"/>
    <w:rsid w:val="00243B05"/>
    <w:rsid w:val="00243C6B"/>
    <w:rsid w:val="00243CA3"/>
    <w:rsid w:val="00243F7B"/>
    <w:rsid w:val="00243F8F"/>
    <w:rsid w:val="002440B6"/>
    <w:rsid w:val="0024436E"/>
    <w:rsid w:val="00244BED"/>
    <w:rsid w:val="00244D2B"/>
    <w:rsid w:val="00244E35"/>
    <w:rsid w:val="00245462"/>
    <w:rsid w:val="002457C6"/>
    <w:rsid w:val="00245AC5"/>
    <w:rsid w:val="00245DC3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08F"/>
    <w:rsid w:val="0024773D"/>
    <w:rsid w:val="002478BB"/>
    <w:rsid w:val="0024791E"/>
    <w:rsid w:val="00247B14"/>
    <w:rsid w:val="00247C05"/>
    <w:rsid w:val="00247F27"/>
    <w:rsid w:val="00250297"/>
    <w:rsid w:val="002502DD"/>
    <w:rsid w:val="0025035E"/>
    <w:rsid w:val="0025074F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835"/>
    <w:rsid w:val="002519F4"/>
    <w:rsid w:val="00251A6E"/>
    <w:rsid w:val="00251BEC"/>
    <w:rsid w:val="00251EE2"/>
    <w:rsid w:val="002525F1"/>
    <w:rsid w:val="002526AF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7F"/>
    <w:rsid w:val="00254A8F"/>
    <w:rsid w:val="00254C6A"/>
    <w:rsid w:val="00254D13"/>
    <w:rsid w:val="00254DC8"/>
    <w:rsid w:val="00255246"/>
    <w:rsid w:val="00255C2B"/>
    <w:rsid w:val="00255CA4"/>
    <w:rsid w:val="00255CE7"/>
    <w:rsid w:val="00256B44"/>
    <w:rsid w:val="00256C03"/>
    <w:rsid w:val="00256CEF"/>
    <w:rsid w:val="00256F64"/>
    <w:rsid w:val="002571B5"/>
    <w:rsid w:val="00257331"/>
    <w:rsid w:val="002575A1"/>
    <w:rsid w:val="002575A5"/>
    <w:rsid w:val="0025795E"/>
    <w:rsid w:val="00257973"/>
    <w:rsid w:val="002579F7"/>
    <w:rsid w:val="00257B8E"/>
    <w:rsid w:val="00260190"/>
    <w:rsid w:val="002604C4"/>
    <w:rsid w:val="002606D5"/>
    <w:rsid w:val="002606EE"/>
    <w:rsid w:val="002609AE"/>
    <w:rsid w:val="00260A7D"/>
    <w:rsid w:val="00260C47"/>
    <w:rsid w:val="00260FAB"/>
    <w:rsid w:val="00261148"/>
    <w:rsid w:val="002614E5"/>
    <w:rsid w:val="0026164D"/>
    <w:rsid w:val="00261B3B"/>
    <w:rsid w:val="00261C4C"/>
    <w:rsid w:val="00261DB1"/>
    <w:rsid w:val="00261F82"/>
    <w:rsid w:val="00262128"/>
    <w:rsid w:val="002622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521"/>
    <w:rsid w:val="00266D46"/>
    <w:rsid w:val="00266F68"/>
    <w:rsid w:val="0026714D"/>
    <w:rsid w:val="00267325"/>
    <w:rsid w:val="002673FB"/>
    <w:rsid w:val="00267563"/>
    <w:rsid w:val="0026772A"/>
    <w:rsid w:val="0026787C"/>
    <w:rsid w:val="00267C69"/>
    <w:rsid w:val="00270A37"/>
    <w:rsid w:val="00270DD0"/>
    <w:rsid w:val="00270E4F"/>
    <w:rsid w:val="00270F4D"/>
    <w:rsid w:val="00270FCC"/>
    <w:rsid w:val="0027111F"/>
    <w:rsid w:val="00271169"/>
    <w:rsid w:val="0027118A"/>
    <w:rsid w:val="002712E2"/>
    <w:rsid w:val="002717BE"/>
    <w:rsid w:val="002717F4"/>
    <w:rsid w:val="00271A9F"/>
    <w:rsid w:val="00271AA5"/>
    <w:rsid w:val="00271BD5"/>
    <w:rsid w:val="00271CA3"/>
    <w:rsid w:val="00271F35"/>
    <w:rsid w:val="00271F38"/>
    <w:rsid w:val="002720B0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3E"/>
    <w:rsid w:val="0027418D"/>
    <w:rsid w:val="002741F8"/>
    <w:rsid w:val="002747CA"/>
    <w:rsid w:val="00274B36"/>
    <w:rsid w:val="00274E0A"/>
    <w:rsid w:val="00274EF2"/>
    <w:rsid w:val="00274FEB"/>
    <w:rsid w:val="0027524B"/>
    <w:rsid w:val="002754C8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406"/>
    <w:rsid w:val="0027663C"/>
    <w:rsid w:val="00276995"/>
    <w:rsid w:val="00276A74"/>
    <w:rsid w:val="00276AB5"/>
    <w:rsid w:val="00276B04"/>
    <w:rsid w:val="00276B94"/>
    <w:rsid w:val="00276CFD"/>
    <w:rsid w:val="00276E01"/>
    <w:rsid w:val="00276F13"/>
    <w:rsid w:val="00277244"/>
    <w:rsid w:val="002777F0"/>
    <w:rsid w:val="002778CB"/>
    <w:rsid w:val="00277E8F"/>
    <w:rsid w:val="002802EB"/>
    <w:rsid w:val="00280489"/>
    <w:rsid w:val="002804C8"/>
    <w:rsid w:val="002809B0"/>
    <w:rsid w:val="002809F5"/>
    <w:rsid w:val="00280AFE"/>
    <w:rsid w:val="00281036"/>
    <w:rsid w:val="0028116F"/>
    <w:rsid w:val="00281284"/>
    <w:rsid w:val="0028179B"/>
    <w:rsid w:val="0028183A"/>
    <w:rsid w:val="002818D8"/>
    <w:rsid w:val="002819CB"/>
    <w:rsid w:val="00281EAE"/>
    <w:rsid w:val="0028210B"/>
    <w:rsid w:val="00282166"/>
    <w:rsid w:val="002821F5"/>
    <w:rsid w:val="002822FC"/>
    <w:rsid w:val="00282468"/>
    <w:rsid w:val="002825FF"/>
    <w:rsid w:val="002826EB"/>
    <w:rsid w:val="00282EB8"/>
    <w:rsid w:val="00282F65"/>
    <w:rsid w:val="00283155"/>
    <w:rsid w:val="0028330E"/>
    <w:rsid w:val="00283483"/>
    <w:rsid w:val="002835B5"/>
    <w:rsid w:val="002835FB"/>
    <w:rsid w:val="002837DE"/>
    <w:rsid w:val="002838EE"/>
    <w:rsid w:val="002839F2"/>
    <w:rsid w:val="00283F14"/>
    <w:rsid w:val="002840D2"/>
    <w:rsid w:val="00284499"/>
    <w:rsid w:val="002847A7"/>
    <w:rsid w:val="00284974"/>
    <w:rsid w:val="00284B4F"/>
    <w:rsid w:val="00284C27"/>
    <w:rsid w:val="00284CB6"/>
    <w:rsid w:val="00285350"/>
    <w:rsid w:val="0028555A"/>
    <w:rsid w:val="00285772"/>
    <w:rsid w:val="00285956"/>
    <w:rsid w:val="00285B11"/>
    <w:rsid w:val="00285C37"/>
    <w:rsid w:val="00285DBE"/>
    <w:rsid w:val="00285E52"/>
    <w:rsid w:val="002860EC"/>
    <w:rsid w:val="002861C4"/>
    <w:rsid w:val="0028627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87FBF"/>
    <w:rsid w:val="00290537"/>
    <w:rsid w:val="002906B0"/>
    <w:rsid w:val="0029091C"/>
    <w:rsid w:val="00290CE0"/>
    <w:rsid w:val="00290E9E"/>
    <w:rsid w:val="0029104D"/>
    <w:rsid w:val="002911EC"/>
    <w:rsid w:val="00291262"/>
    <w:rsid w:val="002914DA"/>
    <w:rsid w:val="002918B0"/>
    <w:rsid w:val="00291A61"/>
    <w:rsid w:val="00291AA8"/>
    <w:rsid w:val="00291F67"/>
    <w:rsid w:val="00292174"/>
    <w:rsid w:val="002923E5"/>
    <w:rsid w:val="00292404"/>
    <w:rsid w:val="00292793"/>
    <w:rsid w:val="00292895"/>
    <w:rsid w:val="00292979"/>
    <w:rsid w:val="00292A56"/>
    <w:rsid w:val="00292CCB"/>
    <w:rsid w:val="00292CD7"/>
    <w:rsid w:val="00292E52"/>
    <w:rsid w:val="00292E7F"/>
    <w:rsid w:val="00293130"/>
    <w:rsid w:val="0029333E"/>
    <w:rsid w:val="002936C3"/>
    <w:rsid w:val="002938D4"/>
    <w:rsid w:val="00293B13"/>
    <w:rsid w:val="00293BB5"/>
    <w:rsid w:val="00293BC8"/>
    <w:rsid w:val="00293BC9"/>
    <w:rsid w:val="00293C61"/>
    <w:rsid w:val="00293E8C"/>
    <w:rsid w:val="00293F36"/>
    <w:rsid w:val="00294125"/>
    <w:rsid w:val="00294157"/>
    <w:rsid w:val="002941A1"/>
    <w:rsid w:val="00294401"/>
    <w:rsid w:val="002946D5"/>
    <w:rsid w:val="0029472E"/>
    <w:rsid w:val="00294B79"/>
    <w:rsid w:val="002950E0"/>
    <w:rsid w:val="00295213"/>
    <w:rsid w:val="0029545E"/>
    <w:rsid w:val="00295594"/>
    <w:rsid w:val="002957E1"/>
    <w:rsid w:val="00295965"/>
    <w:rsid w:val="00295D02"/>
    <w:rsid w:val="00295ECD"/>
    <w:rsid w:val="00295FC1"/>
    <w:rsid w:val="0029601A"/>
    <w:rsid w:val="00296119"/>
    <w:rsid w:val="00296279"/>
    <w:rsid w:val="00296506"/>
    <w:rsid w:val="0029658D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97F17"/>
    <w:rsid w:val="002A0016"/>
    <w:rsid w:val="002A016B"/>
    <w:rsid w:val="002A058A"/>
    <w:rsid w:val="002A0C52"/>
    <w:rsid w:val="002A0ED1"/>
    <w:rsid w:val="002A1448"/>
    <w:rsid w:val="002A145C"/>
    <w:rsid w:val="002A160B"/>
    <w:rsid w:val="002A1B39"/>
    <w:rsid w:val="002A1CCA"/>
    <w:rsid w:val="002A1F29"/>
    <w:rsid w:val="002A1F55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B4E"/>
    <w:rsid w:val="002A3FF2"/>
    <w:rsid w:val="002A45A3"/>
    <w:rsid w:val="002A471E"/>
    <w:rsid w:val="002A4924"/>
    <w:rsid w:val="002A4AC5"/>
    <w:rsid w:val="002A4BA1"/>
    <w:rsid w:val="002A4F6C"/>
    <w:rsid w:val="002A50E0"/>
    <w:rsid w:val="002A51E2"/>
    <w:rsid w:val="002A5915"/>
    <w:rsid w:val="002A6310"/>
    <w:rsid w:val="002A640E"/>
    <w:rsid w:val="002A6639"/>
    <w:rsid w:val="002A6958"/>
    <w:rsid w:val="002A6F25"/>
    <w:rsid w:val="002A71C0"/>
    <w:rsid w:val="002A7EDE"/>
    <w:rsid w:val="002A7F88"/>
    <w:rsid w:val="002B0114"/>
    <w:rsid w:val="002B0296"/>
    <w:rsid w:val="002B02EE"/>
    <w:rsid w:val="002B0499"/>
    <w:rsid w:val="002B0789"/>
    <w:rsid w:val="002B086A"/>
    <w:rsid w:val="002B0AE4"/>
    <w:rsid w:val="002B0BE5"/>
    <w:rsid w:val="002B108C"/>
    <w:rsid w:val="002B11B6"/>
    <w:rsid w:val="002B1358"/>
    <w:rsid w:val="002B13B4"/>
    <w:rsid w:val="002B166E"/>
    <w:rsid w:val="002B1902"/>
    <w:rsid w:val="002B1BCF"/>
    <w:rsid w:val="002B1E1D"/>
    <w:rsid w:val="002B1EEC"/>
    <w:rsid w:val="002B220C"/>
    <w:rsid w:val="002B242B"/>
    <w:rsid w:val="002B24FB"/>
    <w:rsid w:val="002B2508"/>
    <w:rsid w:val="002B2B95"/>
    <w:rsid w:val="002B2C0B"/>
    <w:rsid w:val="002B2FAC"/>
    <w:rsid w:val="002B3043"/>
    <w:rsid w:val="002B319E"/>
    <w:rsid w:val="002B335B"/>
    <w:rsid w:val="002B3464"/>
    <w:rsid w:val="002B3493"/>
    <w:rsid w:val="002B351E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3C6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9"/>
    <w:rsid w:val="002B636C"/>
    <w:rsid w:val="002B6461"/>
    <w:rsid w:val="002B660F"/>
    <w:rsid w:val="002B66AC"/>
    <w:rsid w:val="002B66ED"/>
    <w:rsid w:val="002B67EB"/>
    <w:rsid w:val="002B6941"/>
    <w:rsid w:val="002B6AA4"/>
    <w:rsid w:val="002B6AE6"/>
    <w:rsid w:val="002B6BD8"/>
    <w:rsid w:val="002B6BF2"/>
    <w:rsid w:val="002B722D"/>
    <w:rsid w:val="002B7ADE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72D"/>
    <w:rsid w:val="002C2910"/>
    <w:rsid w:val="002C2BD7"/>
    <w:rsid w:val="002C30AE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900"/>
    <w:rsid w:val="002C5E9F"/>
    <w:rsid w:val="002C5F07"/>
    <w:rsid w:val="002C61EC"/>
    <w:rsid w:val="002C6346"/>
    <w:rsid w:val="002C63FC"/>
    <w:rsid w:val="002C654A"/>
    <w:rsid w:val="002C66D4"/>
    <w:rsid w:val="002C6715"/>
    <w:rsid w:val="002C6BD5"/>
    <w:rsid w:val="002C6E98"/>
    <w:rsid w:val="002C6F54"/>
    <w:rsid w:val="002C786C"/>
    <w:rsid w:val="002C7990"/>
    <w:rsid w:val="002C7B0C"/>
    <w:rsid w:val="002D0053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2D97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5A3"/>
    <w:rsid w:val="002D4A95"/>
    <w:rsid w:val="002D4DF6"/>
    <w:rsid w:val="002D4F3F"/>
    <w:rsid w:val="002D4F7E"/>
    <w:rsid w:val="002D50DE"/>
    <w:rsid w:val="002D51F9"/>
    <w:rsid w:val="002D526D"/>
    <w:rsid w:val="002D5384"/>
    <w:rsid w:val="002D5456"/>
    <w:rsid w:val="002D5675"/>
    <w:rsid w:val="002D5777"/>
    <w:rsid w:val="002D5F59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0E82"/>
    <w:rsid w:val="002E1324"/>
    <w:rsid w:val="002E1339"/>
    <w:rsid w:val="002E1510"/>
    <w:rsid w:val="002E1564"/>
    <w:rsid w:val="002E1778"/>
    <w:rsid w:val="002E20CF"/>
    <w:rsid w:val="002E2795"/>
    <w:rsid w:val="002E2B39"/>
    <w:rsid w:val="002E2DA4"/>
    <w:rsid w:val="002E3AC8"/>
    <w:rsid w:val="002E3C96"/>
    <w:rsid w:val="002E444F"/>
    <w:rsid w:val="002E472F"/>
    <w:rsid w:val="002E4BCC"/>
    <w:rsid w:val="002E4C96"/>
    <w:rsid w:val="002E5338"/>
    <w:rsid w:val="002E555F"/>
    <w:rsid w:val="002E6445"/>
    <w:rsid w:val="002E6483"/>
    <w:rsid w:val="002E650D"/>
    <w:rsid w:val="002E6AE0"/>
    <w:rsid w:val="002E6C8B"/>
    <w:rsid w:val="002E6CB6"/>
    <w:rsid w:val="002E6D8B"/>
    <w:rsid w:val="002E6F3C"/>
    <w:rsid w:val="002E71E6"/>
    <w:rsid w:val="002E7BC7"/>
    <w:rsid w:val="002E7DCC"/>
    <w:rsid w:val="002F010E"/>
    <w:rsid w:val="002F0361"/>
    <w:rsid w:val="002F06DB"/>
    <w:rsid w:val="002F0774"/>
    <w:rsid w:val="002F08C0"/>
    <w:rsid w:val="002F0975"/>
    <w:rsid w:val="002F0C04"/>
    <w:rsid w:val="002F0CFF"/>
    <w:rsid w:val="002F0D9F"/>
    <w:rsid w:val="002F0EE8"/>
    <w:rsid w:val="002F1169"/>
    <w:rsid w:val="002F15AE"/>
    <w:rsid w:val="002F1B1C"/>
    <w:rsid w:val="002F1EFD"/>
    <w:rsid w:val="002F20FD"/>
    <w:rsid w:val="002F2383"/>
    <w:rsid w:val="002F278B"/>
    <w:rsid w:val="002F2A77"/>
    <w:rsid w:val="002F2BD1"/>
    <w:rsid w:val="002F2CA8"/>
    <w:rsid w:val="002F2CFB"/>
    <w:rsid w:val="002F3178"/>
    <w:rsid w:val="002F3ADC"/>
    <w:rsid w:val="002F3D79"/>
    <w:rsid w:val="002F40BE"/>
    <w:rsid w:val="002F43B9"/>
    <w:rsid w:val="002F43CA"/>
    <w:rsid w:val="002F4563"/>
    <w:rsid w:val="002F4951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ABA"/>
    <w:rsid w:val="002F6F1D"/>
    <w:rsid w:val="002F7007"/>
    <w:rsid w:val="002F72C5"/>
    <w:rsid w:val="002F74B5"/>
    <w:rsid w:val="002F78CD"/>
    <w:rsid w:val="002F79D7"/>
    <w:rsid w:val="002F7EC0"/>
    <w:rsid w:val="003006D3"/>
    <w:rsid w:val="00300BE5"/>
    <w:rsid w:val="00300DFC"/>
    <w:rsid w:val="003013B3"/>
    <w:rsid w:val="0030171F"/>
    <w:rsid w:val="00301CA6"/>
    <w:rsid w:val="00301E9B"/>
    <w:rsid w:val="0030221A"/>
    <w:rsid w:val="00302604"/>
    <w:rsid w:val="00302ACB"/>
    <w:rsid w:val="00302E29"/>
    <w:rsid w:val="00302F1B"/>
    <w:rsid w:val="003030CD"/>
    <w:rsid w:val="00303224"/>
    <w:rsid w:val="003033FE"/>
    <w:rsid w:val="003038DA"/>
    <w:rsid w:val="00303DD1"/>
    <w:rsid w:val="00303E58"/>
    <w:rsid w:val="003042F8"/>
    <w:rsid w:val="0030453A"/>
    <w:rsid w:val="003045E4"/>
    <w:rsid w:val="00304739"/>
    <w:rsid w:val="003047AE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423"/>
    <w:rsid w:val="003065E5"/>
    <w:rsid w:val="003065E6"/>
    <w:rsid w:val="00306A27"/>
    <w:rsid w:val="00306DAF"/>
    <w:rsid w:val="00306E9F"/>
    <w:rsid w:val="00306ED3"/>
    <w:rsid w:val="00307012"/>
    <w:rsid w:val="003076CD"/>
    <w:rsid w:val="00307830"/>
    <w:rsid w:val="0030791B"/>
    <w:rsid w:val="00307A28"/>
    <w:rsid w:val="00307B04"/>
    <w:rsid w:val="00307B09"/>
    <w:rsid w:val="003100C2"/>
    <w:rsid w:val="003101B0"/>
    <w:rsid w:val="003104D3"/>
    <w:rsid w:val="00310598"/>
    <w:rsid w:val="00310610"/>
    <w:rsid w:val="00310629"/>
    <w:rsid w:val="003107C3"/>
    <w:rsid w:val="00310D51"/>
    <w:rsid w:val="00310D5F"/>
    <w:rsid w:val="00310E0F"/>
    <w:rsid w:val="00311340"/>
    <w:rsid w:val="003113B8"/>
    <w:rsid w:val="003114EE"/>
    <w:rsid w:val="00311647"/>
    <w:rsid w:val="003117D6"/>
    <w:rsid w:val="0031187A"/>
    <w:rsid w:val="00311A9C"/>
    <w:rsid w:val="00311DD1"/>
    <w:rsid w:val="0031213C"/>
    <w:rsid w:val="003125F1"/>
    <w:rsid w:val="003127F6"/>
    <w:rsid w:val="00312A85"/>
    <w:rsid w:val="003130B5"/>
    <w:rsid w:val="003131F5"/>
    <w:rsid w:val="003133E7"/>
    <w:rsid w:val="003134B2"/>
    <w:rsid w:val="003138A9"/>
    <w:rsid w:val="00313CB2"/>
    <w:rsid w:val="00313D24"/>
    <w:rsid w:val="00313EB1"/>
    <w:rsid w:val="00313ECB"/>
    <w:rsid w:val="0031431B"/>
    <w:rsid w:val="003145B0"/>
    <w:rsid w:val="003147AF"/>
    <w:rsid w:val="00314819"/>
    <w:rsid w:val="0031484F"/>
    <w:rsid w:val="00314C26"/>
    <w:rsid w:val="00314D97"/>
    <w:rsid w:val="003150A9"/>
    <w:rsid w:val="00315100"/>
    <w:rsid w:val="003152CE"/>
    <w:rsid w:val="00315618"/>
    <w:rsid w:val="003158D9"/>
    <w:rsid w:val="003159D0"/>
    <w:rsid w:val="00315A50"/>
    <w:rsid w:val="00315B6B"/>
    <w:rsid w:val="0031637C"/>
    <w:rsid w:val="003168FE"/>
    <w:rsid w:val="00317102"/>
    <w:rsid w:val="00317461"/>
    <w:rsid w:val="00317C09"/>
    <w:rsid w:val="00317DC2"/>
    <w:rsid w:val="00317F62"/>
    <w:rsid w:val="0032076C"/>
    <w:rsid w:val="003207F9"/>
    <w:rsid w:val="003209CC"/>
    <w:rsid w:val="00320D5D"/>
    <w:rsid w:val="00320E25"/>
    <w:rsid w:val="00320ECE"/>
    <w:rsid w:val="00321182"/>
    <w:rsid w:val="00321209"/>
    <w:rsid w:val="003214B2"/>
    <w:rsid w:val="00321554"/>
    <w:rsid w:val="0032188F"/>
    <w:rsid w:val="0032195B"/>
    <w:rsid w:val="00321A6A"/>
    <w:rsid w:val="00321B98"/>
    <w:rsid w:val="00321BDB"/>
    <w:rsid w:val="00321C0E"/>
    <w:rsid w:val="0032205A"/>
    <w:rsid w:val="00322382"/>
    <w:rsid w:val="003223B9"/>
    <w:rsid w:val="00322B9D"/>
    <w:rsid w:val="00323183"/>
    <w:rsid w:val="0032345E"/>
    <w:rsid w:val="0032347D"/>
    <w:rsid w:val="00323745"/>
    <w:rsid w:val="00323773"/>
    <w:rsid w:val="00323B9C"/>
    <w:rsid w:val="00323BCB"/>
    <w:rsid w:val="00323F19"/>
    <w:rsid w:val="00323FAD"/>
    <w:rsid w:val="00324055"/>
    <w:rsid w:val="0032418A"/>
    <w:rsid w:val="003251F9"/>
    <w:rsid w:val="00325690"/>
    <w:rsid w:val="00325708"/>
    <w:rsid w:val="00325B37"/>
    <w:rsid w:val="00325C6A"/>
    <w:rsid w:val="00325DCB"/>
    <w:rsid w:val="00325DF9"/>
    <w:rsid w:val="0032615E"/>
    <w:rsid w:val="00326617"/>
    <w:rsid w:val="003266AA"/>
    <w:rsid w:val="0032678D"/>
    <w:rsid w:val="003267B9"/>
    <w:rsid w:val="0032681D"/>
    <w:rsid w:val="00326AE8"/>
    <w:rsid w:val="00326C9D"/>
    <w:rsid w:val="00326D8E"/>
    <w:rsid w:val="0032716E"/>
    <w:rsid w:val="003271C5"/>
    <w:rsid w:val="00327607"/>
    <w:rsid w:val="0032794E"/>
    <w:rsid w:val="00327B3B"/>
    <w:rsid w:val="00327BE9"/>
    <w:rsid w:val="00327F90"/>
    <w:rsid w:val="00330456"/>
    <w:rsid w:val="003307BA"/>
    <w:rsid w:val="003307E3"/>
    <w:rsid w:val="003308F6"/>
    <w:rsid w:val="00330ED7"/>
    <w:rsid w:val="0033113E"/>
    <w:rsid w:val="0033118D"/>
    <w:rsid w:val="00331205"/>
    <w:rsid w:val="00331564"/>
    <w:rsid w:val="00331BD1"/>
    <w:rsid w:val="00331C41"/>
    <w:rsid w:val="00331CD3"/>
    <w:rsid w:val="00331D1E"/>
    <w:rsid w:val="00331FDC"/>
    <w:rsid w:val="0033225E"/>
    <w:rsid w:val="003325E4"/>
    <w:rsid w:val="00332B67"/>
    <w:rsid w:val="00332C35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C7A"/>
    <w:rsid w:val="00334D7C"/>
    <w:rsid w:val="00334D95"/>
    <w:rsid w:val="003350EB"/>
    <w:rsid w:val="003355C9"/>
    <w:rsid w:val="003356B3"/>
    <w:rsid w:val="00335A61"/>
    <w:rsid w:val="00335AA5"/>
    <w:rsid w:val="00335B80"/>
    <w:rsid w:val="00335D90"/>
    <w:rsid w:val="00335E72"/>
    <w:rsid w:val="00336721"/>
    <w:rsid w:val="00336758"/>
    <w:rsid w:val="00336763"/>
    <w:rsid w:val="00336765"/>
    <w:rsid w:val="00336CF9"/>
    <w:rsid w:val="0033709F"/>
    <w:rsid w:val="00337C7E"/>
    <w:rsid w:val="00337CAA"/>
    <w:rsid w:val="00337E17"/>
    <w:rsid w:val="00340029"/>
    <w:rsid w:val="00340122"/>
    <w:rsid w:val="003401C6"/>
    <w:rsid w:val="0034034B"/>
    <w:rsid w:val="0034055D"/>
    <w:rsid w:val="00340841"/>
    <w:rsid w:val="003409AE"/>
    <w:rsid w:val="00341592"/>
    <w:rsid w:val="0034188B"/>
    <w:rsid w:val="003419DF"/>
    <w:rsid w:val="00341AA3"/>
    <w:rsid w:val="00341B6A"/>
    <w:rsid w:val="00341C36"/>
    <w:rsid w:val="00341F49"/>
    <w:rsid w:val="00342234"/>
    <w:rsid w:val="003424EC"/>
    <w:rsid w:val="00342812"/>
    <w:rsid w:val="00342E0A"/>
    <w:rsid w:val="00342F3A"/>
    <w:rsid w:val="00342F88"/>
    <w:rsid w:val="0034335A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BA1"/>
    <w:rsid w:val="00345CA8"/>
    <w:rsid w:val="00345F27"/>
    <w:rsid w:val="0034609E"/>
    <w:rsid w:val="00346B87"/>
    <w:rsid w:val="00346C7E"/>
    <w:rsid w:val="00347085"/>
    <w:rsid w:val="0034785A"/>
    <w:rsid w:val="00347EBA"/>
    <w:rsid w:val="003505DB"/>
    <w:rsid w:val="003510CC"/>
    <w:rsid w:val="00351308"/>
    <w:rsid w:val="00351526"/>
    <w:rsid w:val="00351596"/>
    <w:rsid w:val="00351648"/>
    <w:rsid w:val="00351C82"/>
    <w:rsid w:val="00351DBA"/>
    <w:rsid w:val="00351E6C"/>
    <w:rsid w:val="00351F40"/>
    <w:rsid w:val="00352164"/>
    <w:rsid w:val="003522CA"/>
    <w:rsid w:val="00352530"/>
    <w:rsid w:val="0035282F"/>
    <w:rsid w:val="00352951"/>
    <w:rsid w:val="00352CED"/>
    <w:rsid w:val="003532A2"/>
    <w:rsid w:val="003532A6"/>
    <w:rsid w:val="0035336B"/>
    <w:rsid w:val="003533D1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4D36"/>
    <w:rsid w:val="003552B2"/>
    <w:rsid w:val="003553AB"/>
    <w:rsid w:val="0035545C"/>
    <w:rsid w:val="003554B4"/>
    <w:rsid w:val="003557C1"/>
    <w:rsid w:val="00355BD1"/>
    <w:rsid w:val="00355C7E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EE"/>
    <w:rsid w:val="003601DC"/>
    <w:rsid w:val="0036080B"/>
    <w:rsid w:val="00360822"/>
    <w:rsid w:val="0036086B"/>
    <w:rsid w:val="00360B8D"/>
    <w:rsid w:val="00360C4E"/>
    <w:rsid w:val="00360E6F"/>
    <w:rsid w:val="00360F4E"/>
    <w:rsid w:val="0036100E"/>
    <w:rsid w:val="00361297"/>
    <w:rsid w:val="00361358"/>
    <w:rsid w:val="0036154E"/>
    <w:rsid w:val="00361578"/>
    <w:rsid w:val="00361841"/>
    <w:rsid w:val="0036190C"/>
    <w:rsid w:val="003619DF"/>
    <w:rsid w:val="00361D82"/>
    <w:rsid w:val="00362060"/>
    <w:rsid w:val="00362648"/>
    <w:rsid w:val="00362CD2"/>
    <w:rsid w:val="00362DD7"/>
    <w:rsid w:val="00363003"/>
    <w:rsid w:val="0036329D"/>
    <w:rsid w:val="00363339"/>
    <w:rsid w:val="003633D5"/>
    <w:rsid w:val="00363BF4"/>
    <w:rsid w:val="00363EC5"/>
    <w:rsid w:val="00363F65"/>
    <w:rsid w:val="00364204"/>
    <w:rsid w:val="003642E9"/>
    <w:rsid w:val="00364A04"/>
    <w:rsid w:val="003650BB"/>
    <w:rsid w:val="00365285"/>
    <w:rsid w:val="00365334"/>
    <w:rsid w:val="00365996"/>
    <w:rsid w:val="00365C23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C36"/>
    <w:rsid w:val="00367D1A"/>
    <w:rsid w:val="00367DA3"/>
    <w:rsid w:val="00367FB9"/>
    <w:rsid w:val="00370181"/>
    <w:rsid w:val="0037026D"/>
    <w:rsid w:val="0037033B"/>
    <w:rsid w:val="003705F3"/>
    <w:rsid w:val="00370702"/>
    <w:rsid w:val="00370783"/>
    <w:rsid w:val="00370B4C"/>
    <w:rsid w:val="00370ECE"/>
    <w:rsid w:val="00370F88"/>
    <w:rsid w:val="00370FD5"/>
    <w:rsid w:val="00370FE2"/>
    <w:rsid w:val="00371603"/>
    <w:rsid w:val="00371971"/>
    <w:rsid w:val="00371A44"/>
    <w:rsid w:val="00371E50"/>
    <w:rsid w:val="00371EB9"/>
    <w:rsid w:val="00372153"/>
    <w:rsid w:val="0037228B"/>
    <w:rsid w:val="00372389"/>
    <w:rsid w:val="00372441"/>
    <w:rsid w:val="0037251B"/>
    <w:rsid w:val="00372B63"/>
    <w:rsid w:val="00372BDB"/>
    <w:rsid w:val="00372D5E"/>
    <w:rsid w:val="00372D87"/>
    <w:rsid w:val="00372E04"/>
    <w:rsid w:val="00372E80"/>
    <w:rsid w:val="00372F6E"/>
    <w:rsid w:val="00373163"/>
    <w:rsid w:val="00373810"/>
    <w:rsid w:val="003739BA"/>
    <w:rsid w:val="00373FB3"/>
    <w:rsid w:val="00374107"/>
    <w:rsid w:val="003754EF"/>
    <w:rsid w:val="003754F4"/>
    <w:rsid w:val="00375835"/>
    <w:rsid w:val="003759BE"/>
    <w:rsid w:val="003759D0"/>
    <w:rsid w:val="00375A58"/>
    <w:rsid w:val="00375CB0"/>
    <w:rsid w:val="00375D09"/>
    <w:rsid w:val="00375D28"/>
    <w:rsid w:val="00376246"/>
    <w:rsid w:val="0037630B"/>
    <w:rsid w:val="003764B9"/>
    <w:rsid w:val="0037659F"/>
    <w:rsid w:val="003768AB"/>
    <w:rsid w:val="00376ADF"/>
    <w:rsid w:val="00376E3A"/>
    <w:rsid w:val="0037746B"/>
    <w:rsid w:val="003776E6"/>
    <w:rsid w:val="00377A3B"/>
    <w:rsid w:val="00377C14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16B"/>
    <w:rsid w:val="0038316F"/>
    <w:rsid w:val="0038328E"/>
    <w:rsid w:val="0038352F"/>
    <w:rsid w:val="0038375B"/>
    <w:rsid w:val="003838DF"/>
    <w:rsid w:val="00383A49"/>
    <w:rsid w:val="00383BAD"/>
    <w:rsid w:val="00383E54"/>
    <w:rsid w:val="00383F69"/>
    <w:rsid w:val="003840B0"/>
    <w:rsid w:val="003845CE"/>
    <w:rsid w:val="00384A83"/>
    <w:rsid w:val="00384ABF"/>
    <w:rsid w:val="003850F4"/>
    <w:rsid w:val="00385155"/>
    <w:rsid w:val="003852A6"/>
    <w:rsid w:val="00385470"/>
    <w:rsid w:val="00385498"/>
    <w:rsid w:val="003857BB"/>
    <w:rsid w:val="00385BD9"/>
    <w:rsid w:val="00385C5C"/>
    <w:rsid w:val="00385DEA"/>
    <w:rsid w:val="0038602B"/>
    <w:rsid w:val="00386454"/>
    <w:rsid w:val="00386549"/>
    <w:rsid w:val="0038668C"/>
    <w:rsid w:val="003867E5"/>
    <w:rsid w:val="00386864"/>
    <w:rsid w:val="00386945"/>
    <w:rsid w:val="00386E2F"/>
    <w:rsid w:val="0038724C"/>
    <w:rsid w:val="003872DB"/>
    <w:rsid w:val="00387559"/>
    <w:rsid w:val="0038757B"/>
    <w:rsid w:val="00387859"/>
    <w:rsid w:val="003878AA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8A6"/>
    <w:rsid w:val="00390BCD"/>
    <w:rsid w:val="00390E88"/>
    <w:rsid w:val="00391028"/>
    <w:rsid w:val="003911E7"/>
    <w:rsid w:val="0039124D"/>
    <w:rsid w:val="003912B1"/>
    <w:rsid w:val="00391417"/>
    <w:rsid w:val="003915E0"/>
    <w:rsid w:val="0039168D"/>
    <w:rsid w:val="00391757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83D"/>
    <w:rsid w:val="00392B7B"/>
    <w:rsid w:val="00392E0C"/>
    <w:rsid w:val="00392EF8"/>
    <w:rsid w:val="0039301D"/>
    <w:rsid w:val="00393193"/>
    <w:rsid w:val="00393275"/>
    <w:rsid w:val="003932A0"/>
    <w:rsid w:val="00393824"/>
    <w:rsid w:val="003938C6"/>
    <w:rsid w:val="00393C57"/>
    <w:rsid w:val="00393EF7"/>
    <w:rsid w:val="00394374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88D"/>
    <w:rsid w:val="003A1BE4"/>
    <w:rsid w:val="003A1C77"/>
    <w:rsid w:val="003A1DAF"/>
    <w:rsid w:val="003A1FFB"/>
    <w:rsid w:val="003A20FF"/>
    <w:rsid w:val="003A24E7"/>
    <w:rsid w:val="003A2547"/>
    <w:rsid w:val="003A2A37"/>
    <w:rsid w:val="003A2B97"/>
    <w:rsid w:val="003A2FC8"/>
    <w:rsid w:val="003A3007"/>
    <w:rsid w:val="003A3085"/>
    <w:rsid w:val="003A3263"/>
    <w:rsid w:val="003A3C51"/>
    <w:rsid w:val="003A44AC"/>
    <w:rsid w:val="003A46D1"/>
    <w:rsid w:val="003A4830"/>
    <w:rsid w:val="003A4B5D"/>
    <w:rsid w:val="003A4C11"/>
    <w:rsid w:val="003A5339"/>
    <w:rsid w:val="003A53A1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6FA1"/>
    <w:rsid w:val="003A700F"/>
    <w:rsid w:val="003A7932"/>
    <w:rsid w:val="003A7AA2"/>
    <w:rsid w:val="003A7DB2"/>
    <w:rsid w:val="003A7EFE"/>
    <w:rsid w:val="003A7F18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7CB"/>
    <w:rsid w:val="003B2A1D"/>
    <w:rsid w:val="003B2AF6"/>
    <w:rsid w:val="003B2C22"/>
    <w:rsid w:val="003B2C96"/>
    <w:rsid w:val="003B2DA1"/>
    <w:rsid w:val="003B2EF9"/>
    <w:rsid w:val="003B2F1E"/>
    <w:rsid w:val="003B307E"/>
    <w:rsid w:val="003B30CD"/>
    <w:rsid w:val="003B35CB"/>
    <w:rsid w:val="003B38D3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A19"/>
    <w:rsid w:val="003B5B40"/>
    <w:rsid w:val="003B5EAD"/>
    <w:rsid w:val="003B62AC"/>
    <w:rsid w:val="003B62C5"/>
    <w:rsid w:val="003B646D"/>
    <w:rsid w:val="003B6570"/>
    <w:rsid w:val="003B664F"/>
    <w:rsid w:val="003B6C20"/>
    <w:rsid w:val="003B760D"/>
    <w:rsid w:val="003B7710"/>
    <w:rsid w:val="003B78E4"/>
    <w:rsid w:val="003B7A45"/>
    <w:rsid w:val="003B7ABC"/>
    <w:rsid w:val="003B7B22"/>
    <w:rsid w:val="003B7C4B"/>
    <w:rsid w:val="003C0000"/>
    <w:rsid w:val="003C0039"/>
    <w:rsid w:val="003C00DC"/>
    <w:rsid w:val="003C02BF"/>
    <w:rsid w:val="003C0615"/>
    <w:rsid w:val="003C074D"/>
    <w:rsid w:val="003C09E3"/>
    <w:rsid w:val="003C09E4"/>
    <w:rsid w:val="003C0C45"/>
    <w:rsid w:val="003C0E5B"/>
    <w:rsid w:val="003C11E8"/>
    <w:rsid w:val="003C120B"/>
    <w:rsid w:val="003C12AE"/>
    <w:rsid w:val="003C13D7"/>
    <w:rsid w:val="003C1644"/>
    <w:rsid w:val="003C175D"/>
    <w:rsid w:val="003C183F"/>
    <w:rsid w:val="003C1E46"/>
    <w:rsid w:val="003C2000"/>
    <w:rsid w:val="003C2102"/>
    <w:rsid w:val="003C217C"/>
    <w:rsid w:val="003C254B"/>
    <w:rsid w:val="003C287C"/>
    <w:rsid w:val="003C2890"/>
    <w:rsid w:val="003C2B61"/>
    <w:rsid w:val="003C30CB"/>
    <w:rsid w:val="003C3943"/>
    <w:rsid w:val="003C3B83"/>
    <w:rsid w:val="003C3CEE"/>
    <w:rsid w:val="003C3F77"/>
    <w:rsid w:val="003C4089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99B"/>
    <w:rsid w:val="003C6D1E"/>
    <w:rsid w:val="003C6E78"/>
    <w:rsid w:val="003C7176"/>
    <w:rsid w:val="003C7349"/>
    <w:rsid w:val="003C767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979"/>
    <w:rsid w:val="003D0E57"/>
    <w:rsid w:val="003D0FE6"/>
    <w:rsid w:val="003D101A"/>
    <w:rsid w:val="003D1346"/>
    <w:rsid w:val="003D1362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2D78"/>
    <w:rsid w:val="003D3708"/>
    <w:rsid w:val="003D37A3"/>
    <w:rsid w:val="003D38EB"/>
    <w:rsid w:val="003D3BE7"/>
    <w:rsid w:val="003D3CB6"/>
    <w:rsid w:val="003D403A"/>
    <w:rsid w:val="003D4953"/>
    <w:rsid w:val="003D4AF4"/>
    <w:rsid w:val="003D4D57"/>
    <w:rsid w:val="003D4DC6"/>
    <w:rsid w:val="003D51F0"/>
    <w:rsid w:val="003D576F"/>
    <w:rsid w:val="003D59EC"/>
    <w:rsid w:val="003D5C4E"/>
    <w:rsid w:val="003D618B"/>
    <w:rsid w:val="003D6289"/>
    <w:rsid w:val="003D6578"/>
    <w:rsid w:val="003D68FC"/>
    <w:rsid w:val="003D6C1A"/>
    <w:rsid w:val="003D6D64"/>
    <w:rsid w:val="003D6D9A"/>
    <w:rsid w:val="003D6E75"/>
    <w:rsid w:val="003D70DB"/>
    <w:rsid w:val="003D7441"/>
    <w:rsid w:val="003D7D17"/>
    <w:rsid w:val="003D7D7B"/>
    <w:rsid w:val="003E072E"/>
    <w:rsid w:val="003E0B4F"/>
    <w:rsid w:val="003E0BEB"/>
    <w:rsid w:val="003E0BF2"/>
    <w:rsid w:val="003E0DAD"/>
    <w:rsid w:val="003E0EE2"/>
    <w:rsid w:val="003E0F36"/>
    <w:rsid w:val="003E0FB9"/>
    <w:rsid w:val="003E1216"/>
    <w:rsid w:val="003E12EA"/>
    <w:rsid w:val="003E133F"/>
    <w:rsid w:val="003E13DB"/>
    <w:rsid w:val="003E194E"/>
    <w:rsid w:val="003E1E53"/>
    <w:rsid w:val="003E2217"/>
    <w:rsid w:val="003E278E"/>
    <w:rsid w:val="003E2ABF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3C81"/>
    <w:rsid w:val="003E3EE7"/>
    <w:rsid w:val="003E4175"/>
    <w:rsid w:val="003E4531"/>
    <w:rsid w:val="003E461E"/>
    <w:rsid w:val="003E47A2"/>
    <w:rsid w:val="003E490B"/>
    <w:rsid w:val="003E4AE5"/>
    <w:rsid w:val="003E4B3E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A2"/>
    <w:rsid w:val="003E6EE4"/>
    <w:rsid w:val="003E74A7"/>
    <w:rsid w:val="003E7AF6"/>
    <w:rsid w:val="003E7B84"/>
    <w:rsid w:val="003E7CD3"/>
    <w:rsid w:val="003E7D0B"/>
    <w:rsid w:val="003E7E59"/>
    <w:rsid w:val="003E7EBA"/>
    <w:rsid w:val="003E7FEB"/>
    <w:rsid w:val="003F05DA"/>
    <w:rsid w:val="003F0953"/>
    <w:rsid w:val="003F0F16"/>
    <w:rsid w:val="003F0FA9"/>
    <w:rsid w:val="003F1018"/>
    <w:rsid w:val="003F16A8"/>
    <w:rsid w:val="003F16F3"/>
    <w:rsid w:val="003F1743"/>
    <w:rsid w:val="003F1A65"/>
    <w:rsid w:val="003F1CBD"/>
    <w:rsid w:val="003F1DEF"/>
    <w:rsid w:val="003F20B2"/>
    <w:rsid w:val="003F212A"/>
    <w:rsid w:val="003F2316"/>
    <w:rsid w:val="003F2525"/>
    <w:rsid w:val="003F292E"/>
    <w:rsid w:val="003F2BA6"/>
    <w:rsid w:val="003F3085"/>
    <w:rsid w:val="003F30BA"/>
    <w:rsid w:val="003F32BA"/>
    <w:rsid w:val="003F32F8"/>
    <w:rsid w:val="003F3324"/>
    <w:rsid w:val="003F3406"/>
    <w:rsid w:val="003F3689"/>
    <w:rsid w:val="003F3707"/>
    <w:rsid w:val="003F3800"/>
    <w:rsid w:val="003F3F52"/>
    <w:rsid w:val="003F42E3"/>
    <w:rsid w:val="003F4466"/>
    <w:rsid w:val="003F47A5"/>
    <w:rsid w:val="003F4996"/>
    <w:rsid w:val="003F49D5"/>
    <w:rsid w:val="003F4B59"/>
    <w:rsid w:val="003F4C20"/>
    <w:rsid w:val="003F4E33"/>
    <w:rsid w:val="003F5105"/>
    <w:rsid w:val="003F5255"/>
    <w:rsid w:val="003F533A"/>
    <w:rsid w:val="003F546F"/>
    <w:rsid w:val="003F562C"/>
    <w:rsid w:val="003F567E"/>
    <w:rsid w:val="003F58C8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01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0AE"/>
    <w:rsid w:val="004001CF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7C"/>
    <w:rsid w:val="004018B5"/>
    <w:rsid w:val="00401AD1"/>
    <w:rsid w:val="00401B02"/>
    <w:rsid w:val="00401B71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12"/>
    <w:rsid w:val="00403BF5"/>
    <w:rsid w:val="00404246"/>
    <w:rsid w:val="004043F0"/>
    <w:rsid w:val="00404675"/>
    <w:rsid w:val="004046B5"/>
    <w:rsid w:val="00404ACB"/>
    <w:rsid w:val="00404CF2"/>
    <w:rsid w:val="00404D0B"/>
    <w:rsid w:val="0040505B"/>
    <w:rsid w:val="00405115"/>
    <w:rsid w:val="004052F2"/>
    <w:rsid w:val="00405527"/>
    <w:rsid w:val="00405912"/>
    <w:rsid w:val="00405AA7"/>
    <w:rsid w:val="00405B64"/>
    <w:rsid w:val="00405D83"/>
    <w:rsid w:val="00405DC1"/>
    <w:rsid w:val="00405F09"/>
    <w:rsid w:val="004060C4"/>
    <w:rsid w:val="004062E2"/>
    <w:rsid w:val="004067AD"/>
    <w:rsid w:val="00406974"/>
    <w:rsid w:val="00406CB7"/>
    <w:rsid w:val="00406E77"/>
    <w:rsid w:val="00406EA0"/>
    <w:rsid w:val="004070E8"/>
    <w:rsid w:val="00407677"/>
    <w:rsid w:val="00407B7F"/>
    <w:rsid w:val="00407ED0"/>
    <w:rsid w:val="00407FC7"/>
    <w:rsid w:val="00410054"/>
    <w:rsid w:val="0041039A"/>
    <w:rsid w:val="00410470"/>
    <w:rsid w:val="0041083D"/>
    <w:rsid w:val="00410889"/>
    <w:rsid w:val="00410E9B"/>
    <w:rsid w:val="004111FE"/>
    <w:rsid w:val="004113EC"/>
    <w:rsid w:val="00411F78"/>
    <w:rsid w:val="004123D7"/>
    <w:rsid w:val="0041248E"/>
    <w:rsid w:val="004124C2"/>
    <w:rsid w:val="00412610"/>
    <w:rsid w:val="004127BF"/>
    <w:rsid w:val="00412ED1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AC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5B52"/>
    <w:rsid w:val="00416081"/>
    <w:rsid w:val="004166B2"/>
    <w:rsid w:val="0041685F"/>
    <w:rsid w:val="00416AF9"/>
    <w:rsid w:val="00416D70"/>
    <w:rsid w:val="00417068"/>
    <w:rsid w:val="004175C8"/>
    <w:rsid w:val="00417722"/>
    <w:rsid w:val="00417A82"/>
    <w:rsid w:val="00417DDF"/>
    <w:rsid w:val="00417E35"/>
    <w:rsid w:val="00417F94"/>
    <w:rsid w:val="0042036B"/>
    <w:rsid w:val="00420719"/>
    <w:rsid w:val="00420BCC"/>
    <w:rsid w:val="00420CE3"/>
    <w:rsid w:val="00420F76"/>
    <w:rsid w:val="00420FF9"/>
    <w:rsid w:val="00421051"/>
    <w:rsid w:val="00421301"/>
    <w:rsid w:val="00421409"/>
    <w:rsid w:val="004215D2"/>
    <w:rsid w:val="00421655"/>
    <w:rsid w:val="004216A0"/>
    <w:rsid w:val="00421863"/>
    <w:rsid w:val="00421992"/>
    <w:rsid w:val="004219D7"/>
    <w:rsid w:val="00421C11"/>
    <w:rsid w:val="00421C52"/>
    <w:rsid w:val="00421D46"/>
    <w:rsid w:val="00422640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8AC"/>
    <w:rsid w:val="00423936"/>
    <w:rsid w:val="00423A39"/>
    <w:rsid w:val="00423A8F"/>
    <w:rsid w:val="00423C01"/>
    <w:rsid w:val="0042420A"/>
    <w:rsid w:val="0042428C"/>
    <w:rsid w:val="00424572"/>
    <w:rsid w:val="004247AF"/>
    <w:rsid w:val="004254B8"/>
    <w:rsid w:val="004255FB"/>
    <w:rsid w:val="00425793"/>
    <w:rsid w:val="00425C5B"/>
    <w:rsid w:val="00425CF2"/>
    <w:rsid w:val="00425D2E"/>
    <w:rsid w:val="00425E7F"/>
    <w:rsid w:val="00425F83"/>
    <w:rsid w:val="00426350"/>
    <w:rsid w:val="00426400"/>
    <w:rsid w:val="004265BC"/>
    <w:rsid w:val="004269B1"/>
    <w:rsid w:val="004270C5"/>
    <w:rsid w:val="00427215"/>
    <w:rsid w:val="00427223"/>
    <w:rsid w:val="004278B3"/>
    <w:rsid w:val="00427A0D"/>
    <w:rsid w:val="00427DAD"/>
    <w:rsid w:val="0043042B"/>
    <w:rsid w:val="00430697"/>
    <w:rsid w:val="00430FC7"/>
    <w:rsid w:val="004311AC"/>
    <w:rsid w:val="004313F8"/>
    <w:rsid w:val="0043165C"/>
    <w:rsid w:val="004317A4"/>
    <w:rsid w:val="004318C0"/>
    <w:rsid w:val="00431910"/>
    <w:rsid w:val="004319EC"/>
    <w:rsid w:val="00431E22"/>
    <w:rsid w:val="00431E6F"/>
    <w:rsid w:val="00432215"/>
    <w:rsid w:val="00432877"/>
    <w:rsid w:val="004329DC"/>
    <w:rsid w:val="00432E40"/>
    <w:rsid w:val="00432E6F"/>
    <w:rsid w:val="0043306B"/>
    <w:rsid w:val="0043307E"/>
    <w:rsid w:val="00433339"/>
    <w:rsid w:val="0043348B"/>
    <w:rsid w:val="004334E1"/>
    <w:rsid w:val="004334FB"/>
    <w:rsid w:val="004338A3"/>
    <w:rsid w:val="0043397D"/>
    <w:rsid w:val="00433C19"/>
    <w:rsid w:val="00433F4B"/>
    <w:rsid w:val="00433F77"/>
    <w:rsid w:val="004340BC"/>
    <w:rsid w:val="004343B9"/>
    <w:rsid w:val="00434416"/>
    <w:rsid w:val="004344AA"/>
    <w:rsid w:val="004344C3"/>
    <w:rsid w:val="0043452E"/>
    <w:rsid w:val="0043461E"/>
    <w:rsid w:val="00434625"/>
    <w:rsid w:val="00434697"/>
    <w:rsid w:val="004346EE"/>
    <w:rsid w:val="004348BD"/>
    <w:rsid w:val="004348E2"/>
    <w:rsid w:val="0043498F"/>
    <w:rsid w:val="00434A0E"/>
    <w:rsid w:val="00434ADF"/>
    <w:rsid w:val="00435235"/>
    <w:rsid w:val="00435291"/>
    <w:rsid w:val="004352AD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12"/>
    <w:rsid w:val="00437C3D"/>
    <w:rsid w:val="00437E67"/>
    <w:rsid w:val="00440013"/>
    <w:rsid w:val="00440048"/>
    <w:rsid w:val="004403AD"/>
    <w:rsid w:val="004403BA"/>
    <w:rsid w:val="00440701"/>
    <w:rsid w:val="00440B6D"/>
    <w:rsid w:val="0044153B"/>
    <w:rsid w:val="00441546"/>
    <w:rsid w:val="0044155E"/>
    <w:rsid w:val="004416EB"/>
    <w:rsid w:val="0044195B"/>
    <w:rsid w:val="00441D59"/>
    <w:rsid w:val="00441F92"/>
    <w:rsid w:val="0044205F"/>
    <w:rsid w:val="00442460"/>
    <w:rsid w:val="004424E6"/>
    <w:rsid w:val="00442884"/>
    <w:rsid w:val="00442958"/>
    <w:rsid w:val="00442ECE"/>
    <w:rsid w:val="004432B9"/>
    <w:rsid w:val="0044343B"/>
    <w:rsid w:val="00443567"/>
    <w:rsid w:val="0044395D"/>
    <w:rsid w:val="00443B35"/>
    <w:rsid w:val="00443E11"/>
    <w:rsid w:val="004442F3"/>
    <w:rsid w:val="004443A1"/>
    <w:rsid w:val="00444BDB"/>
    <w:rsid w:val="0044525B"/>
    <w:rsid w:val="004455CC"/>
    <w:rsid w:val="00445AD2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62F"/>
    <w:rsid w:val="00446780"/>
    <w:rsid w:val="00446932"/>
    <w:rsid w:val="00446AFC"/>
    <w:rsid w:val="0044753F"/>
    <w:rsid w:val="00447702"/>
    <w:rsid w:val="004477F7"/>
    <w:rsid w:val="004478EB"/>
    <w:rsid w:val="00447AE3"/>
    <w:rsid w:val="00447BDE"/>
    <w:rsid w:val="00450114"/>
    <w:rsid w:val="0045052B"/>
    <w:rsid w:val="004506B3"/>
    <w:rsid w:val="00450822"/>
    <w:rsid w:val="004508B1"/>
    <w:rsid w:val="00450A61"/>
    <w:rsid w:val="00450A9D"/>
    <w:rsid w:val="0045112A"/>
    <w:rsid w:val="004516E2"/>
    <w:rsid w:val="004519C6"/>
    <w:rsid w:val="00451CF9"/>
    <w:rsid w:val="004520E1"/>
    <w:rsid w:val="00452105"/>
    <w:rsid w:val="0045256C"/>
    <w:rsid w:val="004527F2"/>
    <w:rsid w:val="00452C2C"/>
    <w:rsid w:val="0045304C"/>
    <w:rsid w:val="004532B0"/>
    <w:rsid w:val="00453818"/>
    <w:rsid w:val="00453B43"/>
    <w:rsid w:val="00453C12"/>
    <w:rsid w:val="00453E07"/>
    <w:rsid w:val="00453E12"/>
    <w:rsid w:val="00453F7C"/>
    <w:rsid w:val="00454BB6"/>
    <w:rsid w:val="00454BCB"/>
    <w:rsid w:val="00454BFA"/>
    <w:rsid w:val="00454C81"/>
    <w:rsid w:val="0045543C"/>
    <w:rsid w:val="0045547B"/>
    <w:rsid w:val="00455661"/>
    <w:rsid w:val="0045567D"/>
    <w:rsid w:val="00455A9B"/>
    <w:rsid w:val="00455AEA"/>
    <w:rsid w:val="00455BCB"/>
    <w:rsid w:val="00455F49"/>
    <w:rsid w:val="00455FA8"/>
    <w:rsid w:val="0045612B"/>
    <w:rsid w:val="00456226"/>
    <w:rsid w:val="0045666F"/>
    <w:rsid w:val="004566F5"/>
    <w:rsid w:val="00456790"/>
    <w:rsid w:val="004567B5"/>
    <w:rsid w:val="00456B05"/>
    <w:rsid w:val="00456E38"/>
    <w:rsid w:val="00457081"/>
    <w:rsid w:val="00457161"/>
    <w:rsid w:val="00457212"/>
    <w:rsid w:val="004575CC"/>
    <w:rsid w:val="00457797"/>
    <w:rsid w:val="004578F4"/>
    <w:rsid w:val="00457A3A"/>
    <w:rsid w:val="00457AE9"/>
    <w:rsid w:val="00457AFE"/>
    <w:rsid w:val="00460436"/>
    <w:rsid w:val="00460489"/>
    <w:rsid w:val="004604B9"/>
    <w:rsid w:val="004604C2"/>
    <w:rsid w:val="004605F8"/>
    <w:rsid w:val="00460871"/>
    <w:rsid w:val="00460894"/>
    <w:rsid w:val="004608D6"/>
    <w:rsid w:val="00460BD9"/>
    <w:rsid w:val="00460C03"/>
    <w:rsid w:val="00460C19"/>
    <w:rsid w:val="00460EEB"/>
    <w:rsid w:val="004611C8"/>
    <w:rsid w:val="004612BD"/>
    <w:rsid w:val="00461315"/>
    <w:rsid w:val="004613F1"/>
    <w:rsid w:val="00461471"/>
    <w:rsid w:val="0046181A"/>
    <w:rsid w:val="004618E8"/>
    <w:rsid w:val="00461A89"/>
    <w:rsid w:val="00461D1D"/>
    <w:rsid w:val="00461ECC"/>
    <w:rsid w:val="00461F81"/>
    <w:rsid w:val="004620DA"/>
    <w:rsid w:val="0046225B"/>
    <w:rsid w:val="0046229D"/>
    <w:rsid w:val="004626C0"/>
    <w:rsid w:val="00462979"/>
    <w:rsid w:val="00462AC7"/>
    <w:rsid w:val="00462B6A"/>
    <w:rsid w:val="00462B7E"/>
    <w:rsid w:val="00462D4E"/>
    <w:rsid w:val="00463223"/>
    <w:rsid w:val="004634BC"/>
    <w:rsid w:val="004635EC"/>
    <w:rsid w:val="00463B30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DB4"/>
    <w:rsid w:val="00465E9C"/>
    <w:rsid w:val="004662F7"/>
    <w:rsid w:val="004663F6"/>
    <w:rsid w:val="00466448"/>
    <w:rsid w:val="004665A8"/>
    <w:rsid w:val="0046698F"/>
    <w:rsid w:val="004669DE"/>
    <w:rsid w:val="00466C10"/>
    <w:rsid w:val="00466D95"/>
    <w:rsid w:val="00466DCB"/>
    <w:rsid w:val="00466E8F"/>
    <w:rsid w:val="004670BB"/>
    <w:rsid w:val="004676AA"/>
    <w:rsid w:val="00467BC4"/>
    <w:rsid w:val="00467BD6"/>
    <w:rsid w:val="00467CD5"/>
    <w:rsid w:val="00467FF4"/>
    <w:rsid w:val="00470368"/>
    <w:rsid w:val="004704A3"/>
    <w:rsid w:val="00470694"/>
    <w:rsid w:val="00470972"/>
    <w:rsid w:val="00470A7E"/>
    <w:rsid w:val="00470AB0"/>
    <w:rsid w:val="00470EAD"/>
    <w:rsid w:val="00471019"/>
    <w:rsid w:val="00471135"/>
    <w:rsid w:val="00471174"/>
    <w:rsid w:val="0047122D"/>
    <w:rsid w:val="00471498"/>
    <w:rsid w:val="004714CE"/>
    <w:rsid w:val="004715E5"/>
    <w:rsid w:val="0047167A"/>
    <w:rsid w:val="00472129"/>
    <w:rsid w:val="00472774"/>
    <w:rsid w:val="0047285C"/>
    <w:rsid w:val="00472CC2"/>
    <w:rsid w:val="00472D7F"/>
    <w:rsid w:val="00472EC4"/>
    <w:rsid w:val="00473101"/>
    <w:rsid w:val="00473374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EB7"/>
    <w:rsid w:val="00474F63"/>
    <w:rsid w:val="0047530E"/>
    <w:rsid w:val="0047539D"/>
    <w:rsid w:val="00475426"/>
    <w:rsid w:val="0047556E"/>
    <w:rsid w:val="00475603"/>
    <w:rsid w:val="00475652"/>
    <w:rsid w:val="00475A6B"/>
    <w:rsid w:val="00475CA4"/>
    <w:rsid w:val="00475D5B"/>
    <w:rsid w:val="00476095"/>
    <w:rsid w:val="004760A3"/>
    <w:rsid w:val="00476242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20D"/>
    <w:rsid w:val="004805B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1D1C"/>
    <w:rsid w:val="00481F58"/>
    <w:rsid w:val="004820D4"/>
    <w:rsid w:val="00482286"/>
    <w:rsid w:val="0048267E"/>
    <w:rsid w:val="004829A9"/>
    <w:rsid w:val="00482A03"/>
    <w:rsid w:val="00482D7B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4CAF"/>
    <w:rsid w:val="0048549B"/>
    <w:rsid w:val="004854DA"/>
    <w:rsid w:val="00485508"/>
    <w:rsid w:val="00485587"/>
    <w:rsid w:val="004855BC"/>
    <w:rsid w:val="0048574A"/>
    <w:rsid w:val="00485BEC"/>
    <w:rsid w:val="00485F29"/>
    <w:rsid w:val="00485FEE"/>
    <w:rsid w:val="0048605F"/>
    <w:rsid w:val="0048622F"/>
    <w:rsid w:val="004862BF"/>
    <w:rsid w:val="004864E9"/>
    <w:rsid w:val="00486A94"/>
    <w:rsid w:val="00486AED"/>
    <w:rsid w:val="00486D16"/>
    <w:rsid w:val="00487103"/>
    <w:rsid w:val="00487126"/>
    <w:rsid w:val="0048751D"/>
    <w:rsid w:val="00487B99"/>
    <w:rsid w:val="00487BE3"/>
    <w:rsid w:val="00487C22"/>
    <w:rsid w:val="00487C8D"/>
    <w:rsid w:val="00487D60"/>
    <w:rsid w:val="00487E25"/>
    <w:rsid w:val="00487F93"/>
    <w:rsid w:val="004901AB"/>
    <w:rsid w:val="004903C4"/>
    <w:rsid w:val="004903ED"/>
    <w:rsid w:val="00490DF6"/>
    <w:rsid w:val="00490E0F"/>
    <w:rsid w:val="00490EF3"/>
    <w:rsid w:val="00490F8F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364"/>
    <w:rsid w:val="00493688"/>
    <w:rsid w:val="00493AAC"/>
    <w:rsid w:val="00493EEC"/>
    <w:rsid w:val="00494180"/>
    <w:rsid w:val="00494236"/>
    <w:rsid w:val="0049433B"/>
    <w:rsid w:val="004946A9"/>
    <w:rsid w:val="00494D64"/>
    <w:rsid w:val="00495075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0F3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AEE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C91"/>
    <w:rsid w:val="004A2D51"/>
    <w:rsid w:val="004A2E69"/>
    <w:rsid w:val="004A2EA2"/>
    <w:rsid w:val="004A35C6"/>
    <w:rsid w:val="004A3639"/>
    <w:rsid w:val="004A384E"/>
    <w:rsid w:val="004A39BC"/>
    <w:rsid w:val="004A3B99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4E7B"/>
    <w:rsid w:val="004A52CD"/>
    <w:rsid w:val="004A561A"/>
    <w:rsid w:val="004A56B4"/>
    <w:rsid w:val="004A5919"/>
    <w:rsid w:val="004A5CC5"/>
    <w:rsid w:val="004A664E"/>
    <w:rsid w:val="004A6671"/>
    <w:rsid w:val="004A66DF"/>
    <w:rsid w:val="004A66FC"/>
    <w:rsid w:val="004A6B08"/>
    <w:rsid w:val="004A6BBF"/>
    <w:rsid w:val="004A6C77"/>
    <w:rsid w:val="004A6C84"/>
    <w:rsid w:val="004A72AE"/>
    <w:rsid w:val="004A7849"/>
    <w:rsid w:val="004A79A3"/>
    <w:rsid w:val="004A7C3C"/>
    <w:rsid w:val="004A7EBE"/>
    <w:rsid w:val="004B0185"/>
    <w:rsid w:val="004B04BF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01"/>
    <w:rsid w:val="004B226C"/>
    <w:rsid w:val="004B2610"/>
    <w:rsid w:val="004B27B8"/>
    <w:rsid w:val="004B28EB"/>
    <w:rsid w:val="004B2D3B"/>
    <w:rsid w:val="004B2D87"/>
    <w:rsid w:val="004B2FF0"/>
    <w:rsid w:val="004B3043"/>
    <w:rsid w:val="004B32B4"/>
    <w:rsid w:val="004B33C8"/>
    <w:rsid w:val="004B361D"/>
    <w:rsid w:val="004B3733"/>
    <w:rsid w:val="004B383D"/>
    <w:rsid w:val="004B38AF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4BE"/>
    <w:rsid w:val="004B765C"/>
    <w:rsid w:val="004B7794"/>
    <w:rsid w:val="004B78CC"/>
    <w:rsid w:val="004B7B37"/>
    <w:rsid w:val="004B7CA6"/>
    <w:rsid w:val="004C04F8"/>
    <w:rsid w:val="004C0B43"/>
    <w:rsid w:val="004C0CFC"/>
    <w:rsid w:val="004C0D8D"/>
    <w:rsid w:val="004C0E2E"/>
    <w:rsid w:val="004C14B8"/>
    <w:rsid w:val="004C1819"/>
    <w:rsid w:val="004C1A57"/>
    <w:rsid w:val="004C1CAD"/>
    <w:rsid w:val="004C1F35"/>
    <w:rsid w:val="004C24D3"/>
    <w:rsid w:val="004C2B0E"/>
    <w:rsid w:val="004C2BF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E5"/>
    <w:rsid w:val="004C455E"/>
    <w:rsid w:val="004C4B1F"/>
    <w:rsid w:val="004C4C2F"/>
    <w:rsid w:val="004C4C7C"/>
    <w:rsid w:val="004C4D72"/>
    <w:rsid w:val="004C4F33"/>
    <w:rsid w:val="004C507B"/>
    <w:rsid w:val="004C513B"/>
    <w:rsid w:val="004C5241"/>
    <w:rsid w:val="004C58ED"/>
    <w:rsid w:val="004C59A8"/>
    <w:rsid w:val="004C5A21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58"/>
    <w:rsid w:val="004C7E84"/>
    <w:rsid w:val="004D00CF"/>
    <w:rsid w:val="004D01D6"/>
    <w:rsid w:val="004D06DA"/>
    <w:rsid w:val="004D07AC"/>
    <w:rsid w:val="004D0898"/>
    <w:rsid w:val="004D0907"/>
    <w:rsid w:val="004D0E93"/>
    <w:rsid w:val="004D16F9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E22"/>
    <w:rsid w:val="004D33AB"/>
    <w:rsid w:val="004D3909"/>
    <w:rsid w:val="004D411F"/>
    <w:rsid w:val="004D4334"/>
    <w:rsid w:val="004D45D4"/>
    <w:rsid w:val="004D4B67"/>
    <w:rsid w:val="004D4BF2"/>
    <w:rsid w:val="004D4C00"/>
    <w:rsid w:val="004D4D83"/>
    <w:rsid w:val="004D4EE8"/>
    <w:rsid w:val="004D5139"/>
    <w:rsid w:val="004D53BA"/>
    <w:rsid w:val="004D53C7"/>
    <w:rsid w:val="004D5422"/>
    <w:rsid w:val="004D57A5"/>
    <w:rsid w:val="004D5C95"/>
    <w:rsid w:val="004D5CD0"/>
    <w:rsid w:val="004D5D90"/>
    <w:rsid w:val="004D613E"/>
    <w:rsid w:val="004D67BB"/>
    <w:rsid w:val="004D6DDF"/>
    <w:rsid w:val="004D72CB"/>
    <w:rsid w:val="004D72FD"/>
    <w:rsid w:val="004D7466"/>
    <w:rsid w:val="004D7724"/>
    <w:rsid w:val="004D7A49"/>
    <w:rsid w:val="004D7BDD"/>
    <w:rsid w:val="004D7C02"/>
    <w:rsid w:val="004E03AC"/>
    <w:rsid w:val="004E05DC"/>
    <w:rsid w:val="004E06A7"/>
    <w:rsid w:val="004E06B7"/>
    <w:rsid w:val="004E0D14"/>
    <w:rsid w:val="004E11EE"/>
    <w:rsid w:val="004E13D5"/>
    <w:rsid w:val="004E1AE4"/>
    <w:rsid w:val="004E1B74"/>
    <w:rsid w:val="004E1B90"/>
    <w:rsid w:val="004E1CE0"/>
    <w:rsid w:val="004E1DF9"/>
    <w:rsid w:val="004E25B0"/>
    <w:rsid w:val="004E28F8"/>
    <w:rsid w:val="004E2C5B"/>
    <w:rsid w:val="004E31A9"/>
    <w:rsid w:val="004E3242"/>
    <w:rsid w:val="004E353E"/>
    <w:rsid w:val="004E359B"/>
    <w:rsid w:val="004E3AC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A59"/>
    <w:rsid w:val="004E5C85"/>
    <w:rsid w:val="004E5D24"/>
    <w:rsid w:val="004E5DF8"/>
    <w:rsid w:val="004E5E38"/>
    <w:rsid w:val="004E6A75"/>
    <w:rsid w:val="004E6B6A"/>
    <w:rsid w:val="004E6CBC"/>
    <w:rsid w:val="004E6E0A"/>
    <w:rsid w:val="004E7252"/>
    <w:rsid w:val="004E72C0"/>
    <w:rsid w:val="004E770F"/>
    <w:rsid w:val="004E7AD2"/>
    <w:rsid w:val="004E7B53"/>
    <w:rsid w:val="004F0521"/>
    <w:rsid w:val="004F053A"/>
    <w:rsid w:val="004F065E"/>
    <w:rsid w:val="004F07DC"/>
    <w:rsid w:val="004F0A14"/>
    <w:rsid w:val="004F0BBF"/>
    <w:rsid w:val="004F0BE6"/>
    <w:rsid w:val="004F0C9C"/>
    <w:rsid w:val="004F0D86"/>
    <w:rsid w:val="004F0D95"/>
    <w:rsid w:val="004F1406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3F42"/>
    <w:rsid w:val="004F3FF6"/>
    <w:rsid w:val="004F43F8"/>
    <w:rsid w:val="004F44D7"/>
    <w:rsid w:val="004F45B7"/>
    <w:rsid w:val="004F4669"/>
    <w:rsid w:val="004F4729"/>
    <w:rsid w:val="004F482B"/>
    <w:rsid w:val="004F4E6D"/>
    <w:rsid w:val="004F5054"/>
    <w:rsid w:val="004F52AB"/>
    <w:rsid w:val="004F563E"/>
    <w:rsid w:val="004F608B"/>
    <w:rsid w:val="004F61E3"/>
    <w:rsid w:val="004F63F5"/>
    <w:rsid w:val="004F64DA"/>
    <w:rsid w:val="004F67A6"/>
    <w:rsid w:val="004F67EF"/>
    <w:rsid w:val="004F704E"/>
    <w:rsid w:val="004F704F"/>
    <w:rsid w:val="004F71AB"/>
    <w:rsid w:val="004F79DD"/>
    <w:rsid w:val="004F7AC5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0A3"/>
    <w:rsid w:val="00501F22"/>
    <w:rsid w:val="00502724"/>
    <w:rsid w:val="0050286C"/>
    <w:rsid w:val="00502C20"/>
    <w:rsid w:val="00502C79"/>
    <w:rsid w:val="00503038"/>
    <w:rsid w:val="00503285"/>
    <w:rsid w:val="00503E39"/>
    <w:rsid w:val="00504045"/>
    <w:rsid w:val="005040C5"/>
    <w:rsid w:val="0050419E"/>
    <w:rsid w:val="0050457E"/>
    <w:rsid w:val="0050468F"/>
    <w:rsid w:val="00504970"/>
    <w:rsid w:val="00504E3A"/>
    <w:rsid w:val="00504E8F"/>
    <w:rsid w:val="00504F5D"/>
    <w:rsid w:val="00504FAF"/>
    <w:rsid w:val="005050EF"/>
    <w:rsid w:val="00505139"/>
    <w:rsid w:val="0050557D"/>
    <w:rsid w:val="00505781"/>
    <w:rsid w:val="005059B2"/>
    <w:rsid w:val="00505AAE"/>
    <w:rsid w:val="00505D8A"/>
    <w:rsid w:val="00505FC6"/>
    <w:rsid w:val="00506100"/>
    <w:rsid w:val="0050623F"/>
    <w:rsid w:val="0050631E"/>
    <w:rsid w:val="0050637B"/>
    <w:rsid w:val="005065D5"/>
    <w:rsid w:val="0050662E"/>
    <w:rsid w:val="00506999"/>
    <w:rsid w:val="00506BFD"/>
    <w:rsid w:val="00506CD3"/>
    <w:rsid w:val="00506DCA"/>
    <w:rsid w:val="00506FFB"/>
    <w:rsid w:val="00507097"/>
    <w:rsid w:val="005072B4"/>
    <w:rsid w:val="005073DB"/>
    <w:rsid w:val="00507569"/>
    <w:rsid w:val="0050758B"/>
    <w:rsid w:val="00507893"/>
    <w:rsid w:val="00507B38"/>
    <w:rsid w:val="00507CE0"/>
    <w:rsid w:val="0051022C"/>
    <w:rsid w:val="0051032F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177"/>
    <w:rsid w:val="0051236C"/>
    <w:rsid w:val="005124F6"/>
    <w:rsid w:val="0051270C"/>
    <w:rsid w:val="0051274C"/>
    <w:rsid w:val="00512793"/>
    <w:rsid w:val="005129B6"/>
    <w:rsid w:val="00512C44"/>
    <w:rsid w:val="00512D2C"/>
    <w:rsid w:val="00513082"/>
    <w:rsid w:val="00513388"/>
    <w:rsid w:val="005139E4"/>
    <w:rsid w:val="00513B6B"/>
    <w:rsid w:val="00513D21"/>
    <w:rsid w:val="00513F72"/>
    <w:rsid w:val="005142C1"/>
    <w:rsid w:val="00514A17"/>
    <w:rsid w:val="00514A39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B25"/>
    <w:rsid w:val="00515FE9"/>
    <w:rsid w:val="005160CB"/>
    <w:rsid w:val="005163EC"/>
    <w:rsid w:val="0051640F"/>
    <w:rsid w:val="00516ACC"/>
    <w:rsid w:val="00516BBF"/>
    <w:rsid w:val="00516C1C"/>
    <w:rsid w:val="0051707A"/>
    <w:rsid w:val="00517208"/>
    <w:rsid w:val="00517670"/>
    <w:rsid w:val="005177EC"/>
    <w:rsid w:val="00517D4F"/>
    <w:rsid w:val="00517EC9"/>
    <w:rsid w:val="00517FD7"/>
    <w:rsid w:val="00520054"/>
    <w:rsid w:val="005200B4"/>
    <w:rsid w:val="00520115"/>
    <w:rsid w:val="00520523"/>
    <w:rsid w:val="00520572"/>
    <w:rsid w:val="0052067D"/>
    <w:rsid w:val="00520932"/>
    <w:rsid w:val="00520CBB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0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FE6"/>
    <w:rsid w:val="0052445E"/>
    <w:rsid w:val="005244A2"/>
    <w:rsid w:val="005245B5"/>
    <w:rsid w:val="005246D0"/>
    <w:rsid w:val="005246E1"/>
    <w:rsid w:val="00524905"/>
    <w:rsid w:val="00524A46"/>
    <w:rsid w:val="00524AB8"/>
    <w:rsid w:val="00524BAC"/>
    <w:rsid w:val="0052512A"/>
    <w:rsid w:val="0052515A"/>
    <w:rsid w:val="0052531F"/>
    <w:rsid w:val="005255F2"/>
    <w:rsid w:val="00525A85"/>
    <w:rsid w:val="00525C38"/>
    <w:rsid w:val="00525D86"/>
    <w:rsid w:val="00526086"/>
    <w:rsid w:val="00526454"/>
    <w:rsid w:val="005268DE"/>
    <w:rsid w:val="00526A6B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77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09"/>
    <w:rsid w:val="00534091"/>
    <w:rsid w:val="0053440C"/>
    <w:rsid w:val="005344AF"/>
    <w:rsid w:val="0053467F"/>
    <w:rsid w:val="005346AE"/>
    <w:rsid w:val="0053475F"/>
    <w:rsid w:val="0053489C"/>
    <w:rsid w:val="00534A7C"/>
    <w:rsid w:val="00534D01"/>
    <w:rsid w:val="00534DBC"/>
    <w:rsid w:val="00534EF5"/>
    <w:rsid w:val="00534FBE"/>
    <w:rsid w:val="005351D9"/>
    <w:rsid w:val="005358F9"/>
    <w:rsid w:val="00535A55"/>
    <w:rsid w:val="00535CB6"/>
    <w:rsid w:val="00535FDB"/>
    <w:rsid w:val="0053645A"/>
    <w:rsid w:val="00536814"/>
    <w:rsid w:val="005369D0"/>
    <w:rsid w:val="005369D4"/>
    <w:rsid w:val="00536C0D"/>
    <w:rsid w:val="00536D89"/>
    <w:rsid w:val="0053727D"/>
    <w:rsid w:val="005373D0"/>
    <w:rsid w:val="0053750F"/>
    <w:rsid w:val="00537C7A"/>
    <w:rsid w:val="0054013B"/>
    <w:rsid w:val="00540391"/>
    <w:rsid w:val="0054053B"/>
    <w:rsid w:val="005405AB"/>
    <w:rsid w:val="0054060D"/>
    <w:rsid w:val="005406E3"/>
    <w:rsid w:val="0054073C"/>
    <w:rsid w:val="00540AF3"/>
    <w:rsid w:val="00540C33"/>
    <w:rsid w:val="00540CD3"/>
    <w:rsid w:val="00540D7D"/>
    <w:rsid w:val="00540EC9"/>
    <w:rsid w:val="0054103F"/>
    <w:rsid w:val="005410B8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C00"/>
    <w:rsid w:val="00542FCA"/>
    <w:rsid w:val="00543139"/>
    <w:rsid w:val="005432F2"/>
    <w:rsid w:val="00543458"/>
    <w:rsid w:val="005434CF"/>
    <w:rsid w:val="0054357B"/>
    <w:rsid w:val="00543736"/>
    <w:rsid w:val="00543829"/>
    <w:rsid w:val="005439F6"/>
    <w:rsid w:val="00543EB0"/>
    <w:rsid w:val="00544034"/>
    <w:rsid w:val="00544241"/>
    <w:rsid w:val="005443B4"/>
    <w:rsid w:val="005446BF"/>
    <w:rsid w:val="005446F0"/>
    <w:rsid w:val="00544972"/>
    <w:rsid w:val="005449CF"/>
    <w:rsid w:val="00544AC3"/>
    <w:rsid w:val="00544F7F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21"/>
    <w:rsid w:val="00546A9D"/>
    <w:rsid w:val="00546B56"/>
    <w:rsid w:val="00546B7E"/>
    <w:rsid w:val="00546C8A"/>
    <w:rsid w:val="00546CBE"/>
    <w:rsid w:val="00546DE9"/>
    <w:rsid w:val="00546E50"/>
    <w:rsid w:val="0054705F"/>
    <w:rsid w:val="00547084"/>
    <w:rsid w:val="00547280"/>
    <w:rsid w:val="005473C3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64C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66"/>
    <w:rsid w:val="0055447A"/>
    <w:rsid w:val="005547CE"/>
    <w:rsid w:val="0055480F"/>
    <w:rsid w:val="00554B73"/>
    <w:rsid w:val="00554D91"/>
    <w:rsid w:val="00555101"/>
    <w:rsid w:val="00555257"/>
    <w:rsid w:val="0055569D"/>
    <w:rsid w:val="005557CF"/>
    <w:rsid w:val="005559E3"/>
    <w:rsid w:val="00555C24"/>
    <w:rsid w:val="00556116"/>
    <w:rsid w:val="00556198"/>
    <w:rsid w:val="005562CB"/>
    <w:rsid w:val="00556391"/>
    <w:rsid w:val="00556A2B"/>
    <w:rsid w:val="00556F8F"/>
    <w:rsid w:val="00557739"/>
    <w:rsid w:val="00557822"/>
    <w:rsid w:val="00557975"/>
    <w:rsid w:val="00557A8C"/>
    <w:rsid w:val="00560375"/>
    <w:rsid w:val="005606C7"/>
    <w:rsid w:val="0056091F"/>
    <w:rsid w:val="00560EA1"/>
    <w:rsid w:val="00560FE1"/>
    <w:rsid w:val="005610F7"/>
    <w:rsid w:val="00561285"/>
    <w:rsid w:val="0056137B"/>
    <w:rsid w:val="005619B7"/>
    <w:rsid w:val="00561C17"/>
    <w:rsid w:val="00561E4C"/>
    <w:rsid w:val="005623DA"/>
    <w:rsid w:val="00562F3C"/>
    <w:rsid w:val="005633E1"/>
    <w:rsid w:val="00563AF9"/>
    <w:rsid w:val="005643E4"/>
    <w:rsid w:val="00564409"/>
    <w:rsid w:val="00564647"/>
    <w:rsid w:val="00564B97"/>
    <w:rsid w:val="00564C4A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A78"/>
    <w:rsid w:val="00565CCA"/>
    <w:rsid w:val="00565CCE"/>
    <w:rsid w:val="00565CFA"/>
    <w:rsid w:val="005662D1"/>
    <w:rsid w:val="00566503"/>
    <w:rsid w:val="005665B3"/>
    <w:rsid w:val="00566CA1"/>
    <w:rsid w:val="00566D72"/>
    <w:rsid w:val="00566E1D"/>
    <w:rsid w:val="00566EAC"/>
    <w:rsid w:val="00567066"/>
    <w:rsid w:val="005672B2"/>
    <w:rsid w:val="005674FA"/>
    <w:rsid w:val="00567616"/>
    <w:rsid w:val="0056763A"/>
    <w:rsid w:val="0056766C"/>
    <w:rsid w:val="0056799A"/>
    <w:rsid w:val="005679E8"/>
    <w:rsid w:val="00567A9A"/>
    <w:rsid w:val="00567B68"/>
    <w:rsid w:val="00567BEA"/>
    <w:rsid w:val="00567DD9"/>
    <w:rsid w:val="00567E63"/>
    <w:rsid w:val="00567FAF"/>
    <w:rsid w:val="00570089"/>
    <w:rsid w:val="005704D7"/>
    <w:rsid w:val="00570574"/>
    <w:rsid w:val="00570640"/>
    <w:rsid w:val="00570920"/>
    <w:rsid w:val="00570AF9"/>
    <w:rsid w:val="00570BCA"/>
    <w:rsid w:val="00570FAA"/>
    <w:rsid w:val="00571148"/>
    <w:rsid w:val="005714DE"/>
    <w:rsid w:val="0057196D"/>
    <w:rsid w:val="005719C9"/>
    <w:rsid w:val="00571AE9"/>
    <w:rsid w:val="00571C08"/>
    <w:rsid w:val="00571CC4"/>
    <w:rsid w:val="00571E8C"/>
    <w:rsid w:val="00572200"/>
    <w:rsid w:val="0057254D"/>
    <w:rsid w:val="005726F3"/>
    <w:rsid w:val="005728BC"/>
    <w:rsid w:val="00572B47"/>
    <w:rsid w:val="00572D42"/>
    <w:rsid w:val="00572D58"/>
    <w:rsid w:val="00572EF6"/>
    <w:rsid w:val="00573006"/>
    <w:rsid w:val="0057302B"/>
    <w:rsid w:val="005730A1"/>
    <w:rsid w:val="00573275"/>
    <w:rsid w:val="00573298"/>
    <w:rsid w:val="0057350C"/>
    <w:rsid w:val="00573A77"/>
    <w:rsid w:val="00573AF0"/>
    <w:rsid w:val="00573B30"/>
    <w:rsid w:val="00573FAB"/>
    <w:rsid w:val="005744D2"/>
    <w:rsid w:val="0057457F"/>
    <w:rsid w:val="00575062"/>
    <w:rsid w:val="00575294"/>
    <w:rsid w:val="0057554C"/>
    <w:rsid w:val="00575569"/>
    <w:rsid w:val="005756DE"/>
    <w:rsid w:val="00575739"/>
    <w:rsid w:val="00575A8F"/>
    <w:rsid w:val="00575D09"/>
    <w:rsid w:val="005760C1"/>
    <w:rsid w:val="00576456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77E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0F5B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1FAA"/>
    <w:rsid w:val="00582073"/>
    <w:rsid w:val="0058207B"/>
    <w:rsid w:val="0058296A"/>
    <w:rsid w:val="00582BE9"/>
    <w:rsid w:val="00583314"/>
    <w:rsid w:val="00583A6E"/>
    <w:rsid w:val="00583EA3"/>
    <w:rsid w:val="00583F0F"/>
    <w:rsid w:val="00583FA2"/>
    <w:rsid w:val="00583FDE"/>
    <w:rsid w:val="005840AB"/>
    <w:rsid w:val="0058410D"/>
    <w:rsid w:val="005841BE"/>
    <w:rsid w:val="005845F5"/>
    <w:rsid w:val="00584C3A"/>
    <w:rsid w:val="00584E10"/>
    <w:rsid w:val="0058535D"/>
    <w:rsid w:val="005854D1"/>
    <w:rsid w:val="00585809"/>
    <w:rsid w:val="00585972"/>
    <w:rsid w:val="005859C2"/>
    <w:rsid w:val="005859CB"/>
    <w:rsid w:val="00585A6D"/>
    <w:rsid w:val="00585AF7"/>
    <w:rsid w:val="00585C0A"/>
    <w:rsid w:val="0058613D"/>
    <w:rsid w:val="00586159"/>
    <w:rsid w:val="005861E3"/>
    <w:rsid w:val="00586A7F"/>
    <w:rsid w:val="00586A88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AC0"/>
    <w:rsid w:val="00591383"/>
    <w:rsid w:val="005915BA"/>
    <w:rsid w:val="005916D7"/>
    <w:rsid w:val="005917D0"/>
    <w:rsid w:val="0059197C"/>
    <w:rsid w:val="00591A9A"/>
    <w:rsid w:val="00591C56"/>
    <w:rsid w:val="00592224"/>
    <w:rsid w:val="00592478"/>
    <w:rsid w:val="0059269F"/>
    <w:rsid w:val="005927F6"/>
    <w:rsid w:val="00592941"/>
    <w:rsid w:val="00592FF4"/>
    <w:rsid w:val="00593527"/>
    <w:rsid w:val="0059358E"/>
    <w:rsid w:val="00593CC8"/>
    <w:rsid w:val="0059415A"/>
    <w:rsid w:val="00594426"/>
    <w:rsid w:val="005944F2"/>
    <w:rsid w:val="00594688"/>
    <w:rsid w:val="005947E2"/>
    <w:rsid w:val="00594AFA"/>
    <w:rsid w:val="00594BD0"/>
    <w:rsid w:val="00594C33"/>
    <w:rsid w:val="00594C3D"/>
    <w:rsid w:val="00594C79"/>
    <w:rsid w:val="00594EEF"/>
    <w:rsid w:val="00594F61"/>
    <w:rsid w:val="0059547E"/>
    <w:rsid w:val="00595A25"/>
    <w:rsid w:val="00595A9C"/>
    <w:rsid w:val="00595D3C"/>
    <w:rsid w:val="00595D48"/>
    <w:rsid w:val="00596A60"/>
    <w:rsid w:val="00596C74"/>
    <w:rsid w:val="00597576"/>
    <w:rsid w:val="005976B3"/>
    <w:rsid w:val="00597721"/>
    <w:rsid w:val="00597A9E"/>
    <w:rsid w:val="005A011D"/>
    <w:rsid w:val="005A018D"/>
    <w:rsid w:val="005A1013"/>
    <w:rsid w:val="005A1832"/>
    <w:rsid w:val="005A1870"/>
    <w:rsid w:val="005A1EB4"/>
    <w:rsid w:val="005A22B8"/>
    <w:rsid w:val="005A2B30"/>
    <w:rsid w:val="005A2B7B"/>
    <w:rsid w:val="005A2D10"/>
    <w:rsid w:val="005A2DC2"/>
    <w:rsid w:val="005A2F4D"/>
    <w:rsid w:val="005A31B0"/>
    <w:rsid w:val="005A3B58"/>
    <w:rsid w:val="005A3FEB"/>
    <w:rsid w:val="005A4010"/>
    <w:rsid w:val="005A4132"/>
    <w:rsid w:val="005A4281"/>
    <w:rsid w:val="005A4573"/>
    <w:rsid w:val="005A49D6"/>
    <w:rsid w:val="005A4AE3"/>
    <w:rsid w:val="005A4B36"/>
    <w:rsid w:val="005A4B93"/>
    <w:rsid w:val="005A4D34"/>
    <w:rsid w:val="005A4F75"/>
    <w:rsid w:val="005A4FAA"/>
    <w:rsid w:val="005A54AF"/>
    <w:rsid w:val="005A57F4"/>
    <w:rsid w:val="005A59EA"/>
    <w:rsid w:val="005A6213"/>
    <w:rsid w:val="005A6321"/>
    <w:rsid w:val="005A65F6"/>
    <w:rsid w:val="005A6945"/>
    <w:rsid w:val="005A6B36"/>
    <w:rsid w:val="005A6F7A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8FE"/>
    <w:rsid w:val="005A7D3F"/>
    <w:rsid w:val="005A7FFA"/>
    <w:rsid w:val="005B007D"/>
    <w:rsid w:val="005B0288"/>
    <w:rsid w:val="005B03A2"/>
    <w:rsid w:val="005B0542"/>
    <w:rsid w:val="005B073A"/>
    <w:rsid w:val="005B0E7C"/>
    <w:rsid w:val="005B0F8B"/>
    <w:rsid w:val="005B1369"/>
    <w:rsid w:val="005B14A6"/>
    <w:rsid w:val="005B1CCB"/>
    <w:rsid w:val="005B1E27"/>
    <w:rsid w:val="005B1FD9"/>
    <w:rsid w:val="005B2107"/>
    <w:rsid w:val="005B259B"/>
    <w:rsid w:val="005B2625"/>
    <w:rsid w:val="005B278F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90"/>
    <w:rsid w:val="005B45D5"/>
    <w:rsid w:val="005B47A6"/>
    <w:rsid w:val="005B4C62"/>
    <w:rsid w:val="005B4EBF"/>
    <w:rsid w:val="005B5008"/>
    <w:rsid w:val="005B50D5"/>
    <w:rsid w:val="005B512B"/>
    <w:rsid w:val="005B529B"/>
    <w:rsid w:val="005B5408"/>
    <w:rsid w:val="005B55E0"/>
    <w:rsid w:val="005B5757"/>
    <w:rsid w:val="005B57DC"/>
    <w:rsid w:val="005B5A44"/>
    <w:rsid w:val="005B5B2A"/>
    <w:rsid w:val="005B5B36"/>
    <w:rsid w:val="005B5DB1"/>
    <w:rsid w:val="005B5ED9"/>
    <w:rsid w:val="005B6614"/>
    <w:rsid w:val="005B699D"/>
    <w:rsid w:val="005B69A0"/>
    <w:rsid w:val="005B6A2D"/>
    <w:rsid w:val="005B6C5A"/>
    <w:rsid w:val="005B72B8"/>
    <w:rsid w:val="005B733A"/>
    <w:rsid w:val="005B739A"/>
    <w:rsid w:val="005B74B8"/>
    <w:rsid w:val="005B777C"/>
    <w:rsid w:val="005B7966"/>
    <w:rsid w:val="005B7B57"/>
    <w:rsid w:val="005B7D18"/>
    <w:rsid w:val="005B7D90"/>
    <w:rsid w:val="005B7FE9"/>
    <w:rsid w:val="005C03FD"/>
    <w:rsid w:val="005C0414"/>
    <w:rsid w:val="005C04BF"/>
    <w:rsid w:val="005C0598"/>
    <w:rsid w:val="005C0900"/>
    <w:rsid w:val="005C0E23"/>
    <w:rsid w:val="005C13CE"/>
    <w:rsid w:val="005C1603"/>
    <w:rsid w:val="005C1668"/>
    <w:rsid w:val="005C19D1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7F9"/>
    <w:rsid w:val="005C2832"/>
    <w:rsid w:val="005C298B"/>
    <w:rsid w:val="005C29ED"/>
    <w:rsid w:val="005C2D54"/>
    <w:rsid w:val="005C2F8C"/>
    <w:rsid w:val="005C2FDE"/>
    <w:rsid w:val="005C3064"/>
    <w:rsid w:val="005C3357"/>
    <w:rsid w:val="005C3675"/>
    <w:rsid w:val="005C3896"/>
    <w:rsid w:val="005C39D9"/>
    <w:rsid w:val="005C39E7"/>
    <w:rsid w:val="005C39F9"/>
    <w:rsid w:val="005C3E83"/>
    <w:rsid w:val="005C409D"/>
    <w:rsid w:val="005C419A"/>
    <w:rsid w:val="005C4254"/>
    <w:rsid w:val="005C4295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5DC5"/>
    <w:rsid w:val="005C636B"/>
    <w:rsid w:val="005C66F7"/>
    <w:rsid w:val="005C6BB9"/>
    <w:rsid w:val="005C6E2C"/>
    <w:rsid w:val="005C7187"/>
    <w:rsid w:val="005C758E"/>
    <w:rsid w:val="005C7D09"/>
    <w:rsid w:val="005C7D5D"/>
    <w:rsid w:val="005C7D92"/>
    <w:rsid w:val="005C7E4E"/>
    <w:rsid w:val="005D02D5"/>
    <w:rsid w:val="005D093A"/>
    <w:rsid w:val="005D0AB7"/>
    <w:rsid w:val="005D0AEE"/>
    <w:rsid w:val="005D0AFE"/>
    <w:rsid w:val="005D0B37"/>
    <w:rsid w:val="005D0BD5"/>
    <w:rsid w:val="005D0D88"/>
    <w:rsid w:val="005D0DF2"/>
    <w:rsid w:val="005D0F61"/>
    <w:rsid w:val="005D1158"/>
    <w:rsid w:val="005D1235"/>
    <w:rsid w:val="005D17C7"/>
    <w:rsid w:val="005D19CF"/>
    <w:rsid w:val="005D1F0A"/>
    <w:rsid w:val="005D1FE3"/>
    <w:rsid w:val="005D2181"/>
    <w:rsid w:val="005D2345"/>
    <w:rsid w:val="005D27A5"/>
    <w:rsid w:val="005D2907"/>
    <w:rsid w:val="005D2D16"/>
    <w:rsid w:val="005D3B20"/>
    <w:rsid w:val="005D3CEE"/>
    <w:rsid w:val="005D470C"/>
    <w:rsid w:val="005D4930"/>
    <w:rsid w:val="005D4C5F"/>
    <w:rsid w:val="005D4EA1"/>
    <w:rsid w:val="005D5356"/>
    <w:rsid w:val="005D658E"/>
    <w:rsid w:val="005D6647"/>
    <w:rsid w:val="005D6998"/>
    <w:rsid w:val="005D6AA7"/>
    <w:rsid w:val="005D6B04"/>
    <w:rsid w:val="005D6ECD"/>
    <w:rsid w:val="005D7492"/>
    <w:rsid w:val="005D751A"/>
    <w:rsid w:val="005D76A2"/>
    <w:rsid w:val="005D78CA"/>
    <w:rsid w:val="005D7C09"/>
    <w:rsid w:val="005D7C35"/>
    <w:rsid w:val="005D7DD2"/>
    <w:rsid w:val="005D7E58"/>
    <w:rsid w:val="005D7F3A"/>
    <w:rsid w:val="005E0718"/>
    <w:rsid w:val="005E093D"/>
    <w:rsid w:val="005E0C42"/>
    <w:rsid w:val="005E0E56"/>
    <w:rsid w:val="005E12CF"/>
    <w:rsid w:val="005E15BB"/>
    <w:rsid w:val="005E1997"/>
    <w:rsid w:val="005E19F4"/>
    <w:rsid w:val="005E1C16"/>
    <w:rsid w:val="005E1DA1"/>
    <w:rsid w:val="005E203E"/>
    <w:rsid w:val="005E2154"/>
    <w:rsid w:val="005E253A"/>
    <w:rsid w:val="005E27B2"/>
    <w:rsid w:val="005E2949"/>
    <w:rsid w:val="005E29F8"/>
    <w:rsid w:val="005E2D13"/>
    <w:rsid w:val="005E2FFC"/>
    <w:rsid w:val="005E30EB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998"/>
    <w:rsid w:val="005E4B93"/>
    <w:rsid w:val="005E529F"/>
    <w:rsid w:val="005E52BC"/>
    <w:rsid w:val="005E53A0"/>
    <w:rsid w:val="005E5535"/>
    <w:rsid w:val="005E59C3"/>
    <w:rsid w:val="005E5DF9"/>
    <w:rsid w:val="005E614A"/>
    <w:rsid w:val="005E6172"/>
    <w:rsid w:val="005E648E"/>
    <w:rsid w:val="005E664B"/>
    <w:rsid w:val="005E6697"/>
    <w:rsid w:val="005E7371"/>
    <w:rsid w:val="005F0366"/>
    <w:rsid w:val="005F05E6"/>
    <w:rsid w:val="005F08C5"/>
    <w:rsid w:val="005F0EA6"/>
    <w:rsid w:val="005F10B1"/>
    <w:rsid w:val="005F14E5"/>
    <w:rsid w:val="005F154C"/>
    <w:rsid w:val="005F1B50"/>
    <w:rsid w:val="005F250F"/>
    <w:rsid w:val="005F259E"/>
    <w:rsid w:val="005F26A0"/>
    <w:rsid w:val="005F285D"/>
    <w:rsid w:val="005F29A7"/>
    <w:rsid w:val="005F2B4E"/>
    <w:rsid w:val="005F2BE6"/>
    <w:rsid w:val="005F2EC3"/>
    <w:rsid w:val="005F2F01"/>
    <w:rsid w:val="005F3126"/>
    <w:rsid w:val="005F3477"/>
    <w:rsid w:val="005F3540"/>
    <w:rsid w:val="005F36E1"/>
    <w:rsid w:val="005F3C9E"/>
    <w:rsid w:val="005F3D4A"/>
    <w:rsid w:val="005F4577"/>
    <w:rsid w:val="005F4592"/>
    <w:rsid w:val="005F46E7"/>
    <w:rsid w:val="005F4788"/>
    <w:rsid w:val="005F4B90"/>
    <w:rsid w:val="005F50AE"/>
    <w:rsid w:val="005F51AF"/>
    <w:rsid w:val="005F51DD"/>
    <w:rsid w:val="005F5279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E1D"/>
    <w:rsid w:val="005F6F3C"/>
    <w:rsid w:val="005F6F75"/>
    <w:rsid w:val="005F7291"/>
    <w:rsid w:val="005F75FE"/>
    <w:rsid w:val="005F764D"/>
    <w:rsid w:val="005F79A4"/>
    <w:rsid w:val="005F7B18"/>
    <w:rsid w:val="0060008F"/>
    <w:rsid w:val="00600135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830"/>
    <w:rsid w:val="00603A39"/>
    <w:rsid w:val="00603A65"/>
    <w:rsid w:val="00603AD2"/>
    <w:rsid w:val="006041CB"/>
    <w:rsid w:val="00604260"/>
    <w:rsid w:val="006044B2"/>
    <w:rsid w:val="00604687"/>
    <w:rsid w:val="006046A6"/>
    <w:rsid w:val="00604805"/>
    <w:rsid w:val="00604CB8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07FD6"/>
    <w:rsid w:val="00610063"/>
    <w:rsid w:val="00610190"/>
    <w:rsid w:val="00610238"/>
    <w:rsid w:val="00610840"/>
    <w:rsid w:val="00610846"/>
    <w:rsid w:val="006109C5"/>
    <w:rsid w:val="00610B1A"/>
    <w:rsid w:val="00610C30"/>
    <w:rsid w:val="0061117C"/>
    <w:rsid w:val="0061125A"/>
    <w:rsid w:val="006114B8"/>
    <w:rsid w:val="00611644"/>
    <w:rsid w:val="006118B3"/>
    <w:rsid w:val="00611B05"/>
    <w:rsid w:val="00611BE4"/>
    <w:rsid w:val="00611C2C"/>
    <w:rsid w:val="00611CB3"/>
    <w:rsid w:val="00611FF0"/>
    <w:rsid w:val="00612022"/>
    <w:rsid w:val="0061228D"/>
    <w:rsid w:val="0061238B"/>
    <w:rsid w:val="006124AD"/>
    <w:rsid w:val="00612A02"/>
    <w:rsid w:val="00612DA4"/>
    <w:rsid w:val="00612E0B"/>
    <w:rsid w:val="00612F23"/>
    <w:rsid w:val="006132C8"/>
    <w:rsid w:val="006134C3"/>
    <w:rsid w:val="006134E9"/>
    <w:rsid w:val="00613AA8"/>
    <w:rsid w:val="00613AEF"/>
    <w:rsid w:val="00613DA8"/>
    <w:rsid w:val="00614251"/>
    <w:rsid w:val="00614554"/>
    <w:rsid w:val="00614634"/>
    <w:rsid w:val="0061497D"/>
    <w:rsid w:val="00614ACC"/>
    <w:rsid w:val="00614C79"/>
    <w:rsid w:val="00614C7F"/>
    <w:rsid w:val="00614F4B"/>
    <w:rsid w:val="00615258"/>
    <w:rsid w:val="00615395"/>
    <w:rsid w:val="00615621"/>
    <w:rsid w:val="00615797"/>
    <w:rsid w:val="006159BF"/>
    <w:rsid w:val="00615B7F"/>
    <w:rsid w:val="00615BA8"/>
    <w:rsid w:val="006163D2"/>
    <w:rsid w:val="006165AD"/>
    <w:rsid w:val="00616834"/>
    <w:rsid w:val="00616B22"/>
    <w:rsid w:val="00616CD8"/>
    <w:rsid w:val="00617310"/>
    <w:rsid w:val="00617846"/>
    <w:rsid w:val="00620068"/>
    <w:rsid w:val="006202DC"/>
    <w:rsid w:val="00620501"/>
    <w:rsid w:val="00620510"/>
    <w:rsid w:val="006209B1"/>
    <w:rsid w:val="00620A24"/>
    <w:rsid w:val="006211E7"/>
    <w:rsid w:val="00621230"/>
    <w:rsid w:val="00621363"/>
    <w:rsid w:val="00621725"/>
    <w:rsid w:val="00621EA8"/>
    <w:rsid w:val="0062200D"/>
    <w:rsid w:val="0062216C"/>
    <w:rsid w:val="006222EB"/>
    <w:rsid w:val="00622749"/>
    <w:rsid w:val="0062280F"/>
    <w:rsid w:val="006228F0"/>
    <w:rsid w:val="00622F02"/>
    <w:rsid w:val="00623387"/>
    <w:rsid w:val="0062347D"/>
    <w:rsid w:val="00623525"/>
    <w:rsid w:val="00623755"/>
    <w:rsid w:val="0062387A"/>
    <w:rsid w:val="00623BE2"/>
    <w:rsid w:val="00623BF0"/>
    <w:rsid w:val="00624005"/>
    <w:rsid w:val="006240AC"/>
    <w:rsid w:val="00624141"/>
    <w:rsid w:val="00624439"/>
    <w:rsid w:val="00624602"/>
    <w:rsid w:val="0062470E"/>
    <w:rsid w:val="00624969"/>
    <w:rsid w:val="006249EA"/>
    <w:rsid w:val="00624AB6"/>
    <w:rsid w:val="00624E5F"/>
    <w:rsid w:val="00624E9E"/>
    <w:rsid w:val="0062510F"/>
    <w:rsid w:val="006251D1"/>
    <w:rsid w:val="0062528C"/>
    <w:rsid w:val="00625449"/>
    <w:rsid w:val="00625453"/>
    <w:rsid w:val="0062551B"/>
    <w:rsid w:val="0062565F"/>
    <w:rsid w:val="00625875"/>
    <w:rsid w:val="0062587C"/>
    <w:rsid w:val="006258F9"/>
    <w:rsid w:val="00625A3D"/>
    <w:rsid w:val="00625C20"/>
    <w:rsid w:val="00625E64"/>
    <w:rsid w:val="00625F33"/>
    <w:rsid w:val="006262B5"/>
    <w:rsid w:val="00626724"/>
    <w:rsid w:val="006269FB"/>
    <w:rsid w:val="00626C97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64B"/>
    <w:rsid w:val="006307F2"/>
    <w:rsid w:val="00630FDF"/>
    <w:rsid w:val="00630FF4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C0A"/>
    <w:rsid w:val="00632D8A"/>
    <w:rsid w:val="00632E1D"/>
    <w:rsid w:val="00632E74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D7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9FF"/>
    <w:rsid w:val="00636C4C"/>
    <w:rsid w:val="00636E61"/>
    <w:rsid w:val="00636F79"/>
    <w:rsid w:val="00637341"/>
    <w:rsid w:val="006373C1"/>
    <w:rsid w:val="00637474"/>
    <w:rsid w:val="0063773C"/>
    <w:rsid w:val="006378A6"/>
    <w:rsid w:val="006378D9"/>
    <w:rsid w:val="00637BBD"/>
    <w:rsid w:val="00640004"/>
    <w:rsid w:val="0064007A"/>
    <w:rsid w:val="00640214"/>
    <w:rsid w:val="00640618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C2E"/>
    <w:rsid w:val="00641F30"/>
    <w:rsid w:val="006421DD"/>
    <w:rsid w:val="00642444"/>
    <w:rsid w:val="00642765"/>
    <w:rsid w:val="006427D6"/>
    <w:rsid w:val="006429D3"/>
    <w:rsid w:val="00643498"/>
    <w:rsid w:val="0064356B"/>
    <w:rsid w:val="00643840"/>
    <w:rsid w:val="00643A0E"/>
    <w:rsid w:val="00643A45"/>
    <w:rsid w:val="00643ABE"/>
    <w:rsid w:val="00643B90"/>
    <w:rsid w:val="00643C78"/>
    <w:rsid w:val="00643CBA"/>
    <w:rsid w:val="00643D1F"/>
    <w:rsid w:val="00643D3D"/>
    <w:rsid w:val="00643ECD"/>
    <w:rsid w:val="00643F78"/>
    <w:rsid w:val="006443C8"/>
    <w:rsid w:val="00644793"/>
    <w:rsid w:val="00644819"/>
    <w:rsid w:val="00644987"/>
    <w:rsid w:val="00644A80"/>
    <w:rsid w:val="00644B2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88"/>
    <w:rsid w:val="0064585C"/>
    <w:rsid w:val="00645B46"/>
    <w:rsid w:val="00645E38"/>
    <w:rsid w:val="00645FE8"/>
    <w:rsid w:val="00646137"/>
    <w:rsid w:val="00646392"/>
    <w:rsid w:val="0064661F"/>
    <w:rsid w:val="006468E7"/>
    <w:rsid w:val="00646A91"/>
    <w:rsid w:val="00646BCF"/>
    <w:rsid w:val="00646CBD"/>
    <w:rsid w:val="00646CC6"/>
    <w:rsid w:val="00646F53"/>
    <w:rsid w:val="006473DF"/>
    <w:rsid w:val="006474A7"/>
    <w:rsid w:val="0064751D"/>
    <w:rsid w:val="0064770A"/>
    <w:rsid w:val="00647845"/>
    <w:rsid w:val="0064791C"/>
    <w:rsid w:val="006479C8"/>
    <w:rsid w:val="00647B00"/>
    <w:rsid w:val="00647DC3"/>
    <w:rsid w:val="00647E74"/>
    <w:rsid w:val="0065012B"/>
    <w:rsid w:val="006502B7"/>
    <w:rsid w:val="0065059A"/>
    <w:rsid w:val="00650786"/>
    <w:rsid w:val="00650ADE"/>
    <w:rsid w:val="006512EE"/>
    <w:rsid w:val="00651313"/>
    <w:rsid w:val="00651320"/>
    <w:rsid w:val="00651453"/>
    <w:rsid w:val="00651568"/>
    <w:rsid w:val="00651652"/>
    <w:rsid w:val="00651EEB"/>
    <w:rsid w:val="006523DA"/>
    <w:rsid w:val="00652557"/>
    <w:rsid w:val="0065270A"/>
    <w:rsid w:val="006531C0"/>
    <w:rsid w:val="00653AAD"/>
    <w:rsid w:val="00653C06"/>
    <w:rsid w:val="00653E53"/>
    <w:rsid w:val="006544A6"/>
    <w:rsid w:val="0065488F"/>
    <w:rsid w:val="00654A28"/>
    <w:rsid w:val="00654A66"/>
    <w:rsid w:val="00654B17"/>
    <w:rsid w:val="00654E18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595"/>
    <w:rsid w:val="00657A9C"/>
    <w:rsid w:val="00657AC3"/>
    <w:rsid w:val="00657AFB"/>
    <w:rsid w:val="0066025E"/>
    <w:rsid w:val="0066033B"/>
    <w:rsid w:val="00660542"/>
    <w:rsid w:val="006607E6"/>
    <w:rsid w:val="00660AA3"/>
    <w:rsid w:val="00660BD5"/>
    <w:rsid w:val="00660CE9"/>
    <w:rsid w:val="0066118F"/>
    <w:rsid w:val="006612FC"/>
    <w:rsid w:val="006616D2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3B2F"/>
    <w:rsid w:val="006640BE"/>
    <w:rsid w:val="00664600"/>
    <w:rsid w:val="00664742"/>
    <w:rsid w:val="00664911"/>
    <w:rsid w:val="00664A30"/>
    <w:rsid w:val="00664BFB"/>
    <w:rsid w:val="00664D28"/>
    <w:rsid w:val="00664FC9"/>
    <w:rsid w:val="00665451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67B2F"/>
    <w:rsid w:val="00670272"/>
    <w:rsid w:val="00670359"/>
    <w:rsid w:val="006703F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066"/>
    <w:rsid w:val="0067270A"/>
    <w:rsid w:val="00672801"/>
    <w:rsid w:val="006729CF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B3"/>
    <w:rsid w:val="006741FF"/>
    <w:rsid w:val="00674489"/>
    <w:rsid w:val="006746DE"/>
    <w:rsid w:val="0067479E"/>
    <w:rsid w:val="00674B20"/>
    <w:rsid w:val="0067521C"/>
    <w:rsid w:val="00675256"/>
    <w:rsid w:val="006753BC"/>
    <w:rsid w:val="00675592"/>
    <w:rsid w:val="00675800"/>
    <w:rsid w:val="00675891"/>
    <w:rsid w:val="00675918"/>
    <w:rsid w:val="00675A4B"/>
    <w:rsid w:val="00675EB3"/>
    <w:rsid w:val="00675FC0"/>
    <w:rsid w:val="00676BCB"/>
    <w:rsid w:val="00676D51"/>
    <w:rsid w:val="00676E34"/>
    <w:rsid w:val="00676FC6"/>
    <w:rsid w:val="006770A2"/>
    <w:rsid w:val="0067737D"/>
    <w:rsid w:val="006773CE"/>
    <w:rsid w:val="00677730"/>
    <w:rsid w:val="00677803"/>
    <w:rsid w:val="00677AB1"/>
    <w:rsid w:val="00677C58"/>
    <w:rsid w:val="00677F47"/>
    <w:rsid w:val="00680297"/>
    <w:rsid w:val="006806C0"/>
    <w:rsid w:val="006807B4"/>
    <w:rsid w:val="006808CC"/>
    <w:rsid w:val="00680925"/>
    <w:rsid w:val="00680930"/>
    <w:rsid w:val="00680CF0"/>
    <w:rsid w:val="00680D41"/>
    <w:rsid w:val="00680E0C"/>
    <w:rsid w:val="00680E72"/>
    <w:rsid w:val="00680F1F"/>
    <w:rsid w:val="00680F3F"/>
    <w:rsid w:val="0068122B"/>
    <w:rsid w:val="006817AD"/>
    <w:rsid w:val="006819C2"/>
    <w:rsid w:val="006819CF"/>
    <w:rsid w:val="006819D7"/>
    <w:rsid w:val="00681B40"/>
    <w:rsid w:val="00681C44"/>
    <w:rsid w:val="00682494"/>
    <w:rsid w:val="006825D7"/>
    <w:rsid w:val="006829A7"/>
    <w:rsid w:val="00682A41"/>
    <w:rsid w:val="00682A50"/>
    <w:rsid w:val="00682CAB"/>
    <w:rsid w:val="00683052"/>
    <w:rsid w:val="00683302"/>
    <w:rsid w:val="0068373E"/>
    <w:rsid w:val="00683740"/>
    <w:rsid w:val="0068387C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1A"/>
    <w:rsid w:val="00684A1B"/>
    <w:rsid w:val="00684CF9"/>
    <w:rsid w:val="00684EAB"/>
    <w:rsid w:val="00684F47"/>
    <w:rsid w:val="0068509A"/>
    <w:rsid w:val="006850B0"/>
    <w:rsid w:val="0068561E"/>
    <w:rsid w:val="00685755"/>
    <w:rsid w:val="00685B6A"/>
    <w:rsid w:val="00685EB2"/>
    <w:rsid w:val="006861E1"/>
    <w:rsid w:val="0068631F"/>
    <w:rsid w:val="006863DB"/>
    <w:rsid w:val="0068654A"/>
    <w:rsid w:val="0068694B"/>
    <w:rsid w:val="00686BA5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1F1"/>
    <w:rsid w:val="00690409"/>
    <w:rsid w:val="0069059D"/>
    <w:rsid w:val="00690613"/>
    <w:rsid w:val="00690673"/>
    <w:rsid w:val="006907EC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EE4"/>
    <w:rsid w:val="00693F1D"/>
    <w:rsid w:val="006941ED"/>
    <w:rsid w:val="00694412"/>
    <w:rsid w:val="00694444"/>
    <w:rsid w:val="00694541"/>
    <w:rsid w:val="00694A90"/>
    <w:rsid w:val="00694AFD"/>
    <w:rsid w:val="00694CF6"/>
    <w:rsid w:val="00695023"/>
    <w:rsid w:val="00695054"/>
    <w:rsid w:val="0069510B"/>
    <w:rsid w:val="0069530E"/>
    <w:rsid w:val="0069531A"/>
    <w:rsid w:val="00695349"/>
    <w:rsid w:val="0069540F"/>
    <w:rsid w:val="00695488"/>
    <w:rsid w:val="0069589A"/>
    <w:rsid w:val="006959D0"/>
    <w:rsid w:val="00695C37"/>
    <w:rsid w:val="00695C71"/>
    <w:rsid w:val="006962E0"/>
    <w:rsid w:val="0069671A"/>
    <w:rsid w:val="006967D1"/>
    <w:rsid w:val="00696BDB"/>
    <w:rsid w:val="0069716D"/>
    <w:rsid w:val="0069723E"/>
    <w:rsid w:val="00697277"/>
    <w:rsid w:val="006973D3"/>
    <w:rsid w:val="00697580"/>
    <w:rsid w:val="006975AC"/>
    <w:rsid w:val="00697886"/>
    <w:rsid w:val="006A0081"/>
    <w:rsid w:val="006A0A2E"/>
    <w:rsid w:val="006A0AF6"/>
    <w:rsid w:val="006A0B41"/>
    <w:rsid w:val="006A0B8F"/>
    <w:rsid w:val="006A0D06"/>
    <w:rsid w:val="006A0DC8"/>
    <w:rsid w:val="006A0DE6"/>
    <w:rsid w:val="006A1CA2"/>
    <w:rsid w:val="006A1E0A"/>
    <w:rsid w:val="006A215A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68"/>
    <w:rsid w:val="006A369B"/>
    <w:rsid w:val="006A370E"/>
    <w:rsid w:val="006A37ED"/>
    <w:rsid w:val="006A3ED8"/>
    <w:rsid w:val="006A4467"/>
    <w:rsid w:val="006A4622"/>
    <w:rsid w:val="006A46EE"/>
    <w:rsid w:val="006A4806"/>
    <w:rsid w:val="006A488D"/>
    <w:rsid w:val="006A4FF0"/>
    <w:rsid w:val="006A4FF3"/>
    <w:rsid w:val="006A51CE"/>
    <w:rsid w:val="006A540A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726"/>
    <w:rsid w:val="006B0BD9"/>
    <w:rsid w:val="006B0BDE"/>
    <w:rsid w:val="006B0D01"/>
    <w:rsid w:val="006B0D0E"/>
    <w:rsid w:val="006B100D"/>
    <w:rsid w:val="006B1248"/>
    <w:rsid w:val="006B127E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C89"/>
    <w:rsid w:val="006B2D20"/>
    <w:rsid w:val="006B2EB6"/>
    <w:rsid w:val="006B301F"/>
    <w:rsid w:val="006B39CC"/>
    <w:rsid w:val="006B3AF5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C97"/>
    <w:rsid w:val="006B5F16"/>
    <w:rsid w:val="006B5FF3"/>
    <w:rsid w:val="006B604A"/>
    <w:rsid w:val="006B61BF"/>
    <w:rsid w:val="006B6686"/>
    <w:rsid w:val="006B6BA2"/>
    <w:rsid w:val="006B6C6F"/>
    <w:rsid w:val="006B6DAD"/>
    <w:rsid w:val="006B7396"/>
    <w:rsid w:val="006B7570"/>
    <w:rsid w:val="006B76DE"/>
    <w:rsid w:val="006B783B"/>
    <w:rsid w:val="006B7BFE"/>
    <w:rsid w:val="006B7C27"/>
    <w:rsid w:val="006B7CF9"/>
    <w:rsid w:val="006C00CD"/>
    <w:rsid w:val="006C0114"/>
    <w:rsid w:val="006C01D5"/>
    <w:rsid w:val="006C06F8"/>
    <w:rsid w:val="006C09AE"/>
    <w:rsid w:val="006C0AB5"/>
    <w:rsid w:val="006C0DF2"/>
    <w:rsid w:val="006C0F7C"/>
    <w:rsid w:val="006C0FBF"/>
    <w:rsid w:val="006C1009"/>
    <w:rsid w:val="006C10DA"/>
    <w:rsid w:val="006C1139"/>
    <w:rsid w:val="006C12C3"/>
    <w:rsid w:val="006C1AB8"/>
    <w:rsid w:val="006C1CE4"/>
    <w:rsid w:val="006C1E89"/>
    <w:rsid w:val="006C1F34"/>
    <w:rsid w:val="006C1FFA"/>
    <w:rsid w:val="006C20C9"/>
    <w:rsid w:val="006C2236"/>
    <w:rsid w:val="006C22D0"/>
    <w:rsid w:val="006C22F5"/>
    <w:rsid w:val="006C230B"/>
    <w:rsid w:val="006C231B"/>
    <w:rsid w:val="006C285F"/>
    <w:rsid w:val="006C28A1"/>
    <w:rsid w:val="006C2962"/>
    <w:rsid w:val="006C2B8C"/>
    <w:rsid w:val="006C2B93"/>
    <w:rsid w:val="006C2FA2"/>
    <w:rsid w:val="006C3068"/>
    <w:rsid w:val="006C3230"/>
    <w:rsid w:val="006C3679"/>
    <w:rsid w:val="006C3BF7"/>
    <w:rsid w:val="006C3C5D"/>
    <w:rsid w:val="006C3D52"/>
    <w:rsid w:val="006C40DB"/>
    <w:rsid w:val="006C4407"/>
    <w:rsid w:val="006C478E"/>
    <w:rsid w:val="006C47D9"/>
    <w:rsid w:val="006C49B8"/>
    <w:rsid w:val="006C4A3A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CF1"/>
    <w:rsid w:val="006C6E6C"/>
    <w:rsid w:val="006C6F4F"/>
    <w:rsid w:val="006C6F9F"/>
    <w:rsid w:val="006C6FE5"/>
    <w:rsid w:val="006C7118"/>
    <w:rsid w:val="006C7261"/>
    <w:rsid w:val="006C7271"/>
    <w:rsid w:val="006C7360"/>
    <w:rsid w:val="006C775F"/>
    <w:rsid w:val="006C7B03"/>
    <w:rsid w:val="006D0076"/>
    <w:rsid w:val="006D012D"/>
    <w:rsid w:val="006D03E6"/>
    <w:rsid w:val="006D061A"/>
    <w:rsid w:val="006D0F50"/>
    <w:rsid w:val="006D1072"/>
    <w:rsid w:val="006D12A8"/>
    <w:rsid w:val="006D19D7"/>
    <w:rsid w:val="006D1A27"/>
    <w:rsid w:val="006D1AFF"/>
    <w:rsid w:val="006D21E3"/>
    <w:rsid w:val="006D227C"/>
    <w:rsid w:val="006D249D"/>
    <w:rsid w:val="006D264C"/>
    <w:rsid w:val="006D2900"/>
    <w:rsid w:val="006D2A3B"/>
    <w:rsid w:val="006D2A8B"/>
    <w:rsid w:val="006D2FC8"/>
    <w:rsid w:val="006D317A"/>
    <w:rsid w:val="006D343D"/>
    <w:rsid w:val="006D346E"/>
    <w:rsid w:val="006D3C7A"/>
    <w:rsid w:val="006D3FF0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DEC"/>
    <w:rsid w:val="006D5E66"/>
    <w:rsid w:val="006D603E"/>
    <w:rsid w:val="006D690E"/>
    <w:rsid w:val="006D6977"/>
    <w:rsid w:val="006D6B0E"/>
    <w:rsid w:val="006D6CF3"/>
    <w:rsid w:val="006D7023"/>
    <w:rsid w:val="006D7145"/>
    <w:rsid w:val="006D71C6"/>
    <w:rsid w:val="006D7278"/>
    <w:rsid w:val="006D7288"/>
    <w:rsid w:val="006D7481"/>
    <w:rsid w:val="006D7E0D"/>
    <w:rsid w:val="006E0315"/>
    <w:rsid w:val="006E0767"/>
    <w:rsid w:val="006E076A"/>
    <w:rsid w:val="006E0853"/>
    <w:rsid w:val="006E0C0F"/>
    <w:rsid w:val="006E0C7A"/>
    <w:rsid w:val="006E0C8C"/>
    <w:rsid w:val="006E0F14"/>
    <w:rsid w:val="006E0F46"/>
    <w:rsid w:val="006E0FA4"/>
    <w:rsid w:val="006E12CB"/>
    <w:rsid w:val="006E13A9"/>
    <w:rsid w:val="006E1534"/>
    <w:rsid w:val="006E16FB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29AE"/>
    <w:rsid w:val="006E3008"/>
    <w:rsid w:val="006E30B5"/>
    <w:rsid w:val="006E3363"/>
    <w:rsid w:val="006E3441"/>
    <w:rsid w:val="006E344F"/>
    <w:rsid w:val="006E358F"/>
    <w:rsid w:val="006E3A29"/>
    <w:rsid w:val="006E3B53"/>
    <w:rsid w:val="006E3CCB"/>
    <w:rsid w:val="006E4179"/>
    <w:rsid w:val="006E43CC"/>
    <w:rsid w:val="006E4409"/>
    <w:rsid w:val="006E44F4"/>
    <w:rsid w:val="006E508D"/>
    <w:rsid w:val="006E509F"/>
    <w:rsid w:val="006E5BA1"/>
    <w:rsid w:val="006E5BD7"/>
    <w:rsid w:val="006E6234"/>
    <w:rsid w:val="006E62D7"/>
    <w:rsid w:val="006E63C5"/>
    <w:rsid w:val="006E6516"/>
    <w:rsid w:val="006E65B1"/>
    <w:rsid w:val="006E68D5"/>
    <w:rsid w:val="006E6B18"/>
    <w:rsid w:val="006E6BFB"/>
    <w:rsid w:val="006E7469"/>
    <w:rsid w:val="006E7507"/>
    <w:rsid w:val="006E7582"/>
    <w:rsid w:val="006E75D4"/>
    <w:rsid w:val="006E768A"/>
    <w:rsid w:val="006E7697"/>
    <w:rsid w:val="006E793A"/>
    <w:rsid w:val="006E79AA"/>
    <w:rsid w:val="006E7A5A"/>
    <w:rsid w:val="006E7ABB"/>
    <w:rsid w:val="006E7ABD"/>
    <w:rsid w:val="006E7CE8"/>
    <w:rsid w:val="006E7D16"/>
    <w:rsid w:val="006E7D7E"/>
    <w:rsid w:val="006F016C"/>
    <w:rsid w:val="006F0239"/>
    <w:rsid w:val="006F0297"/>
    <w:rsid w:val="006F034E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0F6"/>
    <w:rsid w:val="006F25C3"/>
    <w:rsid w:val="006F2877"/>
    <w:rsid w:val="006F2B24"/>
    <w:rsid w:val="006F2DE7"/>
    <w:rsid w:val="006F3047"/>
    <w:rsid w:val="006F30C1"/>
    <w:rsid w:val="006F30DD"/>
    <w:rsid w:val="006F32BD"/>
    <w:rsid w:val="006F342D"/>
    <w:rsid w:val="006F35DE"/>
    <w:rsid w:val="006F36B8"/>
    <w:rsid w:val="006F38EC"/>
    <w:rsid w:val="006F3909"/>
    <w:rsid w:val="006F403E"/>
    <w:rsid w:val="006F4C36"/>
    <w:rsid w:val="006F4D32"/>
    <w:rsid w:val="006F4D68"/>
    <w:rsid w:val="006F5142"/>
    <w:rsid w:val="006F519A"/>
    <w:rsid w:val="006F542E"/>
    <w:rsid w:val="006F547B"/>
    <w:rsid w:val="006F55B4"/>
    <w:rsid w:val="006F5868"/>
    <w:rsid w:val="006F59E1"/>
    <w:rsid w:val="006F5B04"/>
    <w:rsid w:val="006F5B6F"/>
    <w:rsid w:val="006F5C52"/>
    <w:rsid w:val="006F5F9B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AD5"/>
    <w:rsid w:val="006F7D76"/>
    <w:rsid w:val="006F7EA7"/>
    <w:rsid w:val="0070001E"/>
    <w:rsid w:val="00700576"/>
    <w:rsid w:val="007006F9"/>
    <w:rsid w:val="00700EB1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0C2"/>
    <w:rsid w:val="00703110"/>
    <w:rsid w:val="007035C6"/>
    <w:rsid w:val="00703B00"/>
    <w:rsid w:val="00703E0F"/>
    <w:rsid w:val="00704004"/>
    <w:rsid w:val="00704178"/>
    <w:rsid w:val="007042D4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CB"/>
    <w:rsid w:val="00706226"/>
    <w:rsid w:val="007068AD"/>
    <w:rsid w:val="00706A30"/>
    <w:rsid w:val="00706B34"/>
    <w:rsid w:val="00706C27"/>
    <w:rsid w:val="00706F7A"/>
    <w:rsid w:val="00706FB9"/>
    <w:rsid w:val="007073AB"/>
    <w:rsid w:val="00707672"/>
    <w:rsid w:val="00707A10"/>
    <w:rsid w:val="00707A89"/>
    <w:rsid w:val="00707B3F"/>
    <w:rsid w:val="00707C26"/>
    <w:rsid w:val="00710027"/>
    <w:rsid w:val="0071062B"/>
    <w:rsid w:val="00710919"/>
    <w:rsid w:val="00710FC5"/>
    <w:rsid w:val="00711071"/>
    <w:rsid w:val="0071111C"/>
    <w:rsid w:val="00711190"/>
    <w:rsid w:val="007119FF"/>
    <w:rsid w:val="007121AE"/>
    <w:rsid w:val="0071225B"/>
    <w:rsid w:val="007123ED"/>
    <w:rsid w:val="007125CA"/>
    <w:rsid w:val="007127D4"/>
    <w:rsid w:val="00712D83"/>
    <w:rsid w:val="00712F07"/>
    <w:rsid w:val="00712FD4"/>
    <w:rsid w:val="0071339D"/>
    <w:rsid w:val="0071351B"/>
    <w:rsid w:val="00713679"/>
    <w:rsid w:val="00713DCF"/>
    <w:rsid w:val="00713F16"/>
    <w:rsid w:val="007140DF"/>
    <w:rsid w:val="0071423E"/>
    <w:rsid w:val="00714659"/>
    <w:rsid w:val="007147BA"/>
    <w:rsid w:val="00714A8E"/>
    <w:rsid w:val="00715500"/>
    <w:rsid w:val="00715508"/>
    <w:rsid w:val="007157C5"/>
    <w:rsid w:val="007157F7"/>
    <w:rsid w:val="0071585A"/>
    <w:rsid w:val="00715917"/>
    <w:rsid w:val="00715A02"/>
    <w:rsid w:val="00715D4F"/>
    <w:rsid w:val="00716002"/>
    <w:rsid w:val="00716122"/>
    <w:rsid w:val="007168F9"/>
    <w:rsid w:val="00716983"/>
    <w:rsid w:val="00716A50"/>
    <w:rsid w:val="00716BA8"/>
    <w:rsid w:val="00716C0E"/>
    <w:rsid w:val="00716C4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0F0F"/>
    <w:rsid w:val="0072120B"/>
    <w:rsid w:val="0072130D"/>
    <w:rsid w:val="00721324"/>
    <w:rsid w:val="0072132D"/>
    <w:rsid w:val="00721773"/>
    <w:rsid w:val="00721777"/>
    <w:rsid w:val="007218DA"/>
    <w:rsid w:val="0072195C"/>
    <w:rsid w:val="00721B3D"/>
    <w:rsid w:val="00721DC7"/>
    <w:rsid w:val="0072231B"/>
    <w:rsid w:val="00722489"/>
    <w:rsid w:val="00722490"/>
    <w:rsid w:val="00722594"/>
    <w:rsid w:val="007227EE"/>
    <w:rsid w:val="00722F21"/>
    <w:rsid w:val="007230F2"/>
    <w:rsid w:val="00723152"/>
    <w:rsid w:val="00723194"/>
    <w:rsid w:val="007235D1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5CFB"/>
    <w:rsid w:val="00726060"/>
    <w:rsid w:val="00726512"/>
    <w:rsid w:val="007266AD"/>
    <w:rsid w:val="00726AFD"/>
    <w:rsid w:val="00726B82"/>
    <w:rsid w:val="00726D1E"/>
    <w:rsid w:val="00726F98"/>
    <w:rsid w:val="00727CCC"/>
    <w:rsid w:val="00727DBA"/>
    <w:rsid w:val="007303E9"/>
    <w:rsid w:val="00730441"/>
    <w:rsid w:val="007307F2"/>
    <w:rsid w:val="0073111D"/>
    <w:rsid w:val="00731204"/>
    <w:rsid w:val="007314E1"/>
    <w:rsid w:val="007316D2"/>
    <w:rsid w:val="00731A48"/>
    <w:rsid w:val="00731E73"/>
    <w:rsid w:val="00732958"/>
    <w:rsid w:val="00732B10"/>
    <w:rsid w:val="00732BB2"/>
    <w:rsid w:val="00733169"/>
    <w:rsid w:val="007331DA"/>
    <w:rsid w:val="00733225"/>
    <w:rsid w:val="00733358"/>
    <w:rsid w:val="0073349F"/>
    <w:rsid w:val="007335CB"/>
    <w:rsid w:val="007338A1"/>
    <w:rsid w:val="00733B48"/>
    <w:rsid w:val="00733D37"/>
    <w:rsid w:val="0073400B"/>
    <w:rsid w:val="007340AE"/>
    <w:rsid w:val="00734195"/>
    <w:rsid w:val="0073440A"/>
    <w:rsid w:val="0073446B"/>
    <w:rsid w:val="00734959"/>
    <w:rsid w:val="00734C66"/>
    <w:rsid w:val="00735099"/>
    <w:rsid w:val="0073555F"/>
    <w:rsid w:val="007356E4"/>
    <w:rsid w:val="0073591F"/>
    <w:rsid w:val="00735AEA"/>
    <w:rsid w:val="00735BC8"/>
    <w:rsid w:val="00735ED2"/>
    <w:rsid w:val="0073609D"/>
    <w:rsid w:val="00736374"/>
    <w:rsid w:val="00736C81"/>
    <w:rsid w:val="007371AC"/>
    <w:rsid w:val="007371E3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9A"/>
    <w:rsid w:val="00741FA1"/>
    <w:rsid w:val="007420BD"/>
    <w:rsid w:val="0074214A"/>
    <w:rsid w:val="0074249E"/>
    <w:rsid w:val="00742903"/>
    <w:rsid w:val="0074297F"/>
    <w:rsid w:val="007432A0"/>
    <w:rsid w:val="007432FD"/>
    <w:rsid w:val="00743704"/>
    <w:rsid w:val="00743A42"/>
    <w:rsid w:val="00743A4A"/>
    <w:rsid w:val="00743B12"/>
    <w:rsid w:val="0074402B"/>
    <w:rsid w:val="00744496"/>
    <w:rsid w:val="007449F8"/>
    <w:rsid w:val="00744DE6"/>
    <w:rsid w:val="00744E5F"/>
    <w:rsid w:val="00745089"/>
    <w:rsid w:val="007450AB"/>
    <w:rsid w:val="007456F6"/>
    <w:rsid w:val="00745C27"/>
    <w:rsid w:val="00745CDF"/>
    <w:rsid w:val="00745EB8"/>
    <w:rsid w:val="00746093"/>
    <w:rsid w:val="0074651F"/>
    <w:rsid w:val="007466C5"/>
    <w:rsid w:val="007466DB"/>
    <w:rsid w:val="007467A0"/>
    <w:rsid w:val="007467C6"/>
    <w:rsid w:val="007468A4"/>
    <w:rsid w:val="00746DDF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D75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2F79"/>
    <w:rsid w:val="00753489"/>
    <w:rsid w:val="0075353B"/>
    <w:rsid w:val="007538D7"/>
    <w:rsid w:val="00753AEC"/>
    <w:rsid w:val="00753BCB"/>
    <w:rsid w:val="00753E77"/>
    <w:rsid w:val="0075427F"/>
    <w:rsid w:val="0075459B"/>
    <w:rsid w:val="007549D8"/>
    <w:rsid w:val="00754C41"/>
    <w:rsid w:val="00754FFF"/>
    <w:rsid w:val="0075574D"/>
    <w:rsid w:val="00755BF4"/>
    <w:rsid w:val="007565F4"/>
    <w:rsid w:val="00756773"/>
    <w:rsid w:val="007569DC"/>
    <w:rsid w:val="00756A88"/>
    <w:rsid w:val="00756A96"/>
    <w:rsid w:val="00756AC0"/>
    <w:rsid w:val="00756AE5"/>
    <w:rsid w:val="00756C72"/>
    <w:rsid w:val="00756DA5"/>
    <w:rsid w:val="00756F07"/>
    <w:rsid w:val="00757594"/>
    <w:rsid w:val="00757789"/>
    <w:rsid w:val="00757A4B"/>
    <w:rsid w:val="00757B20"/>
    <w:rsid w:val="00757DB9"/>
    <w:rsid w:val="00757F7B"/>
    <w:rsid w:val="0076003D"/>
    <w:rsid w:val="007601FE"/>
    <w:rsid w:val="007613F9"/>
    <w:rsid w:val="007618F0"/>
    <w:rsid w:val="00761B73"/>
    <w:rsid w:val="00761CA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897"/>
    <w:rsid w:val="00763917"/>
    <w:rsid w:val="0076396A"/>
    <w:rsid w:val="007639E1"/>
    <w:rsid w:val="00763F17"/>
    <w:rsid w:val="00763F79"/>
    <w:rsid w:val="00765020"/>
    <w:rsid w:val="007653E5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A28"/>
    <w:rsid w:val="00766A71"/>
    <w:rsid w:val="00766A9E"/>
    <w:rsid w:val="00766AB2"/>
    <w:rsid w:val="00766AD1"/>
    <w:rsid w:val="00766D46"/>
    <w:rsid w:val="00766E02"/>
    <w:rsid w:val="00767156"/>
    <w:rsid w:val="00767242"/>
    <w:rsid w:val="0076726E"/>
    <w:rsid w:val="00767519"/>
    <w:rsid w:val="0076764C"/>
    <w:rsid w:val="007678D6"/>
    <w:rsid w:val="00767AEB"/>
    <w:rsid w:val="00767B89"/>
    <w:rsid w:val="00767C13"/>
    <w:rsid w:val="00770091"/>
    <w:rsid w:val="0077017D"/>
    <w:rsid w:val="007707D2"/>
    <w:rsid w:val="00770A8D"/>
    <w:rsid w:val="00770CE2"/>
    <w:rsid w:val="00770FC6"/>
    <w:rsid w:val="007712DD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294"/>
    <w:rsid w:val="007732DE"/>
    <w:rsid w:val="007734C5"/>
    <w:rsid w:val="0077361D"/>
    <w:rsid w:val="00773893"/>
    <w:rsid w:val="00773921"/>
    <w:rsid w:val="00773F34"/>
    <w:rsid w:val="00773FE1"/>
    <w:rsid w:val="007747DC"/>
    <w:rsid w:val="00774848"/>
    <w:rsid w:val="007748F4"/>
    <w:rsid w:val="00774928"/>
    <w:rsid w:val="00774DD8"/>
    <w:rsid w:val="0077502F"/>
    <w:rsid w:val="007756EA"/>
    <w:rsid w:val="007758B5"/>
    <w:rsid w:val="00775BFA"/>
    <w:rsid w:val="00775C02"/>
    <w:rsid w:val="00775F10"/>
    <w:rsid w:val="00775F4F"/>
    <w:rsid w:val="0077609A"/>
    <w:rsid w:val="00776103"/>
    <w:rsid w:val="0077627C"/>
    <w:rsid w:val="007762D2"/>
    <w:rsid w:val="0077688A"/>
    <w:rsid w:val="00776B1E"/>
    <w:rsid w:val="00776B82"/>
    <w:rsid w:val="0077710C"/>
    <w:rsid w:val="007777B8"/>
    <w:rsid w:val="007777D5"/>
    <w:rsid w:val="00777A4F"/>
    <w:rsid w:val="00777C67"/>
    <w:rsid w:val="00777DD9"/>
    <w:rsid w:val="00780115"/>
    <w:rsid w:val="0078028A"/>
    <w:rsid w:val="0078063F"/>
    <w:rsid w:val="00780795"/>
    <w:rsid w:val="0078080B"/>
    <w:rsid w:val="00780A4C"/>
    <w:rsid w:val="00780BA4"/>
    <w:rsid w:val="00780C06"/>
    <w:rsid w:val="00780F98"/>
    <w:rsid w:val="00781010"/>
    <w:rsid w:val="00781060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010"/>
    <w:rsid w:val="00783172"/>
    <w:rsid w:val="00783814"/>
    <w:rsid w:val="00783A19"/>
    <w:rsid w:val="00783D04"/>
    <w:rsid w:val="00783D6C"/>
    <w:rsid w:val="007841FF"/>
    <w:rsid w:val="00784426"/>
    <w:rsid w:val="007845C5"/>
    <w:rsid w:val="00784786"/>
    <w:rsid w:val="00784CA1"/>
    <w:rsid w:val="00784F3E"/>
    <w:rsid w:val="0078519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BA3"/>
    <w:rsid w:val="00786E9A"/>
    <w:rsid w:val="00787004"/>
    <w:rsid w:val="00787458"/>
    <w:rsid w:val="007875A6"/>
    <w:rsid w:val="00787684"/>
    <w:rsid w:val="00787B6B"/>
    <w:rsid w:val="00787BF3"/>
    <w:rsid w:val="00787E72"/>
    <w:rsid w:val="0079049D"/>
    <w:rsid w:val="00790503"/>
    <w:rsid w:val="0079059D"/>
    <w:rsid w:val="00790969"/>
    <w:rsid w:val="00790B8B"/>
    <w:rsid w:val="0079110C"/>
    <w:rsid w:val="0079147C"/>
    <w:rsid w:val="00791B3E"/>
    <w:rsid w:val="0079201A"/>
    <w:rsid w:val="00792470"/>
    <w:rsid w:val="0079275A"/>
    <w:rsid w:val="007927F5"/>
    <w:rsid w:val="007929F1"/>
    <w:rsid w:val="00792B36"/>
    <w:rsid w:val="00793065"/>
    <w:rsid w:val="00793495"/>
    <w:rsid w:val="007936C1"/>
    <w:rsid w:val="00793738"/>
    <w:rsid w:val="007937EB"/>
    <w:rsid w:val="00793DCA"/>
    <w:rsid w:val="007941B0"/>
    <w:rsid w:val="00794350"/>
    <w:rsid w:val="007947A0"/>
    <w:rsid w:val="007947BA"/>
    <w:rsid w:val="00794C0D"/>
    <w:rsid w:val="00794CBD"/>
    <w:rsid w:val="00794F84"/>
    <w:rsid w:val="00795109"/>
    <w:rsid w:val="007952A8"/>
    <w:rsid w:val="00795B51"/>
    <w:rsid w:val="00795BB2"/>
    <w:rsid w:val="00795E7A"/>
    <w:rsid w:val="0079644F"/>
    <w:rsid w:val="00796514"/>
    <w:rsid w:val="007966D4"/>
    <w:rsid w:val="00796929"/>
    <w:rsid w:val="00796C7F"/>
    <w:rsid w:val="00796D17"/>
    <w:rsid w:val="00797740"/>
    <w:rsid w:val="007978BE"/>
    <w:rsid w:val="007A00C6"/>
    <w:rsid w:val="007A00E6"/>
    <w:rsid w:val="007A013F"/>
    <w:rsid w:val="007A056A"/>
    <w:rsid w:val="007A05CB"/>
    <w:rsid w:val="007A0777"/>
    <w:rsid w:val="007A077F"/>
    <w:rsid w:val="007A0B31"/>
    <w:rsid w:val="007A0C58"/>
    <w:rsid w:val="007A0C92"/>
    <w:rsid w:val="007A0ECC"/>
    <w:rsid w:val="007A105C"/>
    <w:rsid w:val="007A16B0"/>
    <w:rsid w:val="007A1714"/>
    <w:rsid w:val="007A191C"/>
    <w:rsid w:val="007A1A13"/>
    <w:rsid w:val="007A2027"/>
    <w:rsid w:val="007A21BB"/>
    <w:rsid w:val="007A2422"/>
    <w:rsid w:val="007A327A"/>
    <w:rsid w:val="007A345A"/>
    <w:rsid w:val="007A3563"/>
    <w:rsid w:val="007A3943"/>
    <w:rsid w:val="007A3ABD"/>
    <w:rsid w:val="007A3AD8"/>
    <w:rsid w:val="007A3BB7"/>
    <w:rsid w:val="007A3E3E"/>
    <w:rsid w:val="007A3FF4"/>
    <w:rsid w:val="007A433C"/>
    <w:rsid w:val="007A43A5"/>
    <w:rsid w:val="007A4540"/>
    <w:rsid w:val="007A48DE"/>
    <w:rsid w:val="007A4ECA"/>
    <w:rsid w:val="007A4ECD"/>
    <w:rsid w:val="007A53E7"/>
    <w:rsid w:val="007A5672"/>
    <w:rsid w:val="007A56CA"/>
    <w:rsid w:val="007A575A"/>
    <w:rsid w:val="007A592A"/>
    <w:rsid w:val="007A5999"/>
    <w:rsid w:val="007A5AFE"/>
    <w:rsid w:val="007A5DDD"/>
    <w:rsid w:val="007A5DF2"/>
    <w:rsid w:val="007A5F49"/>
    <w:rsid w:val="007A5FD3"/>
    <w:rsid w:val="007A69DF"/>
    <w:rsid w:val="007A6CEA"/>
    <w:rsid w:val="007A6FE2"/>
    <w:rsid w:val="007A7223"/>
    <w:rsid w:val="007A775F"/>
    <w:rsid w:val="007A7F61"/>
    <w:rsid w:val="007B0437"/>
    <w:rsid w:val="007B045B"/>
    <w:rsid w:val="007B0559"/>
    <w:rsid w:val="007B0A66"/>
    <w:rsid w:val="007B0A90"/>
    <w:rsid w:val="007B0B65"/>
    <w:rsid w:val="007B0B94"/>
    <w:rsid w:val="007B0D79"/>
    <w:rsid w:val="007B1222"/>
    <w:rsid w:val="007B18D5"/>
    <w:rsid w:val="007B1A50"/>
    <w:rsid w:val="007B1A70"/>
    <w:rsid w:val="007B1F74"/>
    <w:rsid w:val="007B204D"/>
    <w:rsid w:val="007B235D"/>
    <w:rsid w:val="007B2446"/>
    <w:rsid w:val="007B2524"/>
    <w:rsid w:val="007B2599"/>
    <w:rsid w:val="007B2770"/>
    <w:rsid w:val="007B2821"/>
    <w:rsid w:val="007B295A"/>
    <w:rsid w:val="007B2E81"/>
    <w:rsid w:val="007B2F72"/>
    <w:rsid w:val="007B3094"/>
    <w:rsid w:val="007B3305"/>
    <w:rsid w:val="007B36E4"/>
    <w:rsid w:val="007B3D4F"/>
    <w:rsid w:val="007B3F98"/>
    <w:rsid w:val="007B4161"/>
    <w:rsid w:val="007B46E9"/>
    <w:rsid w:val="007B4733"/>
    <w:rsid w:val="007B546E"/>
    <w:rsid w:val="007B556A"/>
    <w:rsid w:val="007B57B3"/>
    <w:rsid w:val="007B5C18"/>
    <w:rsid w:val="007B5F48"/>
    <w:rsid w:val="007B5FD8"/>
    <w:rsid w:val="007B6727"/>
    <w:rsid w:val="007B6AE5"/>
    <w:rsid w:val="007B6E32"/>
    <w:rsid w:val="007B6E7D"/>
    <w:rsid w:val="007B772A"/>
    <w:rsid w:val="007B7AA4"/>
    <w:rsid w:val="007B7CC0"/>
    <w:rsid w:val="007B7DFF"/>
    <w:rsid w:val="007C00F6"/>
    <w:rsid w:val="007C0407"/>
    <w:rsid w:val="007C061F"/>
    <w:rsid w:val="007C07C7"/>
    <w:rsid w:val="007C09AA"/>
    <w:rsid w:val="007C0F0A"/>
    <w:rsid w:val="007C1461"/>
    <w:rsid w:val="007C176E"/>
    <w:rsid w:val="007C17A7"/>
    <w:rsid w:val="007C18E7"/>
    <w:rsid w:val="007C1AA6"/>
    <w:rsid w:val="007C28A5"/>
    <w:rsid w:val="007C28CB"/>
    <w:rsid w:val="007C2DA3"/>
    <w:rsid w:val="007C2E23"/>
    <w:rsid w:val="007C2F2F"/>
    <w:rsid w:val="007C3110"/>
    <w:rsid w:val="007C3234"/>
    <w:rsid w:val="007C34D0"/>
    <w:rsid w:val="007C37B2"/>
    <w:rsid w:val="007C3B01"/>
    <w:rsid w:val="007C3BC0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3CA"/>
    <w:rsid w:val="007C642F"/>
    <w:rsid w:val="007C657B"/>
    <w:rsid w:val="007C6655"/>
    <w:rsid w:val="007C69A3"/>
    <w:rsid w:val="007C6EE9"/>
    <w:rsid w:val="007C6F37"/>
    <w:rsid w:val="007C6F59"/>
    <w:rsid w:val="007C7182"/>
    <w:rsid w:val="007C74DD"/>
    <w:rsid w:val="007C7506"/>
    <w:rsid w:val="007C77FC"/>
    <w:rsid w:val="007C7CF3"/>
    <w:rsid w:val="007C7F21"/>
    <w:rsid w:val="007C7F3E"/>
    <w:rsid w:val="007C7F97"/>
    <w:rsid w:val="007D002B"/>
    <w:rsid w:val="007D00A4"/>
    <w:rsid w:val="007D05D0"/>
    <w:rsid w:val="007D0A79"/>
    <w:rsid w:val="007D0A99"/>
    <w:rsid w:val="007D0AFC"/>
    <w:rsid w:val="007D0BD1"/>
    <w:rsid w:val="007D16D6"/>
    <w:rsid w:val="007D186D"/>
    <w:rsid w:val="007D1891"/>
    <w:rsid w:val="007D1AA7"/>
    <w:rsid w:val="007D1C1B"/>
    <w:rsid w:val="007D24D9"/>
    <w:rsid w:val="007D2985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A77"/>
    <w:rsid w:val="007D4B2A"/>
    <w:rsid w:val="007D4DCF"/>
    <w:rsid w:val="007D4DDB"/>
    <w:rsid w:val="007D4F08"/>
    <w:rsid w:val="007D4F25"/>
    <w:rsid w:val="007D520C"/>
    <w:rsid w:val="007D5C90"/>
    <w:rsid w:val="007D5D3C"/>
    <w:rsid w:val="007D6044"/>
    <w:rsid w:val="007D624F"/>
    <w:rsid w:val="007D6364"/>
    <w:rsid w:val="007D64F1"/>
    <w:rsid w:val="007D65BD"/>
    <w:rsid w:val="007D679B"/>
    <w:rsid w:val="007D68D9"/>
    <w:rsid w:val="007D6E95"/>
    <w:rsid w:val="007D6F57"/>
    <w:rsid w:val="007D6F98"/>
    <w:rsid w:val="007D747C"/>
    <w:rsid w:val="007D74AE"/>
    <w:rsid w:val="007D767A"/>
    <w:rsid w:val="007D7D6F"/>
    <w:rsid w:val="007D7E78"/>
    <w:rsid w:val="007E0131"/>
    <w:rsid w:val="007E015D"/>
    <w:rsid w:val="007E038A"/>
    <w:rsid w:val="007E0588"/>
    <w:rsid w:val="007E07C8"/>
    <w:rsid w:val="007E08A3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63B"/>
    <w:rsid w:val="007E2983"/>
    <w:rsid w:val="007E2B6A"/>
    <w:rsid w:val="007E2D53"/>
    <w:rsid w:val="007E2E51"/>
    <w:rsid w:val="007E3077"/>
    <w:rsid w:val="007E317F"/>
    <w:rsid w:val="007E33F1"/>
    <w:rsid w:val="007E3462"/>
    <w:rsid w:val="007E3589"/>
    <w:rsid w:val="007E3643"/>
    <w:rsid w:val="007E3BB9"/>
    <w:rsid w:val="007E3C97"/>
    <w:rsid w:val="007E3FE7"/>
    <w:rsid w:val="007E430B"/>
    <w:rsid w:val="007E4398"/>
    <w:rsid w:val="007E445A"/>
    <w:rsid w:val="007E4A55"/>
    <w:rsid w:val="007E4B1E"/>
    <w:rsid w:val="007E4B70"/>
    <w:rsid w:val="007E4C30"/>
    <w:rsid w:val="007E4C79"/>
    <w:rsid w:val="007E4C99"/>
    <w:rsid w:val="007E52B4"/>
    <w:rsid w:val="007E52F0"/>
    <w:rsid w:val="007E5464"/>
    <w:rsid w:val="007E5E9E"/>
    <w:rsid w:val="007E5F85"/>
    <w:rsid w:val="007E6093"/>
    <w:rsid w:val="007E6200"/>
    <w:rsid w:val="007E62F9"/>
    <w:rsid w:val="007E63AD"/>
    <w:rsid w:val="007E643C"/>
    <w:rsid w:val="007E6682"/>
    <w:rsid w:val="007E66F2"/>
    <w:rsid w:val="007E6826"/>
    <w:rsid w:val="007E69A4"/>
    <w:rsid w:val="007E6A9B"/>
    <w:rsid w:val="007E6BF4"/>
    <w:rsid w:val="007E6E3C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6A0"/>
    <w:rsid w:val="007F19C9"/>
    <w:rsid w:val="007F1B1B"/>
    <w:rsid w:val="007F1B2C"/>
    <w:rsid w:val="007F2172"/>
    <w:rsid w:val="007F2D36"/>
    <w:rsid w:val="007F3318"/>
    <w:rsid w:val="007F339E"/>
    <w:rsid w:val="007F3437"/>
    <w:rsid w:val="007F3668"/>
    <w:rsid w:val="007F3803"/>
    <w:rsid w:val="007F3AEA"/>
    <w:rsid w:val="007F3C2D"/>
    <w:rsid w:val="007F3E38"/>
    <w:rsid w:val="007F3F1E"/>
    <w:rsid w:val="007F3F4C"/>
    <w:rsid w:val="007F42A2"/>
    <w:rsid w:val="007F4434"/>
    <w:rsid w:val="007F4642"/>
    <w:rsid w:val="007F48AE"/>
    <w:rsid w:val="007F4EAB"/>
    <w:rsid w:val="007F502F"/>
    <w:rsid w:val="007F54A6"/>
    <w:rsid w:val="007F5600"/>
    <w:rsid w:val="007F577A"/>
    <w:rsid w:val="007F5D7B"/>
    <w:rsid w:val="007F5DFA"/>
    <w:rsid w:val="007F61F5"/>
    <w:rsid w:val="007F6430"/>
    <w:rsid w:val="007F6854"/>
    <w:rsid w:val="007F73B3"/>
    <w:rsid w:val="007F74EB"/>
    <w:rsid w:val="007F7682"/>
    <w:rsid w:val="007F77C2"/>
    <w:rsid w:val="007F7D42"/>
    <w:rsid w:val="007F7F09"/>
    <w:rsid w:val="007F7F46"/>
    <w:rsid w:val="007F7F54"/>
    <w:rsid w:val="0080015D"/>
    <w:rsid w:val="00800A91"/>
    <w:rsid w:val="008012A1"/>
    <w:rsid w:val="00801326"/>
    <w:rsid w:val="00801340"/>
    <w:rsid w:val="00801502"/>
    <w:rsid w:val="008018E4"/>
    <w:rsid w:val="00802336"/>
    <w:rsid w:val="008024A3"/>
    <w:rsid w:val="0080281E"/>
    <w:rsid w:val="00802934"/>
    <w:rsid w:val="00802970"/>
    <w:rsid w:val="00802D6C"/>
    <w:rsid w:val="00802D7D"/>
    <w:rsid w:val="0080301B"/>
    <w:rsid w:val="00803098"/>
    <w:rsid w:val="0080344F"/>
    <w:rsid w:val="0080346E"/>
    <w:rsid w:val="00803498"/>
    <w:rsid w:val="008034FC"/>
    <w:rsid w:val="008035CE"/>
    <w:rsid w:val="008036B5"/>
    <w:rsid w:val="00803DC9"/>
    <w:rsid w:val="00803FCD"/>
    <w:rsid w:val="00804349"/>
    <w:rsid w:val="00804358"/>
    <w:rsid w:val="00804693"/>
    <w:rsid w:val="00804A89"/>
    <w:rsid w:val="00804C35"/>
    <w:rsid w:val="008050AA"/>
    <w:rsid w:val="0080555B"/>
    <w:rsid w:val="00805768"/>
    <w:rsid w:val="0080583B"/>
    <w:rsid w:val="00805C20"/>
    <w:rsid w:val="00805D28"/>
    <w:rsid w:val="008063D6"/>
    <w:rsid w:val="00806951"/>
    <w:rsid w:val="008069DA"/>
    <w:rsid w:val="00806C63"/>
    <w:rsid w:val="00806CED"/>
    <w:rsid w:val="00806D95"/>
    <w:rsid w:val="00806F89"/>
    <w:rsid w:val="0080749E"/>
    <w:rsid w:val="0080764A"/>
    <w:rsid w:val="00807A48"/>
    <w:rsid w:val="00807B32"/>
    <w:rsid w:val="00810625"/>
    <w:rsid w:val="008106E1"/>
    <w:rsid w:val="00810738"/>
    <w:rsid w:val="00810891"/>
    <w:rsid w:val="00810898"/>
    <w:rsid w:val="008108A7"/>
    <w:rsid w:val="00810AFD"/>
    <w:rsid w:val="00810FE5"/>
    <w:rsid w:val="00811286"/>
    <w:rsid w:val="00811410"/>
    <w:rsid w:val="008114E1"/>
    <w:rsid w:val="0081161B"/>
    <w:rsid w:val="0081173F"/>
    <w:rsid w:val="008119CE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92C"/>
    <w:rsid w:val="00812CC8"/>
    <w:rsid w:val="00812DCC"/>
    <w:rsid w:val="00812EE3"/>
    <w:rsid w:val="00812F66"/>
    <w:rsid w:val="0081305C"/>
    <w:rsid w:val="00813108"/>
    <w:rsid w:val="0081327A"/>
    <w:rsid w:val="008132A2"/>
    <w:rsid w:val="008135CD"/>
    <w:rsid w:val="0081373C"/>
    <w:rsid w:val="0081387C"/>
    <w:rsid w:val="00813AC4"/>
    <w:rsid w:val="00813ACF"/>
    <w:rsid w:val="00813AFD"/>
    <w:rsid w:val="00813CF0"/>
    <w:rsid w:val="00813F1D"/>
    <w:rsid w:val="00814030"/>
    <w:rsid w:val="00814139"/>
    <w:rsid w:val="00814343"/>
    <w:rsid w:val="00814566"/>
    <w:rsid w:val="008145FA"/>
    <w:rsid w:val="00814786"/>
    <w:rsid w:val="00815ABF"/>
    <w:rsid w:val="00815CA7"/>
    <w:rsid w:val="0081616A"/>
    <w:rsid w:val="0081627B"/>
    <w:rsid w:val="008164B3"/>
    <w:rsid w:val="008165FB"/>
    <w:rsid w:val="008168AD"/>
    <w:rsid w:val="00816C87"/>
    <w:rsid w:val="00816D27"/>
    <w:rsid w:val="00816F92"/>
    <w:rsid w:val="008173C8"/>
    <w:rsid w:val="00817506"/>
    <w:rsid w:val="00817FEC"/>
    <w:rsid w:val="00820056"/>
    <w:rsid w:val="0082014B"/>
    <w:rsid w:val="0082033C"/>
    <w:rsid w:val="0082035B"/>
    <w:rsid w:val="00820418"/>
    <w:rsid w:val="008207B9"/>
    <w:rsid w:val="008208AD"/>
    <w:rsid w:val="008208F4"/>
    <w:rsid w:val="0082099C"/>
    <w:rsid w:val="00820B22"/>
    <w:rsid w:val="00820FEF"/>
    <w:rsid w:val="0082114E"/>
    <w:rsid w:val="0082127A"/>
    <w:rsid w:val="008219B3"/>
    <w:rsid w:val="00821DC0"/>
    <w:rsid w:val="00821E87"/>
    <w:rsid w:val="00822097"/>
    <w:rsid w:val="0082229B"/>
    <w:rsid w:val="00822698"/>
    <w:rsid w:val="00822F36"/>
    <w:rsid w:val="008230B0"/>
    <w:rsid w:val="0082331D"/>
    <w:rsid w:val="0082373F"/>
    <w:rsid w:val="00823A20"/>
    <w:rsid w:val="00823BCD"/>
    <w:rsid w:val="00823CD5"/>
    <w:rsid w:val="00824085"/>
    <w:rsid w:val="0082456B"/>
    <w:rsid w:val="008246BD"/>
    <w:rsid w:val="00824845"/>
    <w:rsid w:val="0082494D"/>
    <w:rsid w:val="00824E47"/>
    <w:rsid w:val="00825160"/>
    <w:rsid w:val="00825175"/>
    <w:rsid w:val="00825205"/>
    <w:rsid w:val="00825394"/>
    <w:rsid w:val="00825506"/>
    <w:rsid w:val="008256D0"/>
    <w:rsid w:val="00825A0C"/>
    <w:rsid w:val="00825AF0"/>
    <w:rsid w:val="00825B0B"/>
    <w:rsid w:val="00825B78"/>
    <w:rsid w:val="00825B7A"/>
    <w:rsid w:val="00825E67"/>
    <w:rsid w:val="0082607B"/>
    <w:rsid w:val="00826172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85"/>
    <w:rsid w:val="0083149C"/>
    <w:rsid w:val="00831723"/>
    <w:rsid w:val="008317C4"/>
    <w:rsid w:val="00831825"/>
    <w:rsid w:val="008318F9"/>
    <w:rsid w:val="00831909"/>
    <w:rsid w:val="008320B9"/>
    <w:rsid w:val="00832134"/>
    <w:rsid w:val="00832204"/>
    <w:rsid w:val="0083265B"/>
    <w:rsid w:val="0083265F"/>
    <w:rsid w:val="00832BEE"/>
    <w:rsid w:val="00832CBC"/>
    <w:rsid w:val="00832EF9"/>
    <w:rsid w:val="0083364C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0D"/>
    <w:rsid w:val="00835B73"/>
    <w:rsid w:val="00835EEA"/>
    <w:rsid w:val="0083629C"/>
    <w:rsid w:val="0083636D"/>
    <w:rsid w:val="00836399"/>
    <w:rsid w:val="00836578"/>
    <w:rsid w:val="008366B7"/>
    <w:rsid w:val="00836D6D"/>
    <w:rsid w:val="0083712C"/>
    <w:rsid w:val="008371A1"/>
    <w:rsid w:val="008374B1"/>
    <w:rsid w:val="0083770A"/>
    <w:rsid w:val="00837756"/>
    <w:rsid w:val="00837B76"/>
    <w:rsid w:val="00837E5E"/>
    <w:rsid w:val="00837F6D"/>
    <w:rsid w:val="008401D5"/>
    <w:rsid w:val="00840532"/>
    <w:rsid w:val="00841472"/>
    <w:rsid w:val="00841603"/>
    <w:rsid w:val="0084164E"/>
    <w:rsid w:val="00841D03"/>
    <w:rsid w:val="00841D0B"/>
    <w:rsid w:val="00841DAD"/>
    <w:rsid w:val="00842033"/>
    <w:rsid w:val="00842465"/>
    <w:rsid w:val="008424F8"/>
    <w:rsid w:val="008428E5"/>
    <w:rsid w:val="00842A94"/>
    <w:rsid w:val="00842AB6"/>
    <w:rsid w:val="00842C82"/>
    <w:rsid w:val="00843A7E"/>
    <w:rsid w:val="00843B8F"/>
    <w:rsid w:val="00843D84"/>
    <w:rsid w:val="00843EFD"/>
    <w:rsid w:val="00844066"/>
    <w:rsid w:val="008448A1"/>
    <w:rsid w:val="00844998"/>
    <w:rsid w:val="00844A4E"/>
    <w:rsid w:val="00844D16"/>
    <w:rsid w:val="00844D8D"/>
    <w:rsid w:val="00844E00"/>
    <w:rsid w:val="00845324"/>
    <w:rsid w:val="00845575"/>
    <w:rsid w:val="00845DB5"/>
    <w:rsid w:val="008461F4"/>
    <w:rsid w:val="00846536"/>
    <w:rsid w:val="0084663E"/>
    <w:rsid w:val="008468B7"/>
    <w:rsid w:val="00846F0F"/>
    <w:rsid w:val="008473DA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116"/>
    <w:rsid w:val="00851351"/>
    <w:rsid w:val="008517A4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1ED"/>
    <w:rsid w:val="00853C76"/>
    <w:rsid w:val="00853DEC"/>
    <w:rsid w:val="00854014"/>
    <w:rsid w:val="00854462"/>
    <w:rsid w:val="00854563"/>
    <w:rsid w:val="00854986"/>
    <w:rsid w:val="0085499D"/>
    <w:rsid w:val="00854DDF"/>
    <w:rsid w:val="008550B4"/>
    <w:rsid w:val="00855332"/>
    <w:rsid w:val="00855448"/>
    <w:rsid w:val="008554E1"/>
    <w:rsid w:val="00855BEC"/>
    <w:rsid w:val="00855FBF"/>
    <w:rsid w:val="0085608A"/>
    <w:rsid w:val="00856124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0FC"/>
    <w:rsid w:val="0085739D"/>
    <w:rsid w:val="008573BB"/>
    <w:rsid w:val="008575CF"/>
    <w:rsid w:val="0085767B"/>
    <w:rsid w:val="00857A4B"/>
    <w:rsid w:val="00857A61"/>
    <w:rsid w:val="00857C20"/>
    <w:rsid w:val="00857D03"/>
    <w:rsid w:val="0086021C"/>
    <w:rsid w:val="008604CA"/>
    <w:rsid w:val="0086057E"/>
    <w:rsid w:val="00860B10"/>
    <w:rsid w:val="00860CAC"/>
    <w:rsid w:val="00860EE2"/>
    <w:rsid w:val="00861A75"/>
    <w:rsid w:val="00861DCA"/>
    <w:rsid w:val="00861DDB"/>
    <w:rsid w:val="00862096"/>
    <w:rsid w:val="008621E5"/>
    <w:rsid w:val="0086249C"/>
    <w:rsid w:val="008626EA"/>
    <w:rsid w:val="00862ABA"/>
    <w:rsid w:val="00862B07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88"/>
    <w:rsid w:val="008652F7"/>
    <w:rsid w:val="00865962"/>
    <w:rsid w:val="008659B7"/>
    <w:rsid w:val="00865B7F"/>
    <w:rsid w:val="00865D87"/>
    <w:rsid w:val="00865F97"/>
    <w:rsid w:val="00865FE3"/>
    <w:rsid w:val="0086683F"/>
    <w:rsid w:val="00866CBB"/>
    <w:rsid w:val="00866CF1"/>
    <w:rsid w:val="008670F1"/>
    <w:rsid w:val="0086719C"/>
    <w:rsid w:val="008676E2"/>
    <w:rsid w:val="00867760"/>
    <w:rsid w:val="00867903"/>
    <w:rsid w:val="00867E67"/>
    <w:rsid w:val="0087035A"/>
    <w:rsid w:val="008706D0"/>
    <w:rsid w:val="0087070B"/>
    <w:rsid w:val="00870C0B"/>
    <w:rsid w:val="0087103C"/>
    <w:rsid w:val="008711E3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DB9"/>
    <w:rsid w:val="00872FCB"/>
    <w:rsid w:val="00873147"/>
    <w:rsid w:val="0087339E"/>
    <w:rsid w:val="0087351F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5D1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77B62"/>
    <w:rsid w:val="0088014B"/>
    <w:rsid w:val="0088024A"/>
    <w:rsid w:val="00880348"/>
    <w:rsid w:val="00880526"/>
    <w:rsid w:val="0088063F"/>
    <w:rsid w:val="00880FFA"/>
    <w:rsid w:val="0088156D"/>
    <w:rsid w:val="0088164F"/>
    <w:rsid w:val="0088182B"/>
    <w:rsid w:val="00881DFA"/>
    <w:rsid w:val="0088208C"/>
    <w:rsid w:val="008820D2"/>
    <w:rsid w:val="00882120"/>
    <w:rsid w:val="00882B35"/>
    <w:rsid w:val="00882BE5"/>
    <w:rsid w:val="00882CF1"/>
    <w:rsid w:val="00882D10"/>
    <w:rsid w:val="00882FCD"/>
    <w:rsid w:val="00883C0A"/>
    <w:rsid w:val="00883EB6"/>
    <w:rsid w:val="00883ED0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637"/>
    <w:rsid w:val="00886F35"/>
    <w:rsid w:val="008871C8"/>
    <w:rsid w:val="008872CD"/>
    <w:rsid w:val="00887B82"/>
    <w:rsid w:val="00887BF2"/>
    <w:rsid w:val="00887C9F"/>
    <w:rsid w:val="0089007E"/>
    <w:rsid w:val="008901B4"/>
    <w:rsid w:val="00890382"/>
    <w:rsid w:val="0089038C"/>
    <w:rsid w:val="00890477"/>
    <w:rsid w:val="008906EE"/>
    <w:rsid w:val="00890A6D"/>
    <w:rsid w:val="00890B54"/>
    <w:rsid w:val="00890E55"/>
    <w:rsid w:val="00890EB2"/>
    <w:rsid w:val="00891254"/>
    <w:rsid w:val="00891422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9E5"/>
    <w:rsid w:val="00892A6F"/>
    <w:rsid w:val="00892C99"/>
    <w:rsid w:val="00893011"/>
    <w:rsid w:val="0089302E"/>
    <w:rsid w:val="00893A5F"/>
    <w:rsid w:val="00893D94"/>
    <w:rsid w:val="00893D9A"/>
    <w:rsid w:val="00893E5E"/>
    <w:rsid w:val="00893EBA"/>
    <w:rsid w:val="00893F7D"/>
    <w:rsid w:val="0089446C"/>
    <w:rsid w:val="008946E9"/>
    <w:rsid w:val="00894B66"/>
    <w:rsid w:val="008950A4"/>
    <w:rsid w:val="008954C2"/>
    <w:rsid w:val="00895507"/>
    <w:rsid w:val="008956FD"/>
    <w:rsid w:val="00895B78"/>
    <w:rsid w:val="00895D52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7F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78B"/>
    <w:rsid w:val="008A0EA4"/>
    <w:rsid w:val="008A138B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7AB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78"/>
    <w:rsid w:val="008A44F6"/>
    <w:rsid w:val="008A4604"/>
    <w:rsid w:val="008A4658"/>
    <w:rsid w:val="008A4942"/>
    <w:rsid w:val="008A4AB2"/>
    <w:rsid w:val="008A4F84"/>
    <w:rsid w:val="008A52B1"/>
    <w:rsid w:val="008A5B4E"/>
    <w:rsid w:val="008A6091"/>
    <w:rsid w:val="008A60BB"/>
    <w:rsid w:val="008A667C"/>
    <w:rsid w:val="008A66F9"/>
    <w:rsid w:val="008A6763"/>
    <w:rsid w:val="008A72B7"/>
    <w:rsid w:val="008A7617"/>
    <w:rsid w:val="008A7953"/>
    <w:rsid w:val="008A7995"/>
    <w:rsid w:val="008A7BD7"/>
    <w:rsid w:val="008A7D77"/>
    <w:rsid w:val="008A7E92"/>
    <w:rsid w:val="008A7EB5"/>
    <w:rsid w:val="008B0273"/>
    <w:rsid w:val="008B0300"/>
    <w:rsid w:val="008B0854"/>
    <w:rsid w:val="008B089E"/>
    <w:rsid w:val="008B0B91"/>
    <w:rsid w:val="008B0F65"/>
    <w:rsid w:val="008B1065"/>
    <w:rsid w:val="008B1108"/>
    <w:rsid w:val="008B1170"/>
    <w:rsid w:val="008B1402"/>
    <w:rsid w:val="008B16B7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6E"/>
    <w:rsid w:val="008B2D85"/>
    <w:rsid w:val="008B2E83"/>
    <w:rsid w:val="008B2FA7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6BE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74EB"/>
    <w:rsid w:val="008B75A2"/>
    <w:rsid w:val="008B7A85"/>
    <w:rsid w:val="008C003E"/>
    <w:rsid w:val="008C014C"/>
    <w:rsid w:val="008C047E"/>
    <w:rsid w:val="008C0633"/>
    <w:rsid w:val="008C07C9"/>
    <w:rsid w:val="008C07CF"/>
    <w:rsid w:val="008C0DA0"/>
    <w:rsid w:val="008C1B2A"/>
    <w:rsid w:val="008C1E31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0F0"/>
    <w:rsid w:val="008C610A"/>
    <w:rsid w:val="008C611D"/>
    <w:rsid w:val="008C614E"/>
    <w:rsid w:val="008C61A0"/>
    <w:rsid w:val="008C625B"/>
    <w:rsid w:val="008C62CB"/>
    <w:rsid w:val="008C6576"/>
    <w:rsid w:val="008C657C"/>
    <w:rsid w:val="008C687A"/>
    <w:rsid w:val="008C7058"/>
    <w:rsid w:val="008C70E2"/>
    <w:rsid w:val="008C73B6"/>
    <w:rsid w:val="008C7575"/>
    <w:rsid w:val="008C76D8"/>
    <w:rsid w:val="008C7896"/>
    <w:rsid w:val="008C7B85"/>
    <w:rsid w:val="008C7C1C"/>
    <w:rsid w:val="008C7DF7"/>
    <w:rsid w:val="008C7EC9"/>
    <w:rsid w:val="008D0221"/>
    <w:rsid w:val="008D05D7"/>
    <w:rsid w:val="008D08FB"/>
    <w:rsid w:val="008D090D"/>
    <w:rsid w:val="008D0E45"/>
    <w:rsid w:val="008D101E"/>
    <w:rsid w:val="008D10BD"/>
    <w:rsid w:val="008D1167"/>
    <w:rsid w:val="008D1934"/>
    <w:rsid w:val="008D1B36"/>
    <w:rsid w:val="008D1B67"/>
    <w:rsid w:val="008D20E2"/>
    <w:rsid w:val="008D241F"/>
    <w:rsid w:val="008D2763"/>
    <w:rsid w:val="008D2C41"/>
    <w:rsid w:val="008D2E81"/>
    <w:rsid w:val="008D31F7"/>
    <w:rsid w:val="008D332A"/>
    <w:rsid w:val="008D33C1"/>
    <w:rsid w:val="008D3478"/>
    <w:rsid w:val="008D363F"/>
    <w:rsid w:val="008D37FB"/>
    <w:rsid w:val="008D38EE"/>
    <w:rsid w:val="008D3A8C"/>
    <w:rsid w:val="008D3CFC"/>
    <w:rsid w:val="008D42EF"/>
    <w:rsid w:val="008D42F8"/>
    <w:rsid w:val="008D47EE"/>
    <w:rsid w:val="008D49FD"/>
    <w:rsid w:val="008D4AD8"/>
    <w:rsid w:val="008D4D51"/>
    <w:rsid w:val="008D50AE"/>
    <w:rsid w:val="008D5149"/>
    <w:rsid w:val="008D536C"/>
    <w:rsid w:val="008D5495"/>
    <w:rsid w:val="008D5766"/>
    <w:rsid w:val="008D581A"/>
    <w:rsid w:val="008D6038"/>
    <w:rsid w:val="008D6F9D"/>
    <w:rsid w:val="008D7294"/>
    <w:rsid w:val="008D72FA"/>
    <w:rsid w:val="008D75D2"/>
    <w:rsid w:val="008D7903"/>
    <w:rsid w:val="008D7938"/>
    <w:rsid w:val="008D7B7B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10E"/>
    <w:rsid w:val="008E138D"/>
    <w:rsid w:val="008E16FB"/>
    <w:rsid w:val="008E180A"/>
    <w:rsid w:val="008E2839"/>
    <w:rsid w:val="008E2915"/>
    <w:rsid w:val="008E2AEF"/>
    <w:rsid w:val="008E2BF7"/>
    <w:rsid w:val="008E2D64"/>
    <w:rsid w:val="008E2F5B"/>
    <w:rsid w:val="008E3219"/>
    <w:rsid w:val="008E3396"/>
    <w:rsid w:val="008E34B4"/>
    <w:rsid w:val="008E3830"/>
    <w:rsid w:val="008E3A22"/>
    <w:rsid w:val="008E3A90"/>
    <w:rsid w:val="008E3B9A"/>
    <w:rsid w:val="008E403E"/>
    <w:rsid w:val="008E40C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51F"/>
    <w:rsid w:val="008E56D5"/>
    <w:rsid w:val="008E5ABF"/>
    <w:rsid w:val="008E5F6A"/>
    <w:rsid w:val="008E6056"/>
    <w:rsid w:val="008E6247"/>
    <w:rsid w:val="008E691D"/>
    <w:rsid w:val="008E69E7"/>
    <w:rsid w:val="008E6A8E"/>
    <w:rsid w:val="008E6E1E"/>
    <w:rsid w:val="008E6F32"/>
    <w:rsid w:val="008E6F5A"/>
    <w:rsid w:val="008E7170"/>
    <w:rsid w:val="008E7275"/>
    <w:rsid w:val="008E7471"/>
    <w:rsid w:val="008E74C9"/>
    <w:rsid w:val="008E784C"/>
    <w:rsid w:val="008E7B30"/>
    <w:rsid w:val="008E7D2F"/>
    <w:rsid w:val="008E7E8F"/>
    <w:rsid w:val="008E7F40"/>
    <w:rsid w:val="008F027B"/>
    <w:rsid w:val="008F0305"/>
    <w:rsid w:val="008F0BB2"/>
    <w:rsid w:val="008F0C7A"/>
    <w:rsid w:val="008F0CD4"/>
    <w:rsid w:val="008F0E46"/>
    <w:rsid w:val="008F0EEB"/>
    <w:rsid w:val="008F0FD6"/>
    <w:rsid w:val="008F10FE"/>
    <w:rsid w:val="008F120F"/>
    <w:rsid w:val="008F16FA"/>
    <w:rsid w:val="008F1704"/>
    <w:rsid w:val="008F17A9"/>
    <w:rsid w:val="008F17C1"/>
    <w:rsid w:val="008F1C03"/>
    <w:rsid w:val="008F1D75"/>
    <w:rsid w:val="008F1DEE"/>
    <w:rsid w:val="008F1E46"/>
    <w:rsid w:val="008F20B7"/>
    <w:rsid w:val="008F21A4"/>
    <w:rsid w:val="008F245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576"/>
    <w:rsid w:val="008F360A"/>
    <w:rsid w:val="008F365C"/>
    <w:rsid w:val="008F3660"/>
    <w:rsid w:val="008F367C"/>
    <w:rsid w:val="008F3999"/>
    <w:rsid w:val="008F3AB8"/>
    <w:rsid w:val="008F3C0E"/>
    <w:rsid w:val="008F3C10"/>
    <w:rsid w:val="008F3D03"/>
    <w:rsid w:val="008F40FF"/>
    <w:rsid w:val="008F473C"/>
    <w:rsid w:val="008F486F"/>
    <w:rsid w:val="008F4927"/>
    <w:rsid w:val="008F49F1"/>
    <w:rsid w:val="008F5096"/>
    <w:rsid w:val="008F56B6"/>
    <w:rsid w:val="008F5E65"/>
    <w:rsid w:val="008F5F6A"/>
    <w:rsid w:val="008F5FC2"/>
    <w:rsid w:val="008F626F"/>
    <w:rsid w:val="008F6392"/>
    <w:rsid w:val="008F6508"/>
    <w:rsid w:val="008F6626"/>
    <w:rsid w:val="008F6AEF"/>
    <w:rsid w:val="008F6B00"/>
    <w:rsid w:val="008F6CC2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8F7E91"/>
    <w:rsid w:val="00900125"/>
    <w:rsid w:val="00900198"/>
    <w:rsid w:val="009008BF"/>
    <w:rsid w:val="00900B50"/>
    <w:rsid w:val="00900C85"/>
    <w:rsid w:val="00900C9B"/>
    <w:rsid w:val="00900FF0"/>
    <w:rsid w:val="00901050"/>
    <w:rsid w:val="009015C4"/>
    <w:rsid w:val="00901679"/>
    <w:rsid w:val="0090176B"/>
    <w:rsid w:val="009018C4"/>
    <w:rsid w:val="0090196C"/>
    <w:rsid w:val="00901C88"/>
    <w:rsid w:val="00901D45"/>
    <w:rsid w:val="00901E43"/>
    <w:rsid w:val="009023D3"/>
    <w:rsid w:val="00903001"/>
    <w:rsid w:val="0090309F"/>
    <w:rsid w:val="009032D3"/>
    <w:rsid w:val="00903490"/>
    <w:rsid w:val="009035EE"/>
    <w:rsid w:val="0090368F"/>
    <w:rsid w:val="00903F12"/>
    <w:rsid w:val="00904067"/>
    <w:rsid w:val="00904264"/>
    <w:rsid w:val="0090440C"/>
    <w:rsid w:val="0090443F"/>
    <w:rsid w:val="009044EE"/>
    <w:rsid w:val="009045E0"/>
    <w:rsid w:val="00904B4B"/>
    <w:rsid w:val="00905089"/>
    <w:rsid w:val="00905289"/>
    <w:rsid w:val="00905386"/>
    <w:rsid w:val="0090542C"/>
    <w:rsid w:val="00905516"/>
    <w:rsid w:val="00905710"/>
    <w:rsid w:val="0090589B"/>
    <w:rsid w:val="00905AB4"/>
    <w:rsid w:val="00905C0B"/>
    <w:rsid w:val="00905CF4"/>
    <w:rsid w:val="0090654B"/>
    <w:rsid w:val="0090661D"/>
    <w:rsid w:val="00906634"/>
    <w:rsid w:val="0090667F"/>
    <w:rsid w:val="00906A6F"/>
    <w:rsid w:val="00906F86"/>
    <w:rsid w:val="00906FD7"/>
    <w:rsid w:val="009077A0"/>
    <w:rsid w:val="00907B0F"/>
    <w:rsid w:val="00907E42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43"/>
    <w:rsid w:val="00912172"/>
    <w:rsid w:val="0091247D"/>
    <w:rsid w:val="00912538"/>
    <w:rsid w:val="009126B5"/>
    <w:rsid w:val="0091283E"/>
    <w:rsid w:val="009129A1"/>
    <w:rsid w:val="00912C95"/>
    <w:rsid w:val="00912F86"/>
    <w:rsid w:val="00913025"/>
    <w:rsid w:val="00913139"/>
    <w:rsid w:val="0091316D"/>
    <w:rsid w:val="009131BA"/>
    <w:rsid w:val="00913440"/>
    <w:rsid w:val="00913609"/>
    <w:rsid w:val="00913653"/>
    <w:rsid w:val="009137BE"/>
    <w:rsid w:val="00913A0E"/>
    <w:rsid w:val="00913A16"/>
    <w:rsid w:val="00913A43"/>
    <w:rsid w:val="00913DC7"/>
    <w:rsid w:val="00913EC8"/>
    <w:rsid w:val="00913EC9"/>
    <w:rsid w:val="00913F1B"/>
    <w:rsid w:val="009147FA"/>
    <w:rsid w:val="0091486D"/>
    <w:rsid w:val="00914B25"/>
    <w:rsid w:val="00914D4C"/>
    <w:rsid w:val="00914E3F"/>
    <w:rsid w:val="009160CB"/>
    <w:rsid w:val="009162CC"/>
    <w:rsid w:val="00916412"/>
    <w:rsid w:val="00916498"/>
    <w:rsid w:val="009168D2"/>
    <w:rsid w:val="00916ADF"/>
    <w:rsid w:val="00916B6F"/>
    <w:rsid w:val="00917140"/>
    <w:rsid w:val="00917753"/>
    <w:rsid w:val="0091779E"/>
    <w:rsid w:val="00917BE6"/>
    <w:rsid w:val="00917BF6"/>
    <w:rsid w:val="00917F45"/>
    <w:rsid w:val="00917F8B"/>
    <w:rsid w:val="009200BA"/>
    <w:rsid w:val="00920595"/>
    <w:rsid w:val="009208EA"/>
    <w:rsid w:val="00920A7A"/>
    <w:rsid w:val="00920D36"/>
    <w:rsid w:val="00920D70"/>
    <w:rsid w:val="00920DE9"/>
    <w:rsid w:val="009211AB"/>
    <w:rsid w:val="00921461"/>
    <w:rsid w:val="00921483"/>
    <w:rsid w:val="0092153F"/>
    <w:rsid w:val="009216AE"/>
    <w:rsid w:val="00921726"/>
    <w:rsid w:val="00921CAA"/>
    <w:rsid w:val="00922392"/>
    <w:rsid w:val="009226E6"/>
    <w:rsid w:val="00922A4E"/>
    <w:rsid w:val="00922B5A"/>
    <w:rsid w:val="00922BFA"/>
    <w:rsid w:val="00922E99"/>
    <w:rsid w:val="00922EB7"/>
    <w:rsid w:val="009231C8"/>
    <w:rsid w:val="009231F9"/>
    <w:rsid w:val="0092437F"/>
    <w:rsid w:val="00924820"/>
    <w:rsid w:val="00924B58"/>
    <w:rsid w:val="00924F81"/>
    <w:rsid w:val="00925088"/>
    <w:rsid w:val="009251A1"/>
    <w:rsid w:val="0092551B"/>
    <w:rsid w:val="00925D61"/>
    <w:rsid w:val="00926144"/>
    <w:rsid w:val="009261CD"/>
    <w:rsid w:val="00926264"/>
    <w:rsid w:val="00926281"/>
    <w:rsid w:val="0092640E"/>
    <w:rsid w:val="0092646A"/>
    <w:rsid w:val="00926580"/>
    <w:rsid w:val="009265BA"/>
    <w:rsid w:val="00926765"/>
    <w:rsid w:val="009271D6"/>
    <w:rsid w:val="009275FC"/>
    <w:rsid w:val="00927827"/>
    <w:rsid w:val="00927B12"/>
    <w:rsid w:val="00927B14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EBA"/>
    <w:rsid w:val="00930FDB"/>
    <w:rsid w:val="00931777"/>
    <w:rsid w:val="009317E3"/>
    <w:rsid w:val="009318A9"/>
    <w:rsid w:val="00931967"/>
    <w:rsid w:val="00931A64"/>
    <w:rsid w:val="00931B81"/>
    <w:rsid w:val="00931D70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967"/>
    <w:rsid w:val="00934A42"/>
    <w:rsid w:val="00934A43"/>
    <w:rsid w:val="00934C5C"/>
    <w:rsid w:val="00934FEB"/>
    <w:rsid w:val="009351E3"/>
    <w:rsid w:val="0093527C"/>
    <w:rsid w:val="009352D7"/>
    <w:rsid w:val="00935B39"/>
    <w:rsid w:val="00935CC8"/>
    <w:rsid w:val="00935FB0"/>
    <w:rsid w:val="00936189"/>
    <w:rsid w:val="00936217"/>
    <w:rsid w:val="0093661A"/>
    <w:rsid w:val="00936721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C5F"/>
    <w:rsid w:val="009410A2"/>
    <w:rsid w:val="00941317"/>
    <w:rsid w:val="009413A0"/>
    <w:rsid w:val="009416A3"/>
    <w:rsid w:val="009418A5"/>
    <w:rsid w:val="009418FF"/>
    <w:rsid w:val="00941B71"/>
    <w:rsid w:val="00941D18"/>
    <w:rsid w:val="00942155"/>
    <w:rsid w:val="009422B5"/>
    <w:rsid w:val="00942529"/>
    <w:rsid w:val="0094256C"/>
    <w:rsid w:val="009425FA"/>
    <w:rsid w:val="009431E6"/>
    <w:rsid w:val="009435E8"/>
    <w:rsid w:val="009436FE"/>
    <w:rsid w:val="00943911"/>
    <w:rsid w:val="00943E55"/>
    <w:rsid w:val="00944073"/>
    <w:rsid w:val="00944268"/>
    <w:rsid w:val="0094430E"/>
    <w:rsid w:val="009445F4"/>
    <w:rsid w:val="009446F5"/>
    <w:rsid w:val="00944745"/>
    <w:rsid w:val="009448A3"/>
    <w:rsid w:val="0094491E"/>
    <w:rsid w:val="00944B39"/>
    <w:rsid w:val="00944D94"/>
    <w:rsid w:val="00944F8A"/>
    <w:rsid w:val="00945728"/>
    <w:rsid w:val="00945811"/>
    <w:rsid w:val="00945A19"/>
    <w:rsid w:val="00945AE1"/>
    <w:rsid w:val="00946276"/>
    <w:rsid w:val="0094635B"/>
    <w:rsid w:val="009464B5"/>
    <w:rsid w:val="00946766"/>
    <w:rsid w:val="009469C0"/>
    <w:rsid w:val="00946D45"/>
    <w:rsid w:val="0094735D"/>
    <w:rsid w:val="0094755F"/>
    <w:rsid w:val="00947616"/>
    <w:rsid w:val="009478FF"/>
    <w:rsid w:val="00947A66"/>
    <w:rsid w:val="00947C83"/>
    <w:rsid w:val="0095028E"/>
    <w:rsid w:val="0095030E"/>
    <w:rsid w:val="00950409"/>
    <w:rsid w:val="00950433"/>
    <w:rsid w:val="009504DC"/>
    <w:rsid w:val="0095078A"/>
    <w:rsid w:val="0095086E"/>
    <w:rsid w:val="009509E7"/>
    <w:rsid w:val="00950B94"/>
    <w:rsid w:val="00950D1E"/>
    <w:rsid w:val="00950E34"/>
    <w:rsid w:val="009512DD"/>
    <w:rsid w:val="00951459"/>
    <w:rsid w:val="0095147D"/>
    <w:rsid w:val="00951711"/>
    <w:rsid w:val="00951976"/>
    <w:rsid w:val="00952A24"/>
    <w:rsid w:val="00952B30"/>
    <w:rsid w:val="00952B40"/>
    <w:rsid w:val="0095300C"/>
    <w:rsid w:val="009532D7"/>
    <w:rsid w:val="009534C3"/>
    <w:rsid w:val="009534D0"/>
    <w:rsid w:val="00953CE7"/>
    <w:rsid w:val="0095427E"/>
    <w:rsid w:val="0095434B"/>
    <w:rsid w:val="00954574"/>
    <w:rsid w:val="009545A2"/>
    <w:rsid w:val="00954818"/>
    <w:rsid w:val="00954E26"/>
    <w:rsid w:val="00955371"/>
    <w:rsid w:val="00955E1A"/>
    <w:rsid w:val="0095652B"/>
    <w:rsid w:val="00956750"/>
    <w:rsid w:val="009567BF"/>
    <w:rsid w:val="00956986"/>
    <w:rsid w:val="00956DD9"/>
    <w:rsid w:val="0095709F"/>
    <w:rsid w:val="009573A8"/>
    <w:rsid w:val="00957529"/>
    <w:rsid w:val="009578CB"/>
    <w:rsid w:val="00957E8C"/>
    <w:rsid w:val="00960576"/>
    <w:rsid w:val="009605DE"/>
    <w:rsid w:val="0096063E"/>
    <w:rsid w:val="00960816"/>
    <w:rsid w:val="00961598"/>
    <w:rsid w:val="00961C35"/>
    <w:rsid w:val="00961D1A"/>
    <w:rsid w:val="00962347"/>
    <w:rsid w:val="009626E9"/>
    <w:rsid w:val="0096292C"/>
    <w:rsid w:val="00962A1B"/>
    <w:rsid w:val="00962AAF"/>
    <w:rsid w:val="00962B02"/>
    <w:rsid w:val="00962E71"/>
    <w:rsid w:val="00962F01"/>
    <w:rsid w:val="00962F9D"/>
    <w:rsid w:val="0096307D"/>
    <w:rsid w:val="0096313A"/>
    <w:rsid w:val="00963200"/>
    <w:rsid w:val="00963591"/>
    <w:rsid w:val="00963726"/>
    <w:rsid w:val="009638FC"/>
    <w:rsid w:val="00963B99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378"/>
    <w:rsid w:val="0096644F"/>
    <w:rsid w:val="00966ED5"/>
    <w:rsid w:val="00967065"/>
    <w:rsid w:val="00967220"/>
    <w:rsid w:val="00967279"/>
    <w:rsid w:val="009672BA"/>
    <w:rsid w:val="00967709"/>
    <w:rsid w:val="00967A5F"/>
    <w:rsid w:val="00967ABB"/>
    <w:rsid w:val="00967C86"/>
    <w:rsid w:val="00967CC5"/>
    <w:rsid w:val="00967DE1"/>
    <w:rsid w:val="00967DEE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159E"/>
    <w:rsid w:val="009722F9"/>
    <w:rsid w:val="0097242E"/>
    <w:rsid w:val="00972776"/>
    <w:rsid w:val="00972BCC"/>
    <w:rsid w:val="00973057"/>
    <w:rsid w:val="009730D4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3E2"/>
    <w:rsid w:val="00976602"/>
    <w:rsid w:val="00976934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173"/>
    <w:rsid w:val="00982217"/>
    <w:rsid w:val="00982917"/>
    <w:rsid w:val="00982A46"/>
    <w:rsid w:val="00982B6D"/>
    <w:rsid w:val="00982E36"/>
    <w:rsid w:val="00983410"/>
    <w:rsid w:val="00983552"/>
    <w:rsid w:val="0098371E"/>
    <w:rsid w:val="009837E5"/>
    <w:rsid w:val="00983B2C"/>
    <w:rsid w:val="00983D12"/>
    <w:rsid w:val="00983FEC"/>
    <w:rsid w:val="009840FA"/>
    <w:rsid w:val="0098433D"/>
    <w:rsid w:val="00984457"/>
    <w:rsid w:val="009846A5"/>
    <w:rsid w:val="009846F7"/>
    <w:rsid w:val="00984AC9"/>
    <w:rsid w:val="00984C34"/>
    <w:rsid w:val="00984D54"/>
    <w:rsid w:val="00984EDD"/>
    <w:rsid w:val="00984FB8"/>
    <w:rsid w:val="00984FCD"/>
    <w:rsid w:val="0098574D"/>
    <w:rsid w:val="00985881"/>
    <w:rsid w:val="0098592F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1B"/>
    <w:rsid w:val="0099035A"/>
    <w:rsid w:val="009906CC"/>
    <w:rsid w:val="0099071F"/>
    <w:rsid w:val="0099075F"/>
    <w:rsid w:val="00990999"/>
    <w:rsid w:val="009909DD"/>
    <w:rsid w:val="00990A4C"/>
    <w:rsid w:val="00990C40"/>
    <w:rsid w:val="00990D9E"/>
    <w:rsid w:val="00990DF7"/>
    <w:rsid w:val="009911C7"/>
    <w:rsid w:val="00991309"/>
    <w:rsid w:val="00991786"/>
    <w:rsid w:val="00991CC1"/>
    <w:rsid w:val="00992173"/>
    <w:rsid w:val="00992478"/>
    <w:rsid w:val="0099247D"/>
    <w:rsid w:val="0099258C"/>
    <w:rsid w:val="00992714"/>
    <w:rsid w:val="009927B1"/>
    <w:rsid w:val="00992A7D"/>
    <w:rsid w:val="00992E23"/>
    <w:rsid w:val="00992E5C"/>
    <w:rsid w:val="009938D6"/>
    <w:rsid w:val="00993940"/>
    <w:rsid w:val="009946D6"/>
    <w:rsid w:val="00994A33"/>
    <w:rsid w:val="00995063"/>
    <w:rsid w:val="0099536F"/>
    <w:rsid w:val="00995565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5E3"/>
    <w:rsid w:val="009967E2"/>
    <w:rsid w:val="00996942"/>
    <w:rsid w:val="00996C0F"/>
    <w:rsid w:val="00996E64"/>
    <w:rsid w:val="009971D9"/>
    <w:rsid w:val="0099754C"/>
    <w:rsid w:val="0099774D"/>
    <w:rsid w:val="0099774F"/>
    <w:rsid w:val="00997905"/>
    <w:rsid w:val="009979E5"/>
    <w:rsid w:val="009A0030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30"/>
    <w:rsid w:val="009A1441"/>
    <w:rsid w:val="009A14DA"/>
    <w:rsid w:val="009A18CB"/>
    <w:rsid w:val="009A1918"/>
    <w:rsid w:val="009A1C66"/>
    <w:rsid w:val="009A1F55"/>
    <w:rsid w:val="009A20DD"/>
    <w:rsid w:val="009A22F3"/>
    <w:rsid w:val="009A2E0D"/>
    <w:rsid w:val="009A3159"/>
    <w:rsid w:val="009A3197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E1F"/>
    <w:rsid w:val="009A4F60"/>
    <w:rsid w:val="009A5044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0B"/>
    <w:rsid w:val="009A72C5"/>
    <w:rsid w:val="009A7406"/>
    <w:rsid w:val="009A799D"/>
    <w:rsid w:val="009A7BBF"/>
    <w:rsid w:val="009A7E70"/>
    <w:rsid w:val="009B0060"/>
    <w:rsid w:val="009B08B8"/>
    <w:rsid w:val="009B09DE"/>
    <w:rsid w:val="009B0AD4"/>
    <w:rsid w:val="009B0EC4"/>
    <w:rsid w:val="009B0EF8"/>
    <w:rsid w:val="009B10A0"/>
    <w:rsid w:val="009B10BF"/>
    <w:rsid w:val="009B136F"/>
    <w:rsid w:val="009B13CF"/>
    <w:rsid w:val="009B161A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B0"/>
    <w:rsid w:val="009B30E2"/>
    <w:rsid w:val="009B3165"/>
    <w:rsid w:val="009B31DA"/>
    <w:rsid w:val="009B36FE"/>
    <w:rsid w:val="009B3AB0"/>
    <w:rsid w:val="009B3C5C"/>
    <w:rsid w:val="009B3FCE"/>
    <w:rsid w:val="009B414A"/>
    <w:rsid w:val="009B4596"/>
    <w:rsid w:val="009B466D"/>
    <w:rsid w:val="009B4775"/>
    <w:rsid w:val="009B490A"/>
    <w:rsid w:val="009B4C60"/>
    <w:rsid w:val="009B4CD5"/>
    <w:rsid w:val="009B4EE7"/>
    <w:rsid w:val="009B50C4"/>
    <w:rsid w:val="009B5209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6BE4"/>
    <w:rsid w:val="009B7257"/>
    <w:rsid w:val="009B74C6"/>
    <w:rsid w:val="009B7656"/>
    <w:rsid w:val="009B7FF3"/>
    <w:rsid w:val="009C003B"/>
    <w:rsid w:val="009C012F"/>
    <w:rsid w:val="009C0335"/>
    <w:rsid w:val="009C0682"/>
    <w:rsid w:val="009C0849"/>
    <w:rsid w:val="009C0967"/>
    <w:rsid w:val="009C0C12"/>
    <w:rsid w:val="009C0D38"/>
    <w:rsid w:val="009C0F17"/>
    <w:rsid w:val="009C0FC1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085"/>
    <w:rsid w:val="009C2929"/>
    <w:rsid w:val="009C2D32"/>
    <w:rsid w:val="009C31BE"/>
    <w:rsid w:val="009C322C"/>
    <w:rsid w:val="009C35E9"/>
    <w:rsid w:val="009C379E"/>
    <w:rsid w:val="009C3A20"/>
    <w:rsid w:val="009C4188"/>
    <w:rsid w:val="009C43C1"/>
    <w:rsid w:val="009C46E1"/>
    <w:rsid w:val="009C498C"/>
    <w:rsid w:val="009C4BF8"/>
    <w:rsid w:val="009C4CD9"/>
    <w:rsid w:val="009C4DA9"/>
    <w:rsid w:val="009C4DE6"/>
    <w:rsid w:val="009C4FAC"/>
    <w:rsid w:val="009C522B"/>
    <w:rsid w:val="009C538D"/>
    <w:rsid w:val="009C5476"/>
    <w:rsid w:val="009C5528"/>
    <w:rsid w:val="009C55A5"/>
    <w:rsid w:val="009C5C4C"/>
    <w:rsid w:val="009C6BE9"/>
    <w:rsid w:val="009C6F66"/>
    <w:rsid w:val="009C6FA1"/>
    <w:rsid w:val="009C6FA3"/>
    <w:rsid w:val="009C7432"/>
    <w:rsid w:val="009C74C9"/>
    <w:rsid w:val="009C7598"/>
    <w:rsid w:val="009C7741"/>
    <w:rsid w:val="009C77BD"/>
    <w:rsid w:val="009C7930"/>
    <w:rsid w:val="009C7A26"/>
    <w:rsid w:val="009C7A62"/>
    <w:rsid w:val="009C7A9C"/>
    <w:rsid w:val="009D01B6"/>
    <w:rsid w:val="009D02C5"/>
    <w:rsid w:val="009D0304"/>
    <w:rsid w:val="009D06D9"/>
    <w:rsid w:val="009D09D5"/>
    <w:rsid w:val="009D0ED9"/>
    <w:rsid w:val="009D0F15"/>
    <w:rsid w:val="009D195D"/>
    <w:rsid w:val="009D1B86"/>
    <w:rsid w:val="009D2125"/>
    <w:rsid w:val="009D2A34"/>
    <w:rsid w:val="009D2E9E"/>
    <w:rsid w:val="009D312E"/>
    <w:rsid w:val="009D3353"/>
    <w:rsid w:val="009D3687"/>
    <w:rsid w:val="009D36A2"/>
    <w:rsid w:val="009D36D3"/>
    <w:rsid w:val="009D42F8"/>
    <w:rsid w:val="009D438E"/>
    <w:rsid w:val="009D4435"/>
    <w:rsid w:val="009D4614"/>
    <w:rsid w:val="009D49CD"/>
    <w:rsid w:val="009D4F66"/>
    <w:rsid w:val="009D512C"/>
    <w:rsid w:val="009D5269"/>
    <w:rsid w:val="009D52D9"/>
    <w:rsid w:val="009D53FD"/>
    <w:rsid w:val="009D5480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D7EC8"/>
    <w:rsid w:val="009D7F46"/>
    <w:rsid w:val="009E006F"/>
    <w:rsid w:val="009E0574"/>
    <w:rsid w:val="009E06A1"/>
    <w:rsid w:val="009E06BF"/>
    <w:rsid w:val="009E06E3"/>
    <w:rsid w:val="009E0730"/>
    <w:rsid w:val="009E0856"/>
    <w:rsid w:val="009E0A45"/>
    <w:rsid w:val="009E106F"/>
    <w:rsid w:val="009E12C4"/>
    <w:rsid w:val="009E1457"/>
    <w:rsid w:val="009E145E"/>
    <w:rsid w:val="009E163C"/>
    <w:rsid w:val="009E183B"/>
    <w:rsid w:val="009E19BF"/>
    <w:rsid w:val="009E1A98"/>
    <w:rsid w:val="009E1AD9"/>
    <w:rsid w:val="009E26C4"/>
    <w:rsid w:val="009E276A"/>
    <w:rsid w:val="009E283F"/>
    <w:rsid w:val="009E295A"/>
    <w:rsid w:val="009E2BF4"/>
    <w:rsid w:val="009E2E80"/>
    <w:rsid w:val="009E2EA1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6E9B"/>
    <w:rsid w:val="009E747A"/>
    <w:rsid w:val="009E754B"/>
    <w:rsid w:val="009E79FF"/>
    <w:rsid w:val="009E7C7D"/>
    <w:rsid w:val="009E7CB4"/>
    <w:rsid w:val="009E7F08"/>
    <w:rsid w:val="009E7F41"/>
    <w:rsid w:val="009F014D"/>
    <w:rsid w:val="009F0913"/>
    <w:rsid w:val="009F0BCB"/>
    <w:rsid w:val="009F0C7D"/>
    <w:rsid w:val="009F1090"/>
    <w:rsid w:val="009F10DB"/>
    <w:rsid w:val="009F1338"/>
    <w:rsid w:val="009F17C2"/>
    <w:rsid w:val="009F1B7B"/>
    <w:rsid w:val="009F1D82"/>
    <w:rsid w:val="009F1FE1"/>
    <w:rsid w:val="009F2375"/>
    <w:rsid w:val="009F23EC"/>
    <w:rsid w:val="009F2979"/>
    <w:rsid w:val="009F29D6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580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166"/>
    <w:rsid w:val="009F6261"/>
    <w:rsid w:val="009F6398"/>
    <w:rsid w:val="009F63F0"/>
    <w:rsid w:val="009F6517"/>
    <w:rsid w:val="009F66AA"/>
    <w:rsid w:val="009F6774"/>
    <w:rsid w:val="009F68E7"/>
    <w:rsid w:val="009F69DC"/>
    <w:rsid w:val="009F6A28"/>
    <w:rsid w:val="009F6AE6"/>
    <w:rsid w:val="009F6EF5"/>
    <w:rsid w:val="009F6F51"/>
    <w:rsid w:val="009F70A1"/>
    <w:rsid w:val="009F7232"/>
    <w:rsid w:val="009F73C2"/>
    <w:rsid w:val="009F742A"/>
    <w:rsid w:val="009F7492"/>
    <w:rsid w:val="009F77F5"/>
    <w:rsid w:val="009F78A5"/>
    <w:rsid w:val="009F79A1"/>
    <w:rsid w:val="009F79D5"/>
    <w:rsid w:val="009F7B63"/>
    <w:rsid w:val="009F7BE8"/>
    <w:rsid w:val="009F7CE9"/>
    <w:rsid w:val="00A0008E"/>
    <w:rsid w:val="00A003A2"/>
    <w:rsid w:val="00A004AD"/>
    <w:rsid w:val="00A006F5"/>
    <w:rsid w:val="00A00716"/>
    <w:rsid w:val="00A0097D"/>
    <w:rsid w:val="00A00BA0"/>
    <w:rsid w:val="00A00C96"/>
    <w:rsid w:val="00A01081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3A7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22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56B"/>
    <w:rsid w:val="00A10724"/>
    <w:rsid w:val="00A1077F"/>
    <w:rsid w:val="00A10889"/>
    <w:rsid w:val="00A108B7"/>
    <w:rsid w:val="00A10BEA"/>
    <w:rsid w:val="00A10F11"/>
    <w:rsid w:val="00A113CF"/>
    <w:rsid w:val="00A1153E"/>
    <w:rsid w:val="00A11702"/>
    <w:rsid w:val="00A11A88"/>
    <w:rsid w:val="00A11C1B"/>
    <w:rsid w:val="00A11FEA"/>
    <w:rsid w:val="00A121B9"/>
    <w:rsid w:val="00A121EA"/>
    <w:rsid w:val="00A123D1"/>
    <w:rsid w:val="00A128D0"/>
    <w:rsid w:val="00A12972"/>
    <w:rsid w:val="00A13265"/>
    <w:rsid w:val="00A133C5"/>
    <w:rsid w:val="00A133F5"/>
    <w:rsid w:val="00A13508"/>
    <w:rsid w:val="00A135EE"/>
    <w:rsid w:val="00A137E5"/>
    <w:rsid w:val="00A13911"/>
    <w:rsid w:val="00A13C9B"/>
    <w:rsid w:val="00A13D14"/>
    <w:rsid w:val="00A144F0"/>
    <w:rsid w:val="00A14524"/>
    <w:rsid w:val="00A14F6E"/>
    <w:rsid w:val="00A1513A"/>
    <w:rsid w:val="00A1513C"/>
    <w:rsid w:val="00A1590F"/>
    <w:rsid w:val="00A15933"/>
    <w:rsid w:val="00A1599F"/>
    <w:rsid w:val="00A15CE0"/>
    <w:rsid w:val="00A15F1B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40"/>
    <w:rsid w:val="00A17277"/>
    <w:rsid w:val="00A173BE"/>
    <w:rsid w:val="00A177CA"/>
    <w:rsid w:val="00A17FC3"/>
    <w:rsid w:val="00A20020"/>
    <w:rsid w:val="00A20525"/>
    <w:rsid w:val="00A20CF1"/>
    <w:rsid w:val="00A20ED0"/>
    <w:rsid w:val="00A20F8E"/>
    <w:rsid w:val="00A2129C"/>
    <w:rsid w:val="00A215E5"/>
    <w:rsid w:val="00A2160E"/>
    <w:rsid w:val="00A21721"/>
    <w:rsid w:val="00A21B06"/>
    <w:rsid w:val="00A21CAE"/>
    <w:rsid w:val="00A21CC1"/>
    <w:rsid w:val="00A221F5"/>
    <w:rsid w:val="00A2231E"/>
    <w:rsid w:val="00A2248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58E"/>
    <w:rsid w:val="00A24C95"/>
    <w:rsid w:val="00A24D38"/>
    <w:rsid w:val="00A25062"/>
    <w:rsid w:val="00A2564F"/>
    <w:rsid w:val="00A2576C"/>
    <w:rsid w:val="00A25842"/>
    <w:rsid w:val="00A25FE4"/>
    <w:rsid w:val="00A2614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3A"/>
    <w:rsid w:val="00A27876"/>
    <w:rsid w:val="00A27B85"/>
    <w:rsid w:val="00A27BC3"/>
    <w:rsid w:val="00A27CE7"/>
    <w:rsid w:val="00A27D00"/>
    <w:rsid w:val="00A301A9"/>
    <w:rsid w:val="00A301FD"/>
    <w:rsid w:val="00A3035E"/>
    <w:rsid w:val="00A30667"/>
    <w:rsid w:val="00A30779"/>
    <w:rsid w:val="00A30BD6"/>
    <w:rsid w:val="00A30BFC"/>
    <w:rsid w:val="00A30E30"/>
    <w:rsid w:val="00A310AB"/>
    <w:rsid w:val="00A310B3"/>
    <w:rsid w:val="00A310E0"/>
    <w:rsid w:val="00A31153"/>
    <w:rsid w:val="00A31194"/>
    <w:rsid w:val="00A311A6"/>
    <w:rsid w:val="00A31234"/>
    <w:rsid w:val="00A31556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5A8"/>
    <w:rsid w:val="00A33670"/>
    <w:rsid w:val="00A33743"/>
    <w:rsid w:val="00A33ACB"/>
    <w:rsid w:val="00A33AD5"/>
    <w:rsid w:val="00A33AFE"/>
    <w:rsid w:val="00A33EF0"/>
    <w:rsid w:val="00A33FC0"/>
    <w:rsid w:val="00A34210"/>
    <w:rsid w:val="00A34587"/>
    <w:rsid w:val="00A3472C"/>
    <w:rsid w:val="00A34734"/>
    <w:rsid w:val="00A348C0"/>
    <w:rsid w:val="00A34997"/>
    <w:rsid w:val="00A34D95"/>
    <w:rsid w:val="00A34E2F"/>
    <w:rsid w:val="00A34F6A"/>
    <w:rsid w:val="00A353D4"/>
    <w:rsid w:val="00A3555E"/>
    <w:rsid w:val="00A355D9"/>
    <w:rsid w:val="00A35706"/>
    <w:rsid w:val="00A3580A"/>
    <w:rsid w:val="00A3597D"/>
    <w:rsid w:val="00A35A4E"/>
    <w:rsid w:val="00A35A98"/>
    <w:rsid w:val="00A35D92"/>
    <w:rsid w:val="00A35E30"/>
    <w:rsid w:val="00A35F71"/>
    <w:rsid w:val="00A35FC4"/>
    <w:rsid w:val="00A361F3"/>
    <w:rsid w:val="00A36406"/>
    <w:rsid w:val="00A366F8"/>
    <w:rsid w:val="00A367A9"/>
    <w:rsid w:val="00A36855"/>
    <w:rsid w:val="00A36A2D"/>
    <w:rsid w:val="00A36CF6"/>
    <w:rsid w:val="00A36D02"/>
    <w:rsid w:val="00A36E01"/>
    <w:rsid w:val="00A36F58"/>
    <w:rsid w:val="00A36F5A"/>
    <w:rsid w:val="00A37046"/>
    <w:rsid w:val="00A3704A"/>
    <w:rsid w:val="00A371A1"/>
    <w:rsid w:val="00A373E4"/>
    <w:rsid w:val="00A37585"/>
    <w:rsid w:val="00A37941"/>
    <w:rsid w:val="00A3797A"/>
    <w:rsid w:val="00A379BC"/>
    <w:rsid w:val="00A379BD"/>
    <w:rsid w:val="00A37D20"/>
    <w:rsid w:val="00A37F65"/>
    <w:rsid w:val="00A40030"/>
    <w:rsid w:val="00A401CB"/>
    <w:rsid w:val="00A4029D"/>
    <w:rsid w:val="00A402A1"/>
    <w:rsid w:val="00A404F9"/>
    <w:rsid w:val="00A4057E"/>
    <w:rsid w:val="00A40663"/>
    <w:rsid w:val="00A40A70"/>
    <w:rsid w:val="00A40ACC"/>
    <w:rsid w:val="00A40EB4"/>
    <w:rsid w:val="00A4143E"/>
    <w:rsid w:val="00A4186B"/>
    <w:rsid w:val="00A418F0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44E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4D4"/>
    <w:rsid w:val="00A44577"/>
    <w:rsid w:val="00A446F4"/>
    <w:rsid w:val="00A44B88"/>
    <w:rsid w:val="00A44BD7"/>
    <w:rsid w:val="00A44C9A"/>
    <w:rsid w:val="00A45230"/>
    <w:rsid w:val="00A455CA"/>
    <w:rsid w:val="00A459B0"/>
    <w:rsid w:val="00A45BE0"/>
    <w:rsid w:val="00A46107"/>
    <w:rsid w:val="00A461D8"/>
    <w:rsid w:val="00A4655B"/>
    <w:rsid w:val="00A4676D"/>
    <w:rsid w:val="00A46BE6"/>
    <w:rsid w:val="00A46EC4"/>
    <w:rsid w:val="00A46F01"/>
    <w:rsid w:val="00A471E4"/>
    <w:rsid w:val="00A47512"/>
    <w:rsid w:val="00A47A73"/>
    <w:rsid w:val="00A47D85"/>
    <w:rsid w:val="00A501D3"/>
    <w:rsid w:val="00A5071D"/>
    <w:rsid w:val="00A50783"/>
    <w:rsid w:val="00A509BE"/>
    <w:rsid w:val="00A509F0"/>
    <w:rsid w:val="00A50AF9"/>
    <w:rsid w:val="00A50D1B"/>
    <w:rsid w:val="00A50E03"/>
    <w:rsid w:val="00A50EA5"/>
    <w:rsid w:val="00A50F0E"/>
    <w:rsid w:val="00A51427"/>
    <w:rsid w:val="00A51537"/>
    <w:rsid w:val="00A51779"/>
    <w:rsid w:val="00A519A3"/>
    <w:rsid w:val="00A51BC4"/>
    <w:rsid w:val="00A51FFD"/>
    <w:rsid w:val="00A5219D"/>
    <w:rsid w:val="00A521BE"/>
    <w:rsid w:val="00A52203"/>
    <w:rsid w:val="00A52735"/>
    <w:rsid w:val="00A52777"/>
    <w:rsid w:val="00A5299A"/>
    <w:rsid w:val="00A529B5"/>
    <w:rsid w:val="00A52DF4"/>
    <w:rsid w:val="00A52E22"/>
    <w:rsid w:val="00A52EAE"/>
    <w:rsid w:val="00A5305B"/>
    <w:rsid w:val="00A53701"/>
    <w:rsid w:val="00A53ADA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4C2B"/>
    <w:rsid w:val="00A55576"/>
    <w:rsid w:val="00A55820"/>
    <w:rsid w:val="00A55C80"/>
    <w:rsid w:val="00A55DA5"/>
    <w:rsid w:val="00A55F64"/>
    <w:rsid w:val="00A56089"/>
    <w:rsid w:val="00A561FC"/>
    <w:rsid w:val="00A56252"/>
    <w:rsid w:val="00A562FF"/>
    <w:rsid w:val="00A564AF"/>
    <w:rsid w:val="00A565DF"/>
    <w:rsid w:val="00A56647"/>
    <w:rsid w:val="00A56EB8"/>
    <w:rsid w:val="00A5726F"/>
    <w:rsid w:val="00A57318"/>
    <w:rsid w:val="00A574EE"/>
    <w:rsid w:val="00A57695"/>
    <w:rsid w:val="00A57722"/>
    <w:rsid w:val="00A577F4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8BA"/>
    <w:rsid w:val="00A61AA9"/>
    <w:rsid w:val="00A61CFC"/>
    <w:rsid w:val="00A61D86"/>
    <w:rsid w:val="00A62107"/>
    <w:rsid w:val="00A6225A"/>
    <w:rsid w:val="00A624F1"/>
    <w:rsid w:val="00A626EA"/>
    <w:rsid w:val="00A62823"/>
    <w:rsid w:val="00A62A12"/>
    <w:rsid w:val="00A62DAC"/>
    <w:rsid w:val="00A6316B"/>
    <w:rsid w:val="00A631AB"/>
    <w:rsid w:val="00A6331F"/>
    <w:rsid w:val="00A63569"/>
    <w:rsid w:val="00A637DA"/>
    <w:rsid w:val="00A63889"/>
    <w:rsid w:val="00A638D6"/>
    <w:rsid w:val="00A63ACC"/>
    <w:rsid w:val="00A63B23"/>
    <w:rsid w:val="00A63E29"/>
    <w:rsid w:val="00A6422F"/>
    <w:rsid w:val="00A64559"/>
    <w:rsid w:val="00A64A43"/>
    <w:rsid w:val="00A64A84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5FEB"/>
    <w:rsid w:val="00A663D3"/>
    <w:rsid w:val="00A67092"/>
    <w:rsid w:val="00A6744E"/>
    <w:rsid w:val="00A6762D"/>
    <w:rsid w:val="00A67740"/>
    <w:rsid w:val="00A67EC7"/>
    <w:rsid w:val="00A67F83"/>
    <w:rsid w:val="00A7032A"/>
    <w:rsid w:val="00A705D5"/>
    <w:rsid w:val="00A70B3F"/>
    <w:rsid w:val="00A71509"/>
    <w:rsid w:val="00A716D1"/>
    <w:rsid w:val="00A71735"/>
    <w:rsid w:val="00A7180E"/>
    <w:rsid w:val="00A720FA"/>
    <w:rsid w:val="00A72273"/>
    <w:rsid w:val="00A722FC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7EC"/>
    <w:rsid w:val="00A769D6"/>
    <w:rsid w:val="00A769F2"/>
    <w:rsid w:val="00A76C70"/>
    <w:rsid w:val="00A76EE4"/>
    <w:rsid w:val="00A772F5"/>
    <w:rsid w:val="00A77434"/>
    <w:rsid w:val="00A774AF"/>
    <w:rsid w:val="00A77BC6"/>
    <w:rsid w:val="00A80233"/>
    <w:rsid w:val="00A8028B"/>
    <w:rsid w:val="00A80486"/>
    <w:rsid w:val="00A80841"/>
    <w:rsid w:val="00A808F9"/>
    <w:rsid w:val="00A80909"/>
    <w:rsid w:val="00A80BE4"/>
    <w:rsid w:val="00A80C81"/>
    <w:rsid w:val="00A80F97"/>
    <w:rsid w:val="00A810ED"/>
    <w:rsid w:val="00A81572"/>
    <w:rsid w:val="00A819FE"/>
    <w:rsid w:val="00A81BAC"/>
    <w:rsid w:val="00A81DC2"/>
    <w:rsid w:val="00A81DC7"/>
    <w:rsid w:val="00A81ED6"/>
    <w:rsid w:val="00A81F3B"/>
    <w:rsid w:val="00A8203E"/>
    <w:rsid w:val="00A821DB"/>
    <w:rsid w:val="00A823EA"/>
    <w:rsid w:val="00A8254F"/>
    <w:rsid w:val="00A8278B"/>
    <w:rsid w:val="00A827F1"/>
    <w:rsid w:val="00A8282A"/>
    <w:rsid w:val="00A82E7B"/>
    <w:rsid w:val="00A8322D"/>
    <w:rsid w:val="00A83239"/>
    <w:rsid w:val="00A8334A"/>
    <w:rsid w:val="00A83407"/>
    <w:rsid w:val="00A83486"/>
    <w:rsid w:val="00A83725"/>
    <w:rsid w:val="00A838E5"/>
    <w:rsid w:val="00A83C2E"/>
    <w:rsid w:val="00A841DC"/>
    <w:rsid w:val="00A84414"/>
    <w:rsid w:val="00A848E8"/>
    <w:rsid w:val="00A84B20"/>
    <w:rsid w:val="00A84BA6"/>
    <w:rsid w:val="00A84E2D"/>
    <w:rsid w:val="00A852DD"/>
    <w:rsid w:val="00A8537E"/>
    <w:rsid w:val="00A853C8"/>
    <w:rsid w:val="00A853D2"/>
    <w:rsid w:val="00A85C65"/>
    <w:rsid w:val="00A86269"/>
    <w:rsid w:val="00A86353"/>
    <w:rsid w:val="00A8637C"/>
    <w:rsid w:val="00A86518"/>
    <w:rsid w:val="00A866CE"/>
    <w:rsid w:val="00A8686F"/>
    <w:rsid w:val="00A869A0"/>
    <w:rsid w:val="00A86CBA"/>
    <w:rsid w:val="00A86D5B"/>
    <w:rsid w:val="00A87042"/>
    <w:rsid w:val="00A87471"/>
    <w:rsid w:val="00A87C64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010"/>
    <w:rsid w:val="00A922EF"/>
    <w:rsid w:val="00A92456"/>
    <w:rsid w:val="00A924A4"/>
    <w:rsid w:val="00A92559"/>
    <w:rsid w:val="00A9270F"/>
    <w:rsid w:val="00A92A01"/>
    <w:rsid w:val="00A92AAA"/>
    <w:rsid w:val="00A92C53"/>
    <w:rsid w:val="00A92E1E"/>
    <w:rsid w:val="00A93175"/>
    <w:rsid w:val="00A934E7"/>
    <w:rsid w:val="00A93565"/>
    <w:rsid w:val="00A9356A"/>
    <w:rsid w:val="00A9374F"/>
    <w:rsid w:val="00A93978"/>
    <w:rsid w:val="00A93DE5"/>
    <w:rsid w:val="00A93F34"/>
    <w:rsid w:val="00A943E1"/>
    <w:rsid w:val="00A95291"/>
    <w:rsid w:val="00A9550E"/>
    <w:rsid w:val="00A9566A"/>
    <w:rsid w:val="00A958FC"/>
    <w:rsid w:val="00A95A2F"/>
    <w:rsid w:val="00A95B2B"/>
    <w:rsid w:val="00A95C07"/>
    <w:rsid w:val="00A95D46"/>
    <w:rsid w:val="00A95E02"/>
    <w:rsid w:val="00A96035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A034C"/>
    <w:rsid w:val="00AA034E"/>
    <w:rsid w:val="00AA05E5"/>
    <w:rsid w:val="00AA09E4"/>
    <w:rsid w:val="00AA0BFA"/>
    <w:rsid w:val="00AA11A3"/>
    <w:rsid w:val="00AA1433"/>
    <w:rsid w:val="00AA147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6"/>
    <w:rsid w:val="00AA436D"/>
    <w:rsid w:val="00AA44D4"/>
    <w:rsid w:val="00AA45D8"/>
    <w:rsid w:val="00AA475C"/>
    <w:rsid w:val="00AA47E3"/>
    <w:rsid w:val="00AA4832"/>
    <w:rsid w:val="00AA48BF"/>
    <w:rsid w:val="00AA4BD1"/>
    <w:rsid w:val="00AA4C6E"/>
    <w:rsid w:val="00AA4CEE"/>
    <w:rsid w:val="00AA4DCA"/>
    <w:rsid w:val="00AA506A"/>
    <w:rsid w:val="00AA5A61"/>
    <w:rsid w:val="00AA5F01"/>
    <w:rsid w:val="00AA5F46"/>
    <w:rsid w:val="00AA5FFD"/>
    <w:rsid w:val="00AA616A"/>
    <w:rsid w:val="00AA634D"/>
    <w:rsid w:val="00AA69F4"/>
    <w:rsid w:val="00AA6AEB"/>
    <w:rsid w:val="00AA6DBC"/>
    <w:rsid w:val="00AA7B29"/>
    <w:rsid w:val="00AA7B7B"/>
    <w:rsid w:val="00AA7E39"/>
    <w:rsid w:val="00AB0338"/>
    <w:rsid w:val="00AB03C4"/>
    <w:rsid w:val="00AB0551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B7E"/>
    <w:rsid w:val="00AB1D06"/>
    <w:rsid w:val="00AB1EA2"/>
    <w:rsid w:val="00AB1FB5"/>
    <w:rsid w:val="00AB2249"/>
    <w:rsid w:val="00AB2352"/>
    <w:rsid w:val="00AB2426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4D4"/>
    <w:rsid w:val="00AB350B"/>
    <w:rsid w:val="00AB366F"/>
    <w:rsid w:val="00AB3688"/>
    <w:rsid w:val="00AB3794"/>
    <w:rsid w:val="00AB37F2"/>
    <w:rsid w:val="00AB3D15"/>
    <w:rsid w:val="00AB4464"/>
    <w:rsid w:val="00AB453C"/>
    <w:rsid w:val="00AB47C6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D6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2F9"/>
    <w:rsid w:val="00AC031E"/>
    <w:rsid w:val="00AC0498"/>
    <w:rsid w:val="00AC04E0"/>
    <w:rsid w:val="00AC0818"/>
    <w:rsid w:val="00AC0BDF"/>
    <w:rsid w:val="00AC0E2B"/>
    <w:rsid w:val="00AC0E5F"/>
    <w:rsid w:val="00AC112B"/>
    <w:rsid w:val="00AC1459"/>
    <w:rsid w:val="00AC1518"/>
    <w:rsid w:val="00AC1555"/>
    <w:rsid w:val="00AC1B9F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221"/>
    <w:rsid w:val="00AC4304"/>
    <w:rsid w:val="00AC4518"/>
    <w:rsid w:val="00AC4777"/>
    <w:rsid w:val="00AC486D"/>
    <w:rsid w:val="00AC49C7"/>
    <w:rsid w:val="00AC4A64"/>
    <w:rsid w:val="00AC4DA6"/>
    <w:rsid w:val="00AC5045"/>
    <w:rsid w:val="00AC52E5"/>
    <w:rsid w:val="00AC534D"/>
    <w:rsid w:val="00AC549E"/>
    <w:rsid w:val="00AC54DE"/>
    <w:rsid w:val="00AC5706"/>
    <w:rsid w:val="00AC5BD5"/>
    <w:rsid w:val="00AC5C0A"/>
    <w:rsid w:val="00AC5E58"/>
    <w:rsid w:val="00AC623F"/>
    <w:rsid w:val="00AC63EF"/>
    <w:rsid w:val="00AC6944"/>
    <w:rsid w:val="00AC6A23"/>
    <w:rsid w:val="00AC6BCE"/>
    <w:rsid w:val="00AC6C94"/>
    <w:rsid w:val="00AC6E0A"/>
    <w:rsid w:val="00AC6E41"/>
    <w:rsid w:val="00AC6F51"/>
    <w:rsid w:val="00AC6F9A"/>
    <w:rsid w:val="00AC71C6"/>
    <w:rsid w:val="00AC7508"/>
    <w:rsid w:val="00AC7EF2"/>
    <w:rsid w:val="00AD01A9"/>
    <w:rsid w:val="00AD0293"/>
    <w:rsid w:val="00AD0626"/>
    <w:rsid w:val="00AD0628"/>
    <w:rsid w:val="00AD0A25"/>
    <w:rsid w:val="00AD0AEE"/>
    <w:rsid w:val="00AD0F87"/>
    <w:rsid w:val="00AD11E1"/>
    <w:rsid w:val="00AD13EF"/>
    <w:rsid w:val="00AD1421"/>
    <w:rsid w:val="00AD16D1"/>
    <w:rsid w:val="00AD17C1"/>
    <w:rsid w:val="00AD1BA3"/>
    <w:rsid w:val="00AD1C91"/>
    <w:rsid w:val="00AD1CC0"/>
    <w:rsid w:val="00AD217D"/>
    <w:rsid w:val="00AD247E"/>
    <w:rsid w:val="00AD248E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473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5FB5"/>
    <w:rsid w:val="00AD65B6"/>
    <w:rsid w:val="00AD6691"/>
    <w:rsid w:val="00AD68BA"/>
    <w:rsid w:val="00AD6B33"/>
    <w:rsid w:val="00AD6C10"/>
    <w:rsid w:val="00AD6C3B"/>
    <w:rsid w:val="00AD6F46"/>
    <w:rsid w:val="00AD7709"/>
    <w:rsid w:val="00AD776F"/>
    <w:rsid w:val="00AD77B4"/>
    <w:rsid w:val="00AD77F5"/>
    <w:rsid w:val="00AD786F"/>
    <w:rsid w:val="00AD7910"/>
    <w:rsid w:val="00AD7A05"/>
    <w:rsid w:val="00AD7A17"/>
    <w:rsid w:val="00AD7A4B"/>
    <w:rsid w:val="00AE03FF"/>
    <w:rsid w:val="00AE0429"/>
    <w:rsid w:val="00AE0C52"/>
    <w:rsid w:val="00AE143A"/>
    <w:rsid w:val="00AE1538"/>
    <w:rsid w:val="00AE18D9"/>
    <w:rsid w:val="00AE1B37"/>
    <w:rsid w:val="00AE1B98"/>
    <w:rsid w:val="00AE2139"/>
    <w:rsid w:val="00AE21B0"/>
    <w:rsid w:val="00AE21BE"/>
    <w:rsid w:val="00AE2258"/>
    <w:rsid w:val="00AE2E2A"/>
    <w:rsid w:val="00AE300A"/>
    <w:rsid w:val="00AE3212"/>
    <w:rsid w:val="00AE3226"/>
    <w:rsid w:val="00AE336F"/>
    <w:rsid w:val="00AE37A7"/>
    <w:rsid w:val="00AE37D1"/>
    <w:rsid w:val="00AE392B"/>
    <w:rsid w:val="00AE3936"/>
    <w:rsid w:val="00AE3D81"/>
    <w:rsid w:val="00AE3E1E"/>
    <w:rsid w:val="00AE4707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A89"/>
    <w:rsid w:val="00AE6B35"/>
    <w:rsid w:val="00AE7571"/>
    <w:rsid w:val="00AE780F"/>
    <w:rsid w:val="00AE7887"/>
    <w:rsid w:val="00AE7A71"/>
    <w:rsid w:val="00AE7E9C"/>
    <w:rsid w:val="00AE7F18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70A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63"/>
    <w:rsid w:val="00AF35CF"/>
    <w:rsid w:val="00AF397B"/>
    <w:rsid w:val="00AF3DB3"/>
    <w:rsid w:val="00AF3EEA"/>
    <w:rsid w:val="00AF4058"/>
    <w:rsid w:val="00AF40C3"/>
    <w:rsid w:val="00AF40E9"/>
    <w:rsid w:val="00AF44CD"/>
    <w:rsid w:val="00AF4D8C"/>
    <w:rsid w:val="00AF4DFB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AF7A3D"/>
    <w:rsid w:val="00AF7D31"/>
    <w:rsid w:val="00B00028"/>
    <w:rsid w:val="00B003C2"/>
    <w:rsid w:val="00B0069A"/>
    <w:rsid w:val="00B008A6"/>
    <w:rsid w:val="00B00903"/>
    <w:rsid w:val="00B00A3E"/>
    <w:rsid w:val="00B00B44"/>
    <w:rsid w:val="00B00CFA"/>
    <w:rsid w:val="00B00E8F"/>
    <w:rsid w:val="00B010C8"/>
    <w:rsid w:val="00B010E7"/>
    <w:rsid w:val="00B0112F"/>
    <w:rsid w:val="00B01744"/>
    <w:rsid w:val="00B01806"/>
    <w:rsid w:val="00B01C9D"/>
    <w:rsid w:val="00B01D14"/>
    <w:rsid w:val="00B01E2B"/>
    <w:rsid w:val="00B02155"/>
    <w:rsid w:val="00B021A6"/>
    <w:rsid w:val="00B02401"/>
    <w:rsid w:val="00B025E2"/>
    <w:rsid w:val="00B0293F"/>
    <w:rsid w:val="00B03374"/>
    <w:rsid w:val="00B0338E"/>
    <w:rsid w:val="00B0384A"/>
    <w:rsid w:val="00B03BAA"/>
    <w:rsid w:val="00B042CE"/>
    <w:rsid w:val="00B046F0"/>
    <w:rsid w:val="00B04890"/>
    <w:rsid w:val="00B049CE"/>
    <w:rsid w:val="00B04A79"/>
    <w:rsid w:val="00B04C26"/>
    <w:rsid w:val="00B05604"/>
    <w:rsid w:val="00B058FE"/>
    <w:rsid w:val="00B05CA8"/>
    <w:rsid w:val="00B05E07"/>
    <w:rsid w:val="00B06379"/>
    <w:rsid w:val="00B0646B"/>
    <w:rsid w:val="00B0679A"/>
    <w:rsid w:val="00B06851"/>
    <w:rsid w:val="00B06CA7"/>
    <w:rsid w:val="00B06F07"/>
    <w:rsid w:val="00B07249"/>
    <w:rsid w:val="00B072DD"/>
    <w:rsid w:val="00B07428"/>
    <w:rsid w:val="00B0744C"/>
    <w:rsid w:val="00B0745E"/>
    <w:rsid w:val="00B07632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4A5"/>
    <w:rsid w:val="00B1081E"/>
    <w:rsid w:val="00B10995"/>
    <w:rsid w:val="00B10ACA"/>
    <w:rsid w:val="00B10C8B"/>
    <w:rsid w:val="00B111B5"/>
    <w:rsid w:val="00B111FE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2F0"/>
    <w:rsid w:val="00B168AB"/>
    <w:rsid w:val="00B169E6"/>
    <w:rsid w:val="00B16D75"/>
    <w:rsid w:val="00B172B7"/>
    <w:rsid w:val="00B17368"/>
    <w:rsid w:val="00B178F7"/>
    <w:rsid w:val="00B1799D"/>
    <w:rsid w:val="00B20498"/>
    <w:rsid w:val="00B205DD"/>
    <w:rsid w:val="00B206B7"/>
    <w:rsid w:val="00B20AA3"/>
    <w:rsid w:val="00B20B0A"/>
    <w:rsid w:val="00B20FDC"/>
    <w:rsid w:val="00B2104F"/>
    <w:rsid w:val="00B2134B"/>
    <w:rsid w:val="00B215BC"/>
    <w:rsid w:val="00B21964"/>
    <w:rsid w:val="00B21EB8"/>
    <w:rsid w:val="00B21FD5"/>
    <w:rsid w:val="00B22215"/>
    <w:rsid w:val="00B2235C"/>
    <w:rsid w:val="00B2248D"/>
    <w:rsid w:val="00B22733"/>
    <w:rsid w:val="00B227C3"/>
    <w:rsid w:val="00B22869"/>
    <w:rsid w:val="00B22975"/>
    <w:rsid w:val="00B22A6E"/>
    <w:rsid w:val="00B22A80"/>
    <w:rsid w:val="00B22DE3"/>
    <w:rsid w:val="00B234E1"/>
    <w:rsid w:val="00B239D8"/>
    <w:rsid w:val="00B23AD5"/>
    <w:rsid w:val="00B23C08"/>
    <w:rsid w:val="00B23DD5"/>
    <w:rsid w:val="00B23E16"/>
    <w:rsid w:val="00B23F80"/>
    <w:rsid w:val="00B2441F"/>
    <w:rsid w:val="00B24C8D"/>
    <w:rsid w:val="00B24CFD"/>
    <w:rsid w:val="00B24D50"/>
    <w:rsid w:val="00B24EC4"/>
    <w:rsid w:val="00B25047"/>
    <w:rsid w:val="00B250AA"/>
    <w:rsid w:val="00B25364"/>
    <w:rsid w:val="00B2546B"/>
    <w:rsid w:val="00B25849"/>
    <w:rsid w:val="00B25A37"/>
    <w:rsid w:val="00B25F06"/>
    <w:rsid w:val="00B266D1"/>
    <w:rsid w:val="00B267A1"/>
    <w:rsid w:val="00B267C4"/>
    <w:rsid w:val="00B26A14"/>
    <w:rsid w:val="00B26C67"/>
    <w:rsid w:val="00B27014"/>
    <w:rsid w:val="00B27388"/>
    <w:rsid w:val="00B27884"/>
    <w:rsid w:val="00B27F73"/>
    <w:rsid w:val="00B303DE"/>
    <w:rsid w:val="00B30691"/>
    <w:rsid w:val="00B307A7"/>
    <w:rsid w:val="00B307D5"/>
    <w:rsid w:val="00B3089B"/>
    <w:rsid w:val="00B308AC"/>
    <w:rsid w:val="00B30A64"/>
    <w:rsid w:val="00B30FE9"/>
    <w:rsid w:val="00B310D7"/>
    <w:rsid w:val="00B31291"/>
    <w:rsid w:val="00B313B3"/>
    <w:rsid w:val="00B31513"/>
    <w:rsid w:val="00B315C9"/>
    <w:rsid w:val="00B3166E"/>
    <w:rsid w:val="00B319AC"/>
    <w:rsid w:val="00B31F80"/>
    <w:rsid w:val="00B31F86"/>
    <w:rsid w:val="00B3221C"/>
    <w:rsid w:val="00B32692"/>
    <w:rsid w:val="00B32703"/>
    <w:rsid w:val="00B32E4A"/>
    <w:rsid w:val="00B32F09"/>
    <w:rsid w:val="00B33090"/>
    <w:rsid w:val="00B335A6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6C6"/>
    <w:rsid w:val="00B347DF"/>
    <w:rsid w:val="00B3489E"/>
    <w:rsid w:val="00B34904"/>
    <w:rsid w:val="00B349B1"/>
    <w:rsid w:val="00B349C4"/>
    <w:rsid w:val="00B34B14"/>
    <w:rsid w:val="00B34B2B"/>
    <w:rsid w:val="00B34B55"/>
    <w:rsid w:val="00B35077"/>
    <w:rsid w:val="00B350F7"/>
    <w:rsid w:val="00B3554E"/>
    <w:rsid w:val="00B35553"/>
    <w:rsid w:val="00B358A3"/>
    <w:rsid w:val="00B35C1F"/>
    <w:rsid w:val="00B35C28"/>
    <w:rsid w:val="00B35CB0"/>
    <w:rsid w:val="00B35D22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A44"/>
    <w:rsid w:val="00B40AA2"/>
    <w:rsid w:val="00B40BA3"/>
    <w:rsid w:val="00B40EED"/>
    <w:rsid w:val="00B4144B"/>
    <w:rsid w:val="00B415AC"/>
    <w:rsid w:val="00B41A6C"/>
    <w:rsid w:val="00B41AAD"/>
    <w:rsid w:val="00B41BB7"/>
    <w:rsid w:val="00B41DEA"/>
    <w:rsid w:val="00B41F96"/>
    <w:rsid w:val="00B42294"/>
    <w:rsid w:val="00B4283E"/>
    <w:rsid w:val="00B429D7"/>
    <w:rsid w:val="00B42BDF"/>
    <w:rsid w:val="00B42D5D"/>
    <w:rsid w:val="00B42F19"/>
    <w:rsid w:val="00B435C2"/>
    <w:rsid w:val="00B43B49"/>
    <w:rsid w:val="00B43E4E"/>
    <w:rsid w:val="00B44174"/>
    <w:rsid w:val="00B443C4"/>
    <w:rsid w:val="00B44600"/>
    <w:rsid w:val="00B4479B"/>
    <w:rsid w:val="00B44CC4"/>
    <w:rsid w:val="00B44E5D"/>
    <w:rsid w:val="00B44EA3"/>
    <w:rsid w:val="00B44F75"/>
    <w:rsid w:val="00B44F7A"/>
    <w:rsid w:val="00B454A0"/>
    <w:rsid w:val="00B45769"/>
    <w:rsid w:val="00B4580A"/>
    <w:rsid w:val="00B45A72"/>
    <w:rsid w:val="00B4645F"/>
    <w:rsid w:val="00B4721F"/>
    <w:rsid w:val="00B474F3"/>
    <w:rsid w:val="00B47585"/>
    <w:rsid w:val="00B476E6"/>
    <w:rsid w:val="00B477AB"/>
    <w:rsid w:val="00B477AE"/>
    <w:rsid w:val="00B478D7"/>
    <w:rsid w:val="00B47E66"/>
    <w:rsid w:val="00B47ECE"/>
    <w:rsid w:val="00B503A9"/>
    <w:rsid w:val="00B50A85"/>
    <w:rsid w:val="00B50D46"/>
    <w:rsid w:val="00B50DA9"/>
    <w:rsid w:val="00B50EF2"/>
    <w:rsid w:val="00B50F4B"/>
    <w:rsid w:val="00B51620"/>
    <w:rsid w:val="00B517BB"/>
    <w:rsid w:val="00B517CE"/>
    <w:rsid w:val="00B51AAF"/>
    <w:rsid w:val="00B51AB8"/>
    <w:rsid w:val="00B51C37"/>
    <w:rsid w:val="00B5204C"/>
    <w:rsid w:val="00B520D6"/>
    <w:rsid w:val="00B521FA"/>
    <w:rsid w:val="00B522F7"/>
    <w:rsid w:val="00B52AA9"/>
    <w:rsid w:val="00B52AD6"/>
    <w:rsid w:val="00B52B7F"/>
    <w:rsid w:val="00B52CEC"/>
    <w:rsid w:val="00B52DE5"/>
    <w:rsid w:val="00B52EF0"/>
    <w:rsid w:val="00B52F4D"/>
    <w:rsid w:val="00B530F8"/>
    <w:rsid w:val="00B5320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122"/>
    <w:rsid w:val="00B554B3"/>
    <w:rsid w:val="00B5556F"/>
    <w:rsid w:val="00B558F6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59F"/>
    <w:rsid w:val="00B579EA"/>
    <w:rsid w:val="00B57FBF"/>
    <w:rsid w:val="00B609B1"/>
    <w:rsid w:val="00B60BCC"/>
    <w:rsid w:val="00B6105C"/>
    <w:rsid w:val="00B610D6"/>
    <w:rsid w:val="00B619B2"/>
    <w:rsid w:val="00B61B71"/>
    <w:rsid w:val="00B62038"/>
    <w:rsid w:val="00B62242"/>
    <w:rsid w:val="00B624B7"/>
    <w:rsid w:val="00B628A8"/>
    <w:rsid w:val="00B6307F"/>
    <w:rsid w:val="00B6335C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67CD5"/>
    <w:rsid w:val="00B701D4"/>
    <w:rsid w:val="00B70394"/>
    <w:rsid w:val="00B708FA"/>
    <w:rsid w:val="00B7099A"/>
    <w:rsid w:val="00B70BEC"/>
    <w:rsid w:val="00B70ED0"/>
    <w:rsid w:val="00B71112"/>
    <w:rsid w:val="00B711D3"/>
    <w:rsid w:val="00B71415"/>
    <w:rsid w:val="00B717B1"/>
    <w:rsid w:val="00B71A5B"/>
    <w:rsid w:val="00B71F82"/>
    <w:rsid w:val="00B72243"/>
    <w:rsid w:val="00B7243A"/>
    <w:rsid w:val="00B725F9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3E52"/>
    <w:rsid w:val="00B7446D"/>
    <w:rsid w:val="00B74516"/>
    <w:rsid w:val="00B7472F"/>
    <w:rsid w:val="00B74762"/>
    <w:rsid w:val="00B749D9"/>
    <w:rsid w:val="00B74ADC"/>
    <w:rsid w:val="00B74F22"/>
    <w:rsid w:val="00B75048"/>
    <w:rsid w:val="00B75597"/>
    <w:rsid w:val="00B75D91"/>
    <w:rsid w:val="00B75DCA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ACB"/>
    <w:rsid w:val="00B80DED"/>
    <w:rsid w:val="00B81539"/>
    <w:rsid w:val="00B81615"/>
    <w:rsid w:val="00B82144"/>
    <w:rsid w:val="00B82331"/>
    <w:rsid w:val="00B824A2"/>
    <w:rsid w:val="00B8250F"/>
    <w:rsid w:val="00B827D3"/>
    <w:rsid w:val="00B82A2A"/>
    <w:rsid w:val="00B82B30"/>
    <w:rsid w:val="00B82EC0"/>
    <w:rsid w:val="00B8309C"/>
    <w:rsid w:val="00B831C5"/>
    <w:rsid w:val="00B83389"/>
    <w:rsid w:val="00B83570"/>
    <w:rsid w:val="00B8372C"/>
    <w:rsid w:val="00B83986"/>
    <w:rsid w:val="00B839B2"/>
    <w:rsid w:val="00B83CA7"/>
    <w:rsid w:val="00B843C8"/>
    <w:rsid w:val="00B844E8"/>
    <w:rsid w:val="00B847D1"/>
    <w:rsid w:val="00B84C38"/>
    <w:rsid w:val="00B84DC0"/>
    <w:rsid w:val="00B851F9"/>
    <w:rsid w:val="00B8547A"/>
    <w:rsid w:val="00B85612"/>
    <w:rsid w:val="00B85757"/>
    <w:rsid w:val="00B859D8"/>
    <w:rsid w:val="00B85C8A"/>
    <w:rsid w:val="00B85EB2"/>
    <w:rsid w:val="00B86045"/>
    <w:rsid w:val="00B8623A"/>
    <w:rsid w:val="00B86292"/>
    <w:rsid w:val="00B8648A"/>
    <w:rsid w:val="00B86847"/>
    <w:rsid w:val="00B86957"/>
    <w:rsid w:val="00B872C6"/>
    <w:rsid w:val="00B873E0"/>
    <w:rsid w:val="00B8762A"/>
    <w:rsid w:val="00B8782A"/>
    <w:rsid w:val="00B87A00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844"/>
    <w:rsid w:val="00B90A16"/>
    <w:rsid w:val="00B90BF1"/>
    <w:rsid w:val="00B90D0C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886"/>
    <w:rsid w:val="00B94AA5"/>
    <w:rsid w:val="00B94D74"/>
    <w:rsid w:val="00B94FBA"/>
    <w:rsid w:val="00B953F7"/>
    <w:rsid w:val="00B956D5"/>
    <w:rsid w:val="00B957AA"/>
    <w:rsid w:val="00B95D00"/>
    <w:rsid w:val="00B96494"/>
    <w:rsid w:val="00B965FF"/>
    <w:rsid w:val="00B96BC3"/>
    <w:rsid w:val="00B96C3F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29BA"/>
    <w:rsid w:val="00BA2D05"/>
    <w:rsid w:val="00BA302D"/>
    <w:rsid w:val="00BA331D"/>
    <w:rsid w:val="00BA3357"/>
    <w:rsid w:val="00BA337B"/>
    <w:rsid w:val="00BA341E"/>
    <w:rsid w:val="00BA3ED5"/>
    <w:rsid w:val="00BA41F9"/>
    <w:rsid w:val="00BA4450"/>
    <w:rsid w:val="00BA44A6"/>
    <w:rsid w:val="00BA46FB"/>
    <w:rsid w:val="00BA4A2F"/>
    <w:rsid w:val="00BA4C72"/>
    <w:rsid w:val="00BA4F4B"/>
    <w:rsid w:val="00BA4FDE"/>
    <w:rsid w:val="00BA5047"/>
    <w:rsid w:val="00BA5590"/>
    <w:rsid w:val="00BA567D"/>
    <w:rsid w:val="00BA56C1"/>
    <w:rsid w:val="00BA5A30"/>
    <w:rsid w:val="00BA5D4B"/>
    <w:rsid w:val="00BA5F73"/>
    <w:rsid w:val="00BA6155"/>
    <w:rsid w:val="00BA6415"/>
    <w:rsid w:val="00BA6499"/>
    <w:rsid w:val="00BA658F"/>
    <w:rsid w:val="00BA6614"/>
    <w:rsid w:val="00BA68ED"/>
    <w:rsid w:val="00BA6B8D"/>
    <w:rsid w:val="00BA6BDA"/>
    <w:rsid w:val="00BA6C09"/>
    <w:rsid w:val="00BA6CB9"/>
    <w:rsid w:val="00BA7177"/>
    <w:rsid w:val="00BA71A8"/>
    <w:rsid w:val="00BA7200"/>
    <w:rsid w:val="00BA72F5"/>
    <w:rsid w:val="00BA78A5"/>
    <w:rsid w:val="00BA79ED"/>
    <w:rsid w:val="00BA7AAC"/>
    <w:rsid w:val="00BA7B6A"/>
    <w:rsid w:val="00BA7C06"/>
    <w:rsid w:val="00BB0004"/>
    <w:rsid w:val="00BB016D"/>
    <w:rsid w:val="00BB05BE"/>
    <w:rsid w:val="00BB08A1"/>
    <w:rsid w:val="00BB0BB0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9E3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8A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785"/>
    <w:rsid w:val="00BB5A99"/>
    <w:rsid w:val="00BB5D2E"/>
    <w:rsid w:val="00BB603A"/>
    <w:rsid w:val="00BB67C1"/>
    <w:rsid w:val="00BB67CD"/>
    <w:rsid w:val="00BB69DE"/>
    <w:rsid w:val="00BB6CB4"/>
    <w:rsid w:val="00BB6DAD"/>
    <w:rsid w:val="00BB75F0"/>
    <w:rsid w:val="00BB7654"/>
    <w:rsid w:val="00BB7673"/>
    <w:rsid w:val="00BC0093"/>
    <w:rsid w:val="00BC009E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BB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07"/>
    <w:rsid w:val="00BC2EE5"/>
    <w:rsid w:val="00BC3132"/>
    <w:rsid w:val="00BC32DC"/>
    <w:rsid w:val="00BC3458"/>
    <w:rsid w:val="00BC3916"/>
    <w:rsid w:val="00BC3B4B"/>
    <w:rsid w:val="00BC411B"/>
    <w:rsid w:val="00BC444F"/>
    <w:rsid w:val="00BC4488"/>
    <w:rsid w:val="00BC4B5C"/>
    <w:rsid w:val="00BC4D7A"/>
    <w:rsid w:val="00BC4E30"/>
    <w:rsid w:val="00BC51F5"/>
    <w:rsid w:val="00BC5286"/>
    <w:rsid w:val="00BC54AF"/>
    <w:rsid w:val="00BC5759"/>
    <w:rsid w:val="00BC5956"/>
    <w:rsid w:val="00BC5A6A"/>
    <w:rsid w:val="00BC5A7C"/>
    <w:rsid w:val="00BC5B0A"/>
    <w:rsid w:val="00BC5F8C"/>
    <w:rsid w:val="00BC5FC7"/>
    <w:rsid w:val="00BC5FD5"/>
    <w:rsid w:val="00BC60D9"/>
    <w:rsid w:val="00BC6235"/>
    <w:rsid w:val="00BC64A0"/>
    <w:rsid w:val="00BC6580"/>
    <w:rsid w:val="00BC670C"/>
    <w:rsid w:val="00BC67B3"/>
    <w:rsid w:val="00BC67CD"/>
    <w:rsid w:val="00BC67D4"/>
    <w:rsid w:val="00BC695C"/>
    <w:rsid w:val="00BC6A95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BB"/>
    <w:rsid w:val="00BC7F8A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243"/>
    <w:rsid w:val="00BD1380"/>
    <w:rsid w:val="00BD1705"/>
    <w:rsid w:val="00BD19D7"/>
    <w:rsid w:val="00BD1BF8"/>
    <w:rsid w:val="00BD1F78"/>
    <w:rsid w:val="00BD2057"/>
    <w:rsid w:val="00BD252C"/>
    <w:rsid w:val="00BD2C4D"/>
    <w:rsid w:val="00BD2F73"/>
    <w:rsid w:val="00BD304D"/>
    <w:rsid w:val="00BD352A"/>
    <w:rsid w:val="00BD35A7"/>
    <w:rsid w:val="00BD3EEC"/>
    <w:rsid w:val="00BD3F5D"/>
    <w:rsid w:val="00BD3FBB"/>
    <w:rsid w:val="00BD3FE2"/>
    <w:rsid w:val="00BD4478"/>
    <w:rsid w:val="00BD46F5"/>
    <w:rsid w:val="00BD489B"/>
    <w:rsid w:val="00BD4BDD"/>
    <w:rsid w:val="00BD4E4A"/>
    <w:rsid w:val="00BD4EC1"/>
    <w:rsid w:val="00BD50BA"/>
    <w:rsid w:val="00BD527E"/>
    <w:rsid w:val="00BD54CB"/>
    <w:rsid w:val="00BD5726"/>
    <w:rsid w:val="00BD57F7"/>
    <w:rsid w:val="00BD593F"/>
    <w:rsid w:val="00BD5A1F"/>
    <w:rsid w:val="00BD605A"/>
    <w:rsid w:val="00BD65B9"/>
    <w:rsid w:val="00BD66B5"/>
    <w:rsid w:val="00BD675E"/>
    <w:rsid w:val="00BD6A36"/>
    <w:rsid w:val="00BD6D1C"/>
    <w:rsid w:val="00BD6DB1"/>
    <w:rsid w:val="00BD6EC5"/>
    <w:rsid w:val="00BD6F2C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1A8"/>
    <w:rsid w:val="00BE0585"/>
    <w:rsid w:val="00BE09AA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49F"/>
    <w:rsid w:val="00BE1EC1"/>
    <w:rsid w:val="00BE22C0"/>
    <w:rsid w:val="00BE250F"/>
    <w:rsid w:val="00BE2A88"/>
    <w:rsid w:val="00BE2C1D"/>
    <w:rsid w:val="00BE2CA3"/>
    <w:rsid w:val="00BE3261"/>
    <w:rsid w:val="00BE35AC"/>
    <w:rsid w:val="00BE370F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3C2"/>
    <w:rsid w:val="00BE56B3"/>
    <w:rsid w:val="00BE5C64"/>
    <w:rsid w:val="00BE5DC4"/>
    <w:rsid w:val="00BE5E78"/>
    <w:rsid w:val="00BE5F0B"/>
    <w:rsid w:val="00BE6A7D"/>
    <w:rsid w:val="00BE6BB5"/>
    <w:rsid w:val="00BE6C38"/>
    <w:rsid w:val="00BE6D43"/>
    <w:rsid w:val="00BE6EFB"/>
    <w:rsid w:val="00BE712D"/>
    <w:rsid w:val="00BE719A"/>
    <w:rsid w:val="00BE739F"/>
    <w:rsid w:val="00BE74CD"/>
    <w:rsid w:val="00BE779E"/>
    <w:rsid w:val="00BE7E05"/>
    <w:rsid w:val="00BE7ED7"/>
    <w:rsid w:val="00BF005B"/>
    <w:rsid w:val="00BF0507"/>
    <w:rsid w:val="00BF050E"/>
    <w:rsid w:val="00BF09E3"/>
    <w:rsid w:val="00BF09F5"/>
    <w:rsid w:val="00BF0B8C"/>
    <w:rsid w:val="00BF0BF0"/>
    <w:rsid w:val="00BF0C2D"/>
    <w:rsid w:val="00BF0D6B"/>
    <w:rsid w:val="00BF128D"/>
    <w:rsid w:val="00BF1657"/>
    <w:rsid w:val="00BF16DE"/>
    <w:rsid w:val="00BF18E1"/>
    <w:rsid w:val="00BF1B4A"/>
    <w:rsid w:val="00BF1D7E"/>
    <w:rsid w:val="00BF1FE8"/>
    <w:rsid w:val="00BF264A"/>
    <w:rsid w:val="00BF2741"/>
    <w:rsid w:val="00BF2A37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08"/>
    <w:rsid w:val="00BF6EF7"/>
    <w:rsid w:val="00BF6FAB"/>
    <w:rsid w:val="00BF6FEF"/>
    <w:rsid w:val="00BF74F1"/>
    <w:rsid w:val="00BF77E4"/>
    <w:rsid w:val="00BF794D"/>
    <w:rsid w:val="00C000C5"/>
    <w:rsid w:val="00C0057F"/>
    <w:rsid w:val="00C00639"/>
    <w:rsid w:val="00C006BF"/>
    <w:rsid w:val="00C006F5"/>
    <w:rsid w:val="00C00960"/>
    <w:rsid w:val="00C00C51"/>
    <w:rsid w:val="00C00C8E"/>
    <w:rsid w:val="00C00D3E"/>
    <w:rsid w:val="00C01007"/>
    <w:rsid w:val="00C0118A"/>
    <w:rsid w:val="00C017E9"/>
    <w:rsid w:val="00C0181F"/>
    <w:rsid w:val="00C01850"/>
    <w:rsid w:val="00C018B7"/>
    <w:rsid w:val="00C01946"/>
    <w:rsid w:val="00C019A7"/>
    <w:rsid w:val="00C01A63"/>
    <w:rsid w:val="00C01E66"/>
    <w:rsid w:val="00C02189"/>
    <w:rsid w:val="00C02197"/>
    <w:rsid w:val="00C022E4"/>
    <w:rsid w:val="00C027F4"/>
    <w:rsid w:val="00C029F4"/>
    <w:rsid w:val="00C02AAA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31F"/>
    <w:rsid w:val="00C053AB"/>
    <w:rsid w:val="00C055F1"/>
    <w:rsid w:val="00C05682"/>
    <w:rsid w:val="00C057F7"/>
    <w:rsid w:val="00C05D39"/>
    <w:rsid w:val="00C05E05"/>
    <w:rsid w:val="00C05ED6"/>
    <w:rsid w:val="00C05F4B"/>
    <w:rsid w:val="00C06001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6AF"/>
    <w:rsid w:val="00C107B6"/>
    <w:rsid w:val="00C10A19"/>
    <w:rsid w:val="00C10AC5"/>
    <w:rsid w:val="00C10AED"/>
    <w:rsid w:val="00C10DB3"/>
    <w:rsid w:val="00C110FF"/>
    <w:rsid w:val="00C115FA"/>
    <w:rsid w:val="00C11859"/>
    <w:rsid w:val="00C11B19"/>
    <w:rsid w:val="00C11D0E"/>
    <w:rsid w:val="00C12288"/>
    <w:rsid w:val="00C123F9"/>
    <w:rsid w:val="00C1269E"/>
    <w:rsid w:val="00C128C1"/>
    <w:rsid w:val="00C132C1"/>
    <w:rsid w:val="00C13C47"/>
    <w:rsid w:val="00C13CA8"/>
    <w:rsid w:val="00C13DA8"/>
    <w:rsid w:val="00C14344"/>
    <w:rsid w:val="00C14389"/>
    <w:rsid w:val="00C14438"/>
    <w:rsid w:val="00C14450"/>
    <w:rsid w:val="00C1448E"/>
    <w:rsid w:val="00C14B20"/>
    <w:rsid w:val="00C14B28"/>
    <w:rsid w:val="00C14E33"/>
    <w:rsid w:val="00C15B30"/>
    <w:rsid w:val="00C15C08"/>
    <w:rsid w:val="00C15E7C"/>
    <w:rsid w:val="00C16349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BD1"/>
    <w:rsid w:val="00C20C12"/>
    <w:rsid w:val="00C20CF4"/>
    <w:rsid w:val="00C20E97"/>
    <w:rsid w:val="00C211A5"/>
    <w:rsid w:val="00C21234"/>
    <w:rsid w:val="00C217DA"/>
    <w:rsid w:val="00C21944"/>
    <w:rsid w:val="00C21B59"/>
    <w:rsid w:val="00C22115"/>
    <w:rsid w:val="00C22228"/>
    <w:rsid w:val="00C2237C"/>
    <w:rsid w:val="00C2238F"/>
    <w:rsid w:val="00C225BB"/>
    <w:rsid w:val="00C22906"/>
    <w:rsid w:val="00C22C7D"/>
    <w:rsid w:val="00C22CE7"/>
    <w:rsid w:val="00C22D87"/>
    <w:rsid w:val="00C22E39"/>
    <w:rsid w:val="00C23097"/>
    <w:rsid w:val="00C23126"/>
    <w:rsid w:val="00C23208"/>
    <w:rsid w:val="00C2379B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916"/>
    <w:rsid w:val="00C25A92"/>
    <w:rsid w:val="00C25AE5"/>
    <w:rsid w:val="00C25BC9"/>
    <w:rsid w:val="00C25CA6"/>
    <w:rsid w:val="00C25E32"/>
    <w:rsid w:val="00C267CF"/>
    <w:rsid w:val="00C26999"/>
    <w:rsid w:val="00C26C3B"/>
    <w:rsid w:val="00C26C97"/>
    <w:rsid w:val="00C26D3E"/>
    <w:rsid w:val="00C270B3"/>
    <w:rsid w:val="00C27172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6F5"/>
    <w:rsid w:val="00C32F1F"/>
    <w:rsid w:val="00C330CB"/>
    <w:rsid w:val="00C33313"/>
    <w:rsid w:val="00C33CCC"/>
    <w:rsid w:val="00C33D7B"/>
    <w:rsid w:val="00C3404B"/>
    <w:rsid w:val="00C342D3"/>
    <w:rsid w:val="00C344E9"/>
    <w:rsid w:val="00C3475A"/>
    <w:rsid w:val="00C34983"/>
    <w:rsid w:val="00C349E4"/>
    <w:rsid w:val="00C34A4E"/>
    <w:rsid w:val="00C34A9B"/>
    <w:rsid w:val="00C34E49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378E4"/>
    <w:rsid w:val="00C37F8B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1DC6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CAD"/>
    <w:rsid w:val="00C43D13"/>
    <w:rsid w:val="00C43EA5"/>
    <w:rsid w:val="00C44353"/>
    <w:rsid w:val="00C44599"/>
    <w:rsid w:val="00C4464A"/>
    <w:rsid w:val="00C44924"/>
    <w:rsid w:val="00C44C84"/>
    <w:rsid w:val="00C44E70"/>
    <w:rsid w:val="00C451FD"/>
    <w:rsid w:val="00C455DE"/>
    <w:rsid w:val="00C455E1"/>
    <w:rsid w:val="00C45A61"/>
    <w:rsid w:val="00C45C5F"/>
    <w:rsid w:val="00C45E7B"/>
    <w:rsid w:val="00C46140"/>
    <w:rsid w:val="00C46390"/>
    <w:rsid w:val="00C46567"/>
    <w:rsid w:val="00C469AF"/>
    <w:rsid w:val="00C469D9"/>
    <w:rsid w:val="00C46EF2"/>
    <w:rsid w:val="00C47209"/>
    <w:rsid w:val="00C4751C"/>
    <w:rsid w:val="00C476AB"/>
    <w:rsid w:val="00C47B80"/>
    <w:rsid w:val="00C47BCE"/>
    <w:rsid w:val="00C47D15"/>
    <w:rsid w:val="00C47E06"/>
    <w:rsid w:val="00C50418"/>
    <w:rsid w:val="00C50536"/>
    <w:rsid w:val="00C50F7A"/>
    <w:rsid w:val="00C510C9"/>
    <w:rsid w:val="00C5122A"/>
    <w:rsid w:val="00C513E5"/>
    <w:rsid w:val="00C51581"/>
    <w:rsid w:val="00C51B5B"/>
    <w:rsid w:val="00C51BB7"/>
    <w:rsid w:val="00C52229"/>
    <w:rsid w:val="00C52696"/>
    <w:rsid w:val="00C52830"/>
    <w:rsid w:val="00C52A4F"/>
    <w:rsid w:val="00C52CDE"/>
    <w:rsid w:val="00C53483"/>
    <w:rsid w:val="00C536BE"/>
    <w:rsid w:val="00C538D8"/>
    <w:rsid w:val="00C53A4A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AF"/>
    <w:rsid w:val="00C55AA1"/>
    <w:rsid w:val="00C562F2"/>
    <w:rsid w:val="00C56467"/>
    <w:rsid w:val="00C565B7"/>
    <w:rsid w:val="00C567DD"/>
    <w:rsid w:val="00C56862"/>
    <w:rsid w:val="00C568B3"/>
    <w:rsid w:val="00C56DEC"/>
    <w:rsid w:val="00C5701B"/>
    <w:rsid w:val="00C57117"/>
    <w:rsid w:val="00C57317"/>
    <w:rsid w:val="00C576B2"/>
    <w:rsid w:val="00C5770E"/>
    <w:rsid w:val="00C5786C"/>
    <w:rsid w:val="00C57A5D"/>
    <w:rsid w:val="00C57A69"/>
    <w:rsid w:val="00C57DC7"/>
    <w:rsid w:val="00C57EFC"/>
    <w:rsid w:val="00C60129"/>
    <w:rsid w:val="00C6064C"/>
    <w:rsid w:val="00C6098A"/>
    <w:rsid w:val="00C60AAE"/>
    <w:rsid w:val="00C61BA6"/>
    <w:rsid w:val="00C61C25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3FAA"/>
    <w:rsid w:val="00C6422D"/>
    <w:rsid w:val="00C642F2"/>
    <w:rsid w:val="00C642FC"/>
    <w:rsid w:val="00C64AC2"/>
    <w:rsid w:val="00C64C10"/>
    <w:rsid w:val="00C64CC9"/>
    <w:rsid w:val="00C64DEC"/>
    <w:rsid w:val="00C6547C"/>
    <w:rsid w:val="00C654C9"/>
    <w:rsid w:val="00C65543"/>
    <w:rsid w:val="00C65C75"/>
    <w:rsid w:val="00C65ED4"/>
    <w:rsid w:val="00C6653D"/>
    <w:rsid w:val="00C66956"/>
    <w:rsid w:val="00C66A70"/>
    <w:rsid w:val="00C66B1E"/>
    <w:rsid w:val="00C66E09"/>
    <w:rsid w:val="00C677D7"/>
    <w:rsid w:val="00C679BB"/>
    <w:rsid w:val="00C679F8"/>
    <w:rsid w:val="00C67B39"/>
    <w:rsid w:val="00C70239"/>
    <w:rsid w:val="00C7036E"/>
    <w:rsid w:val="00C70475"/>
    <w:rsid w:val="00C7063F"/>
    <w:rsid w:val="00C7068D"/>
    <w:rsid w:val="00C706E9"/>
    <w:rsid w:val="00C7088A"/>
    <w:rsid w:val="00C708FA"/>
    <w:rsid w:val="00C70AC4"/>
    <w:rsid w:val="00C70B3E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846"/>
    <w:rsid w:val="00C720F9"/>
    <w:rsid w:val="00C7218E"/>
    <w:rsid w:val="00C72628"/>
    <w:rsid w:val="00C726CD"/>
    <w:rsid w:val="00C7289F"/>
    <w:rsid w:val="00C72901"/>
    <w:rsid w:val="00C729C3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EB8"/>
    <w:rsid w:val="00C74F46"/>
    <w:rsid w:val="00C7516C"/>
    <w:rsid w:val="00C751BE"/>
    <w:rsid w:val="00C7556E"/>
    <w:rsid w:val="00C768EB"/>
    <w:rsid w:val="00C76968"/>
    <w:rsid w:val="00C76B30"/>
    <w:rsid w:val="00C76E13"/>
    <w:rsid w:val="00C77074"/>
    <w:rsid w:val="00C7736C"/>
    <w:rsid w:val="00C77627"/>
    <w:rsid w:val="00C77A5A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193"/>
    <w:rsid w:val="00C81E77"/>
    <w:rsid w:val="00C81EE4"/>
    <w:rsid w:val="00C82108"/>
    <w:rsid w:val="00C8257F"/>
    <w:rsid w:val="00C82728"/>
    <w:rsid w:val="00C82A00"/>
    <w:rsid w:val="00C82DE9"/>
    <w:rsid w:val="00C83190"/>
    <w:rsid w:val="00C832CD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8CE"/>
    <w:rsid w:val="00C8693A"/>
    <w:rsid w:val="00C869EE"/>
    <w:rsid w:val="00C86D60"/>
    <w:rsid w:val="00C86F87"/>
    <w:rsid w:val="00C87020"/>
    <w:rsid w:val="00C874B4"/>
    <w:rsid w:val="00C8769C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9C0"/>
    <w:rsid w:val="00C90B39"/>
    <w:rsid w:val="00C90F54"/>
    <w:rsid w:val="00C90FBD"/>
    <w:rsid w:val="00C91639"/>
    <w:rsid w:val="00C918C0"/>
    <w:rsid w:val="00C91C25"/>
    <w:rsid w:val="00C92103"/>
    <w:rsid w:val="00C925F8"/>
    <w:rsid w:val="00C92832"/>
    <w:rsid w:val="00C92A8E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340"/>
    <w:rsid w:val="00C94F82"/>
    <w:rsid w:val="00C9544F"/>
    <w:rsid w:val="00C954C0"/>
    <w:rsid w:val="00C95653"/>
    <w:rsid w:val="00C962C3"/>
    <w:rsid w:val="00C9673B"/>
    <w:rsid w:val="00C9674E"/>
    <w:rsid w:val="00C96ECC"/>
    <w:rsid w:val="00C9747B"/>
    <w:rsid w:val="00C9750F"/>
    <w:rsid w:val="00C9758D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A5D"/>
    <w:rsid w:val="00CA1C07"/>
    <w:rsid w:val="00CA1D59"/>
    <w:rsid w:val="00CA200F"/>
    <w:rsid w:val="00CA2873"/>
    <w:rsid w:val="00CA29D5"/>
    <w:rsid w:val="00CA29E4"/>
    <w:rsid w:val="00CA2CC1"/>
    <w:rsid w:val="00CA2D19"/>
    <w:rsid w:val="00CA3335"/>
    <w:rsid w:val="00CA3359"/>
    <w:rsid w:val="00CA33D5"/>
    <w:rsid w:val="00CA3955"/>
    <w:rsid w:val="00CA3969"/>
    <w:rsid w:val="00CA39DC"/>
    <w:rsid w:val="00CA3E94"/>
    <w:rsid w:val="00CA3F46"/>
    <w:rsid w:val="00CA3FE3"/>
    <w:rsid w:val="00CA42F8"/>
    <w:rsid w:val="00CA4305"/>
    <w:rsid w:val="00CA45A1"/>
    <w:rsid w:val="00CA4705"/>
    <w:rsid w:val="00CA47F2"/>
    <w:rsid w:val="00CA483E"/>
    <w:rsid w:val="00CA4840"/>
    <w:rsid w:val="00CA485E"/>
    <w:rsid w:val="00CA48BF"/>
    <w:rsid w:val="00CA5543"/>
    <w:rsid w:val="00CA59D6"/>
    <w:rsid w:val="00CA59E5"/>
    <w:rsid w:val="00CA5A16"/>
    <w:rsid w:val="00CA5A2A"/>
    <w:rsid w:val="00CA5CA6"/>
    <w:rsid w:val="00CA5D80"/>
    <w:rsid w:val="00CA5FDC"/>
    <w:rsid w:val="00CA6824"/>
    <w:rsid w:val="00CA68AE"/>
    <w:rsid w:val="00CA6A03"/>
    <w:rsid w:val="00CA6A04"/>
    <w:rsid w:val="00CA6DEB"/>
    <w:rsid w:val="00CA70C6"/>
    <w:rsid w:val="00CA7221"/>
    <w:rsid w:val="00CA74F4"/>
    <w:rsid w:val="00CB008B"/>
    <w:rsid w:val="00CB087A"/>
    <w:rsid w:val="00CB0AF5"/>
    <w:rsid w:val="00CB0D1B"/>
    <w:rsid w:val="00CB0F8B"/>
    <w:rsid w:val="00CB1135"/>
    <w:rsid w:val="00CB114D"/>
    <w:rsid w:val="00CB14BC"/>
    <w:rsid w:val="00CB1698"/>
    <w:rsid w:val="00CB1968"/>
    <w:rsid w:val="00CB1ABB"/>
    <w:rsid w:val="00CB1B49"/>
    <w:rsid w:val="00CB1D4F"/>
    <w:rsid w:val="00CB1E3E"/>
    <w:rsid w:val="00CB2124"/>
    <w:rsid w:val="00CB2243"/>
    <w:rsid w:val="00CB23C7"/>
    <w:rsid w:val="00CB23CE"/>
    <w:rsid w:val="00CB2434"/>
    <w:rsid w:val="00CB264F"/>
    <w:rsid w:val="00CB2A46"/>
    <w:rsid w:val="00CB2B42"/>
    <w:rsid w:val="00CB2DBB"/>
    <w:rsid w:val="00CB33F2"/>
    <w:rsid w:val="00CB3648"/>
    <w:rsid w:val="00CB38C0"/>
    <w:rsid w:val="00CB38D7"/>
    <w:rsid w:val="00CB38DD"/>
    <w:rsid w:val="00CB3A82"/>
    <w:rsid w:val="00CB3CFD"/>
    <w:rsid w:val="00CB432E"/>
    <w:rsid w:val="00CB45AE"/>
    <w:rsid w:val="00CB4B2E"/>
    <w:rsid w:val="00CB4DD5"/>
    <w:rsid w:val="00CB4E10"/>
    <w:rsid w:val="00CB4E4B"/>
    <w:rsid w:val="00CB4F3A"/>
    <w:rsid w:val="00CB4F7F"/>
    <w:rsid w:val="00CB517F"/>
    <w:rsid w:val="00CB52DA"/>
    <w:rsid w:val="00CB54BE"/>
    <w:rsid w:val="00CB57CB"/>
    <w:rsid w:val="00CB59AF"/>
    <w:rsid w:val="00CB5A6F"/>
    <w:rsid w:val="00CB5E74"/>
    <w:rsid w:val="00CB606D"/>
    <w:rsid w:val="00CB623E"/>
    <w:rsid w:val="00CB6981"/>
    <w:rsid w:val="00CB6A2B"/>
    <w:rsid w:val="00CB6AC6"/>
    <w:rsid w:val="00CB6C4C"/>
    <w:rsid w:val="00CB6C71"/>
    <w:rsid w:val="00CB6D9D"/>
    <w:rsid w:val="00CB6EB9"/>
    <w:rsid w:val="00CB6F67"/>
    <w:rsid w:val="00CB73B4"/>
    <w:rsid w:val="00CB765C"/>
    <w:rsid w:val="00CB7755"/>
    <w:rsid w:val="00CB7A06"/>
    <w:rsid w:val="00CB7D0D"/>
    <w:rsid w:val="00CC0260"/>
    <w:rsid w:val="00CC05CB"/>
    <w:rsid w:val="00CC05E4"/>
    <w:rsid w:val="00CC0B09"/>
    <w:rsid w:val="00CC0C8D"/>
    <w:rsid w:val="00CC0E2D"/>
    <w:rsid w:val="00CC10AE"/>
    <w:rsid w:val="00CC110B"/>
    <w:rsid w:val="00CC11A3"/>
    <w:rsid w:val="00CC18D2"/>
    <w:rsid w:val="00CC190A"/>
    <w:rsid w:val="00CC197C"/>
    <w:rsid w:val="00CC1AB6"/>
    <w:rsid w:val="00CC1CC1"/>
    <w:rsid w:val="00CC1CCA"/>
    <w:rsid w:val="00CC1E56"/>
    <w:rsid w:val="00CC20B3"/>
    <w:rsid w:val="00CC219C"/>
    <w:rsid w:val="00CC253D"/>
    <w:rsid w:val="00CC26DA"/>
    <w:rsid w:val="00CC277C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263"/>
    <w:rsid w:val="00CC475D"/>
    <w:rsid w:val="00CC4998"/>
    <w:rsid w:val="00CC49AA"/>
    <w:rsid w:val="00CC4E98"/>
    <w:rsid w:val="00CC4EBC"/>
    <w:rsid w:val="00CC5137"/>
    <w:rsid w:val="00CC52BC"/>
    <w:rsid w:val="00CC6326"/>
    <w:rsid w:val="00CC64C5"/>
    <w:rsid w:val="00CC67D9"/>
    <w:rsid w:val="00CC6B04"/>
    <w:rsid w:val="00CC6DC5"/>
    <w:rsid w:val="00CC6F27"/>
    <w:rsid w:val="00CC6FA3"/>
    <w:rsid w:val="00CC6FAB"/>
    <w:rsid w:val="00CC6FF6"/>
    <w:rsid w:val="00CC71FF"/>
    <w:rsid w:val="00CC752F"/>
    <w:rsid w:val="00CC77E3"/>
    <w:rsid w:val="00CC79E6"/>
    <w:rsid w:val="00CC7E57"/>
    <w:rsid w:val="00CD0373"/>
    <w:rsid w:val="00CD0754"/>
    <w:rsid w:val="00CD075B"/>
    <w:rsid w:val="00CD0C7C"/>
    <w:rsid w:val="00CD15DE"/>
    <w:rsid w:val="00CD1806"/>
    <w:rsid w:val="00CD1B89"/>
    <w:rsid w:val="00CD2032"/>
    <w:rsid w:val="00CD24BD"/>
    <w:rsid w:val="00CD2741"/>
    <w:rsid w:val="00CD2C68"/>
    <w:rsid w:val="00CD2C80"/>
    <w:rsid w:val="00CD2C96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478"/>
    <w:rsid w:val="00CD5712"/>
    <w:rsid w:val="00CD5846"/>
    <w:rsid w:val="00CD58AD"/>
    <w:rsid w:val="00CD5C40"/>
    <w:rsid w:val="00CD5DFE"/>
    <w:rsid w:val="00CD5F7E"/>
    <w:rsid w:val="00CD602D"/>
    <w:rsid w:val="00CD61A6"/>
    <w:rsid w:val="00CD637C"/>
    <w:rsid w:val="00CD642A"/>
    <w:rsid w:val="00CD6618"/>
    <w:rsid w:val="00CD6D9E"/>
    <w:rsid w:val="00CD6E5D"/>
    <w:rsid w:val="00CD7187"/>
    <w:rsid w:val="00CD7681"/>
    <w:rsid w:val="00CD7B18"/>
    <w:rsid w:val="00CD7B96"/>
    <w:rsid w:val="00CD7BC2"/>
    <w:rsid w:val="00CD7DD6"/>
    <w:rsid w:val="00CD7F84"/>
    <w:rsid w:val="00CE0023"/>
    <w:rsid w:val="00CE021F"/>
    <w:rsid w:val="00CE0352"/>
    <w:rsid w:val="00CE0387"/>
    <w:rsid w:val="00CE0498"/>
    <w:rsid w:val="00CE057D"/>
    <w:rsid w:val="00CE07EA"/>
    <w:rsid w:val="00CE08BC"/>
    <w:rsid w:val="00CE090F"/>
    <w:rsid w:val="00CE0ADC"/>
    <w:rsid w:val="00CE0C38"/>
    <w:rsid w:val="00CE0D50"/>
    <w:rsid w:val="00CE0F8D"/>
    <w:rsid w:val="00CE12CE"/>
    <w:rsid w:val="00CE14DF"/>
    <w:rsid w:val="00CE166A"/>
    <w:rsid w:val="00CE19F7"/>
    <w:rsid w:val="00CE1BDF"/>
    <w:rsid w:val="00CE21F1"/>
    <w:rsid w:val="00CE242F"/>
    <w:rsid w:val="00CE24D6"/>
    <w:rsid w:val="00CE24E6"/>
    <w:rsid w:val="00CE2AD6"/>
    <w:rsid w:val="00CE2BB7"/>
    <w:rsid w:val="00CE2FE2"/>
    <w:rsid w:val="00CE2FE8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969"/>
    <w:rsid w:val="00CE59CE"/>
    <w:rsid w:val="00CE624C"/>
    <w:rsid w:val="00CE6AD0"/>
    <w:rsid w:val="00CE6BCC"/>
    <w:rsid w:val="00CE6F52"/>
    <w:rsid w:val="00CE7214"/>
    <w:rsid w:val="00CE7340"/>
    <w:rsid w:val="00CE7423"/>
    <w:rsid w:val="00CE75AC"/>
    <w:rsid w:val="00CE76D0"/>
    <w:rsid w:val="00CE789C"/>
    <w:rsid w:val="00CE7A84"/>
    <w:rsid w:val="00CE7AE4"/>
    <w:rsid w:val="00CE7E84"/>
    <w:rsid w:val="00CF0110"/>
    <w:rsid w:val="00CF06AF"/>
    <w:rsid w:val="00CF0751"/>
    <w:rsid w:val="00CF0A92"/>
    <w:rsid w:val="00CF0CA9"/>
    <w:rsid w:val="00CF0DED"/>
    <w:rsid w:val="00CF0EC1"/>
    <w:rsid w:val="00CF0F97"/>
    <w:rsid w:val="00CF1640"/>
    <w:rsid w:val="00CF1B14"/>
    <w:rsid w:val="00CF1B3D"/>
    <w:rsid w:val="00CF1C86"/>
    <w:rsid w:val="00CF1D57"/>
    <w:rsid w:val="00CF1EF2"/>
    <w:rsid w:val="00CF2010"/>
    <w:rsid w:val="00CF22CC"/>
    <w:rsid w:val="00CF25AA"/>
    <w:rsid w:val="00CF293A"/>
    <w:rsid w:val="00CF2A89"/>
    <w:rsid w:val="00CF2BF3"/>
    <w:rsid w:val="00CF2E07"/>
    <w:rsid w:val="00CF2F1E"/>
    <w:rsid w:val="00CF31C7"/>
    <w:rsid w:val="00CF397B"/>
    <w:rsid w:val="00CF3D78"/>
    <w:rsid w:val="00CF3E75"/>
    <w:rsid w:val="00CF40CC"/>
    <w:rsid w:val="00CF41A5"/>
    <w:rsid w:val="00CF4383"/>
    <w:rsid w:val="00CF43E8"/>
    <w:rsid w:val="00CF456C"/>
    <w:rsid w:val="00CF4D63"/>
    <w:rsid w:val="00CF4EA1"/>
    <w:rsid w:val="00CF526A"/>
    <w:rsid w:val="00CF54B6"/>
    <w:rsid w:val="00CF55E4"/>
    <w:rsid w:val="00CF632B"/>
    <w:rsid w:val="00CF6527"/>
    <w:rsid w:val="00CF6559"/>
    <w:rsid w:val="00CF68CC"/>
    <w:rsid w:val="00CF6BFE"/>
    <w:rsid w:val="00CF6D85"/>
    <w:rsid w:val="00CF6F86"/>
    <w:rsid w:val="00CF731F"/>
    <w:rsid w:val="00CF75C7"/>
    <w:rsid w:val="00CF75FE"/>
    <w:rsid w:val="00CF7649"/>
    <w:rsid w:val="00CF7BF5"/>
    <w:rsid w:val="00D000AF"/>
    <w:rsid w:val="00D0050C"/>
    <w:rsid w:val="00D00600"/>
    <w:rsid w:val="00D0086C"/>
    <w:rsid w:val="00D010FC"/>
    <w:rsid w:val="00D0129B"/>
    <w:rsid w:val="00D0152E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7CC"/>
    <w:rsid w:val="00D02B43"/>
    <w:rsid w:val="00D02B6D"/>
    <w:rsid w:val="00D02EB9"/>
    <w:rsid w:val="00D030CC"/>
    <w:rsid w:val="00D030F2"/>
    <w:rsid w:val="00D0371B"/>
    <w:rsid w:val="00D03740"/>
    <w:rsid w:val="00D03E01"/>
    <w:rsid w:val="00D03F6A"/>
    <w:rsid w:val="00D0400D"/>
    <w:rsid w:val="00D04155"/>
    <w:rsid w:val="00D04242"/>
    <w:rsid w:val="00D0484F"/>
    <w:rsid w:val="00D0495A"/>
    <w:rsid w:val="00D0499F"/>
    <w:rsid w:val="00D04B9F"/>
    <w:rsid w:val="00D04EBF"/>
    <w:rsid w:val="00D05195"/>
    <w:rsid w:val="00D05252"/>
    <w:rsid w:val="00D05321"/>
    <w:rsid w:val="00D053C3"/>
    <w:rsid w:val="00D054D0"/>
    <w:rsid w:val="00D05587"/>
    <w:rsid w:val="00D055E8"/>
    <w:rsid w:val="00D05640"/>
    <w:rsid w:val="00D05952"/>
    <w:rsid w:val="00D05BE2"/>
    <w:rsid w:val="00D05CE2"/>
    <w:rsid w:val="00D05F25"/>
    <w:rsid w:val="00D06182"/>
    <w:rsid w:val="00D0620A"/>
    <w:rsid w:val="00D062C8"/>
    <w:rsid w:val="00D067FA"/>
    <w:rsid w:val="00D06925"/>
    <w:rsid w:val="00D06AAE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0A08"/>
    <w:rsid w:val="00D10A1F"/>
    <w:rsid w:val="00D1108D"/>
    <w:rsid w:val="00D110D5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29"/>
    <w:rsid w:val="00D13541"/>
    <w:rsid w:val="00D135DB"/>
    <w:rsid w:val="00D13767"/>
    <w:rsid w:val="00D13CD2"/>
    <w:rsid w:val="00D13DA2"/>
    <w:rsid w:val="00D13DD2"/>
    <w:rsid w:val="00D13F98"/>
    <w:rsid w:val="00D13FB5"/>
    <w:rsid w:val="00D13FF7"/>
    <w:rsid w:val="00D140DA"/>
    <w:rsid w:val="00D14447"/>
    <w:rsid w:val="00D144EC"/>
    <w:rsid w:val="00D1484D"/>
    <w:rsid w:val="00D14B3D"/>
    <w:rsid w:val="00D1509D"/>
    <w:rsid w:val="00D15280"/>
    <w:rsid w:val="00D1552B"/>
    <w:rsid w:val="00D1573A"/>
    <w:rsid w:val="00D15901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17DFB"/>
    <w:rsid w:val="00D20122"/>
    <w:rsid w:val="00D201BF"/>
    <w:rsid w:val="00D2039A"/>
    <w:rsid w:val="00D208E2"/>
    <w:rsid w:val="00D20923"/>
    <w:rsid w:val="00D209C9"/>
    <w:rsid w:val="00D20F32"/>
    <w:rsid w:val="00D21181"/>
    <w:rsid w:val="00D21237"/>
    <w:rsid w:val="00D2123C"/>
    <w:rsid w:val="00D21306"/>
    <w:rsid w:val="00D21729"/>
    <w:rsid w:val="00D2198E"/>
    <w:rsid w:val="00D21AE1"/>
    <w:rsid w:val="00D21E82"/>
    <w:rsid w:val="00D21F1A"/>
    <w:rsid w:val="00D2210E"/>
    <w:rsid w:val="00D2227B"/>
    <w:rsid w:val="00D22405"/>
    <w:rsid w:val="00D227A5"/>
    <w:rsid w:val="00D22B1B"/>
    <w:rsid w:val="00D22C65"/>
    <w:rsid w:val="00D22CA0"/>
    <w:rsid w:val="00D230D6"/>
    <w:rsid w:val="00D234E2"/>
    <w:rsid w:val="00D235DD"/>
    <w:rsid w:val="00D2398A"/>
    <w:rsid w:val="00D239B7"/>
    <w:rsid w:val="00D23A1A"/>
    <w:rsid w:val="00D23B8D"/>
    <w:rsid w:val="00D23C26"/>
    <w:rsid w:val="00D23D83"/>
    <w:rsid w:val="00D23F44"/>
    <w:rsid w:val="00D24263"/>
    <w:rsid w:val="00D24341"/>
    <w:rsid w:val="00D2445C"/>
    <w:rsid w:val="00D24D4D"/>
    <w:rsid w:val="00D24E7A"/>
    <w:rsid w:val="00D24FCE"/>
    <w:rsid w:val="00D2564F"/>
    <w:rsid w:val="00D2591E"/>
    <w:rsid w:val="00D25BC9"/>
    <w:rsid w:val="00D25CD9"/>
    <w:rsid w:val="00D25D7A"/>
    <w:rsid w:val="00D25E4E"/>
    <w:rsid w:val="00D26092"/>
    <w:rsid w:val="00D26453"/>
    <w:rsid w:val="00D26591"/>
    <w:rsid w:val="00D2668E"/>
    <w:rsid w:val="00D26A45"/>
    <w:rsid w:val="00D26CB2"/>
    <w:rsid w:val="00D26F5F"/>
    <w:rsid w:val="00D27183"/>
    <w:rsid w:val="00D2763C"/>
    <w:rsid w:val="00D2774F"/>
    <w:rsid w:val="00D2790F"/>
    <w:rsid w:val="00D27B23"/>
    <w:rsid w:val="00D27BF3"/>
    <w:rsid w:val="00D27C9B"/>
    <w:rsid w:val="00D27DBF"/>
    <w:rsid w:val="00D3001A"/>
    <w:rsid w:val="00D30053"/>
    <w:rsid w:val="00D30115"/>
    <w:rsid w:val="00D3030B"/>
    <w:rsid w:val="00D30405"/>
    <w:rsid w:val="00D30711"/>
    <w:rsid w:val="00D3088B"/>
    <w:rsid w:val="00D30C86"/>
    <w:rsid w:val="00D31045"/>
    <w:rsid w:val="00D3162E"/>
    <w:rsid w:val="00D31672"/>
    <w:rsid w:val="00D31901"/>
    <w:rsid w:val="00D31914"/>
    <w:rsid w:val="00D31A3B"/>
    <w:rsid w:val="00D31F54"/>
    <w:rsid w:val="00D320E7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A2"/>
    <w:rsid w:val="00D338FA"/>
    <w:rsid w:val="00D33A5B"/>
    <w:rsid w:val="00D33E1D"/>
    <w:rsid w:val="00D33EE4"/>
    <w:rsid w:val="00D341F8"/>
    <w:rsid w:val="00D34F7B"/>
    <w:rsid w:val="00D3511D"/>
    <w:rsid w:val="00D3543E"/>
    <w:rsid w:val="00D3560F"/>
    <w:rsid w:val="00D357A1"/>
    <w:rsid w:val="00D35A66"/>
    <w:rsid w:val="00D35AEE"/>
    <w:rsid w:val="00D35EA7"/>
    <w:rsid w:val="00D361E5"/>
    <w:rsid w:val="00D3630F"/>
    <w:rsid w:val="00D36335"/>
    <w:rsid w:val="00D36361"/>
    <w:rsid w:val="00D363C3"/>
    <w:rsid w:val="00D36635"/>
    <w:rsid w:val="00D36733"/>
    <w:rsid w:val="00D3690A"/>
    <w:rsid w:val="00D36CDA"/>
    <w:rsid w:val="00D36DDB"/>
    <w:rsid w:val="00D37648"/>
    <w:rsid w:val="00D376F4"/>
    <w:rsid w:val="00D3774C"/>
    <w:rsid w:val="00D37AB7"/>
    <w:rsid w:val="00D40222"/>
    <w:rsid w:val="00D40983"/>
    <w:rsid w:val="00D40BAF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044"/>
    <w:rsid w:val="00D43105"/>
    <w:rsid w:val="00D432D4"/>
    <w:rsid w:val="00D434C3"/>
    <w:rsid w:val="00D439C7"/>
    <w:rsid w:val="00D43A36"/>
    <w:rsid w:val="00D4408C"/>
    <w:rsid w:val="00D4410E"/>
    <w:rsid w:val="00D44187"/>
    <w:rsid w:val="00D44C06"/>
    <w:rsid w:val="00D44DFB"/>
    <w:rsid w:val="00D44F43"/>
    <w:rsid w:val="00D45124"/>
    <w:rsid w:val="00D4539F"/>
    <w:rsid w:val="00D4547B"/>
    <w:rsid w:val="00D459ED"/>
    <w:rsid w:val="00D45A2A"/>
    <w:rsid w:val="00D45C47"/>
    <w:rsid w:val="00D45ECB"/>
    <w:rsid w:val="00D46072"/>
    <w:rsid w:val="00D467FA"/>
    <w:rsid w:val="00D46A6C"/>
    <w:rsid w:val="00D46F51"/>
    <w:rsid w:val="00D4758F"/>
    <w:rsid w:val="00D4773A"/>
    <w:rsid w:val="00D477FC"/>
    <w:rsid w:val="00D4789B"/>
    <w:rsid w:val="00D47A16"/>
    <w:rsid w:val="00D47A6B"/>
    <w:rsid w:val="00D47AA8"/>
    <w:rsid w:val="00D47C13"/>
    <w:rsid w:val="00D47DF1"/>
    <w:rsid w:val="00D50213"/>
    <w:rsid w:val="00D50253"/>
    <w:rsid w:val="00D50274"/>
    <w:rsid w:val="00D50817"/>
    <w:rsid w:val="00D50A33"/>
    <w:rsid w:val="00D50C8B"/>
    <w:rsid w:val="00D5130B"/>
    <w:rsid w:val="00D5176D"/>
    <w:rsid w:val="00D51846"/>
    <w:rsid w:val="00D51B36"/>
    <w:rsid w:val="00D5208D"/>
    <w:rsid w:val="00D5226B"/>
    <w:rsid w:val="00D522F3"/>
    <w:rsid w:val="00D524AA"/>
    <w:rsid w:val="00D52516"/>
    <w:rsid w:val="00D5256E"/>
    <w:rsid w:val="00D5258F"/>
    <w:rsid w:val="00D52A1B"/>
    <w:rsid w:val="00D52F34"/>
    <w:rsid w:val="00D530F7"/>
    <w:rsid w:val="00D531B5"/>
    <w:rsid w:val="00D537A9"/>
    <w:rsid w:val="00D53B2F"/>
    <w:rsid w:val="00D53C6B"/>
    <w:rsid w:val="00D54297"/>
    <w:rsid w:val="00D542EC"/>
    <w:rsid w:val="00D543E2"/>
    <w:rsid w:val="00D54448"/>
    <w:rsid w:val="00D545AE"/>
    <w:rsid w:val="00D54B7C"/>
    <w:rsid w:val="00D54E25"/>
    <w:rsid w:val="00D54EC8"/>
    <w:rsid w:val="00D54EFD"/>
    <w:rsid w:val="00D54F72"/>
    <w:rsid w:val="00D54FDC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5B2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6"/>
    <w:rsid w:val="00D6185F"/>
    <w:rsid w:val="00D61900"/>
    <w:rsid w:val="00D61999"/>
    <w:rsid w:val="00D61AD6"/>
    <w:rsid w:val="00D620C7"/>
    <w:rsid w:val="00D6212F"/>
    <w:rsid w:val="00D622D7"/>
    <w:rsid w:val="00D624B4"/>
    <w:rsid w:val="00D626AC"/>
    <w:rsid w:val="00D62950"/>
    <w:rsid w:val="00D629D5"/>
    <w:rsid w:val="00D62E7C"/>
    <w:rsid w:val="00D6309F"/>
    <w:rsid w:val="00D630A2"/>
    <w:rsid w:val="00D63524"/>
    <w:rsid w:val="00D63563"/>
    <w:rsid w:val="00D635B2"/>
    <w:rsid w:val="00D6362F"/>
    <w:rsid w:val="00D637F2"/>
    <w:rsid w:val="00D63E0C"/>
    <w:rsid w:val="00D64064"/>
    <w:rsid w:val="00D644BD"/>
    <w:rsid w:val="00D644E4"/>
    <w:rsid w:val="00D6463D"/>
    <w:rsid w:val="00D647E6"/>
    <w:rsid w:val="00D6499B"/>
    <w:rsid w:val="00D649EC"/>
    <w:rsid w:val="00D64ADD"/>
    <w:rsid w:val="00D64B10"/>
    <w:rsid w:val="00D6526D"/>
    <w:rsid w:val="00D652D3"/>
    <w:rsid w:val="00D6532E"/>
    <w:rsid w:val="00D655A3"/>
    <w:rsid w:val="00D65AD7"/>
    <w:rsid w:val="00D65D87"/>
    <w:rsid w:val="00D65D8E"/>
    <w:rsid w:val="00D66023"/>
    <w:rsid w:val="00D6668D"/>
    <w:rsid w:val="00D66743"/>
    <w:rsid w:val="00D6691E"/>
    <w:rsid w:val="00D66C41"/>
    <w:rsid w:val="00D66F27"/>
    <w:rsid w:val="00D6722A"/>
    <w:rsid w:val="00D67317"/>
    <w:rsid w:val="00D67382"/>
    <w:rsid w:val="00D678DC"/>
    <w:rsid w:val="00D70145"/>
    <w:rsid w:val="00D706AA"/>
    <w:rsid w:val="00D70EC1"/>
    <w:rsid w:val="00D70F3E"/>
    <w:rsid w:val="00D70F50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B7D"/>
    <w:rsid w:val="00D72DD3"/>
    <w:rsid w:val="00D72FDB"/>
    <w:rsid w:val="00D730A8"/>
    <w:rsid w:val="00D73285"/>
    <w:rsid w:val="00D73387"/>
    <w:rsid w:val="00D7340B"/>
    <w:rsid w:val="00D737C6"/>
    <w:rsid w:val="00D7382A"/>
    <w:rsid w:val="00D73A70"/>
    <w:rsid w:val="00D73AA5"/>
    <w:rsid w:val="00D73B4B"/>
    <w:rsid w:val="00D73BEE"/>
    <w:rsid w:val="00D73C3E"/>
    <w:rsid w:val="00D73C6D"/>
    <w:rsid w:val="00D73C99"/>
    <w:rsid w:val="00D73E05"/>
    <w:rsid w:val="00D73F65"/>
    <w:rsid w:val="00D73FC9"/>
    <w:rsid w:val="00D74B0F"/>
    <w:rsid w:val="00D74B26"/>
    <w:rsid w:val="00D74C11"/>
    <w:rsid w:val="00D74C20"/>
    <w:rsid w:val="00D750E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AD7"/>
    <w:rsid w:val="00D77BA9"/>
    <w:rsid w:val="00D77BCF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1C67"/>
    <w:rsid w:val="00D82C56"/>
    <w:rsid w:val="00D82E94"/>
    <w:rsid w:val="00D831DA"/>
    <w:rsid w:val="00D832BD"/>
    <w:rsid w:val="00D833D3"/>
    <w:rsid w:val="00D836BD"/>
    <w:rsid w:val="00D83701"/>
    <w:rsid w:val="00D83725"/>
    <w:rsid w:val="00D83A87"/>
    <w:rsid w:val="00D83C43"/>
    <w:rsid w:val="00D84244"/>
    <w:rsid w:val="00D84D38"/>
    <w:rsid w:val="00D851F2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1D"/>
    <w:rsid w:val="00D904CC"/>
    <w:rsid w:val="00D907C7"/>
    <w:rsid w:val="00D91079"/>
    <w:rsid w:val="00D913AD"/>
    <w:rsid w:val="00D9145D"/>
    <w:rsid w:val="00D916E1"/>
    <w:rsid w:val="00D919E9"/>
    <w:rsid w:val="00D91C9A"/>
    <w:rsid w:val="00D91E44"/>
    <w:rsid w:val="00D91F79"/>
    <w:rsid w:val="00D92058"/>
    <w:rsid w:val="00D92201"/>
    <w:rsid w:val="00D922BC"/>
    <w:rsid w:val="00D92376"/>
    <w:rsid w:val="00D92575"/>
    <w:rsid w:val="00D92638"/>
    <w:rsid w:val="00D927D6"/>
    <w:rsid w:val="00D92A3A"/>
    <w:rsid w:val="00D92A47"/>
    <w:rsid w:val="00D92FD9"/>
    <w:rsid w:val="00D9311F"/>
    <w:rsid w:val="00D9352C"/>
    <w:rsid w:val="00D937CD"/>
    <w:rsid w:val="00D93D4E"/>
    <w:rsid w:val="00D93E3A"/>
    <w:rsid w:val="00D941CC"/>
    <w:rsid w:val="00D941DA"/>
    <w:rsid w:val="00D94354"/>
    <w:rsid w:val="00D944EE"/>
    <w:rsid w:val="00D94DBC"/>
    <w:rsid w:val="00D951F6"/>
    <w:rsid w:val="00D957CF"/>
    <w:rsid w:val="00D95A57"/>
    <w:rsid w:val="00D95ADB"/>
    <w:rsid w:val="00D95B68"/>
    <w:rsid w:val="00D95D39"/>
    <w:rsid w:val="00D95EA0"/>
    <w:rsid w:val="00D95EDD"/>
    <w:rsid w:val="00D95F6D"/>
    <w:rsid w:val="00D96128"/>
    <w:rsid w:val="00D963F2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4D1"/>
    <w:rsid w:val="00DA06C9"/>
    <w:rsid w:val="00DA07D8"/>
    <w:rsid w:val="00DA0886"/>
    <w:rsid w:val="00DA0A06"/>
    <w:rsid w:val="00DA1499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42E"/>
    <w:rsid w:val="00DA344D"/>
    <w:rsid w:val="00DA3667"/>
    <w:rsid w:val="00DA3675"/>
    <w:rsid w:val="00DA3766"/>
    <w:rsid w:val="00DA3A81"/>
    <w:rsid w:val="00DA3E39"/>
    <w:rsid w:val="00DA3E58"/>
    <w:rsid w:val="00DA4174"/>
    <w:rsid w:val="00DA4450"/>
    <w:rsid w:val="00DA46A4"/>
    <w:rsid w:val="00DA4823"/>
    <w:rsid w:val="00DA4C22"/>
    <w:rsid w:val="00DA4EF5"/>
    <w:rsid w:val="00DA520A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BED"/>
    <w:rsid w:val="00DA6C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9B4"/>
    <w:rsid w:val="00DB0C9C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195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9FA"/>
    <w:rsid w:val="00DB3A1A"/>
    <w:rsid w:val="00DB3E5E"/>
    <w:rsid w:val="00DB41E0"/>
    <w:rsid w:val="00DB4226"/>
    <w:rsid w:val="00DB444B"/>
    <w:rsid w:val="00DB4454"/>
    <w:rsid w:val="00DB4C60"/>
    <w:rsid w:val="00DB4DB0"/>
    <w:rsid w:val="00DB5863"/>
    <w:rsid w:val="00DB592F"/>
    <w:rsid w:val="00DB59B6"/>
    <w:rsid w:val="00DB5A08"/>
    <w:rsid w:val="00DB5E6F"/>
    <w:rsid w:val="00DB6088"/>
    <w:rsid w:val="00DB626C"/>
    <w:rsid w:val="00DB62D6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009"/>
    <w:rsid w:val="00DC0105"/>
    <w:rsid w:val="00DC0404"/>
    <w:rsid w:val="00DC089F"/>
    <w:rsid w:val="00DC0C18"/>
    <w:rsid w:val="00DC11CB"/>
    <w:rsid w:val="00DC143E"/>
    <w:rsid w:val="00DC1EC6"/>
    <w:rsid w:val="00DC2434"/>
    <w:rsid w:val="00DC2528"/>
    <w:rsid w:val="00DC2636"/>
    <w:rsid w:val="00DC28CC"/>
    <w:rsid w:val="00DC2ABD"/>
    <w:rsid w:val="00DC2D53"/>
    <w:rsid w:val="00DC2E20"/>
    <w:rsid w:val="00DC2E83"/>
    <w:rsid w:val="00DC2F41"/>
    <w:rsid w:val="00DC316F"/>
    <w:rsid w:val="00DC3383"/>
    <w:rsid w:val="00DC35A0"/>
    <w:rsid w:val="00DC3646"/>
    <w:rsid w:val="00DC3892"/>
    <w:rsid w:val="00DC3924"/>
    <w:rsid w:val="00DC3C47"/>
    <w:rsid w:val="00DC3CC8"/>
    <w:rsid w:val="00DC3DE4"/>
    <w:rsid w:val="00DC3DF9"/>
    <w:rsid w:val="00DC4257"/>
    <w:rsid w:val="00DC4308"/>
    <w:rsid w:val="00DC46F2"/>
    <w:rsid w:val="00DC4814"/>
    <w:rsid w:val="00DC48CD"/>
    <w:rsid w:val="00DC54E1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D6E"/>
    <w:rsid w:val="00DC6F7B"/>
    <w:rsid w:val="00DC6F89"/>
    <w:rsid w:val="00DC6FE4"/>
    <w:rsid w:val="00DC7210"/>
    <w:rsid w:val="00DC74F3"/>
    <w:rsid w:val="00DD014D"/>
    <w:rsid w:val="00DD0388"/>
    <w:rsid w:val="00DD0847"/>
    <w:rsid w:val="00DD0B93"/>
    <w:rsid w:val="00DD0C38"/>
    <w:rsid w:val="00DD0C9E"/>
    <w:rsid w:val="00DD0DFC"/>
    <w:rsid w:val="00DD0E2E"/>
    <w:rsid w:val="00DD0FC4"/>
    <w:rsid w:val="00DD1311"/>
    <w:rsid w:val="00DD13BA"/>
    <w:rsid w:val="00DD1A41"/>
    <w:rsid w:val="00DD1A95"/>
    <w:rsid w:val="00DD1AAA"/>
    <w:rsid w:val="00DD1EB3"/>
    <w:rsid w:val="00DD1F60"/>
    <w:rsid w:val="00DD1F90"/>
    <w:rsid w:val="00DD212E"/>
    <w:rsid w:val="00DD23A4"/>
    <w:rsid w:val="00DD2917"/>
    <w:rsid w:val="00DD2C92"/>
    <w:rsid w:val="00DD35E5"/>
    <w:rsid w:val="00DD392D"/>
    <w:rsid w:val="00DD3A74"/>
    <w:rsid w:val="00DD3BA9"/>
    <w:rsid w:val="00DD3DF6"/>
    <w:rsid w:val="00DD43E8"/>
    <w:rsid w:val="00DD45FC"/>
    <w:rsid w:val="00DD4656"/>
    <w:rsid w:val="00DD480E"/>
    <w:rsid w:val="00DD4C09"/>
    <w:rsid w:val="00DD4CA6"/>
    <w:rsid w:val="00DD4D8B"/>
    <w:rsid w:val="00DD4EE2"/>
    <w:rsid w:val="00DD50C3"/>
    <w:rsid w:val="00DD50FF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CFD"/>
    <w:rsid w:val="00DD6E9D"/>
    <w:rsid w:val="00DD6F88"/>
    <w:rsid w:val="00DD7867"/>
    <w:rsid w:val="00DD7CE7"/>
    <w:rsid w:val="00DE0564"/>
    <w:rsid w:val="00DE05E3"/>
    <w:rsid w:val="00DE09A1"/>
    <w:rsid w:val="00DE0B8A"/>
    <w:rsid w:val="00DE0C65"/>
    <w:rsid w:val="00DE0C72"/>
    <w:rsid w:val="00DE0F38"/>
    <w:rsid w:val="00DE0FFC"/>
    <w:rsid w:val="00DE11D9"/>
    <w:rsid w:val="00DE184C"/>
    <w:rsid w:val="00DE1932"/>
    <w:rsid w:val="00DE1CD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1B9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83F"/>
    <w:rsid w:val="00DE49ED"/>
    <w:rsid w:val="00DE4FE4"/>
    <w:rsid w:val="00DE4FFC"/>
    <w:rsid w:val="00DE516F"/>
    <w:rsid w:val="00DE53C1"/>
    <w:rsid w:val="00DE5405"/>
    <w:rsid w:val="00DE5489"/>
    <w:rsid w:val="00DE59C8"/>
    <w:rsid w:val="00DE5AE9"/>
    <w:rsid w:val="00DE5B4A"/>
    <w:rsid w:val="00DE5B9C"/>
    <w:rsid w:val="00DE5BC4"/>
    <w:rsid w:val="00DE6198"/>
    <w:rsid w:val="00DE6339"/>
    <w:rsid w:val="00DE63AB"/>
    <w:rsid w:val="00DE6558"/>
    <w:rsid w:val="00DE68AE"/>
    <w:rsid w:val="00DE68BB"/>
    <w:rsid w:val="00DE701D"/>
    <w:rsid w:val="00DE7036"/>
    <w:rsid w:val="00DE70D0"/>
    <w:rsid w:val="00DE71D7"/>
    <w:rsid w:val="00DE7683"/>
    <w:rsid w:val="00DE7900"/>
    <w:rsid w:val="00DE7935"/>
    <w:rsid w:val="00DE7F66"/>
    <w:rsid w:val="00DF0564"/>
    <w:rsid w:val="00DF0720"/>
    <w:rsid w:val="00DF079E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1FC0"/>
    <w:rsid w:val="00DF2412"/>
    <w:rsid w:val="00DF2413"/>
    <w:rsid w:val="00DF2638"/>
    <w:rsid w:val="00DF2B51"/>
    <w:rsid w:val="00DF2C62"/>
    <w:rsid w:val="00DF2EA5"/>
    <w:rsid w:val="00DF2EE8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009"/>
    <w:rsid w:val="00DF42FF"/>
    <w:rsid w:val="00DF43AE"/>
    <w:rsid w:val="00DF4492"/>
    <w:rsid w:val="00DF4890"/>
    <w:rsid w:val="00DF4999"/>
    <w:rsid w:val="00DF4AFB"/>
    <w:rsid w:val="00DF4D38"/>
    <w:rsid w:val="00DF4D9A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6EC9"/>
    <w:rsid w:val="00DF6F4A"/>
    <w:rsid w:val="00DF7644"/>
    <w:rsid w:val="00DF7682"/>
    <w:rsid w:val="00DF77E0"/>
    <w:rsid w:val="00DF77F6"/>
    <w:rsid w:val="00DF7986"/>
    <w:rsid w:val="00DF7C5C"/>
    <w:rsid w:val="00DF7E7F"/>
    <w:rsid w:val="00DF7EF0"/>
    <w:rsid w:val="00DF7EF1"/>
    <w:rsid w:val="00E0008F"/>
    <w:rsid w:val="00E00180"/>
    <w:rsid w:val="00E001F1"/>
    <w:rsid w:val="00E002B1"/>
    <w:rsid w:val="00E00304"/>
    <w:rsid w:val="00E00328"/>
    <w:rsid w:val="00E00595"/>
    <w:rsid w:val="00E006C8"/>
    <w:rsid w:val="00E00745"/>
    <w:rsid w:val="00E00877"/>
    <w:rsid w:val="00E00957"/>
    <w:rsid w:val="00E00B17"/>
    <w:rsid w:val="00E00C2E"/>
    <w:rsid w:val="00E00C75"/>
    <w:rsid w:val="00E01170"/>
    <w:rsid w:val="00E0146F"/>
    <w:rsid w:val="00E01739"/>
    <w:rsid w:val="00E018C7"/>
    <w:rsid w:val="00E01D51"/>
    <w:rsid w:val="00E02000"/>
    <w:rsid w:val="00E02068"/>
    <w:rsid w:val="00E02087"/>
    <w:rsid w:val="00E024CC"/>
    <w:rsid w:val="00E02619"/>
    <w:rsid w:val="00E02A32"/>
    <w:rsid w:val="00E02ABB"/>
    <w:rsid w:val="00E02B57"/>
    <w:rsid w:val="00E02D52"/>
    <w:rsid w:val="00E02D89"/>
    <w:rsid w:val="00E02FC5"/>
    <w:rsid w:val="00E03093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CC1"/>
    <w:rsid w:val="00E04EF8"/>
    <w:rsid w:val="00E050DE"/>
    <w:rsid w:val="00E0529D"/>
    <w:rsid w:val="00E052AF"/>
    <w:rsid w:val="00E0576F"/>
    <w:rsid w:val="00E0599E"/>
    <w:rsid w:val="00E05B3B"/>
    <w:rsid w:val="00E05B8C"/>
    <w:rsid w:val="00E05C15"/>
    <w:rsid w:val="00E05D52"/>
    <w:rsid w:val="00E05F18"/>
    <w:rsid w:val="00E067A1"/>
    <w:rsid w:val="00E068C8"/>
    <w:rsid w:val="00E06B7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07DEA"/>
    <w:rsid w:val="00E07FCB"/>
    <w:rsid w:val="00E10131"/>
    <w:rsid w:val="00E1031B"/>
    <w:rsid w:val="00E10902"/>
    <w:rsid w:val="00E10B95"/>
    <w:rsid w:val="00E10E3E"/>
    <w:rsid w:val="00E10F68"/>
    <w:rsid w:val="00E11009"/>
    <w:rsid w:val="00E11666"/>
    <w:rsid w:val="00E1169B"/>
    <w:rsid w:val="00E117EA"/>
    <w:rsid w:val="00E11E32"/>
    <w:rsid w:val="00E12653"/>
    <w:rsid w:val="00E12877"/>
    <w:rsid w:val="00E12A1D"/>
    <w:rsid w:val="00E12C8F"/>
    <w:rsid w:val="00E12D28"/>
    <w:rsid w:val="00E13303"/>
    <w:rsid w:val="00E13540"/>
    <w:rsid w:val="00E13691"/>
    <w:rsid w:val="00E13AA4"/>
    <w:rsid w:val="00E14022"/>
    <w:rsid w:val="00E140C2"/>
    <w:rsid w:val="00E14198"/>
    <w:rsid w:val="00E14653"/>
    <w:rsid w:val="00E14853"/>
    <w:rsid w:val="00E14A75"/>
    <w:rsid w:val="00E14A83"/>
    <w:rsid w:val="00E14E64"/>
    <w:rsid w:val="00E14FF5"/>
    <w:rsid w:val="00E15626"/>
    <w:rsid w:val="00E156F2"/>
    <w:rsid w:val="00E1574B"/>
    <w:rsid w:val="00E15BDA"/>
    <w:rsid w:val="00E15F44"/>
    <w:rsid w:val="00E15F54"/>
    <w:rsid w:val="00E16789"/>
    <w:rsid w:val="00E16ACC"/>
    <w:rsid w:val="00E16BDB"/>
    <w:rsid w:val="00E16D69"/>
    <w:rsid w:val="00E1728E"/>
    <w:rsid w:val="00E17385"/>
    <w:rsid w:val="00E17396"/>
    <w:rsid w:val="00E175B7"/>
    <w:rsid w:val="00E176AA"/>
    <w:rsid w:val="00E177A1"/>
    <w:rsid w:val="00E17855"/>
    <w:rsid w:val="00E17D7F"/>
    <w:rsid w:val="00E200FD"/>
    <w:rsid w:val="00E20202"/>
    <w:rsid w:val="00E20233"/>
    <w:rsid w:val="00E20368"/>
    <w:rsid w:val="00E206B4"/>
    <w:rsid w:val="00E206BC"/>
    <w:rsid w:val="00E207C8"/>
    <w:rsid w:val="00E2093A"/>
    <w:rsid w:val="00E20BB5"/>
    <w:rsid w:val="00E20CD7"/>
    <w:rsid w:val="00E20CF8"/>
    <w:rsid w:val="00E2109A"/>
    <w:rsid w:val="00E2121C"/>
    <w:rsid w:val="00E21296"/>
    <w:rsid w:val="00E214F0"/>
    <w:rsid w:val="00E21653"/>
    <w:rsid w:val="00E216EC"/>
    <w:rsid w:val="00E2173C"/>
    <w:rsid w:val="00E218C8"/>
    <w:rsid w:val="00E21D72"/>
    <w:rsid w:val="00E21E1C"/>
    <w:rsid w:val="00E220AA"/>
    <w:rsid w:val="00E2210F"/>
    <w:rsid w:val="00E228B5"/>
    <w:rsid w:val="00E2297C"/>
    <w:rsid w:val="00E2298D"/>
    <w:rsid w:val="00E229D5"/>
    <w:rsid w:val="00E22A6D"/>
    <w:rsid w:val="00E22AFC"/>
    <w:rsid w:val="00E22D0C"/>
    <w:rsid w:val="00E22E00"/>
    <w:rsid w:val="00E235F3"/>
    <w:rsid w:val="00E23988"/>
    <w:rsid w:val="00E2426B"/>
    <w:rsid w:val="00E242A8"/>
    <w:rsid w:val="00E243FE"/>
    <w:rsid w:val="00E245FE"/>
    <w:rsid w:val="00E2470D"/>
    <w:rsid w:val="00E24911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06"/>
    <w:rsid w:val="00E26B1E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C28"/>
    <w:rsid w:val="00E30E0D"/>
    <w:rsid w:val="00E30FB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9CD"/>
    <w:rsid w:val="00E32C2F"/>
    <w:rsid w:val="00E32F6A"/>
    <w:rsid w:val="00E33283"/>
    <w:rsid w:val="00E3391A"/>
    <w:rsid w:val="00E33925"/>
    <w:rsid w:val="00E3397D"/>
    <w:rsid w:val="00E33B95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18"/>
    <w:rsid w:val="00E36AAE"/>
    <w:rsid w:val="00E36BA1"/>
    <w:rsid w:val="00E36FA2"/>
    <w:rsid w:val="00E37156"/>
    <w:rsid w:val="00E37527"/>
    <w:rsid w:val="00E378CA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84C"/>
    <w:rsid w:val="00E4293A"/>
    <w:rsid w:val="00E42AB2"/>
    <w:rsid w:val="00E42BFE"/>
    <w:rsid w:val="00E43391"/>
    <w:rsid w:val="00E436C3"/>
    <w:rsid w:val="00E437FF"/>
    <w:rsid w:val="00E438C8"/>
    <w:rsid w:val="00E43B0A"/>
    <w:rsid w:val="00E43B9C"/>
    <w:rsid w:val="00E43CBF"/>
    <w:rsid w:val="00E44054"/>
    <w:rsid w:val="00E44258"/>
    <w:rsid w:val="00E44885"/>
    <w:rsid w:val="00E44964"/>
    <w:rsid w:val="00E44B7E"/>
    <w:rsid w:val="00E44CC0"/>
    <w:rsid w:val="00E44F72"/>
    <w:rsid w:val="00E450A8"/>
    <w:rsid w:val="00E450CF"/>
    <w:rsid w:val="00E4539A"/>
    <w:rsid w:val="00E4545C"/>
    <w:rsid w:val="00E457BB"/>
    <w:rsid w:val="00E45BD5"/>
    <w:rsid w:val="00E4616C"/>
    <w:rsid w:val="00E4638C"/>
    <w:rsid w:val="00E468E9"/>
    <w:rsid w:val="00E469EF"/>
    <w:rsid w:val="00E46BC4"/>
    <w:rsid w:val="00E47000"/>
    <w:rsid w:val="00E472CB"/>
    <w:rsid w:val="00E473CD"/>
    <w:rsid w:val="00E474E2"/>
    <w:rsid w:val="00E478BE"/>
    <w:rsid w:val="00E47E33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215"/>
    <w:rsid w:val="00E5244A"/>
    <w:rsid w:val="00E524A7"/>
    <w:rsid w:val="00E52801"/>
    <w:rsid w:val="00E52821"/>
    <w:rsid w:val="00E52A26"/>
    <w:rsid w:val="00E52F2C"/>
    <w:rsid w:val="00E531F3"/>
    <w:rsid w:val="00E53370"/>
    <w:rsid w:val="00E537A8"/>
    <w:rsid w:val="00E53859"/>
    <w:rsid w:val="00E538E3"/>
    <w:rsid w:val="00E53EE9"/>
    <w:rsid w:val="00E54053"/>
    <w:rsid w:val="00E54846"/>
    <w:rsid w:val="00E54936"/>
    <w:rsid w:val="00E54A1B"/>
    <w:rsid w:val="00E54AB3"/>
    <w:rsid w:val="00E54AD6"/>
    <w:rsid w:val="00E54B9F"/>
    <w:rsid w:val="00E54EB9"/>
    <w:rsid w:val="00E54F96"/>
    <w:rsid w:val="00E55026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21B"/>
    <w:rsid w:val="00E576B0"/>
    <w:rsid w:val="00E577BD"/>
    <w:rsid w:val="00E57A2D"/>
    <w:rsid w:val="00E57D01"/>
    <w:rsid w:val="00E604D6"/>
    <w:rsid w:val="00E60507"/>
    <w:rsid w:val="00E60802"/>
    <w:rsid w:val="00E60D30"/>
    <w:rsid w:val="00E60FED"/>
    <w:rsid w:val="00E610E2"/>
    <w:rsid w:val="00E61163"/>
    <w:rsid w:val="00E6144B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CD8"/>
    <w:rsid w:val="00E63FA5"/>
    <w:rsid w:val="00E645BD"/>
    <w:rsid w:val="00E64676"/>
    <w:rsid w:val="00E64746"/>
    <w:rsid w:val="00E647FA"/>
    <w:rsid w:val="00E64949"/>
    <w:rsid w:val="00E649B3"/>
    <w:rsid w:val="00E64B64"/>
    <w:rsid w:val="00E64CAD"/>
    <w:rsid w:val="00E6503B"/>
    <w:rsid w:val="00E650C7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070"/>
    <w:rsid w:val="00E702B6"/>
    <w:rsid w:val="00E705A5"/>
    <w:rsid w:val="00E70693"/>
    <w:rsid w:val="00E706B8"/>
    <w:rsid w:val="00E709E0"/>
    <w:rsid w:val="00E70B30"/>
    <w:rsid w:val="00E7103C"/>
    <w:rsid w:val="00E7104F"/>
    <w:rsid w:val="00E710E3"/>
    <w:rsid w:val="00E712B1"/>
    <w:rsid w:val="00E71BCC"/>
    <w:rsid w:val="00E71DA9"/>
    <w:rsid w:val="00E71E6F"/>
    <w:rsid w:val="00E71FEF"/>
    <w:rsid w:val="00E7201A"/>
    <w:rsid w:val="00E72246"/>
    <w:rsid w:val="00E728E1"/>
    <w:rsid w:val="00E72901"/>
    <w:rsid w:val="00E72B8B"/>
    <w:rsid w:val="00E72C25"/>
    <w:rsid w:val="00E731F9"/>
    <w:rsid w:val="00E7322E"/>
    <w:rsid w:val="00E735CD"/>
    <w:rsid w:val="00E73635"/>
    <w:rsid w:val="00E7387A"/>
    <w:rsid w:val="00E73B95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C6D"/>
    <w:rsid w:val="00E75D69"/>
    <w:rsid w:val="00E7603E"/>
    <w:rsid w:val="00E76062"/>
    <w:rsid w:val="00E7638D"/>
    <w:rsid w:val="00E763D5"/>
    <w:rsid w:val="00E764FA"/>
    <w:rsid w:val="00E76F61"/>
    <w:rsid w:val="00E77012"/>
    <w:rsid w:val="00E77152"/>
    <w:rsid w:val="00E77287"/>
    <w:rsid w:val="00E772C9"/>
    <w:rsid w:val="00E7737D"/>
    <w:rsid w:val="00E77532"/>
    <w:rsid w:val="00E77AD6"/>
    <w:rsid w:val="00E77C09"/>
    <w:rsid w:val="00E77ECC"/>
    <w:rsid w:val="00E77F19"/>
    <w:rsid w:val="00E801F2"/>
    <w:rsid w:val="00E80225"/>
    <w:rsid w:val="00E8039D"/>
    <w:rsid w:val="00E803EF"/>
    <w:rsid w:val="00E80AD1"/>
    <w:rsid w:val="00E81003"/>
    <w:rsid w:val="00E81134"/>
    <w:rsid w:val="00E8127C"/>
    <w:rsid w:val="00E812C2"/>
    <w:rsid w:val="00E81324"/>
    <w:rsid w:val="00E816DA"/>
    <w:rsid w:val="00E817BE"/>
    <w:rsid w:val="00E81898"/>
    <w:rsid w:val="00E81C3A"/>
    <w:rsid w:val="00E81CC3"/>
    <w:rsid w:val="00E81D6F"/>
    <w:rsid w:val="00E81E45"/>
    <w:rsid w:val="00E8225E"/>
    <w:rsid w:val="00E823EB"/>
    <w:rsid w:val="00E823F6"/>
    <w:rsid w:val="00E824C6"/>
    <w:rsid w:val="00E82A9E"/>
    <w:rsid w:val="00E8332A"/>
    <w:rsid w:val="00E83362"/>
    <w:rsid w:val="00E83632"/>
    <w:rsid w:val="00E83947"/>
    <w:rsid w:val="00E83A3B"/>
    <w:rsid w:val="00E83C6D"/>
    <w:rsid w:val="00E83FFB"/>
    <w:rsid w:val="00E840A1"/>
    <w:rsid w:val="00E841B4"/>
    <w:rsid w:val="00E84215"/>
    <w:rsid w:val="00E84218"/>
    <w:rsid w:val="00E845F8"/>
    <w:rsid w:val="00E847C7"/>
    <w:rsid w:val="00E8482F"/>
    <w:rsid w:val="00E848C4"/>
    <w:rsid w:val="00E848F7"/>
    <w:rsid w:val="00E84BF6"/>
    <w:rsid w:val="00E84C46"/>
    <w:rsid w:val="00E84D2A"/>
    <w:rsid w:val="00E8503C"/>
    <w:rsid w:val="00E85662"/>
    <w:rsid w:val="00E85818"/>
    <w:rsid w:val="00E85A32"/>
    <w:rsid w:val="00E85B55"/>
    <w:rsid w:val="00E85F3B"/>
    <w:rsid w:val="00E86150"/>
    <w:rsid w:val="00E86251"/>
    <w:rsid w:val="00E8666B"/>
    <w:rsid w:val="00E8670F"/>
    <w:rsid w:val="00E86880"/>
    <w:rsid w:val="00E86A55"/>
    <w:rsid w:val="00E86C0F"/>
    <w:rsid w:val="00E870DE"/>
    <w:rsid w:val="00E87118"/>
    <w:rsid w:val="00E87119"/>
    <w:rsid w:val="00E874F0"/>
    <w:rsid w:val="00E8769F"/>
    <w:rsid w:val="00E878D4"/>
    <w:rsid w:val="00E87A8D"/>
    <w:rsid w:val="00E87F39"/>
    <w:rsid w:val="00E90355"/>
    <w:rsid w:val="00E90732"/>
    <w:rsid w:val="00E9074C"/>
    <w:rsid w:val="00E908F0"/>
    <w:rsid w:val="00E90D27"/>
    <w:rsid w:val="00E90EB5"/>
    <w:rsid w:val="00E910E4"/>
    <w:rsid w:val="00E9123F"/>
    <w:rsid w:val="00E9162F"/>
    <w:rsid w:val="00E916D6"/>
    <w:rsid w:val="00E9176C"/>
    <w:rsid w:val="00E91CA3"/>
    <w:rsid w:val="00E91D0D"/>
    <w:rsid w:val="00E920C3"/>
    <w:rsid w:val="00E924FE"/>
    <w:rsid w:val="00E9251B"/>
    <w:rsid w:val="00E92650"/>
    <w:rsid w:val="00E9266B"/>
    <w:rsid w:val="00E92826"/>
    <w:rsid w:val="00E92929"/>
    <w:rsid w:val="00E92BBC"/>
    <w:rsid w:val="00E92CCA"/>
    <w:rsid w:val="00E92D59"/>
    <w:rsid w:val="00E92F46"/>
    <w:rsid w:val="00E9307E"/>
    <w:rsid w:val="00E930A2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3F17"/>
    <w:rsid w:val="00E942C0"/>
    <w:rsid w:val="00E944E8"/>
    <w:rsid w:val="00E946FD"/>
    <w:rsid w:val="00E94BAA"/>
    <w:rsid w:val="00E94F3A"/>
    <w:rsid w:val="00E950C9"/>
    <w:rsid w:val="00E95637"/>
    <w:rsid w:val="00E9576C"/>
    <w:rsid w:val="00E95D02"/>
    <w:rsid w:val="00E96011"/>
    <w:rsid w:val="00E961EC"/>
    <w:rsid w:val="00E96684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805"/>
    <w:rsid w:val="00EA0B79"/>
    <w:rsid w:val="00EA0BAF"/>
    <w:rsid w:val="00EA0EC1"/>
    <w:rsid w:val="00EA0EEE"/>
    <w:rsid w:val="00EA1311"/>
    <w:rsid w:val="00EA14A7"/>
    <w:rsid w:val="00EA15C4"/>
    <w:rsid w:val="00EA1C93"/>
    <w:rsid w:val="00EA1DAB"/>
    <w:rsid w:val="00EA1E0A"/>
    <w:rsid w:val="00EA1EA5"/>
    <w:rsid w:val="00EA1F7A"/>
    <w:rsid w:val="00EA1FE6"/>
    <w:rsid w:val="00EA27CD"/>
    <w:rsid w:val="00EA27D7"/>
    <w:rsid w:val="00EA295B"/>
    <w:rsid w:val="00EA2A20"/>
    <w:rsid w:val="00EA2E01"/>
    <w:rsid w:val="00EA2EBA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104"/>
    <w:rsid w:val="00EA61FA"/>
    <w:rsid w:val="00EA6296"/>
    <w:rsid w:val="00EA6356"/>
    <w:rsid w:val="00EA64A6"/>
    <w:rsid w:val="00EA6557"/>
    <w:rsid w:val="00EA65EF"/>
    <w:rsid w:val="00EA6910"/>
    <w:rsid w:val="00EA6B46"/>
    <w:rsid w:val="00EA6C05"/>
    <w:rsid w:val="00EA6CA2"/>
    <w:rsid w:val="00EA6CCF"/>
    <w:rsid w:val="00EA6F4E"/>
    <w:rsid w:val="00EA7281"/>
    <w:rsid w:val="00EA7BCB"/>
    <w:rsid w:val="00EA7CF0"/>
    <w:rsid w:val="00EB002E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BED"/>
    <w:rsid w:val="00EB2C00"/>
    <w:rsid w:val="00EB2D44"/>
    <w:rsid w:val="00EB3047"/>
    <w:rsid w:val="00EB30A3"/>
    <w:rsid w:val="00EB30F9"/>
    <w:rsid w:val="00EB3230"/>
    <w:rsid w:val="00EB350D"/>
    <w:rsid w:val="00EB3743"/>
    <w:rsid w:val="00EB3A7A"/>
    <w:rsid w:val="00EB3BB6"/>
    <w:rsid w:val="00EB3BEC"/>
    <w:rsid w:val="00EB437E"/>
    <w:rsid w:val="00EB4420"/>
    <w:rsid w:val="00EB4462"/>
    <w:rsid w:val="00EB499D"/>
    <w:rsid w:val="00EB4B1F"/>
    <w:rsid w:val="00EB50AE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84C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14C"/>
    <w:rsid w:val="00EC036D"/>
    <w:rsid w:val="00EC0432"/>
    <w:rsid w:val="00EC076E"/>
    <w:rsid w:val="00EC0A70"/>
    <w:rsid w:val="00EC10FB"/>
    <w:rsid w:val="00EC129D"/>
    <w:rsid w:val="00EC13B5"/>
    <w:rsid w:val="00EC13EA"/>
    <w:rsid w:val="00EC143A"/>
    <w:rsid w:val="00EC14E8"/>
    <w:rsid w:val="00EC189D"/>
    <w:rsid w:val="00EC1911"/>
    <w:rsid w:val="00EC1AF7"/>
    <w:rsid w:val="00EC1B8D"/>
    <w:rsid w:val="00EC1F56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C82"/>
    <w:rsid w:val="00EC5DFF"/>
    <w:rsid w:val="00EC5FFC"/>
    <w:rsid w:val="00EC62EE"/>
    <w:rsid w:val="00EC6327"/>
    <w:rsid w:val="00EC6756"/>
    <w:rsid w:val="00EC68A7"/>
    <w:rsid w:val="00EC7625"/>
    <w:rsid w:val="00EC7C0B"/>
    <w:rsid w:val="00ED007E"/>
    <w:rsid w:val="00ED031C"/>
    <w:rsid w:val="00ED0519"/>
    <w:rsid w:val="00ED082F"/>
    <w:rsid w:val="00ED0FD9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8B8"/>
    <w:rsid w:val="00ED2AF7"/>
    <w:rsid w:val="00ED2BF1"/>
    <w:rsid w:val="00ED2D57"/>
    <w:rsid w:val="00ED2F5C"/>
    <w:rsid w:val="00ED32BC"/>
    <w:rsid w:val="00ED33A2"/>
    <w:rsid w:val="00ED3815"/>
    <w:rsid w:val="00ED38F8"/>
    <w:rsid w:val="00ED3971"/>
    <w:rsid w:val="00ED3AF8"/>
    <w:rsid w:val="00ED3CC6"/>
    <w:rsid w:val="00ED4217"/>
    <w:rsid w:val="00ED439C"/>
    <w:rsid w:val="00ED458A"/>
    <w:rsid w:val="00ED49B5"/>
    <w:rsid w:val="00ED4C67"/>
    <w:rsid w:val="00ED4FB3"/>
    <w:rsid w:val="00ED57EA"/>
    <w:rsid w:val="00ED5979"/>
    <w:rsid w:val="00ED5B7C"/>
    <w:rsid w:val="00ED60D2"/>
    <w:rsid w:val="00ED6180"/>
    <w:rsid w:val="00ED6414"/>
    <w:rsid w:val="00ED6A4A"/>
    <w:rsid w:val="00ED6E82"/>
    <w:rsid w:val="00ED6EA1"/>
    <w:rsid w:val="00ED6EAA"/>
    <w:rsid w:val="00ED70AA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8A5"/>
    <w:rsid w:val="00EE0945"/>
    <w:rsid w:val="00EE0A20"/>
    <w:rsid w:val="00EE0D1C"/>
    <w:rsid w:val="00EE0DE5"/>
    <w:rsid w:val="00EE0E28"/>
    <w:rsid w:val="00EE0F24"/>
    <w:rsid w:val="00EE0FDD"/>
    <w:rsid w:val="00EE103C"/>
    <w:rsid w:val="00EE130F"/>
    <w:rsid w:val="00EE147C"/>
    <w:rsid w:val="00EE1623"/>
    <w:rsid w:val="00EE18D2"/>
    <w:rsid w:val="00EE1D3E"/>
    <w:rsid w:val="00EE20B0"/>
    <w:rsid w:val="00EE2223"/>
    <w:rsid w:val="00EE258A"/>
    <w:rsid w:val="00EE26D8"/>
    <w:rsid w:val="00EE2714"/>
    <w:rsid w:val="00EE294E"/>
    <w:rsid w:val="00EE2968"/>
    <w:rsid w:val="00EE2971"/>
    <w:rsid w:val="00EE2AA8"/>
    <w:rsid w:val="00EE2CF1"/>
    <w:rsid w:val="00EE2D01"/>
    <w:rsid w:val="00EE2D27"/>
    <w:rsid w:val="00EE2ED0"/>
    <w:rsid w:val="00EE3102"/>
    <w:rsid w:val="00EE3390"/>
    <w:rsid w:val="00EE3583"/>
    <w:rsid w:val="00EE3605"/>
    <w:rsid w:val="00EE371C"/>
    <w:rsid w:val="00EE3F2A"/>
    <w:rsid w:val="00EE417D"/>
    <w:rsid w:val="00EE41F1"/>
    <w:rsid w:val="00EE4203"/>
    <w:rsid w:val="00EE4207"/>
    <w:rsid w:val="00EE44FE"/>
    <w:rsid w:val="00EE46A6"/>
    <w:rsid w:val="00EE46CF"/>
    <w:rsid w:val="00EE4765"/>
    <w:rsid w:val="00EE4818"/>
    <w:rsid w:val="00EE48BD"/>
    <w:rsid w:val="00EE4A07"/>
    <w:rsid w:val="00EE4B12"/>
    <w:rsid w:val="00EE5B09"/>
    <w:rsid w:val="00EE5C00"/>
    <w:rsid w:val="00EE5E1A"/>
    <w:rsid w:val="00EE61A5"/>
    <w:rsid w:val="00EE64CE"/>
    <w:rsid w:val="00EE64E8"/>
    <w:rsid w:val="00EE68B7"/>
    <w:rsid w:val="00EE6B54"/>
    <w:rsid w:val="00EE6E34"/>
    <w:rsid w:val="00EE6E77"/>
    <w:rsid w:val="00EE6ED9"/>
    <w:rsid w:val="00EE6F5C"/>
    <w:rsid w:val="00EE71F9"/>
    <w:rsid w:val="00EE7351"/>
    <w:rsid w:val="00EE77B8"/>
    <w:rsid w:val="00EE78BB"/>
    <w:rsid w:val="00EE7C17"/>
    <w:rsid w:val="00EE7F1C"/>
    <w:rsid w:val="00EE7F37"/>
    <w:rsid w:val="00EE7F3A"/>
    <w:rsid w:val="00EF0316"/>
    <w:rsid w:val="00EF0685"/>
    <w:rsid w:val="00EF0EEA"/>
    <w:rsid w:val="00EF0F62"/>
    <w:rsid w:val="00EF14D3"/>
    <w:rsid w:val="00EF16A2"/>
    <w:rsid w:val="00EF1991"/>
    <w:rsid w:val="00EF2020"/>
    <w:rsid w:val="00EF216F"/>
    <w:rsid w:val="00EF21C8"/>
    <w:rsid w:val="00EF25D2"/>
    <w:rsid w:val="00EF2641"/>
    <w:rsid w:val="00EF2B64"/>
    <w:rsid w:val="00EF2C9D"/>
    <w:rsid w:val="00EF2DB3"/>
    <w:rsid w:val="00EF2E5B"/>
    <w:rsid w:val="00EF30B9"/>
    <w:rsid w:val="00EF3215"/>
    <w:rsid w:val="00EF3ACB"/>
    <w:rsid w:val="00EF3E2C"/>
    <w:rsid w:val="00EF3E7F"/>
    <w:rsid w:val="00EF3FB1"/>
    <w:rsid w:val="00EF3FE4"/>
    <w:rsid w:val="00EF3FF5"/>
    <w:rsid w:val="00EF4045"/>
    <w:rsid w:val="00EF4126"/>
    <w:rsid w:val="00EF4143"/>
    <w:rsid w:val="00EF456F"/>
    <w:rsid w:val="00EF466A"/>
    <w:rsid w:val="00EF4779"/>
    <w:rsid w:val="00EF47DC"/>
    <w:rsid w:val="00EF5042"/>
    <w:rsid w:val="00EF532E"/>
    <w:rsid w:val="00EF547F"/>
    <w:rsid w:val="00EF5A3A"/>
    <w:rsid w:val="00EF5D5B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588"/>
    <w:rsid w:val="00F00D1A"/>
    <w:rsid w:val="00F00D3C"/>
    <w:rsid w:val="00F01267"/>
    <w:rsid w:val="00F01308"/>
    <w:rsid w:val="00F01701"/>
    <w:rsid w:val="00F01803"/>
    <w:rsid w:val="00F0195C"/>
    <w:rsid w:val="00F01ABC"/>
    <w:rsid w:val="00F01B2A"/>
    <w:rsid w:val="00F01D09"/>
    <w:rsid w:val="00F01D71"/>
    <w:rsid w:val="00F01DD5"/>
    <w:rsid w:val="00F01EF8"/>
    <w:rsid w:val="00F022DE"/>
    <w:rsid w:val="00F023DA"/>
    <w:rsid w:val="00F029C4"/>
    <w:rsid w:val="00F02D71"/>
    <w:rsid w:val="00F0327D"/>
    <w:rsid w:val="00F0342B"/>
    <w:rsid w:val="00F0358D"/>
    <w:rsid w:val="00F035C3"/>
    <w:rsid w:val="00F037B9"/>
    <w:rsid w:val="00F03832"/>
    <w:rsid w:val="00F0394C"/>
    <w:rsid w:val="00F03DBC"/>
    <w:rsid w:val="00F040C1"/>
    <w:rsid w:val="00F04532"/>
    <w:rsid w:val="00F04CE5"/>
    <w:rsid w:val="00F05331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A4E"/>
    <w:rsid w:val="00F10BAD"/>
    <w:rsid w:val="00F10BD6"/>
    <w:rsid w:val="00F10DAB"/>
    <w:rsid w:val="00F10E1E"/>
    <w:rsid w:val="00F10F85"/>
    <w:rsid w:val="00F11753"/>
    <w:rsid w:val="00F11768"/>
    <w:rsid w:val="00F117D1"/>
    <w:rsid w:val="00F11EDD"/>
    <w:rsid w:val="00F122A7"/>
    <w:rsid w:val="00F1253D"/>
    <w:rsid w:val="00F12648"/>
    <w:rsid w:val="00F12759"/>
    <w:rsid w:val="00F12919"/>
    <w:rsid w:val="00F12A95"/>
    <w:rsid w:val="00F12B66"/>
    <w:rsid w:val="00F12D1A"/>
    <w:rsid w:val="00F12DB5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122"/>
    <w:rsid w:val="00F1516E"/>
    <w:rsid w:val="00F1522A"/>
    <w:rsid w:val="00F152C4"/>
    <w:rsid w:val="00F1546C"/>
    <w:rsid w:val="00F156BE"/>
    <w:rsid w:val="00F156EC"/>
    <w:rsid w:val="00F15809"/>
    <w:rsid w:val="00F15999"/>
    <w:rsid w:val="00F15A73"/>
    <w:rsid w:val="00F15FDC"/>
    <w:rsid w:val="00F16342"/>
    <w:rsid w:val="00F1668D"/>
    <w:rsid w:val="00F167AF"/>
    <w:rsid w:val="00F1687C"/>
    <w:rsid w:val="00F16AC7"/>
    <w:rsid w:val="00F16CAF"/>
    <w:rsid w:val="00F16D74"/>
    <w:rsid w:val="00F16FA6"/>
    <w:rsid w:val="00F172EF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2F8"/>
    <w:rsid w:val="00F2243D"/>
    <w:rsid w:val="00F22EFB"/>
    <w:rsid w:val="00F23334"/>
    <w:rsid w:val="00F233CC"/>
    <w:rsid w:val="00F2342C"/>
    <w:rsid w:val="00F23536"/>
    <w:rsid w:val="00F23833"/>
    <w:rsid w:val="00F23AA3"/>
    <w:rsid w:val="00F23E8E"/>
    <w:rsid w:val="00F24150"/>
    <w:rsid w:val="00F2453D"/>
    <w:rsid w:val="00F24555"/>
    <w:rsid w:val="00F24EAF"/>
    <w:rsid w:val="00F253BA"/>
    <w:rsid w:val="00F259A3"/>
    <w:rsid w:val="00F2605B"/>
    <w:rsid w:val="00F266FC"/>
    <w:rsid w:val="00F2670F"/>
    <w:rsid w:val="00F2686A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CA1"/>
    <w:rsid w:val="00F27FBD"/>
    <w:rsid w:val="00F27FCA"/>
    <w:rsid w:val="00F302D0"/>
    <w:rsid w:val="00F3036C"/>
    <w:rsid w:val="00F3048D"/>
    <w:rsid w:val="00F304F8"/>
    <w:rsid w:val="00F305E0"/>
    <w:rsid w:val="00F30A0F"/>
    <w:rsid w:val="00F30DCE"/>
    <w:rsid w:val="00F30E83"/>
    <w:rsid w:val="00F30F88"/>
    <w:rsid w:val="00F3100F"/>
    <w:rsid w:val="00F31132"/>
    <w:rsid w:val="00F31A9B"/>
    <w:rsid w:val="00F31DDC"/>
    <w:rsid w:val="00F31F71"/>
    <w:rsid w:val="00F3220B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4FF"/>
    <w:rsid w:val="00F34527"/>
    <w:rsid w:val="00F34700"/>
    <w:rsid w:val="00F34A46"/>
    <w:rsid w:val="00F34FEB"/>
    <w:rsid w:val="00F3526F"/>
    <w:rsid w:val="00F3549D"/>
    <w:rsid w:val="00F355AC"/>
    <w:rsid w:val="00F35BBD"/>
    <w:rsid w:val="00F367D4"/>
    <w:rsid w:val="00F369C7"/>
    <w:rsid w:val="00F36F21"/>
    <w:rsid w:val="00F37197"/>
    <w:rsid w:val="00F374C2"/>
    <w:rsid w:val="00F37796"/>
    <w:rsid w:val="00F37844"/>
    <w:rsid w:val="00F40193"/>
    <w:rsid w:val="00F40350"/>
    <w:rsid w:val="00F4039E"/>
    <w:rsid w:val="00F40460"/>
    <w:rsid w:val="00F405AE"/>
    <w:rsid w:val="00F40779"/>
    <w:rsid w:val="00F4082B"/>
    <w:rsid w:val="00F40C5F"/>
    <w:rsid w:val="00F40D50"/>
    <w:rsid w:val="00F40E6B"/>
    <w:rsid w:val="00F41699"/>
    <w:rsid w:val="00F41726"/>
    <w:rsid w:val="00F419A3"/>
    <w:rsid w:val="00F41C05"/>
    <w:rsid w:val="00F42254"/>
    <w:rsid w:val="00F42589"/>
    <w:rsid w:val="00F42613"/>
    <w:rsid w:val="00F4272C"/>
    <w:rsid w:val="00F42D7F"/>
    <w:rsid w:val="00F42DA3"/>
    <w:rsid w:val="00F42E5D"/>
    <w:rsid w:val="00F42EE9"/>
    <w:rsid w:val="00F43009"/>
    <w:rsid w:val="00F43259"/>
    <w:rsid w:val="00F435E8"/>
    <w:rsid w:val="00F435EC"/>
    <w:rsid w:val="00F43694"/>
    <w:rsid w:val="00F436F6"/>
    <w:rsid w:val="00F437D5"/>
    <w:rsid w:val="00F43860"/>
    <w:rsid w:val="00F438B5"/>
    <w:rsid w:val="00F43D22"/>
    <w:rsid w:val="00F43DE5"/>
    <w:rsid w:val="00F43DF9"/>
    <w:rsid w:val="00F43E2A"/>
    <w:rsid w:val="00F440F4"/>
    <w:rsid w:val="00F4421F"/>
    <w:rsid w:val="00F4428A"/>
    <w:rsid w:val="00F4442A"/>
    <w:rsid w:val="00F446D6"/>
    <w:rsid w:val="00F448FE"/>
    <w:rsid w:val="00F4498E"/>
    <w:rsid w:val="00F44B7D"/>
    <w:rsid w:val="00F44BC3"/>
    <w:rsid w:val="00F44CE3"/>
    <w:rsid w:val="00F44E52"/>
    <w:rsid w:val="00F450FA"/>
    <w:rsid w:val="00F45576"/>
    <w:rsid w:val="00F4566F"/>
    <w:rsid w:val="00F45696"/>
    <w:rsid w:val="00F45808"/>
    <w:rsid w:val="00F45C8B"/>
    <w:rsid w:val="00F45DC6"/>
    <w:rsid w:val="00F46302"/>
    <w:rsid w:val="00F46357"/>
    <w:rsid w:val="00F46510"/>
    <w:rsid w:val="00F46677"/>
    <w:rsid w:val="00F468D3"/>
    <w:rsid w:val="00F46A06"/>
    <w:rsid w:val="00F472C3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F0"/>
    <w:rsid w:val="00F51000"/>
    <w:rsid w:val="00F51118"/>
    <w:rsid w:val="00F516EE"/>
    <w:rsid w:val="00F518E3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65F"/>
    <w:rsid w:val="00F53C36"/>
    <w:rsid w:val="00F53D1A"/>
    <w:rsid w:val="00F54659"/>
    <w:rsid w:val="00F5487F"/>
    <w:rsid w:val="00F54E55"/>
    <w:rsid w:val="00F55380"/>
    <w:rsid w:val="00F553F8"/>
    <w:rsid w:val="00F55729"/>
    <w:rsid w:val="00F55A58"/>
    <w:rsid w:val="00F55D5F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3C"/>
    <w:rsid w:val="00F6015B"/>
    <w:rsid w:val="00F6018A"/>
    <w:rsid w:val="00F60347"/>
    <w:rsid w:val="00F603D2"/>
    <w:rsid w:val="00F60988"/>
    <w:rsid w:val="00F609A1"/>
    <w:rsid w:val="00F60CC7"/>
    <w:rsid w:val="00F60EC3"/>
    <w:rsid w:val="00F60F3F"/>
    <w:rsid w:val="00F610F8"/>
    <w:rsid w:val="00F61342"/>
    <w:rsid w:val="00F61510"/>
    <w:rsid w:val="00F6153E"/>
    <w:rsid w:val="00F61548"/>
    <w:rsid w:val="00F6160A"/>
    <w:rsid w:val="00F6170B"/>
    <w:rsid w:val="00F61A26"/>
    <w:rsid w:val="00F61D2B"/>
    <w:rsid w:val="00F61ED5"/>
    <w:rsid w:val="00F61FAD"/>
    <w:rsid w:val="00F62A6E"/>
    <w:rsid w:val="00F62D27"/>
    <w:rsid w:val="00F63142"/>
    <w:rsid w:val="00F63807"/>
    <w:rsid w:val="00F638F3"/>
    <w:rsid w:val="00F63BBE"/>
    <w:rsid w:val="00F63FA1"/>
    <w:rsid w:val="00F64026"/>
    <w:rsid w:val="00F6422E"/>
    <w:rsid w:val="00F64CED"/>
    <w:rsid w:val="00F65047"/>
    <w:rsid w:val="00F654C2"/>
    <w:rsid w:val="00F65A39"/>
    <w:rsid w:val="00F65C40"/>
    <w:rsid w:val="00F65C8F"/>
    <w:rsid w:val="00F6642E"/>
    <w:rsid w:val="00F66718"/>
    <w:rsid w:val="00F66878"/>
    <w:rsid w:val="00F668B8"/>
    <w:rsid w:val="00F66955"/>
    <w:rsid w:val="00F66AE3"/>
    <w:rsid w:val="00F66C0D"/>
    <w:rsid w:val="00F66F3E"/>
    <w:rsid w:val="00F67228"/>
    <w:rsid w:val="00F6736C"/>
    <w:rsid w:val="00F676C1"/>
    <w:rsid w:val="00F679E5"/>
    <w:rsid w:val="00F67E84"/>
    <w:rsid w:val="00F70537"/>
    <w:rsid w:val="00F70AD4"/>
    <w:rsid w:val="00F70E62"/>
    <w:rsid w:val="00F70F10"/>
    <w:rsid w:val="00F711B9"/>
    <w:rsid w:val="00F711F3"/>
    <w:rsid w:val="00F71467"/>
    <w:rsid w:val="00F715DC"/>
    <w:rsid w:val="00F715E9"/>
    <w:rsid w:val="00F717D9"/>
    <w:rsid w:val="00F719F2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4FE8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6FFA"/>
    <w:rsid w:val="00F772ED"/>
    <w:rsid w:val="00F7735F"/>
    <w:rsid w:val="00F779AF"/>
    <w:rsid w:val="00F77F8A"/>
    <w:rsid w:val="00F80072"/>
    <w:rsid w:val="00F80283"/>
    <w:rsid w:val="00F804BF"/>
    <w:rsid w:val="00F805CB"/>
    <w:rsid w:val="00F80B9D"/>
    <w:rsid w:val="00F80BB1"/>
    <w:rsid w:val="00F80EF3"/>
    <w:rsid w:val="00F80F08"/>
    <w:rsid w:val="00F8103F"/>
    <w:rsid w:val="00F811BB"/>
    <w:rsid w:val="00F81271"/>
    <w:rsid w:val="00F81502"/>
    <w:rsid w:val="00F8152C"/>
    <w:rsid w:val="00F81539"/>
    <w:rsid w:val="00F81637"/>
    <w:rsid w:val="00F81703"/>
    <w:rsid w:val="00F81A23"/>
    <w:rsid w:val="00F81A28"/>
    <w:rsid w:val="00F81B0F"/>
    <w:rsid w:val="00F81C28"/>
    <w:rsid w:val="00F81DE5"/>
    <w:rsid w:val="00F825DA"/>
    <w:rsid w:val="00F827DB"/>
    <w:rsid w:val="00F8282A"/>
    <w:rsid w:val="00F82CD1"/>
    <w:rsid w:val="00F82CF5"/>
    <w:rsid w:val="00F82E46"/>
    <w:rsid w:val="00F82EDA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D88"/>
    <w:rsid w:val="00F86DE3"/>
    <w:rsid w:val="00F86E20"/>
    <w:rsid w:val="00F86E66"/>
    <w:rsid w:val="00F86FAA"/>
    <w:rsid w:val="00F8704F"/>
    <w:rsid w:val="00F875D0"/>
    <w:rsid w:val="00F87630"/>
    <w:rsid w:val="00F876E0"/>
    <w:rsid w:val="00F878FF"/>
    <w:rsid w:val="00F87CA6"/>
    <w:rsid w:val="00F90094"/>
    <w:rsid w:val="00F9014C"/>
    <w:rsid w:val="00F901A5"/>
    <w:rsid w:val="00F90215"/>
    <w:rsid w:val="00F90308"/>
    <w:rsid w:val="00F906BC"/>
    <w:rsid w:val="00F90772"/>
    <w:rsid w:val="00F9090A"/>
    <w:rsid w:val="00F90D13"/>
    <w:rsid w:val="00F90FF8"/>
    <w:rsid w:val="00F911C7"/>
    <w:rsid w:val="00F91244"/>
    <w:rsid w:val="00F91527"/>
    <w:rsid w:val="00F916E8"/>
    <w:rsid w:val="00F91DB2"/>
    <w:rsid w:val="00F922FE"/>
    <w:rsid w:val="00F924FE"/>
    <w:rsid w:val="00F925C5"/>
    <w:rsid w:val="00F9269D"/>
    <w:rsid w:val="00F92837"/>
    <w:rsid w:val="00F929DC"/>
    <w:rsid w:val="00F92A14"/>
    <w:rsid w:val="00F92A6E"/>
    <w:rsid w:val="00F92AE9"/>
    <w:rsid w:val="00F92C41"/>
    <w:rsid w:val="00F92D42"/>
    <w:rsid w:val="00F930B9"/>
    <w:rsid w:val="00F934DB"/>
    <w:rsid w:val="00F9356E"/>
    <w:rsid w:val="00F9357B"/>
    <w:rsid w:val="00F93682"/>
    <w:rsid w:val="00F938C6"/>
    <w:rsid w:val="00F93A57"/>
    <w:rsid w:val="00F93AA4"/>
    <w:rsid w:val="00F93BA5"/>
    <w:rsid w:val="00F93BDA"/>
    <w:rsid w:val="00F93C6B"/>
    <w:rsid w:val="00F93F54"/>
    <w:rsid w:val="00F93F85"/>
    <w:rsid w:val="00F94248"/>
    <w:rsid w:val="00F94AAE"/>
    <w:rsid w:val="00F94B2C"/>
    <w:rsid w:val="00F95018"/>
    <w:rsid w:val="00F9505F"/>
    <w:rsid w:val="00F95556"/>
    <w:rsid w:val="00F95809"/>
    <w:rsid w:val="00F958F5"/>
    <w:rsid w:val="00F95C23"/>
    <w:rsid w:val="00F960EF"/>
    <w:rsid w:val="00F965CD"/>
    <w:rsid w:val="00F965E3"/>
    <w:rsid w:val="00F96685"/>
    <w:rsid w:val="00F96857"/>
    <w:rsid w:val="00F96AD0"/>
    <w:rsid w:val="00F96C29"/>
    <w:rsid w:val="00F96D0F"/>
    <w:rsid w:val="00F96E77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4D2"/>
    <w:rsid w:val="00FA0550"/>
    <w:rsid w:val="00FA0642"/>
    <w:rsid w:val="00FA094D"/>
    <w:rsid w:val="00FA09A9"/>
    <w:rsid w:val="00FA0ACB"/>
    <w:rsid w:val="00FA0B59"/>
    <w:rsid w:val="00FA0C31"/>
    <w:rsid w:val="00FA0D7F"/>
    <w:rsid w:val="00FA0E28"/>
    <w:rsid w:val="00FA0FF7"/>
    <w:rsid w:val="00FA15BA"/>
    <w:rsid w:val="00FA1911"/>
    <w:rsid w:val="00FA1B71"/>
    <w:rsid w:val="00FA1D9B"/>
    <w:rsid w:val="00FA1EF3"/>
    <w:rsid w:val="00FA2154"/>
    <w:rsid w:val="00FA270B"/>
    <w:rsid w:val="00FA2726"/>
    <w:rsid w:val="00FA2944"/>
    <w:rsid w:val="00FA299A"/>
    <w:rsid w:val="00FA2A80"/>
    <w:rsid w:val="00FA3340"/>
    <w:rsid w:val="00FA3441"/>
    <w:rsid w:val="00FA34ED"/>
    <w:rsid w:val="00FA34F7"/>
    <w:rsid w:val="00FA3E35"/>
    <w:rsid w:val="00FA3F75"/>
    <w:rsid w:val="00FA403B"/>
    <w:rsid w:val="00FA40A4"/>
    <w:rsid w:val="00FA4517"/>
    <w:rsid w:val="00FA458A"/>
    <w:rsid w:val="00FA4D4A"/>
    <w:rsid w:val="00FA4EA1"/>
    <w:rsid w:val="00FA502B"/>
    <w:rsid w:val="00FA5097"/>
    <w:rsid w:val="00FA53C1"/>
    <w:rsid w:val="00FA581F"/>
    <w:rsid w:val="00FA58C8"/>
    <w:rsid w:val="00FA5B84"/>
    <w:rsid w:val="00FA5C9E"/>
    <w:rsid w:val="00FA5EE6"/>
    <w:rsid w:val="00FA640A"/>
    <w:rsid w:val="00FA6474"/>
    <w:rsid w:val="00FA64A4"/>
    <w:rsid w:val="00FA6AC9"/>
    <w:rsid w:val="00FA6B32"/>
    <w:rsid w:val="00FA6EB9"/>
    <w:rsid w:val="00FA72EC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95"/>
    <w:rsid w:val="00FB11E6"/>
    <w:rsid w:val="00FB11FB"/>
    <w:rsid w:val="00FB1617"/>
    <w:rsid w:val="00FB1AC8"/>
    <w:rsid w:val="00FB1DFD"/>
    <w:rsid w:val="00FB200C"/>
    <w:rsid w:val="00FB20B5"/>
    <w:rsid w:val="00FB21B0"/>
    <w:rsid w:val="00FB23FE"/>
    <w:rsid w:val="00FB2524"/>
    <w:rsid w:val="00FB2AF1"/>
    <w:rsid w:val="00FB2E6C"/>
    <w:rsid w:val="00FB2FBB"/>
    <w:rsid w:val="00FB3063"/>
    <w:rsid w:val="00FB3382"/>
    <w:rsid w:val="00FB3AAC"/>
    <w:rsid w:val="00FB3CF3"/>
    <w:rsid w:val="00FB3D65"/>
    <w:rsid w:val="00FB41A1"/>
    <w:rsid w:val="00FB443A"/>
    <w:rsid w:val="00FB4559"/>
    <w:rsid w:val="00FB4571"/>
    <w:rsid w:val="00FB45D3"/>
    <w:rsid w:val="00FB47D0"/>
    <w:rsid w:val="00FB4853"/>
    <w:rsid w:val="00FB49B2"/>
    <w:rsid w:val="00FB4A4C"/>
    <w:rsid w:val="00FB4E61"/>
    <w:rsid w:val="00FB4FE3"/>
    <w:rsid w:val="00FB5073"/>
    <w:rsid w:val="00FB512B"/>
    <w:rsid w:val="00FB521F"/>
    <w:rsid w:val="00FB53AF"/>
    <w:rsid w:val="00FB53D1"/>
    <w:rsid w:val="00FB540A"/>
    <w:rsid w:val="00FB59A8"/>
    <w:rsid w:val="00FB5C58"/>
    <w:rsid w:val="00FB5F94"/>
    <w:rsid w:val="00FB6083"/>
    <w:rsid w:val="00FB614D"/>
    <w:rsid w:val="00FB665D"/>
    <w:rsid w:val="00FB6715"/>
    <w:rsid w:val="00FB6795"/>
    <w:rsid w:val="00FB67C4"/>
    <w:rsid w:val="00FB6A0B"/>
    <w:rsid w:val="00FB6A0F"/>
    <w:rsid w:val="00FB6B17"/>
    <w:rsid w:val="00FB6B8A"/>
    <w:rsid w:val="00FB6C94"/>
    <w:rsid w:val="00FB6F87"/>
    <w:rsid w:val="00FB7270"/>
    <w:rsid w:val="00FB72DA"/>
    <w:rsid w:val="00FB73FE"/>
    <w:rsid w:val="00FB779B"/>
    <w:rsid w:val="00FB7A63"/>
    <w:rsid w:val="00FB7B6C"/>
    <w:rsid w:val="00FB7F5E"/>
    <w:rsid w:val="00FC00B3"/>
    <w:rsid w:val="00FC01C5"/>
    <w:rsid w:val="00FC02D9"/>
    <w:rsid w:val="00FC04DD"/>
    <w:rsid w:val="00FC0503"/>
    <w:rsid w:val="00FC07A9"/>
    <w:rsid w:val="00FC0CFF"/>
    <w:rsid w:val="00FC0D82"/>
    <w:rsid w:val="00FC10A9"/>
    <w:rsid w:val="00FC1564"/>
    <w:rsid w:val="00FC17BF"/>
    <w:rsid w:val="00FC17F0"/>
    <w:rsid w:val="00FC1855"/>
    <w:rsid w:val="00FC1B7C"/>
    <w:rsid w:val="00FC1C8E"/>
    <w:rsid w:val="00FC1FD2"/>
    <w:rsid w:val="00FC24E5"/>
    <w:rsid w:val="00FC270A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4CC5"/>
    <w:rsid w:val="00FC5366"/>
    <w:rsid w:val="00FC59C7"/>
    <w:rsid w:val="00FC5BEE"/>
    <w:rsid w:val="00FC5BFB"/>
    <w:rsid w:val="00FC5C2C"/>
    <w:rsid w:val="00FC5CF0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5"/>
    <w:rsid w:val="00FC753C"/>
    <w:rsid w:val="00FC75D6"/>
    <w:rsid w:val="00FC7723"/>
    <w:rsid w:val="00FC79D8"/>
    <w:rsid w:val="00FC7C1C"/>
    <w:rsid w:val="00FC7D20"/>
    <w:rsid w:val="00FC7D99"/>
    <w:rsid w:val="00FC7FDC"/>
    <w:rsid w:val="00FD0062"/>
    <w:rsid w:val="00FD010C"/>
    <w:rsid w:val="00FD02F6"/>
    <w:rsid w:val="00FD0411"/>
    <w:rsid w:val="00FD0466"/>
    <w:rsid w:val="00FD0478"/>
    <w:rsid w:val="00FD0510"/>
    <w:rsid w:val="00FD0850"/>
    <w:rsid w:val="00FD08DC"/>
    <w:rsid w:val="00FD0CCD"/>
    <w:rsid w:val="00FD0E63"/>
    <w:rsid w:val="00FD1008"/>
    <w:rsid w:val="00FD130A"/>
    <w:rsid w:val="00FD133C"/>
    <w:rsid w:val="00FD1438"/>
    <w:rsid w:val="00FD1492"/>
    <w:rsid w:val="00FD15A8"/>
    <w:rsid w:val="00FD1A30"/>
    <w:rsid w:val="00FD2070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230"/>
    <w:rsid w:val="00FD4332"/>
    <w:rsid w:val="00FD4466"/>
    <w:rsid w:val="00FD453C"/>
    <w:rsid w:val="00FD4AB1"/>
    <w:rsid w:val="00FD4E1C"/>
    <w:rsid w:val="00FD5606"/>
    <w:rsid w:val="00FD5B4C"/>
    <w:rsid w:val="00FD5C0E"/>
    <w:rsid w:val="00FD5DC0"/>
    <w:rsid w:val="00FD5E74"/>
    <w:rsid w:val="00FD6164"/>
    <w:rsid w:val="00FD633F"/>
    <w:rsid w:val="00FD664A"/>
    <w:rsid w:val="00FD69BA"/>
    <w:rsid w:val="00FD6A78"/>
    <w:rsid w:val="00FD6C02"/>
    <w:rsid w:val="00FD6C31"/>
    <w:rsid w:val="00FD6C78"/>
    <w:rsid w:val="00FD6D10"/>
    <w:rsid w:val="00FD6D40"/>
    <w:rsid w:val="00FD6DFC"/>
    <w:rsid w:val="00FD6E01"/>
    <w:rsid w:val="00FD6F19"/>
    <w:rsid w:val="00FD7331"/>
    <w:rsid w:val="00FD7341"/>
    <w:rsid w:val="00FD73F7"/>
    <w:rsid w:val="00FD7815"/>
    <w:rsid w:val="00FD7C75"/>
    <w:rsid w:val="00FD7D17"/>
    <w:rsid w:val="00FD7D86"/>
    <w:rsid w:val="00FD7D8F"/>
    <w:rsid w:val="00FD7DFA"/>
    <w:rsid w:val="00FD7F9A"/>
    <w:rsid w:val="00FE004A"/>
    <w:rsid w:val="00FE05FE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0BA"/>
    <w:rsid w:val="00FE35AC"/>
    <w:rsid w:val="00FE3874"/>
    <w:rsid w:val="00FE3C92"/>
    <w:rsid w:val="00FE3D04"/>
    <w:rsid w:val="00FE3E03"/>
    <w:rsid w:val="00FE3E37"/>
    <w:rsid w:val="00FE403C"/>
    <w:rsid w:val="00FE4432"/>
    <w:rsid w:val="00FE4493"/>
    <w:rsid w:val="00FE466A"/>
    <w:rsid w:val="00FE4751"/>
    <w:rsid w:val="00FE477A"/>
    <w:rsid w:val="00FE4914"/>
    <w:rsid w:val="00FE4CB7"/>
    <w:rsid w:val="00FE4CDF"/>
    <w:rsid w:val="00FE4CF6"/>
    <w:rsid w:val="00FE50E5"/>
    <w:rsid w:val="00FE5326"/>
    <w:rsid w:val="00FE5340"/>
    <w:rsid w:val="00FE5638"/>
    <w:rsid w:val="00FE592A"/>
    <w:rsid w:val="00FE5AE6"/>
    <w:rsid w:val="00FE5C72"/>
    <w:rsid w:val="00FE5D5B"/>
    <w:rsid w:val="00FE6727"/>
    <w:rsid w:val="00FE6B6B"/>
    <w:rsid w:val="00FE6DDA"/>
    <w:rsid w:val="00FE6E95"/>
    <w:rsid w:val="00FE72F5"/>
    <w:rsid w:val="00FE759C"/>
    <w:rsid w:val="00FE79A9"/>
    <w:rsid w:val="00FE7C86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293"/>
    <w:rsid w:val="00FF130B"/>
    <w:rsid w:val="00FF1433"/>
    <w:rsid w:val="00FF16B3"/>
    <w:rsid w:val="00FF18D9"/>
    <w:rsid w:val="00FF18EE"/>
    <w:rsid w:val="00FF195C"/>
    <w:rsid w:val="00FF1B98"/>
    <w:rsid w:val="00FF1C68"/>
    <w:rsid w:val="00FF1CCD"/>
    <w:rsid w:val="00FF1CCF"/>
    <w:rsid w:val="00FF1F81"/>
    <w:rsid w:val="00FF20D5"/>
    <w:rsid w:val="00FF21E5"/>
    <w:rsid w:val="00FF2296"/>
    <w:rsid w:val="00FF23CC"/>
    <w:rsid w:val="00FF29A6"/>
    <w:rsid w:val="00FF2B56"/>
    <w:rsid w:val="00FF2BB4"/>
    <w:rsid w:val="00FF2CD7"/>
    <w:rsid w:val="00FF3143"/>
    <w:rsid w:val="00FF326A"/>
    <w:rsid w:val="00FF3965"/>
    <w:rsid w:val="00FF3A57"/>
    <w:rsid w:val="00FF3AFD"/>
    <w:rsid w:val="00FF3C07"/>
    <w:rsid w:val="00FF40EC"/>
    <w:rsid w:val="00FF416F"/>
    <w:rsid w:val="00FF43B1"/>
    <w:rsid w:val="00FF43B4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04A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BA9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A7BBB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5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D28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D28B8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787458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E5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57C1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3569E4-F277-4DC6-ACF2-4994CCA78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</TotalTime>
  <Pages>77</Pages>
  <Words>22775</Words>
  <Characters>91497</Characters>
  <Application>Microsoft Office Word</Application>
  <DocSecurity>0</DocSecurity>
  <Lines>762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114044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Rewadee Amornsamanlak</cp:lastModifiedBy>
  <cp:revision>9</cp:revision>
  <cp:lastPrinted>2021-02-25T14:54:00Z</cp:lastPrinted>
  <dcterms:created xsi:type="dcterms:W3CDTF">2021-02-25T14:52:00Z</dcterms:created>
  <dcterms:modified xsi:type="dcterms:W3CDTF">2021-02-25T16:12:00Z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